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67A96FDC"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983499" w:rsidRPr="00C06175">
        <w:rPr>
          <w:noProof w:val="0"/>
        </w:rPr>
        <w:t>6</w:t>
      </w:r>
      <w:r w:rsidR="00DD6616" w:rsidRPr="00C06175">
        <w:rPr>
          <w:noProof w:val="0"/>
        </w:rPr>
        <w:t>.</w:t>
      </w:r>
      <w:r w:rsidR="007072F9">
        <w:rPr>
          <w:noProof w:val="0"/>
        </w:rPr>
        <w:t>8</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F65C19" w:rsidRPr="00C06175">
        <w:rPr>
          <w:noProof w:val="0"/>
          <w:sz w:val="32"/>
        </w:rPr>
        <w:t>2</w:t>
      </w:r>
      <w:r w:rsidRPr="00C06175">
        <w:rPr>
          <w:noProof w:val="0"/>
          <w:sz w:val="32"/>
        </w:rPr>
        <w:t>-</w:t>
      </w:r>
      <w:r w:rsidR="007072F9">
        <w:rPr>
          <w:noProof w:val="0"/>
          <w:sz w:val="32"/>
        </w:rPr>
        <w:t>12</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77777777"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983499" w:rsidRPr="00C06175">
        <w:rPr>
          <w:rStyle w:val="ZGSM"/>
        </w:rPr>
        <w:t>6</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000000"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7pt;height:66pt;visibility:visible">
            <v:imagedata r:id="rId12" o:title=""/>
          </v:shape>
        </w:pict>
      </w:r>
      <w:r w:rsidR="00EC5D12" w:rsidRPr="00C06175">
        <w:rPr>
          <w:noProof w:val="0"/>
          <w:color w:val="0000FF"/>
        </w:rPr>
        <w:tab/>
      </w:r>
      <w:r>
        <w:rPr>
          <w:noProof w:val="0"/>
        </w:rPr>
        <w:pict w14:anchorId="51BFDC0C">
          <v:shape id="Picture 2" o:spid="_x0000_i1026" type="#_x0000_t75" style="width:128.5pt;height:74.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650 Route des Lucioles - Sophia Antipolis</w:t>
      </w:r>
    </w:p>
    <w:p w14:paraId="5FAD9EF8"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5D6077D9"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F65C19" w:rsidRPr="00C06175">
        <w:rPr>
          <w:sz w:val="18"/>
        </w:rPr>
        <w:t>2</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748F6A4A" w14:textId="17ADBDF9" w:rsidR="00C06175" w:rsidRPr="00FE2636" w:rsidRDefault="00C06175">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_Toc99978933 \h </w:instrText>
      </w:r>
      <w:r>
        <w:fldChar w:fldCharType="separate"/>
      </w:r>
      <w:r>
        <w:t>5</w:t>
      </w:r>
      <w:r>
        <w:fldChar w:fldCharType="end"/>
      </w:r>
    </w:p>
    <w:p w14:paraId="3CED91D1" w14:textId="57809ED7" w:rsidR="00C06175" w:rsidRPr="00FE2636" w:rsidRDefault="00C06175">
      <w:pPr>
        <w:pStyle w:val="TOC1"/>
        <w:rPr>
          <w:rFonts w:ascii="Calibri" w:eastAsia="Yu Mincho" w:hAnsi="Calibri"/>
          <w:szCs w:val="22"/>
        </w:rPr>
      </w:pPr>
      <w:r>
        <w:t>Introduction</w:t>
      </w:r>
      <w:r>
        <w:tab/>
      </w:r>
      <w:r>
        <w:fldChar w:fldCharType="begin" w:fldLock="1"/>
      </w:r>
      <w:r>
        <w:instrText xml:space="preserve"> PAGEREF _Toc99978934 \h </w:instrText>
      </w:r>
      <w:r>
        <w:fldChar w:fldCharType="separate"/>
      </w:r>
      <w:r>
        <w:t>5</w:t>
      </w:r>
      <w:r>
        <w:fldChar w:fldCharType="end"/>
      </w:r>
    </w:p>
    <w:p w14:paraId="00FFDF5D" w14:textId="5E329795" w:rsidR="00C06175" w:rsidRPr="00FE2636" w:rsidRDefault="00C06175">
      <w:pPr>
        <w:pStyle w:val="TOC1"/>
        <w:rPr>
          <w:rFonts w:ascii="Calibri" w:eastAsia="Yu Mincho" w:hAnsi="Calibri"/>
          <w:szCs w:val="22"/>
        </w:rPr>
      </w:pPr>
      <w:r>
        <w:t>1</w:t>
      </w:r>
      <w:r w:rsidR="000454CE">
        <w:rPr>
          <w:rFonts w:ascii="Calibri" w:eastAsia="Yu Mincho" w:hAnsi="Calibri"/>
          <w:szCs w:val="22"/>
        </w:rPr>
        <w:tab/>
      </w:r>
      <w:r>
        <w:t>Scope</w:t>
      </w:r>
      <w:r>
        <w:tab/>
      </w:r>
      <w:r>
        <w:fldChar w:fldCharType="begin" w:fldLock="1"/>
      </w:r>
      <w:r>
        <w:instrText xml:space="preserve"> PAGEREF _Toc99978935 \h </w:instrText>
      </w:r>
      <w:r>
        <w:fldChar w:fldCharType="separate"/>
      </w:r>
      <w:r>
        <w:t>6</w:t>
      </w:r>
      <w:r>
        <w:fldChar w:fldCharType="end"/>
      </w:r>
    </w:p>
    <w:p w14:paraId="73289D7E" w14:textId="55EE0EF6" w:rsidR="00C06175" w:rsidRPr="00FE2636" w:rsidRDefault="00C06175">
      <w:pPr>
        <w:pStyle w:val="TOC1"/>
        <w:rPr>
          <w:rFonts w:ascii="Calibri" w:eastAsia="Yu Mincho" w:hAnsi="Calibri"/>
          <w:szCs w:val="22"/>
        </w:rPr>
      </w:pPr>
      <w:r>
        <w:t>2</w:t>
      </w:r>
      <w:r w:rsidR="000454CE">
        <w:rPr>
          <w:rFonts w:ascii="Calibri" w:eastAsia="Yu Mincho" w:hAnsi="Calibri"/>
          <w:szCs w:val="22"/>
        </w:rPr>
        <w:tab/>
      </w:r>
      <w:r>
        <w:t>References</w:t>
      </w:r>
      <w:r>
        <w:tab/>
      </w:r>
      <w:r>
        <w:fldChar w:fldCharType="begin" w:fldLock="1"/>
      </w:r>
      <w:r>
        <w:instrText xml:space="preserve"> PAGEREF _Toc99978936 \h </w:instrText>
      </w:r>
      <w:r>
        <w:fldChar w:fldCharType="separate"/>
      </w:r>
      <w:r>
        <w:t>6</w:t>
      </w:r>
      <w:r>
        <w:fldChar w:fldCharType="end"/>
      </w:r>
    </w:p>
    <w:p w14:paraId="782ED924" w14:textId="28C0D96C" w:rsidR="00C06175" w:rsidRPr="00FE2636" w:rsidRDefault="00C06175">
      <w:pPr>
        <w:pStyle w:val="TOC1"/>
        <w:rPr>
          <w:rFonts w:ascii="Calibri" w:eastAsia="Yu Mincho" w:hAnsi="Calibri"/>
          <w:szCs w:val="22"/>
        </w:rPr>
      </w:pPr>
      <w:r>
        <w:t>3</w:t>
      </w:r>
      <w:r w:rsidR="000454CE">
        <w:rPr>
          <w:rFonts w:ascii="Calibri" w:eastAsia="Yu Mincho" w:hAnsi="Calibri"/>
          <w:szCs w:val="22"/>
        </w:rPr>
        <w:tab/>
      </w:r>
      <w:r>
        <w:t>Definitions, symbols and abbreviations</w:t>
      </w:r>
      <w:r>
        <w:tab/>
      </w:r>
      <w:r>
        <w:fldChar w:fldCharType="begin" w:fldLock="1"/>
      </w:r>
      <w:r>
        <w:instrText xml:space="preserve"> PAGEREF _Toc99978937 \h </w:instrText>
      </w:r>
      <w:r>
        <w:fldChar w:fldCharType="separate"/>
      </w:r>
      <w:r>
        <w:t>8</w:t>
      </w:r>
      <w:r>
        <w:fldChar w:fldCharType="end"/>
      </w:r>
    </w:p>
    <w:p w14:paraId="384D34E3" w14:textId="434239CA" w:rsidR="00C06175" w:rsidRPr="00FE2636" w:rsidRDefault="00C06175">
      <w:pPr>
        <w:pStyle w:val="TOC2"/>
        <w:rPr>
          <w:rFonts w:ascii="Calibri" w:eastAsia="Yu Mincho" w:hAnsi="Calibri"/>
          <w:sz w:val="22"/>
          <w:szCs w:val="22"/>
        </w:rPr>
      </w:pPr>
      <w:r>
        <w:t>3.1</w:t>
      </w:r>
      <w:r w:rsidRPr="00FE2636">
        <w:rPr>
          <w:rFonts w:ascii="Calibri" w:eastAsia="Yu Mincho" w:hAnsi="Calibri"/>
          <w:sz w:val="22"/>
          <w:szCs w:val="22"/>
        </w:rPr>
        <w:tab/>
      </w:r>
      <w:r>
        <w:t>Definitions</w:t>
      </w:r>
      <w:r>
        <w:tab/>
      </w:r>
      <w:r>
        <w:fldChar w:fldCharType="begin" w:fldLock="1"/>
      </w:r>
      <w:r>
        <w:instrText xml:space="preserve"> PAGEREF _Toc99978938 \h </w:instrText>
      </w:r>
      <w:r>
        <w:fldChar w:fldCharType="separate"/>
      </w:r>
      <w:r>
        <w:t>8</w:t>
      </w:r>
      <w:r>
        <w:fldChar w:fldCharType="end"/>
      </w:r>
    </w:p>
    <w:p w14:paraId="04F2B738" w14:textId="61449095" w:rsidR="00C06175" w:rsidRPr="00FE2636" w:rsidRDefault="00C06175">
      <w:pPr>
        <w:pStyle w:val="TOC2"/>
        <w:rPr>
          <w:rFonts w:ascii="Calibri" w:eastAsia="Yu Mincho" w:hAnsi="Calibri"/>
          <w:sz w:val="22"/>
          <w:szCs w:val="22"/>
        </w:rPr>
      </w:pPr>
      <w:r>
        <w:t>3.2</w:t>
      </w:r>
      <w:r w:rsidRPr="000454CE">
        <w:rPr>
          <w:rFonts w:eastAsia="Yu Mincho"/>
          <w:szCs w:val="22"/>
        </w:rPr>
        <w:tab/>
      </w:r>
      <w:r>
        <w:t>Symbols</w:t>
      </w:r>
      <w:r>
        <w:tab/>
      </w:r>
      <w:r>
        <w:fldChar w:fldCharType="begin" w:fldLock="1"/>
      </w:r>
      <w:r>
        <w:instrText xml:space="preserve"> PAGEREF _Toc99978939 \h </w:instrText>
      </w:r>
      <w:r>
        <w:fldChar w:fldCharType="separate"/>
      </w:r>
      <w:r>
        <w:t>8</w:t>
      </w:r>
      <w:r>
        <w:fldChar w:fldCharType="end"/>
      </w:r>
    </w:p>
    <w:p w14:paraId="6E6B8F25" w14:textId="5482F550" w:rsidR="00C06175" w:rsidRPr="00FE2636" w:rsidRDefault="00C06175">
      <w:pPr>
        <w:pStyle w:val="TOC2"/>
        <w:rPr>
          <w:rFonts w:ascii="Calibri" w:eastAsia="Yu Mincho" w:hAnsi="Calibri"/>
          <w:sz w:val="22"/>
          <w:szCs w:val="22"/>
        </w:rPr>
      </w:pPr>
      <w:r>
        <w:t>3.3</w:t>
      </w:r>
      <w:r w:rsidRPr="00FE2636">
        <w:rPr>
          <w:rFonts w:ascii="Calibri" w:eastAsia="Yu Mincho" w:hAnsi="Calibri"/>
          <w:sz w:val="22"/>
          <w:szCs w:val="22"/>
        </w:rPr>
        <w:tab/>
      </w:r>
      <w:r>
        <w:t>Abbreviations</w:t>
      </w:r>
      <w:r>
        <w:tab/>
      </w:r>
      <w:r>
        <w:fldChar w:fldCharType="begin" w:fldLock="1"/>
      </w:r>
      <w:r>
        <w:instrText xml:space="preserve"> PAGEREF _Toc99978940 \h </w:instrText>
      </w:r>
      <w:r>
        <w:fldChar w:fldCharType="separate"/>
      </w:r>
      <w:r>
        <w:t>8</w:t>
      </w:r>
      <w:r>
        <w:fldChar w:fldCharType="end"/>
      </w:r>
    </w:p>
    <w:p w14:paraId="2F5F7A4D" w14:textId="09ED8ACC" w:rsidR="00C06175" w:rsidRPr="00FE2636" w:rsidRDefault="00C06175">
      <w:pPr>
        <w:pStyle w:val="TOC1"/>
        <w:rPr>
          <w:rFonts w:ascii="Calibri" w:eastAsia="Yu Mincho" w:hAnsi="Calibri"/>
          <w:szCs w:val="22"/>
        </w:rPr>
      </w:pPr>
      <w:r>
        <w:t>4</w:t>
      </w:r>
      <w:r w:rsidRPr="00FE2636">
        <w:rPr>
          <w:rFonts w:ascii="Calibri" w:eastAsia="Yu Mincho" w:hAnsi="Calibri"/>
          <w:szCs w:val="22"/>
        </w:rPr>
        <w:tab/>
      </w:r>
      <w:r>
        <w:t>A-GPS system architecture and test model</w:t>
      </w:r>
      <w:r>
        <w:tab/>
      </w:r>
      <w:r>
        <w:fldChar w:fldCharType="begin" w:fldLock="1"/>
      </w:r>
      <w:r>
        <w:instrText xml:space="preserve"> PAGEREF _Toc99978941 \h </w:instrText>
      </w:r>
      <w:r>
        <w:fldChar w:fldCharType="separate"/>
      </w:r>
      <w:r>
        <w:t>8</w:t>
      </w:r>
      <w:r>
        <w:fldChar w:fldCharType="end"/>
      </w:r>
    </w:p>
    <w:p w14:paraId="7CE39930" w14:textId="70092B7A" w:rsidR="00C06175" w:rsidRPr="00FE2636" w:rsidRDefault="00C06175">
      <w:pPr>
        <w:pStyle w:val="TOC2"/>
        <w:rPr>
          <w:rFonts w:ascii="Calibri" w:eastAsia="Yu Mincho" w:hAnsi="Calibri"/>
          <w:sz w:val="22"/>
          <w:szCs w:val="22"/>
        </w:rPr>
      </w:pPr>
      <w:r>
        <w:t>4.1</w:t>
      </w:r>
      <w:r w:rsidRPr="00FE2636">
        <w:rPr>
          <w:rFonts w:ascii="Calibri" w:eastAsia="Yu Mincho" w:hAnsi="Calibri"/>
          <w:sz w:val="22"/>
          <w:szCs w:val="22"/>
        </w:rPr>
        <w:tab/>
      </w:r>
      <w:r>
        <w:t>ATS and module structure</w:t>
      </w:r>
      <w:r>
        <w:tab/>
      </w:r>
      <w:r>
        <w:fldChar w:fldCharType="begin" w:fldLock="1"/>
      </w:r>
      <w:r>
        <w:instrText xml:space="preserve"> PAGEREF _Toc99978942 \h </w:instrText>
      </w:r>
      <w:r>
        <w:fldChar w:fldCharType="separate"/>
      </w:r>
      <w:r>
        <w:t>8</w:t>
      </w:r>
      <w:r>
        <w:fldChar w:fldCharType="end"/>
      </w:r>
    </w:p>
    <w:p w14:paraId="4278AFA3" w14:textId="768357DB" w:rsidR="00C06175" w:rsidRPr="00FE2636" w:rsidRDefault="00C06175">
      <w:pPr>
        <w:pStyle w:val="TOC2"/>
        <w:rPr>
          <w:rFonts w:ascii="Calibri" w:eastAsia="Yu Mincho" w:hAnsi="Calibri"/>
          <w:sz w:val="22"/>
          <w:szCs w:val="22"/>
        </w:rPr>
      </w:pPr>
      <w:r>
        <w:t>4.2</w:t>
      </w:r>
      <w:r w:rsidRPr="00FE2636">
        <w:rPr>
          <w:rFonts w:ascii="Calibri" w:eastAsia="Yu Mincho" w:hAnsi="Calibri"/>
          <w:sz w:val="22"/>
          <w:szCs w:val="22"/>
        </w:rPr>
        <w:tab/>
      </w:r>
      <w:r>
        <w:t>Upper tester</w:t>
      </w:r>
      <w:r>
        <w:tab/>
      </w:r>
      <w:r>
        <w:fldChar w:fldCharType="begin" w:fldLock="1"/>
      </w:r>
      <w:r>
        <w:instrText xml:space="preserve"> PAGEREF _Toc99978943 \h </w:instrText>
      </w:r>
      <w:r>
        <w:fldChar w:fldCharType="separate"/>
      </w:r>
      <w:r>
        <w:t>8</w:t>
      </w:r>
      <w:r>
        <w:fldChar w:fldCharType="end"/>
      </w:r>
    </w:p>
    <w:p w14:paraId="2AF6DAF4" w14:textId="1526F512" w:rsidR="00C06175" w:rsidRPr="00FE2636" w:rsidRDefault="00C06175">
      <w:pPr>
        <w:pStyle w:val="TOC2"/>
        <w:rPr>
          <w:rFonts w:ascii="Calibri" w:eastAsia="Yu Mincho" w:hAnsi="Calibri"/>
          <w:sz w:val="22"/>
          <w:szCs w:val="22"/>
        </w:rPr>
      </w:pPr>
      <w:r>
        <w:t>4.3</w:t>
      </w:r>
      <w:r w:rsidRPr="00FE2636">
        <w:rPr>
          <w:rFonts w:ascii="Calibri" w:eastAsia="Yu Mincho" w:hAnsi="Calibri"/>
          <w:sz w:val="22"/>
          <w:szCs w:val="22"/>
        </w:rPr>
        <w:tab/>
      </w:r>
      <w:r>
        <w:t>SV PCO</w:t>
      </w:r>
      <w:r>
        <w:tab/>
      </w:r>
      <w:r>
        <w:fldChar w:fldCharType="begin" w:fldLock="1"/>
      </w:r>
      <w:r>
        <w:instrText xml:space="preserve"> PAGEREF _Toc99978944 \h </w:instrText>
      </w:r>
      <w:r>
        <w:fldChar w:fldCharType="separate"/>
      </w:r>
      <w:r>
        <w:t>8</w:t>
      </w:r>
      <w:r>
        <w:fldChar w:fldCharType="end"/>
      </w:r>
    </w:p>
    <w:p w14:paraId="5B3A9B34" w14:textId="34B42B17" w:rsidR="00C06175" w:rsidRPr="00FE2636" w:rsidRDefault="00C06175">
      <w:pPr>
        <w:pStyle w:val="TOC2"/>
        <w:rPr>
          <w:rFonts w:ascii="Calibri" w:eastAsia="Yu Mincho" w:hAnsi="Calibri"/>
          <w:sz w:val="22"/>
          <w:szCs w:val="22"/>
        </w:rPr>
      </w:pPr>
      <w:r>
        <w:t>4.4</w:t>
      </w:r>
      <w:r w:rsidRPr="00FE2636">
        <w:rPr>
          <w:rFonts w:ascii="Calibri" w:eastAsia="Yu Mincho" w:hAnsi="Calibri"/>
          <w:sz w:val="22"/>
          <w:szCs w:val="22"/>
        </w:rPr>
        <w:tab/>
      </w:r>
      <w:r>
        <w:t>A-GPS Primitives</w:t>
      </w:r>
      <w:r>
        <w:tab/>
      </w:r>
      <w:r>
        <w:fldChar w:fldCharType="begin" w:fldLock="1"/>
      </w:r>
      <w:r>
        <w:instrText xml:space="preserve"> PAGEREF _Toc99978945 \h </w:instrText>
      </w:r>
      <w:r>
        <w:fldChar w:fldCharType="separate"/>
      </w:r>
      <w:r>
        <w:t>8</w:t>
      </w:r>
      <w:r>
        <w:fldChar w:fldCharType="end"/>
      </w:r>
    </w:p>
    <w:p w14:paraId="72610E8D" w14:textId="29C29477" w:rsidR="00C06175" w:rsidRPr="00FE2636" w:rsidRDefault="00C06175">
      <w:pPr>
        <w:pStyle w:val="TOC2"/>
        <w:rPr>
          <w:rFonts w:ascii="Calibri" w:eastAsia="Yu Mincho" w:hAnsi="Calibri"/>
          <w:sz w:val="22"/>
          <w:szCs w:val="22"/>
        </w:rPr>
      </w:pPr>
      <w:r>
        <w:t>4.5</w:t>
      </w:r>
      <w:r w:rsidRPr="00FE2636">
        <w:rPr>
          <w:rFonts w:ascii="Calibri" w:eastAsia="Yu Mincho" w:hAnsi="Calibri"/>
          <w:sz w:val="22"/>
          <w:szCs w:val="22"/>
        </w:rPr>
        <w:tab/>
      </w:r>
      <w:r>
        <w:t>Specific test suite operation for A-GPS testing</w:t>
      </w:r>
      <w:r>
        <w:tab/>
      </w:r>
      <w:r>
        <w:fldChar w:fldCharType="begin" w:fldLock="1"/>
      </w:r>
      <w:r>
        <w:instrText xml:space="preserve"> PAGEREF _Toc99978946 \h </w:instrText>
      </w:r>
      <w:r>
        <w:fldChar w:fldCharType="separate"/>
      </w:r>
      <w:r>
        <w:t>8</w:t>
      </w:r>
      <w:r>
        <w:fldChar w:fldCharType="end"/>
      </w:r>
    </w:p>
    <w:p w14:paraId="1078304F" w14:textId="6DF15B1B" w:rsidR="00C06175" w:rsidRPr="00FE2636" w:rsidRDefault="00C06175">
      <w:pPr>
        <w:pStyle w:val="TOC1"/>
        <w:rPr>
          <w:rFonts w:ascii="Calibri" w:eastAsia="Yu Mincho" w:hAnsi="Calibri"/>
          <w:szCs w:val="22"/>
        </w:rPr>
      </w:pPr>
      <w:r>
        <w:t>5</w:t>
      </w:r>
      <w:r w:rsidRPr="00FE2636">
        <w:rPr>
          <w:rFonts w:ascii="Calibri" w:eastAsia="Yu Mincho" w:hAnsi="Calibri"/>
          <w:szCs w:val="22"/>
        </w:rPr>
        <w:tab/>
      </w:r>
      <w:r>
        <w:t>A-GNSS and LTE positioning system architecture and test models</w:t>
      </w:r>
      <w:r>
        <w:tab/>
      </w:r>
      <w:r>
        <w:fldChar w:fldCharType="begin" w:fldLock="1"/>
      </w:r>
      <w:r>
        <w:instrText xml:space="preserve"> PAGEREF _Toc99978947 \h </w:instrText>
      </w:r>
      <w:r>
        <w:fldChar w:fldCharType="separate"/>
      </w:r>
      <w:r>
        <w:t>9</w:t>
      </w:r>
      <w:r>
        <w:fldChar w:fldCharType="end"/>
      </w:r>
    </w:p>
    <w:p w14:paraId="6DE20E8E" w14:textId="0CBC239A" w:rsidR="00C06175" w:rsidRPr="00FE2636" w:rsidRDefault="00C06175">
      <w:pPr>
        <w:pStyle w:val="TOC2"/>
        <w:rPr>
          <w:rFonts w:ascii="Calibri" w:eastAsia="Yu Mincho" w:hAnsi="Calibri"/>
          <w:sz w:val="22"/>
          <w:szCs w:val="22"/>
        </w:rPr>
      </w:pPr>
      <w:r>
        <w:t>5.1</w:t>
      </w:r>
      <w:r w:rsidRPr="00FE2636">
        <w:rPr>
          <w:rFonts w:ascii="Calibri" w:eastAsia="Yu Mincho" w:hAnsi="Calibri"/>
          <w:sz w:val="22"/>
          <w:szCs w:val="22"/>
        </w:rPr>
        <w:tab/>
      </w:r>
      <w:r>
        <w:t>Test system architecture</w:t>
      </w:r>
      <w:r>
        <w:tab/>
      </w:r>
      <w:r>
        <w:fldChar w:fldCharType="begin" w:fldLock="1"/>
      </w:r>
      <w:r>
        <w:instrText xml:space="preserve"> PAGEREF _Toc99978948 \h </w:instrText>
      </w:r>
      <w:r>
        <w:fldChar w:fldCharType="separate"/>
      </w:r>
      <w:r>
        <w:t>9</w:t>
      </w:r>
      <w:r>
        <w:fldChar w:fldCharType="end"/>
      </w:r>
    </w:p>
    <w:p w14:paraId="14553ED9" w14:textId="5BC9EB22" w:rsidR="00C06175" w:rsidRPr="00FE2636" w:rsidRDefault="00C06175">
      <w:pPr>
        <w:pStyle w:val="TOC3"/>
        <w:rPr>
          <w:rFonts w:ascii="Calibri" w:eastAsia="Yu Mincho" w:hAnsi="Calibri"/>
          <w:sz w:val="22"/>
          <w:szCs w:val="22"/>
        </w:rPr>
      </w:pPr>
      <w:r>
        <w:t>5.1.1</w:t>
      </w:r>
      <w:r w:rsidRPr="00FE2636">
        <w:rPr>
          <w:rFonts w:ascii="Calibri" w:eastAsia="Yu Mincho" w:hAnsi="Calibri"/>
          <w:sz w:val="22"/>
          <w:szCs w:val="22"/>
        </w:rPr>
        <w:tab/>
      </w:r>
      <w:r>
        <w:t>General system architecture</w:t>
      </w:r>
      <w:r>
        <w:tab/>
      </w:r>
      <w:r>
        <w:fldChar w:fldCharType="begin" w:fldLock="1"/>
      </w:r>
      <w:r>
        <w:instrText xml:space="preserve"> PAGEREF _Toc99978949 \h </w:instrText>
      </w:r>
      <w:r>
        <w:fldChar w:fldCharType="separate"/>
      </w:r>
      <w:r>
        <w:t>9</w:t>
      </w:r>
      <w:r>
        <w:fldChar w:fldCharType="end"/>
      </w:r>
    </w:p>
    <w:p w14:paraId="2558B59E" w14:textId="2E0BC9B8" w:rsidR="00C06175" w:rsidRPr="00FE2636" w:rsidRDefault="00C06175">
      <w:pPr>
        <w:pStyle w:val="TOC3"/>
        <w:rPr>
          <w:rFonts w:ascii="Calibri" w:eastAsia="Yu Mincho" w:hAnsi="Calibri"/>
          <w:sz w:val="22"/>
          <w:szCs w:val="22"/>
        </w:rPr>
      </w:pPr>
      <w:r>
        <w:t>5.1.2</w:t>
      </w:r>
      <w:r w:rsidRPr="00FE2636">
        <w:rPr>
          <w:rFonts w:ascii="Calibri" w:eastAsia="Yu Mincho" w:hAnsi="Calibri"/>
          <w:sz w:val="22"/>
          <w:szCs w:val="22"/>
        </w:rPr>
        <w:tab/>
      </w:r>
      <w:r>
        <w:t>Component architecture</w:t>
      </w:r>
      <w:r>
        <w:tab/>
      </w:r>
      <w:r>
        <w:fldChar w:fldCharType="begin" w:fldLock="1"/>
      </w:r>
      <w:r>
        <w:instrText xml:space="preserve"> PAGEREF _Toc99978950 \h </w:instrText>
      </w:r>
      <w:r>
        <w:fldChar w:fldCharType="separate"/>
      </w:r>
      <w:r>
        <w:t>9</w:t>
      </w:r>
      <w:r>
        <w:fldChar w:fldCharType="end"/>
      </w:r>
    </w:p>
    <w:p w14:paraId="573C3D5F" w14:textId="58B3EE89" w:rsidR="00C06175" w:rsidRPr="00FE2636" w:rsidRDefault="00C06175">
      <w:pPr>
        <w:pStyle w:val="TOC4"/>
        <w:rPr>
          <w:rFonts w:ascii="Calibri" w:eastAsia="Yu Mincho" w:hAnsi="Calibri"/>
          <w:sz w:val="22"/>
          <w:szCs w:val="22"/>
        </w:rPr>
      </w:pPr>
      <w:r>
        <w:t>5.1.2.1</w:t>
      </w:r>
      <w:r w:rsidRPr="00FE2636">
        <w:rPr>
          <w:rFonts w:ascii="Calibri" w:eastAsia="Yu Mincho" w:hAnsi="Calibri"/>
          <w:sz w:val="22"/>
          <w:szCs w:val="22"/>
        </w:rPr>
        <w:tab/>
      </w:r>
      <w:r>
        <w:t>Interfaces</w:t>
      </w:r>
      <w:r>
        <w:tab/>
      </w:r>
      <w:r>
        <w:fldChar w:fldCharType="begin" w:fldLock="1"/>
      </w:r>
      <w:r>
        <w:instrText xml:space="preserve"> PAGEREF _Toc99978951 \h </w:instrText>
      </w:r>
      <w:r>
        <w:fldChar w:fldCharType="separate"/>
      </w:r>
      <w:r>
        <w:t>10</w:t>
      </w:r>
      <w:r>
        <w:fldChar w:fldCharType="end"/>
      </w:r>
    </w:p>
    <w:p w14:paraId="3D0B5096" w14:textId="444C12A4" w:rsidR="00C06175" w:rsidRPr="00FE2636" w:rsidRDefault="00C06175">
      <w:pPr>
        <w:pStyle w:val="TOC2"/>
        <w:rPr>
          <w:rFonts w:ascii="Calibri" w:eastAsia="Yu Mincho" w:hAnsi="Calibri"/>
          <w:sz w:val="22"/>
          <w:szCs w:val="22"/>
        </w:rPr>
      </w:pPr>
      <w:r>
        <w:t>5.2</w:t>
      </w:r>
      <w:r w:rsidRPr="00FE2636">
        <w:rPr>
          <w:rFonts w:ascii="Calibri" w:eastAsia="Yu Mincho" w:hAnsi="Calibri"/>
          <w:sz w:val="22"/>
          <w:szCs w:val="22"/>
        </w:rPr>
        <w:tab/>
      </w:r>
      <w:r>
        <w:t>Test model</w:t>
      </w:r>
      <w:r>
        <w:tab/>
      </w:r>
      <w:r>
        <w:fldChar w:fldCharType="begin" w:fldLock="1"/>
      </w:r>
      <w:r>
        <w:instrText xml:space="preserve"> PAGEREF _Toc99978952 \h </w:instrText>
      </w:r>
      <w:r>
        <w:fldChar w:fldCharType="separate"/>
      </w:r>
      <w:r>
        <w:t>10</w:t>
      </w:r>
      <w:r>
        <w:fldChar w:fldCharType="end"/>
      </w:r>
    </w:p>
    <w:p w14:paraId="761F539F" w14:textId="7FC76D22" w:rsidR="00C06175" w:rsidRPr="00FE2636" w:rsidRDefault="00C06175">
      <w:pPr>
        <w:pStyle w:val="TOC3"/>
        <w:rPr>
          <w:rFonts w:ascii="Calibri" w:eastAsia="Yu Mincho" w:hAnsi="Calibri"/>
          <w:sz w:val="22"/>
          <w:szCs w:val="22"/>
        </w:rPr>
      </w:pPr>
      <w:r>
        <w:t>5.2.1</w:t>
      </w:r>
      <w:r w:rsidRPr="00FE2636">
        <w:rPr>
          <w:rFonts w:ascii="Calibri" w:eastAsia="Yu Mincho" w:hAnsi="Calibri"/>
          <w:sz w:val="22"/>
          <w:szCs w:val="22"/>
        </w:rPr>
        <w:tab/>
      </w:r>
      <w:r>
        <w:t>LTE GNSS test model</w:t>
      </w:r>
      <w:r>
        <w:tab/>
      </w:r>
      <w:r>
        <w:fldChar w:fldCharType="begin" w:fldLock="1"/>
      </w:r>
      <w:r>
        <w:instrText xml:space="preserve"> PAGEREF _Toc99978953 \h </w:instrText>
      </w:r>
      <w:r>
        <w:fldChar w:fldCharType="separate"/>
      </w:r>
      <w:r>
        <w:t>11</w:t>
      </w:r>
      <w:r>
        <w:fldChar w:fldCharType="end"/>
      </w:r>
    </w:p>
    <w:p w14:paraId="2AD7DF64" w14:textId="5F88C591" w:rsidR="00C06175" w:rsidRPr="00FE2636" w:rsidRDefault="00C06175">
      <w:pPr>
        <w:pStyle w:val="TOC3"/>
        <w:rPr>
          <w:rFonts w:ascii="Calibri" w:eastAsia="Yu Mincho" w:hAnsi="Calibri"/>
          <w:sz w:val="22"/>
          <w:szCs w:val="22"/>
        </w:rPr>
      </w:pPr>
      <w:r>
        <w:t>5.2.2</w:t>
      </w:r>
      <w:r w:rsidRPr="00FE2636">
        <w:rPr>
          <w:rFonts w:ascii="Calibri" w:eastAsia="Yu Mincho" w:hAnsi="Calibri"/>
          <w:sz w:val="22"/>
          <w:szCs w:val="22"/>
        </w:rPr>
        <w:tab/>
      </w:r>
      <w:r>
        <w:t>UTRA A-GNSS test model</w:t>
      </w:r>
      <w:r>
        <w:tab/>
      </w:r>
      <w:r>
        <w:fldChar w:fldCharType="begin" w:fldLock="1"/>
      </w:r>
      <w:r>
        <w:instrText xml:space="preserve"> PAGEREF _Toc99978954 \h </w:instrText>
      </w:r>
      <w:r>
        <w:fldChar w:fldCharType="separate"/>
      </w:r>
      <w:r>
        <w:t>12</w:t>
      </w:r>
      <w:r>
        <w:fldChar w:fldCharType="end"/>
      </w:r>
    </w:p>
    <w:p w14:paraId="36A1D712" w14:textId="6574CFB2" w:rsidR="00C06175" w:rsidRPr="00FE2636" w:rsidRDefault="00C06175">
      <w:pPr>
        <w:pStyle w:val="TOC2"/>
        <w:rPr>
          <w:rFonts w:ascii="Calibri" w:eastAsia="Yu Mincho" w:hAnsi="Calibri"/>
          <w:sz w:val="22"/>
          <w:szCs w:val="22"/>
        </w:rPr>
      </w:pPr>
      <w:r>
        <w:t>5.3</w:t>
      </w:r>
      <w:r w:rsidRPr="00FE2636">
        <w:rPr>
          <w:rFonts w:ascii="Calibri" w:eastAsia="Yu Mincho" w:hAnsi="Calibri"/>
          <w:sz w:val="22"/>
          <w:szCs w:val="22"/>
        </w:rPr>
        <w:tab/>
      </w:r>
      <w:r>
        <w:t>ASP specifications</w:t>
      </w:r>
      <w:r>
        <w:tab/>
      </w:r>
      <w:r>
        <w:fldChar w:fldCharType="begin" w:fldLock="1"/>
      </w:r>
      <w:r>
        <w:instrText xml:space="preserve"> PAGEREF _Toc99978955 \h </w:instrText>
      </w:r>
      <w:r>
        <w:fldChar w:fldCharType="separate"/>
      </w:r>
      <w:r>
        <w:t>13</w:t>
      </w:r>
      <w:r>
        <w:fldChar w:fldCharType="end"/>
      </w:r>
    </w:p>
    <w:p w14:paraId="79C49BE9" w14:textId="0383A35A" w:rsidR="00C06175" w:rsidRPr="00FE2636" w:rsidRDefault="00C06175">
      <w:pPr>
        <w:pStyle w:val="TOC2"/>
        <w:rPr>
          <w:rFonts w:ascii="Calibri" w:eastAsia="Yu Mincho" w:hAnsi="Calibri"/>
          <w:sz w:val="22"/>
          <w:szCs w:val="22"/>
        </w:rPr>
      </w:pPr>
      <w:r>
        <w:t>5.4</w:t>
      </w:r>
      <w:r w:rsidRPr="00FE2636">
        <w:rPr>
          <w:rFonts w:ascii="Calibri" w:eastAsia="Yu Mincho" w:hAnsi="Calibri"/>
          <w:sz w:val="22"/>
          <w:szCs w:val="22"/>
        </w:rPr>
        <w:tab/>
      </w:r>
      <w:r>
        <w:t>LTE OTDOA test model</w:t>
      </w:r>
      <w:r>
        <w:tab/>
      </w:r>
      <w:r>
        <w:fldChar w:fldCharType="begin" w:fldLock="1"/>
      </w:r>
      <w:r>
        <w:instrText xml:space="preserve"> PAGEREF _Toc99978956 \h </w:instrText>
      </w:r>
      <w:r>
        <w:fldChar w:fldCharType="separate"/>
      </w:r>
      <w:r>
        <w:t>13</w:t>
      </w:r>
      <w:r>
        <w:fldChar w:fldCharType="end"/>
      </w:r>
    </w:p>
    <w:p w14:paraId="069E39B3" w14:textId="0193ED65" w:rsidR="00C06175" w:rsidRPr="00FE2636" w:rsidRDefault="00C06175">
      <w:pPr>
        <w:pStyle w:val="TOC2"/>
        <w:rPr>
          <w:rFonts w:ascii="Calibri" w:eastAsia="Yu Mincho" w:hAnsi="Calibri"/>
          <w:sz w:val="22"/>
          <w:szCs w:val="22"/>
        </w:rPr>
      </w:pPr>
      <w:r>
        <w:t>5.5</w:t>
      </w:r>
      <w:r w:rsidRPr="00FE2636">
        <w:rPr>
          <w:rFonts w:ascii="Calibri" w:eastAsia="Yu Mincho" w:hAnsi="Calibri"/>
          <w:sz w:val="22"/>
          <w:szCs w:val="22"/>
        </w:rPr>
        <w:tab/>
      </w:r>
      <w:r>
        <w:t>LTE ECID test model</w:t>
      </w:r>
      <w:r>
        <w:tab/>
      </w:r>
      <w:r>
        <w:fldChar w:fldCharType="begin" w:fldLock="1"/>
      </w:r>
      <w:r>
        <w:instrText xml:space="preserve"> PAGEREF _Toc99978957 \h </w:instrText>
      </w:r>
      <w:r>
        <w:fldChar w:fldCharType="separate"/>
      </w:r>
      <w:r>
        <w:t>14</w:t>
      </w:r>
      <w:r>
        <w:fldChar w:fldCharType="end"/>
      </w:r>
    </w:p>
    <w:p w14:paraId="7F184BD5" w14:textId="7A71215C" w:rsidR="00C06175" w:rsidRPr="00FE2636" w:rsidRDefault="00C06175">
      <w:pPr>
        <w:pStyle w:val="TOC1"/>
        <w:rPr>
          <w:rFonts w:ascii="Calibri" w:eastAsia="Yu Mincho" w:hAnsi="Calibri"/>
          <w:szCs w:val="22"/>
        </w:rPr>
      </w:pPr>
      <w:r>
        <w:t>6</w:t>
      </w:r>
      <w:r w:rsidRPr="00FE2636">
        <w:rPr>
          <w:rFonts w:ascii="Calibri" w:eastAsia="Yu Mincho" w:hAnsi="Calibri"/>
          <w:szCs w:val="22"/>
        </w:rPr>
        <w:tab/>
      </w:r>
      <w:r>
        <w:t>LTE indoor positioning system architecture and test models</w:t>
      </w:r>
      <w:r>
        <w:tab/>
      </w:r>
      <w:r>
        <w:fldChar w:fldCharType="begin" w:fldLock="1"/>
      </w:r>
      <w:r>
        <w:instrText xml:space="preserve"> PAGEREF _Toc99978958 \h </w:instrText>
      </w:r>
      <w:r>
        <w:fldChar w:fldCharType="separate"/>
      </w:r>
      <w:r>
        <w:t>14</w:t>
      </w:r>
      <w:r>
        <w:fldChar w:fldCharType="end"/>
      </w:r>
    </w:p>
    <w:p w14:paraId="62223957" w14:textId="74528207" w:rsidR="00C06175" w:rsidRPr="00FE2636" w:rsidRDefault="00C06175">
      <w:pPr>
        <w:pStyle w:val="TOC2"/>
        <w:rPr>
          <w:rFonts w:ascii="Calibri" w:eastAsia="Yu Mincho" w:hAnsi="Calibri"/>
          <w:sz w:val="22"/>
          <w:szCs w:val="22"/>
        </w:rPr>
      </w:pPr>
      <w:r>
        <w:t>6.1</w:t>
      </w:r>
      <w:r w:rsidRPr="00FE2636">
        <w:rPr>
          <w:rFonts w:ascii="Calibri" w:eastAsia="Yu Mincho" w:hAnsi="Calibri"/>
          <w:sz w:val="22"/>
          <w:szCs w:val="22"/>
        </w:rPr>
        <w:tab/>
      </w:r>
      <w:r>
        <w:t>Test system architecture</w:t>
      </w:r>
      <w:r>
        <w:tab/>
      </w:r>
      <w:r>
        <w:fldChar w:fldCharType="begin" w:fldLock="1"/>
      </w:r>
      <w:r>
        <w:instrText xml:space="preserve"> PAGEREF _Toc99978959 \h </w:instrText>
      </w:r>
      <w:r>
        <w:fldChar w:fldCharType="separate"/>
      </w:r>
      <w:r>
        <w:t>14</w:t>
      </w:r>
      <w:r>
        <w:fldChar w:fldCharType="end"/>
      </w:r>
    </w:p>
    <w:p w14:paraId="55FEAE53" w14:textId="2DCD97AD" w:rsidR="00C06175" w:rsidRPr="00FE2636" w:rsidRDefault="00C06175">
      <w:pPr>
        <w:pStyle w:val="TOC3"/>
        <w:rPr>
          <w:rFonts w:ascii="Calibri" w:eastAsia="Yu Mincho" w:hAnsi="Calibri"/>
          <w:sz w:val="22"/>
          <w:szCs w:val="22"/>
        </w:rPr>
      </w:pPr>
      <w:r>
        <w:t>6.1.1</w:t>
      </w:r>
      <w:r w:rsidRPr="00FE2636">
        <w:rPr>
          <w:rFonts w:ascii="Calibri" w:eastAsia="Yu Mincho" w:hAnsi="Calibri"/>
          <w:sz w:val="22"/>
          <w:szCs w:val="22"/>
        </w:rPr>
        <w:tab/>
      </w:r>
      <w:r>
        <w:t>General system architecture</w:t>
      </w:r>
      <w:r>
        <w:tab/>
      </w:r>
      <w:r>
        <w:fldChar w:fldCharType="begin" w:fldLock="1"/>
      </w:r>
      <w:r>
        <w:instrText xml:space="preserve"> PAGEREF _Toc99978960 \h </w:instrText>
      </w:r>
      <w:r>
        <w:fldChar w:fldCharType="separate"/>
      </w:r>
      <w:r>
        <w:t>14</w:t>
      </w:r>
      <w:r>
        <w:fldChar w:fldCharType="end"/>
      </w:r>
    </w:p>
    <w:p w14:paraId="26727953" w14:textId="0F8966DC" w:rsidR="00C06175" w:rsidRPr="00FE2636" w:rsidRDefault="00C06175">
      <w:pPr>
        <w:pStyle w:val="TOC3"/>
        <w:rPr>
          <w:rFonts w:ascii="Calibri" w:eastAsia="Yu Mincho" w:hAnsi="Calibri"/>
          <w:sz w:val="22"/>
          <w:szCs w:val="22"/>
        </w:rPr>
      </w:pPr>
      <w:r>
        <w:t>6.1.2</w:t>
      </w:r>
      <w:r w:rsidRPr="00FE2636">
        <w:rPr>
          <w:rFonts w:ascii="Calibri" w:eastAsia="Yu Mincho" w:hAnsi="Calibri"/>
          <w:sz w:val="22"/>
          <w:szCs w:val="22"/>
        </w:rPr>
        <w:tab/>
      </w:r>
      <w:r>
        <w:t>Component architecture</w:t>
      </w:r>
      <w:r>
        <w:tab/>
      </w:r>
      <w:r>
        <w:fldChar w:fldCharType="begin" w:fldLock="1"/>
      </w:r>
      <w:r>
        <w:instrText xml:space="preserve"> PAGEREF _Toc99978961 \h </w:instrText>
      </w:r>
      <w:r>
        <w:fldChar w:fldCharType="separate"/>
      </w:r>
      <w:r>
        <w:t>14</w:t>
      </w:r>
      <w:r>
        <w:fldChar w:fldCharType="end"/>
      </w:r>
    </w:p>
    <w:p w14:paraId="10A53075" w14:textId="219708FD" w:rsidR="00C06175" w:rsidRPr="00FE2636" w:rsidRDefault="00C06175">
      <w:pPr>
        <w:pStyle w:val="TOC4"/>
        <w:rPr>
          <w:rFonts w:ascii="Calibri" w:eastAsia="Yu Mincho" w:hAnsi="Calibri"/>
          <w:sz w:val="22"/>
          <w:szCs w:val="22"/>
        </w:rPr>
      </w:pPr>
      <w:r>
        <w:t>6.1.2.1</w:t>
      </w:r>
      <w:r w:rsidRPr="00FE2636">
        <w:rPr>
          <w:rFonts w:ascii="Calibri" w:eastAsia="Yu Mincho" w:hAnsi="Calibri"/>
          <w:sz w:val="22"/>
          <w:szCs w:val="22"/>
        </w:rPr>
        <w:tab/>
      </w:r>
      <w:r>
        <w:t>Interfaces</w:t>
      </w:r>
      <w:r>
        <w:tab/>
      </w:r>
      <w:r>
        <w:fldChar w:fldCharType="begin" w:fldLock="1"/>
      </w:r>
      <w:r>
        <w:instrText xml:space="preserve"> PAGEREF _Toc99978962 \h </w:instrText>
      </w:r>
      <w:r>
        <w:fldChar w:fldCharType="separate"/>
      </w:r>
      <w:r>
        <w:t>15</w:t>
      </w:r>
      <w:r>
        <w:fldChar w:fldCharType="end"/>
      </w:r>
    </w:p>
    <w:p w14:paraId="2C40C109" w14:textId="106F3AF1" w:rsidR="00C06175" w:rsidRPr="00FE2636" w:rsidRDefault="00C06175">
      <w:pPr>
        <w:pStyle w:val="TOC2"/>
        <w:rPr>
          <w:rFonts w:ascii="Calibri" w:eastAsia="Yu Mincho" w:hAnsi="Calibri"/>
          <w:sz w:val="22"/>
          <w:szCs w:val="22"/>
        </w:rPr>
      </w:pPr>
      <w:r>
        <w:t>6.2</w:t>
      </w:r>
      <w:r w:rsidRPr="00FE2636">
        <w:rPr>
          <w:rFonts w:ascii="Calibri" w:eastAsia="Yu Mincho" w:hAnsi="Calibri"/>
          <w:sz w:val="22"/>
          <w:szCs w:val="22"/>
        </w:rPr>
        <w:tab/>
      </w:r>
      <w:r>
        <w:t>Test model</w:t>
      </w:r>
      <w:r>
        <w:tab/>
      </w:r>
      <w:r>
        <w:fldChar w:fldCharType="begin" w:fldLock="1"/>
      </w:r>
      <w:r>
        <w:instrText xml:space="preserve"> PAGEREF _Toc99978963 \h </w:instrText>
      </w:r>
      <w:r>
        <w:fldChar w:fldCharType="separate"/>
      </w:r>
      <w:r>
        <w:t>15</w:t>
      </w:r>
      <w:r>
        <w:fldChar w:fldCharType="end"/>
      </w:r>
    </w:p>
    <w:p w14:paraId="4B3A4984" w14:textId="368A9448" w:rsidR="00C06175" w:rsidRPr="00FE2636" w:rsidRDefault="00C06175">
      <w:pPr>
        <w:pStyle w:val="TOC3"/>
        <w:rPr>
          <w:rFonts w:ascii="Calibri" w:eastAsia="Yu Mincho" w:hAnsi="Calibri"/>
          <w:sz w:val="22"/>
          <w:szCs w:val="22"/>
        </w:rPr>
      </w:pPr>
      <w:r>
        <w:t>6.2.1</w:t>
      </w:r>
      <w:r w:rsidRPr="00FE2636">
        <w:rPr>
          <w:rFonts w:ascii="Calibri" w:eastAsia="Yu Mincho" w:hAnsi="Calibri"/>
          <w:sz w:val="22"/>
          <w:szCs w:val="22"/>
        </w:rPr>
        <w:tab/>
      </w:r>
      <w:r>
        <w:t>LTE indoor positioning test model</w:t>
      </w:r>
      <w:r>
        <w:tab/>
      </w:r>
      <w:r>
        <w:fldChar w:fldCharType="begin" w:fldLock="1"/>
      </w:r>
      <w:r>
        <w:instrText xml:space="preserve"> PAGEREF _Toc99978964 \h </w:instrText>
      </w:r>
      <w:r>
        <w:fldChar w:fldCharType="separate"/>
      </w:r>
      <w:r>
        <w:t>15</w:t>
      </w:r>
      <w:r>
        <w:fldChar w:fldCharType="end"/>
      </w:r>
    </w:p>
    <w:p w14:paraId="16231F3A" w14:textId="465C9DA3" w:rsidR="00C06175" w:rsidRPr="00FE2636" w:rsidRDefault="00C06175">
      <w:pPr>
        <w:pStyle w:val="TOC1"/>
        <w:rPr>
          <w:rFonts w:ascii="Calibri" w:eastAsia="Yu Mincho" w:hAnsi="Calibri"/>
          <w:szCs w:val="22"/>
        </w:rPr>
      </w:pPr>
      <w:r>
        <w:t>6A</w:t>
      </w:r>
      <w:r w:rsidRPr="00FE2636">
        <w:rPr>
          <w:rFonts w:ascii="Calibri" w:eastAsia="Yu Mincho" w:hAnsi="Calibri"/>
          <w:szCs w:val="22"/>
        </w:rPr>
        <w:tab/>
      </w:r>
      <w:r>
        <w:t>LTE test models requiring GNSS support</w:t>
      </w:r>
      <w:r>
        <w:tab/>
      </w:r>
      <w:r>
        <w:fldChar w:fldCharType="begin" w:fldLock="1"/>
      </w:r>
      <w:r>
        <w:instrText xml:space="preserve"> PAGEREF _Toc99978965 \h </w:instrText>
      </w:r>
      <w:r>
        <w:fldChar w:fldCharType="separate"/>
      </w:r>
      <w:r>
        <w:t>16</w:t>
      </w:r>
      <w:r>
        <w:fldChar w:fldCharType="end"/>
      </w:r>
    </w:p>
    <w:p w14:paraId="5C71B87A" w14:textId="47B79AF6" w:rsidR="00C06175" w:rsidRPr="00FE2636" w:rsidRDefault="00C06175">
      <w:pPr>
        <w:pStyle w:val="TOC1"/>
        <w:rPr>
          <w:rFonts w:ascii="Calibri" w:eastAsia="Yu Mincho" w:hAnsi="Calibri"/>
          <w:szCs w:val="22"/>
        </w:rPr>
      </w:pPr>
      <w:r>
        <w:t>6B</w:t>
      </w:r>
      <w:r w:rsidRPr="00FE2636">
        <w:rPr>
          <w:rFonts w:ascii="Calibri" w:eastAsia="Yu Mincho" w:hAnsi="Calibri"/>
          <w:szCs w:val="22"/>
        </w:rPr>
        <w:tab/>
      </w:r>
      <w:r>
        <w:t>NG-RAN NR positioning system architecture and test models</w:t>
      </w:r>
      <w:r>
        <w:tab/>
      </w:r>
      <w:r>
        <w:fldChar w:fldCharType="begin" w:fldLock="1"/>
      </w:r>
      <w:r>
        <w:instrText xml:space="preserve"> PAGEREF _Toc99978966 \h </w:instrText>
      </w:r>
      <w:r>
        <w:fldChar w:fldCharType="separate"/>
      </w:r>
      <w:r>
        <w:t>16</w:t>
      </w:r>
      <w:r>
        <w:fldChar w:fldCharType="end"/>
      </w:r>
    </w:p>
    <w:p w14:paraId="11BF1A4F" w14:textId="142DBCE7" w:rsidR="00C06175" w:rsidRPr="00FE2636" w:rsidRDefault="00C06175">
      <w:pPr>
        <w:pStyle w:val="TOC2"/>
        <w:rPr>
          <w:rFonts w:ascii="Calibri" w:eastAsia="Yu Mincho" w:hAnsi="Calibri"/>
          <w:sz w:val="22"/>
          <w:szCs w:val="22"/>
        </w:rPr>
      </w:pPr>
      <w:r>
        <w:t>6B.1</w:t>
      </w:r>
      <w:r w:rsidRPr="00FE2636">
        <w:rPr>
          <w:rFonts w:ascii="Calibri" w:eastAsia="Yu Mincho" w:hAnsi="Calibri"/>
          <w:sz w:val="22"/>
          <w:szCs w:val="22"/>
        </w:rPr>
        <w:tab/>
      </w:r>
      <w:r>
        <w:t>Test system architecture</w:t>
      </w:r>
      <w:r>
        <w:tab/>
      </w:r>
      <w:r>
        <w:fldChar w:fldCharType="begin" w:fldLock="1"/>
      </w:r>
      <w:r>
        <w:instrText xml:space="preserve"> PAGEREF _Toc99978967 \h </w:instrText>
      </w:r>
      <w:r>
        <w:fldChar w:fldCharType="separate"/>
      </w:r>
      <w:r>
        <w:t>16</w:t>
      </w:r>
      <w:r>
        <w:fldChar w:fldCharType="end"/>
      </w:r>
    </w:p>
    <w:p w14:paraId="6B60F115" w14:textId="3E1DF340" w:rsidR="00C06175" w:rsidRPr="00FE2636" w:rsidRDefault="00C06175">
      <w:pPr>
        <w:pStyle w:val="TOC3"/>
        <w:rPr>
          <w:rFonts w:ascii="Calibri" w:eastAsia="Yu Mincho" w:hAnsi="Calibri"/>
          <w:sz w:val="22"/>
          <w:szCs w:val="22"/>
        </w:rPr>
      </w:pPr>
      <w:r>
        <w:t>6B.1.1</w:t>
      </w:r>
      <w:r w:rsidRPr="00FE2636">
        <w:rPr>
          <w:rFonts w:ascii="Calibri" w:eastAsia="Yu Mincho" w:hAnsi="Calibri"/>
          <w:sz w:val="22"/>
          <w:szCs w:val="22"/>
        </w:rPr>
        <w:tab/>
      </w:r>
      <w:r>
        <w:t>General system architecture</w:t>
      </w:r>
      <w:r>
        <w:tab/>
      </w:r>
      <w:r>
        <w:fldChar w:fldCharType="begin" w:fldLock="1"/>
      </w:r>
      <w:r>
        <w:instrText xml:space="preserve"> PAGEREF _Toc99978968 \h </w:instrText>
      </w:r>
      <w:r>
        <w:fldChar w:fldCharType="separate"/>
      </w:r>
      <w:r>
        <w:t>16</w:t>
      </w:r>
      <w:r>
        <w:fldChar w:fldCharType="end"/>
      </w:r>
    </w:p>
    <w:p w14:paraId="010DAF2A" w14:textId="3B02E234" w:rsidR="00C06175" w:rsidRPr="00FE2636" w:rsidRDefault="00C06175">
      <w:pPr>
        <w:pStyle w:val="TOC3"/>
        <w:rPr>
          <w:rFonts w:ascii="Calibri" w:eastAsia="Yu Mincho" w:hAnsi="Calibri"/>
          <w:sz w:val="22"/>
          <w:szCs w:val="22"/>
        </w:rPr>
      </w:pPr>
      <w:r>
        <w:t>6B.1.2</w:t>
      </w:r>
      <w:r w:rsidRPr="00FE2636">
        <w:rPr>
          <w:rFonts w:ascii="Calibri" w:eastAsia="Yu Mincho" w:hAnsi="Calibri"/>
          <w:sz w:val="22"/>
          <w:szCs w:val="22"/>
        </w:rPr>
        <w:tab/>
      </w:r>
      <w:r>
        <w:t>Component architecture</w:t>
      </w:r>
      <w:r>
        <w:tab/>
      </w:r>
      <w:r>
        <w:fldChar w:fldCharType="begin" w:fldLock="1"/>
      </w:r>
      <w:r>
        <w:instrText xml:space="preserve"> PAGEREF _Toc99978969 \h </w:instrText>
      </w:r>
      <w:r>
        <w:fldChar w:fldCharType="separate"/>
      </w:r>
      <w:r>
        <w:t>16</w:t>
      </w:r>
      <w:r>
        <w:fldChar w:fldCharType="end"/>
      </w:r>
    </w:p>
    <w:p w14:paraId="05058D8B" w14:textId="4E485CE7" w:rsidR="00C06175" w:rsidRPr="00FE2636" w:rsidRDefault="00C06175">
      <w:pPr>
        <w:pStyle w:val="TOC2"/>
        <w:rPr>
          <w:rFonts w:ascii="Calibri" w:eastAsia="Yu Mincho" w:hAnsi="Calibri"/>
          <w:sz w:val="22"/>
          <w:szCs w:val="22"/>
        </w:rPr>
      </w:pPr>
      <w:r>
        <w:t>6B.2</w:t>
      </w:r>
      <w:r w:rsidRPr="00FE2636">
        <w:rPr>
          <w:rFonts w:ascii="Calibri" w:eastAsia="Yu Mincho" w:hAnsi="Calibri"/>
          <w:sz w:val="22"/>
          <w:szCs w:val="22"/>
        </w:rPr>
        <w:tab/>
      </w:r>
      <w:r>
        <w:t>Test models</w:t>
      </w:r>
      <w:r>
        <w:tab/>
      </w:r>
      <w:r>
        <w:fldChar w:fldCharType="begin" w:fldLock="1"/>
      </w:r>
      <w:r>
        <w:instrText xml:space="preserve"> PAGEREF _Toc99978970 \h </w:instrText>
      </w:r>
      <w:r>
        <w:fldChar w:fldCharType="separate"/>
      </w:r>
      <w:r>
        <w:t>17</w:t>
      </w:r>
      <w:r>
        <w:fldChar w:fldCharType="end"/>
      </w:r>
    </w:p>
    <w:p w14:paraId="4113B236" w14:textId="5E2AFD1D" w:rsidR="00C06175" w:rsidRPr="00FE2636" w:rsidRDefault="00C06175">
      <w:pPr>
        <w:pStyle w:val="TOC3"/>
        <w:rPr>
          <w:rFonts w:ascii="Calibri" w:eastAsia="Yu Mincho" w:hAnsi="Calibri"/>
          <w:sz w:val="22"/>
          <w:szCs w:val="22"/>
        </w:rPr>
      </w:pPr>
      <w:r>
        <w:t>6B.2.1</w:t>
      </w:r>
      <w:r w:rsidRPr="00FE2636">
        <w:rPr>
          <w:rFonts w:ascii="Calibri" w:eastAsia="Yu Mincho" w:hAnsi="Calibri"/>
          <w:sz w:val="22"/>
          <w:szCs w:val="22"/>
        </w:rPr>
        <w:tab/>
      </w:r>
      <w:r>
        <w:t>NR GNSS positioning test model</w:t>
      </w:r>
      <w:r>
        <w:tab/>
      </w:r>
      <w:r>
        <w:fldChar w:fldCharType="begin" w:fldLock="1"/>
      </w:r>
      <w:r>
        <w:instrText xml:space="preserve"> PAGEREF _Toc99978971 \h </w:instrText>
      </w:r>
      <w:r>
        <w:fldChar w:fldCharType="separate"/>
      </w:r>
      <w:r>
        <w:t>17</w:t>
      </w:r>
      <w:r>
        <w:fldChar w:fldCharType="end"/>
      </w:r>
    </w:p>
    <w:p w14:paraId="2BA8A71B" w14:textId="0DF384D2" w:rsidR="00C06175" w:rsidRPr="00FE2636" w:rsidRDefault="00C06175">
      <w:pPr>
        <w:pStyle w:val="TOC3"/>
        <w:rPr>
          <w:rFonts w:ascii="Calibri" w:eastAsia="Yu Mincho" w:hAnsi="Calibri"/>
          <w:sz w:val="22"/>
          <w:szCs w:val="22"/>
        </w:rPr>
      </w:pPr>
      <w:r>
        <w:t>6B.2.2</w:t>
      </w:r>
      <w:r w:rsidRPr="00FE2636">
        <w:rPr>
          <w:rFonts w:ascii="Calibri" w:eastAsia="Yu Mincho" w:hAnsi="Calibri"/>
          <w:sz w:val="22"/>
          <w:szCs w:val="22"/>
        </w:rPr>
        <w:tab/>
      </w:r>
      <w:r>
        <w:t>NR indoor positioning test model</w:t>
      </w:r>
      <w:r>
        <w:tab/>
      </w:r>
      <w:r>
        <w:fldChar w:fldCharType="begin" w:fldLock="1"/>
      </w:r>
      <w:r>
        <w:instrText xml:space="preserve"> PAGEREF _Toc99978972 \h </w:instrText>
      </w:r>
      <w:r>
        <w:fldChar w:fldCharType="separate"/>
      </w:r>
      <w:r>
        <w:t>18</w:t>
      </w:r>
      <w:r>
        <w:fldChar w:fldCharType="end"/>
      </w:r>
    </w:p>
    <w:p w14:paraId="001F771A" w14:textId="7E49B66B" w:rsidR="00C06175" w:rsidRPr="00FE2636" w:rsidRDefault="00C06175">
      <w:pPr>
        <w:pStyle w:val="TOC3"/>
        <w:rPr>
          <w:rFonts w:ascii="Calibri" w:eastAsia="Yu Mincho" w:hAnsi="Calibri"/>
          <w:sz w:val="22"/>
          <w:szCs w:val="22"/>
        </w:rPr>
      </w:pPr>
      <w:r>
        <w:t>6B.2.3</w:t>
      </w:r>
      <w:r w:rsidRPr="00FE2636">
        <w:rPr>
          <w:rFonts w:ascii="Calibri" w:eastAsia="Yu Mincho" w:hAnsi="Calibri"/>
          <w:sz w:val="22"/>
          <w:szCs w:val="22"/>
        </w:rPr>
        <w:tab/>
      </w:r>
      <w:r>
        <w:t>NR OTDOA (LTE) positioning test model</w:t>
      </w:r>
      <w:r>
        <w:tab/>
      </w:r>
      <w:r>
        <w:fldChar w:fldCharType="begin" w:fldLock="1"/>
      </w:r>
      <w:r>
        <w:instrText xml:space="preserve"> PAGEREF _Toc99978973 \h </w:instrText>
      </w:r>
      <w:r>
        <w:fldChar w:fldCharType="separate"/>
      </w:r>
      <w:r>
        <w:t>18</w:t>
      </w:r>
      <w:r>
        <w:fldChar w:fldCharType="end"/>
      </w:r>
    </w:p>
    <w:p w14:paraId="5228CE13" w14:textId="12447BD7" w:rsidR="00C06175" w:rsidRPr="00FE2636" w:rsidRDefault="00C06175">
      <w:pPr>
        <w:pStyle w:val="TOC3"/>
        <w:rPr>
          <w:rFonts w:ascii="Calibri" w:eastAsia="Yu Mincho" w:hAnsi="Calibri"/>
          <w:sz w:val="22"/>
          <w:szCs w:val="22"/>
        </w:rPr>
      </w:pPr>
      <w:r>
        <w:t>6B.2.4</w:t>
      </w:r>
      <w:r w:rsidRPr="00FE2636">
        <w:rPr>
          <w:rFonts w:ascii="Calibri" w:eastAsia="Yu Mincho" w:hAnsi="Calibri"/>
          <w:sz w:val="22"/>
          <w:szCs w:val="22"/>
        </w:rPr>
        <w:tab/>
      </w:r>
      <w:r>
        <w:t>NR Multi-RTT, DL-AoD and DL-TDOA positioning test model</w:t>
      </w:r>
      <w:r>
        <w:tab/>
      </w:r>
      <w:r>
        <w:fldChar w:fldCharType="begin" w:fldLock="1"/>
      </w:r>
      <w:r>
        <w:instrText xml:space="preserve"> PAGEREF _Toc99978974 \h </w:instrText>
      </w:r>
      <w:r>
        <w:fldChar w:fldCharType="separate"/>
      </w:r>
      <w:r>
        <w:t>20</w:t>
      </w:r>
      <w:r>
        <w:fldChar w:fldCharType="end"/>
      </w:r>
    </w:p>
    <w:p w14:paraId="0276A080" w14:textId="4D8BBAD8" w:rsidR="00C06175" w:rsidRPr="00FE2636" w:rsidRDefault="00C06175">
      <w:pPr>
        <w:pStyle w:val="TOC3"/>
        <w:rPr>
          <w:rFonts w:ascii="Calibri" w:eastAsia="Yu Mincho" w:hAnsi="Calibri"/>
          <w:sz w:val="22"/>
          <w:szCs w:val="22"/>
        </w:rPr>
      </w:pPr>
      <w:r>
        <w:t>6B.2.5</w:t>
      </w:r>
      <w:r w:rsidRPr="00FE2636">
        <w:rPr>
          <w:rFonts w:ascii="Calibri" w:eastAsia="Yu Mincho" w:hAnsi="Calibri"/>
          <w:sz w:val="22"/>
          <w:szCs w:val="22"/>
        </w:rPr>
        <w:tab/>
      </w:r>
      <w:r>
        <w:t>NR E-CID test model</w:t>
      </w:r>
      <w:r>
        <w:tab/>
      </w:r>
      <w:r>
        <w:fldChar w:fldCharType="begin" w:fldLock="1"/>
      </w:r>
      <w:r>
        <w:instrText xml:space="preserve"> PAGEREF _Toc99978975 \h </w:instrText>
      </w:r>
      <w:r>
        <w:fldChar w:fldCharType="separate"/>
      </w:r>
      <w:r>
        <w:t>20</w:t>
      </w:r>
      <w:r>
        <w:fldChar w:fldCharType="end"/>
      </w:r>
    </w:p>
    <w:p w14:paraId="1BF7F816" w14:textId="25B068C7" w:rsidR="00C06175" w:rsidRPr="00FE2636" w:rsidRDefault="00C06175">
      <w:pPr>
        <w:pStyle w:val="TOC1"/>
        <w:rPr>
          <w:rFonts w:ascii="Calibri" w:eastAsia="Yu Mincho" w:hAnsi="Calibri"/>
          <w:szCs w:val="22"/>
        </w:rPr>
      </w:pPr>
      <w:r>
        <w:t>6C</w:t>
      </w:r>
      <w:r w:rsidRPr="00FE2636">
        <w:rPr>
          <w:rFonts w:ascii="Calibri" w:eastAsia="Yu Mincho" w:hAnsi="Calibri"/>
          <w:szCs w:val="22"/>
        </w:rPr>
        <w:tab/>
      </w:r>
      <w:r>
        <w:t>NR/5GC test models requiring GNSS support</w:t>
      </w:r>
      <w:r>
        <w:tab/>
      </w:r>
      <w:r>
        <w:fldChar w:fldCharType="begin" w:fldLock="1"/>
      </w:r>
      <w:r>
        <w:instrText xml:space="preserve"> PAGEREF _Toc99978976 \h </w:instrText>
      </w:r>
      <w:r>
        <w:fldChar w:fldCharType="separate"/>
      </w:r>
      <w:r>
        <w:t>21</w:t>
      </w:r>
      <w:r>
        <w:fldChar w:fldCharType="end"/>
      </w:r>
    </w:p>
    <w:p w14:paraId="12F53692" w14:textId="0C4AA557" w:rsidR="00C06175" w:rsidRPr="00FE2636" w:rsidRDefault="00C06175">
      <w:pPr>
        <w:pStyle w:val="TOC1"/>
        <w:rPr>
          <w:rFonts w:ascii="Calibri" w:eastAsia="Yu Mincho" w:hAnsi="Calibri"/>
          <w:szCs w:val="22"/>
        </w:rPr>
      </w:pPr>
      <w:r>
        <w:t>7</w:t>
      </w:r>
      <w:r w:rsidRPr="00FE2636">
        <w:rPr>
          <w:rFonts w:ascii="Calibri" w:eastAsia="Yu Mincho" w:hAnsi="Calibri"/>
          <w:szCs w:val="22"/>
        </w:rPr>
        <w:tab/>
      </w:r>
      <w:r>
        <w:t>Upper Tester Interface</w:t>
      </w:r>
      <w:r>
        <w:tab/>
      </w:r>
      <w:r>
        <w:fldChar w:fldCharType="begin" w:fldLock="1"/>
      </w:r>
      <w:r>
        <w:instrText xml:space="preserve"> PAGEREF _Toc99978977 \h </w:instrText>
      </w:r>
      <w:r>
        <w:fldChar w:fldCharType="separate"/>
      </w:r>
      <w:r>
        <w:t>21</w:t>
      </w:r>
      <w:r>
        <w:fldChar w:fldCharType="end"/>
      </w:r>
    </w:p>
    <w:p w14:paraId="643B2999" w14:textId="59B26069" w:rsidR="00C06175" w:rsidRPr="00FE2636" w:rsidRDefault="00C06175">
      <w:pPr>
        <w:pStyle w:val="TOC2"/>
        <w:rPr>
          <w:rFonts w:ascii="Calibri" w:eastAsia="Yu Mincho" w:hAnsi="Calibri"/>
          <w:sz w:val="22"/>
          <w:szCs w:val="22"/>
        </w:rPr>
      </w:pPr>
      <w:r>
        <w:t>7.1</w:t>
      </w:r>
      <w:r w:rsidRPr="00FE2636">
        <w:rPr>
          <w:rFonts w:ascii="Calibri" w:eastAsia="Yu Mincho" w:hAnsi="Calibri"/>
          <w:sz w:val="22"/>
          <w:szCs w:val="22"/>
        </w:rPr>
        <w:tab/>
      </w:r>
      <w:r>
        <w:t>MMI for A-GPS</w:t>
      </w:r>
      <w:r>
        <w:tab/>
      </w:r>
      <w:r>
        <w:fldChar w:fldCharType="begin" w:fldLock="1"/>
      </w:r>
      <w:r>
        <w:instrText xml:space="preserve"> PAGEREF _Toc99978978 \h </w:instrText>
      </w:r>
      <w:r>
        <w:fldChar w:fldCharType="separate"/>
      </w:r>
      <w:r>
        <w:t>21</w:t>
      </w:r>
      <w:r>
        <w:fldChar w:fldCharType="end"/>
      </w:r>
    </w:p>
    <w:p w14:paraId="4CB7B304" w14:textId="030552F0" w:rsidR="00C06175" w:rsidRPr="00FE2636" w:rsidRDefault="00C06175">
      <w:pPr>
        <w:pStyle w:val="TOC2"/>
        <w:rPr>
          <w:rFonts w:ascii="Calibri" w:eastAsia="Yu Mincho" w:hAnsi="Calibri"/>
          <w:sz w:val="22"/>
          <w:szCs w:val="22"/>
        </w:rPr>
      </w:pPr>
      <w:r>
        <w:t>7.2</w:t>
      </w:r>
      <w:r w:rsidRPr="00FE2636">
        <w:rPr>
          <w:rFonts w:ascii="Calibri" w:eastAsia="Yu Mincho" w:hAnsi="Calibri"/>
          <w:sz w:val="22"/>
          <w:szCs w:val="22"/>
        </w:rPr>
        <w:tab/>
      </w:r>
      <w:r>
        <w:t>MMI for A-GNSS, LTE and NR positioning</w:t>
      </w:r>
      <w:r>
        <w:tab/>
      </w:r>
      <w:r>
        <w:fldChar w:fldCharType="begin" w:fldLock="1"/>
      </w:r>
      <w:r>
        <w:instrText xml:space="preserve"> PAGEREF _Toc99978979 \h </w:instrText>
      </w:r>
      <w:r>
        <w:fldChar w:fldCharType="separate"/>
      </w:r>
      <w:r>
        <w:t>21</w:t>
      </w:r>
      <w:r>
        <w:fldChar w:fldCharType="end"/>
      </w:r>
    </w:p>
    <w:p w14:paraId="3E5B7187" w14:textId="38C82834" w:rsidR="00C06175" w:rsidRPr="00FE2636" w:rsidRDefault="00C06175">
      <w:pPr>
        <w:pStyle w:val="TOC1"/>
        <w:rPr>
          <w:rFonts w:ascii="Calibri" w:eastAsia="Yu Mincho" w:hAnsi="Calibri"/>
          <w:szCs w:val="22"/>
        </w:rPr>
      </w:pPr>
      <w:r>
        <w:t>8</w:t>
      </w:r>
      <w:r w:rsidRPr="00FE2636">
        <w:rPr>
          <w:rFonts w:ascii="Calibri" w:eastAsia="Yu Mincho" w:hAnsi="Calibri"/>
          <w:szCs w:val="22"/>
        </w:rPr>
        <w:tab/>
      </w:r>
      <w:r>
        <w:t>IXIT Proforma</w:t>
      </w:r>
      <w:r>
        <w:tab/>
      </w:r>
      <w:r>
        <w:fldChar w:fldCharType="begin" w:fldLock="1"/>
      </w:r>
      <w:r>
        <w:instrText xml:space="preserve"> PAGEREF _Toc99978980 \h </w:instrText>
      </w:r>
      <w:r>
        <w:fldChar w:fldCharType="separate"/>
      </w:r>
      <w:r>
        <w:t>22</w:t>
      </w:r>
      <w:r>
        <w:fldChar w:fldCharType="end"/>
      </w:r>
    </w:p>
    <w:p w14:paraId="551F100C" w14:textId="645AA4B0" w:rsidR="00C06175" w:rsidRPr="00FE2636" w:rsidRDefault="00C06175">
      <w:pPr>
        <w:pStyle w:val="TOC2"/>
        <w:rPr>
          <w:rFonts w:ascii="Calibri" w:eastAsia="Yu Mincho" w:hAnsi="Calibri"/>
          <w:sz w:val="22"/>
          <w:szCs w:val="22"/>
        </w:rPr>
      </w:pPr>
      <w:r>
        <w:t>8.1</w:t>
      </w:r>
      <w:r w:rsidRPr="00FE2636">
        <w:rPr>
          <w:rFonts w:ascii="Calibri" w:eastAsia="Yu Mincho" w:hAnsi="Calibri"/>
          <w:sz w:val="22"/>
          <w:szCs w:val="22"/>
        </w:rPr>
        <w:tab/>
      </w:r>
      <w:r>
        <w:t>A-GPS test suite parameters declarations</w:t>
      </w:r>
      <w:r>
        <w:tab/>
      </w:r>
      <w:r>
        <w:fldChar w:fldCharType="begin" w:fldLock="1"/>
      </w:r>
      <w:r>
        <w:instrText xml:space="preserve"> PAGEREF _Toc99978981 \h </w:instrText>
      </w:r>
      <w:r>
        <w:fldChar w:fldCharType="separate"/>
      </w:r>
      <w:r>
        <w:t>22</w:t>
      </w:r>
      <w:r>
        <w:fldChar w:fldCharType="end"/>
      </w:r>
    </w:p>
    <w:p w14:paraId="23B78B8E" w14:textId="2E598587" w:rsidR="00C06175" w:rsidRPr="00FE2636" w:rsidRDefault="00C06175">
      <w:pPr>
        <w:pStyle w:val="TOC2"/>
        <w:rPr>
          <w:rFonts w:ascii="Calibri" w:eastAsia="Yu Mincho" w:hAnsi="Calibri"/>
          <w:sz w:val="22"/>
          <w:szCs w:val="22"/>
        </w:rPr>
      </w:pPr>
      <w:r>
        <w:t>8.2</w:t>
      </w:r>
      <w:r w:rsidRPr="00FE2636">
        <w:rPr>
          <w:rFonts w:ascii="Calibri" w:eastAsia="Yu Mincho" w:hAnsi="Calibri"/>
          <w:sz w:val="22"/>
          <w:szCs w:val="22"/>
        </w:rPr>
        <w:tab/>
      </w:r>
      <w:r>
        <w:t>A-GNSS, LTE and NR positioning test suite parameters declarations</w:t>
      </w:r>
      <w:r>
        <w:tab/>
      </w:r>
      <w:r>
        <w:fldChar w:fldCharType="begin" w:fldLock="1"/>
      </w:r>
      <w:r>
        <w:instrText xml:space="preserve"> PAGEREF _Toc99978982 \h </w:instrText>
      </w:r>
      <w:r>
        <w:fldChar w:fldCharType="separate"/>
      </w:r>
      <w:r>
        <w:t>22</w:t>
      </w:r>
      <w:r>
        <w:fldChar w:fldCharType="end"/>
      </w:r>
    </w:p>
    <w:p w14:paraId="53718F57" w14:textId="30099639" w:rsidR="00C06175" w:rsidRPr="00FE2636" w:rsidRDefault="00C06175">
      <w:pPr>
        <w:pStyle w:val="TOC1"/>
        <w:rPr>
          <w:rFonts w:ascii="Calibri" w:eastAsia="Yu Mincho" w:hAnsi="Calibri"/>
          <w:szCs w:val="22"/>
        </w:rPr>
      </w:pPr>
      <w:r>
        <w:lastRenderedPageBreak/>
        <w:t>9</w:t>
      </w:r>
      <w:r w:rsidRPr="00FE2636">
        <w:rPr>
          <w:rFonts w:ascii="Calibri" w:eastAsia="Yu Mincho" w:hAnsi="Calibri"/>
          <w:szCs w:val="22"/>
        </w:rPr>
        <w:tab/>
      </w:r>
      <w:r>
        <w:t>Other SS Requirements with TTCN-3 impact</w:t>
      </w:r>
      <w:r>
        <w:tab/>
      </w:r>
      <w:r>
        <w:fldChar w:fldCharType="begin" w:fldLock="1"/>
      </w:r>
      <w:r>
        <w:instrText xml:space="preserve"> PAGEREF _Toc99978983 \h </w:instrText>
      </w:r>
      <w:r>
        <w:fldChar w:fldCharType="separate"/>
      </w:r>
      <w:r>
        <w:t>22</w:t>
      </w:r>
      <w:r>
        <w:fldChar w:fldCharType="end"/>
      </w:r>
    </w:p>
    <w:p w14:paraId="4694E4C1" w14:textId="56996858" w:rsidR="00C06175" w:rsidRPr="00FE2636" w:rsidRDefault="00C06175">
      <w:pPr>
        <w:pStyle w:val="TOC2"/>
        <w:rPr>
          <w:rFonts w:ascii="Calibri" w:eastAsia="Yu Mincho" w:hAnsi="Calibri"/>
          <w:sz w:val="22"/>
          <w:szCs w:val="22"/>
        </w:rPr>
      </w:pPr>
      <w:r>
        <w:t>9.1</w:t>
      </w:r>
      <w:r w:rsidRPr="00FE2636">
        <w:rPr>
          <w:rFonts w:ascii="Calibri" w:eastAsia="Yu Mincho" w:hAnsi="Calibri"/>
          <w:sz w:val="22"/>
          <w:szCs w:val="22"/>
        </w:rPr>
        <w:tab/>
      </w:r>
      <w:r>
        <w:t>Codec Requirements</w:t>
      </w:r>
      <w:r>
        <w:tab/>
      </w:r>
      <w:r>
        <w:fldChar w:fldCharType="begin" w:fldLock="1"/>
      </w:r>
      <w:r>
        <w:instrText xml:space="preserve"> PAGEREF _Toc99978984 \h </w:instrText>
      </w:r>
      <w:r>
        <w:fldChar w:fldCharType="separate"/>
      </w:r>
      <w:r>
        <w:t>22</w:t>
      </w:r>
      <w:r>
        <w:fldChar w:fldCharType="end"/>
      </w:r>
    </w:p>
    <w:p w14:paraId="5918AC62" w14:textId="1031EB9F" w:rsidR="00C06175" w:rsidRPr="00FE2636" w:rsidRDefault="00C06175">
      <w:pPr>
        <w:pStyle w:val="TOC8"/>
        <w:rPr>
          <w:rFonts w:ascii="Calibri" w:eastAsia="Yu Mincho" w:hAnsi="Calibri"/>
          <w:b w:val="0"/>
          <w:szCs w:val="22"/>
        </w:rPr>
      </w:pPr>
      <w:r>
        <w:t>Annex A (normative): Test Suites</w:t>
      </w:r>
      <w:r>
        <w:tab/>
      </w:r>
      <w:r>
        <w:fldChar w:fldCharType="begin" w:fldLock="1"/>
      </w:r>
      <w:r>
        <w:instrText xml:space="preserve"> PAGEREF _Toc99978985 \h </w:instrText>
      </w:r>
      <w:r>
        <w:fldChar w:fldCharType="separate"/>
      </w:r>
      <w:r>
        <w:t>23</w:t>
      </w:r>
      <w:r>
        <w:fldChar w:fldCharType="end"/>
      </w:r>
    </w:p>
    <w:p w14:paraId="229A1780" w14:textId="5246F7BB" w:rsidR="00C06175" w:rsidRPr="00FE2636" w:rsidRDefault="00C06175">
      <w:pPr>
        <w:pStyle w:val="TOC1"/>
        <w:rPr>
          <w:rFonts w:ascii="Calibri" w:eastAsia="Yu Mincho" w:hAnsi="Calibri"/>
          <w:szCs w:val="22"/>
        </w:rPr>
      </w:pPr>
      <w:r>
        <w:t>A.1</w:t>
      </w:r>
      <w:r w:rsidRPr="00FE2636">
        <w:rPr>
          <w:rFonts w:ascii="Calibri" w:eastAsia="Yu Mincho" w:hAnsi="Calibri"/>
          <w:szCs w:val="22"/>
        </w:rPr>
        <w:tab/>
      </w:r>
      <w:r>
        <w:t>UTRA A-GPS test suite</w:t>
      </w:r>
      <w:r>
        <w:tab/>
      </w:r>
      <w:r>
        <w:fldChar w:fldCharType="begin" w:fldLock="1"/>
      </w:r>
      <w:r>
        <w:instrText xml:space="preserve"> PAGEREF _Toc99978986 \h </w:instrText>
      </w:r>
      <w:r>
        <w:fldChar w:fldCharType="separate"/>
      </w:r>
      <w:r>
        <w:t>23</w:t>
      </w:r>
      <w:r>
        <w:fldChar w:fldCharType="end"/>
      </w:r>
    </w:p>
    <w:p w14:paraId="0C84528F" w14:textId="2A71BF23" w:rsidR="00C06175" w:rsidRPr="00FE2636" w:rsidRDefault="00C06175">
      <w:pPr>
        <w:pStyle w:val="TOC2"/>
        <w:rPr>
          <w:rFonts w:ascii="Calibri" w:eastAsia="Yu Mincho" w:hAnsi="Calibri"/>
          <w:sz w:val="22"/>
          <w:szCs w:val="22"/>
        </w:rPr>
      </w:pPr>
      <w:r>
        <w:t>A.1.1</w:t>
      </w:r>
      <w:r w:rsidRPr="00FE2636">
        <w:rPr>
          <w:rFonts w:ascii="Calibri" w:eastAsia="Yu Mincho" w:hAnsi="Calibri"/>
          <w:sz w:val="22"/>
          <w:szCs w:val="22"/>
        </w:rPr>
        <w:tab/>
      </w:r>
      <w:r>
        <w:t>Baseline of specifications</w:t>
      </w:r>
      <w:r>
        <w:tab/>
      </w:r>
      <w:r>
        <w:fldChar w:fldCharType="begin" w:fldLock="1"/>
      </w:r>
      <w:r>
        <w:instrText xml:space="preserve"> PAGEREF _Toc99978987 \h </w:instrText>
      </w:r>
      <w:r>
        <w:fldChar w:fldCharType="separate"/>
      </w:r>
      <w:r>
        <w:t>23</w:t>
      </w:r>
      <w:r>
        <w:fldChar w:fldCharType="end"/>
      </w:r>
    </w:p>
    <w:p w14:paraId="4B5FEF3F" w14:textId="3940FA4E" w:rsidR="00C06175" w:rsidRPr="00FE2636" w:rsidRDefault="00C06175">
      <w:pPr>
        <w:pStyle w:val="TOC2"/>
        <w:rPr>
          <w:rFonts w:ascii="Calibri" w:eastAsia="Yu Mincho" w:hAnsi="Calibri"/>
          <w:sz w:val="22"/>
          <w:szCs w:val="22"/>
        </w:rPr>
      </w:pPr>
      <w:r>
        <w:t>A.1.2</w:t>
      </w:r>
      <w:r w:rsidRPr="00FE2636">
        <w:rPr>
          <w:rFonts w:ascii="Calibri" w:eastAsia="Yu Mincho" w:hAnsi="Calibri"/>
          <w:sz w:val="22"/>
          <w:szCs w:val="22"/>
        </w:rPr>
        <w:tab/>
      </w:r>
      <w:r>
        <w:t>AGPS ATS</w:t>
      </w:r>
      <w:r>
        <w:tab/>
      </w:r>
      <w:r>
        <w:fldChar w:fldCharType="begin" w:fldLock="1"/>
      </w:r>
      <w:r>
        <w:instrText xml:space="preserve"> PAGEREF _Toc99978988 \h </w:instrText>
      </w:r>
      <w:r>
        <w:fldChar w:fldCharType="separate"/>
      </w:r>
      <w:r>
        <w:t>23</w:t>
      </w:r>
      <w:r>
        <w:fldChar w:fldCharType="end"/>
      </w:r>
    </w:p>
    <w:p w14:paraId="3A6A1FAD" w14:textId="1A6A5ABD" w:rsidR="00C06175" w:rsidRPr="00FE2636" w:rsidRDefault="00C06175">
      <w:pPr>
        <w:pStyle w:val="TOC2"/>
        <w:rPr>
          <w:rFonts w:ascii="Calibri" w:eastAsia="Yu Mincho" w:hAnsi="Calibri"/>
          <w:sz w:val="22"/>
          <w:szCs w:val="22"/>
        </w:rPr>
      </w:pPr>
      <w:r>
        <w:t>A.1.3</w:t>
      </w:r>
      <w:r w:rsidRPr="00FE2636">
        <w:rPr>
          <w:rFonts w:ascii="Calibri" w:eastAsia="Yu Mincho" w:hAnsi="Calibri"/>
          <w:sz w:val="22"/>
          <w:szCs w:val="22"/>
        </w:rPr>
        <w:tab/>
      </w:r>
      <w:r>
        <w:t>The TTCN Machine Processable form (TTCN.MP)</w:t>
      </w:r>
      <w:r>
        <w:tab/>
      </w:r>
      <w:r>
        <w:fldChar w:fldCharType="begin" w:fldLock="1"/>
      </w:r>
      <w:r>
        <w:instrText xml:space="preserve"> PAGEREF _Toc99978989 \h </w:instrText>
      </w:r>
      <w:r>
        <w:fldChar w:fldCharType="separate"/>
      </w:r>
      <w:r>
        <w:t>24</w:t>
      </w:r>
      <w:r>
        <w:fldChar w:fldCharType="end"/>
      </w:r>
    </w:p>
    <w:p w14:paraId="144DF6E2" w14:textId="1F03AE0D" w:rsidR="00C06175" w:rsidRPr="00FE2636" w:rsidRDefault="00C06175">
      <w:pPr>
        <w:pStyle w:val="TOC1"/>
        <w:rPr>
          <w:rFonts w:ascii="Calibri" w:eastAsia="Yu Mincho" w:hAnsi="Calibri"/>
          <w:szCs w:val="22"/>
        </w:rPr>
      </w:pPr>
      <w:r>
        <w:t>A.2</w:t>
      </w:r>
      <w:r w:rsidRPr="00FE2636">
        <w:rPr>
          <w:rFonts w:ascii="Calibri" w:eastAsia="Yu Mincho" w:hAnsi="Calibri"/>
          <w:szCs w:val="22"/>
        </w:rPr>
        <w:tab/>
      </w:r>
      <w:r>
        <w:t>UTRA A-GNSS, LTE and NR/5GC positioning test suite</w:t>
      </w:r>
      <w:r>
        <w:tab/>
      </w:r>
      <w:r>
        <w:fldChar w:fldCharType="begin" w:fldLock="1"/>
      </w:r>
      <w:r>
        <w:instrText xml:space="preserve"> PAGEREF _Toc99978990 \h </w:instrText>
      </w:r>
      <w:r>
        <w:fldChar w:fldCharType="separate"/>
      </w:r>
      <w:r>
        <w:t>24</w:t>
      </w:r>
      <w:r>
        <w:fldChar w:fldCharType="end"/>
      </w:r>
    </w:p>
    <w:p w14:paraId="0E04F713" w14:textId="0D5CDDA7" w:rsidR="00C06175" w:rsidRPr="00FE2636" w:rsidRDefault="00C06175">
      <w:pPr>
        <w:pStyle w:val="TOC2"/>
        <w:rPr>
          <w:rFonts w:ascii="Calibri" w:eastAsia="Yu Mincho" w:hAnsi="Calibri"/>
          <w:sz w:val="22"/>
          <w:szCs w:val="22"/>
        </w:rPr>
      </w:pPr>
      <w:r>
        <w:t>A.2.1</w:t>
      </w:r>
      <w:r w:rsidRPr="00FE2636">
        <w:rPr>
          <w:rFonts w:ascii="Calibri" w:eastAsia="Yu Mincho" w:hAnsi="Calibri"/>
          <w:sz w:val="22"/>
          <w:szCs w:val="22"/>
        </w:rPr>
        <w:tab/>
      </w:r>
      <w:r>
        <w:t>Baseline of specifications</w:t>
      </w:r>
      <w:r>
        <w:tab/>
      </w:r>
      <w:r>
        <w:fldChar w:fldCharType="begin" w:fldLock="1"/>
      </w:r>
      <w:r>
        <w:instrText xml:space="preserve"> PAGEREF _Toc99978991 \h </w:instrText>
      </w:r>
      <w:r>
        <w:fldChar w:fldCharType="separate"/>
      </w:r>
      <w:r>
        <w:t>24</w:t>
      </w:r>
      <w:r>
        <w:fldChar w:fldCharType="end"/>
      </w:r>
    </w:p>
    <w:p w14:paraId="6F874581" w14:textId="7FA135C4" w:rsidR="00C06175" w:rsidRPr="00FE2636" w:rsidRDefault="00C06175">
      <w:pPr>
        <w:pStyle w:val="TOC2"/>
        <w:rPr>
          <w:rFonts w:ascii="Calibri" w:eastAsia="Yu Mincho" w:hAnsi="Calibri"/>
          <w:sz w:val="22"/>
          <w:szCs w:val="22"/>
        </w:rPr>
      </w:pPr>
      <w:r>
        <w:t>A.2.2</w:t>
      </w:r>
      <w:r w:rsidRPr="00FE2636">
        <w:rPr>
          <w:rFonts w:ascii="Calibri" w:eastAsia="Yu Mincho" w:hAnsi="Calibri"/>
          <w:sz w:val="22"/>
          <w:szCs w:val="22"/>
        </w:rPr>
        <w:tab/>
      </w:r>
      <w:r>
        <w:t>E-UTRA LTE positioning Test Cases</w:t>
      </w:r>
      <w:r>
        <w:tab/>
      </w:r>
      <w:r>
        <w:fldChar w:fldCharType="begin" w:fldLock="1"/>
      </w:r>
      <w:r>
        <w:instrText xml:space="preserve"> PAGEREF _Toc99978992 \h </w:instrText>
      </w:r>
      <w:r>
        <w:fldChar w:fldCharType="separate"/>
      </w:r>
      <w:r>
        <w:t>24</w:t>
      </w:r>
      <w:r>
        <w:fldChar w:fldCharType="end"/>
      </w:r>
    </w:p>
    <w:p w14:paraId="33824925" w14:textId="56AD1430" w:rsidR="00C06175" w:rsidRPr="00FE2636" w:rsidRDefault="00C06175">
      <w:pPr>
        <w:pStyle w:val="TOC2"/>
        <w:rPr>
          <w:rFonts w:ascii="Calibri" w:eastAsia="Yu Mincho" w:hAnsi="Calibri"/>
          <w:sz w:val="22"/>
          <w:szCs w:val="22"/>
        </w:rPr>
      </w:pPr>
      <w:r>
        <w:t>A.2.3</w:t>
      </w:r>
      <w:r w:rsidRPr="00FE2636">
        <w:rPr>
          <w:rFonts w:ascii="Calibri" w:eastAsia="Yu Mincho" w:hAnsi="Calibri"/>
          <w:sz w:val="22"/>
          <w:szCs w:val="22"/>
        </w:rPr>
        <w:tab/>
      </w:r>
      <w:r>
        <w:t>UTRA A-GNSS Test Cases</w:t>
      </w:r>
      <w:r>
        <w:tab/>
      </w:r>
      <w:r>
        <w:fldChar w:fldCharType="begin" w:fldLock="1"/>
      </w:r>
      <w:r>
        <w:instrText xml:space="preserve"> PAGEREF _Toc99978993 \h </w:instrText>
      </w:r>
      <w:r>
        <w:fldChar w:fldCharType="separate"/>
      </w:r>
      <w:r>
        <w:t>25</w:t>
      </w:r>
      <w:r>
        <w:fldChar w:fldCharType="end"/>
      </w:r>
    </w:p>
    <w:p w14:paraId="283CDDD8" w14:textId="0AF969D0" w:rsidR="00C06175" w:rsidRPr="00FE2636" w:rsidRDefault="00C06175">
      <w:pPr>
        <w:pStyle w:val="TOC2"/>
        <w:rPr>
          <w:rFonts w:ascii="Calibri" w:eastAsia="Yu Mincho" w:hAnsi="Calibri"/>
          <w:sz w:val="22"/>
          <w:szCs w:val="22"/>
        </w:rPr>
      </w:pPr>
      <w:r>
        <w:t>A.2.4</w:t>
      </w:r>
      <w:r w:rsidRPr="00FE2636">
        <w:rPr>
          <w:rFonts w:ascii="Calibri" w:eastAsia="Yu Mincho" w:hAnsi="Calibri"/>
          <w:sz w:val="22"/>
          <w:szCs w:val="22"/>
        </w:rPr>
        <w:tab/>
      </w:r>
      <w:r>
        <w:t>NR/5GC Test Cases</w:t>
      </w:r>
      <w:r>
        <w:tab/>
      </w:r>
      <w:r>
        <w:fldChar w:fldCharType="begin" w:fldLock="1"/>
      </w:r>
      <w:r>
        <w:instrText xml:space="preserve"> PAGEREF _Toc99978994 \h </w:instrText>
      </w:r>
      <w:r>
        <w:fldChar w:fldCharType="separate"/>
      </w:r>
      <w:r>
        <w:t>25</w:t>
      </w:r>
      <w:r>
        <w:fldChar w:fldCharType="end"/>
      </w:r>
    </w:p>
    <w:p w14:paraId="4217734C" w14:textId="452EFD9E" w:rsidR="00C06175" w:rsidRPr="00FE2636" w:rsidRDefault="00C06175">
      <w:pPr>
        <w:pStyle w:val="TOC8"/>
        <w:rPr>
          <w:rFonts w:ascii="Calibri" w:eastAsia="Yu Mincho" w:hAnsi="Calibri"/>
          <w:b w:val="0"/>
          <w:szCs w:val="22"/>
        </w:rPr>
      </w:pPr>
      <w:r>
        <w:t>Annex B (informative): ASN.1 modules</w:t>
      </w:r>
      <w:r>
        <w:tab/>
      </w:r>
      <w:r>
        <w:fldChar w:fldCharType="begin" w:fldLock="1"/>
      </w:r>
      <w:r>
        <w:instrText xml:space="preserve"> PAGEREF _Toc99978995 \h </w:instrText>
      </w:r>
      <w:r>
        <w:fldChar w:fldCharType="separate"/>
      </w:r>
      <w:r>
        <w:t>26</w:t>
      </w:r>
      <w:r>
        <w:fldChar w:fldCharType="end"/>
      </w:r>
    </w:p>
    <w:p w14:paraId="18AEFD8F" w14:textId="0633072F" w:rsidR="00C06175" w:rsidRPr="00FE2636" w:rsidRDefault="00C06175">
      <w:pPr>
        <w:pStyle w:val="TOC1"/>
        <w:rPr>
          <w:rFonts w:ascii="Calibri" w:eastAsia="Yu Mincho" w:hAnsi="Calibri"/>
          <w:szCs w:val="22"/>
        </w:rPr>
      </w:pPr>
      <w:r>
        <w:t>B.1</w:t>
      </w:r>
      <w:r w:rsidRPr="00FE2636">
        <w:rPr>
          <w:rFonts w:ascii="Calibri" w:eastAsia="Yu Mincho" w:hAnsi="Calibri"/>
          <w:szCs w:val="22"/>
        </w:rPr>
        <w:tab/>
      </w:r>
      <w:r>
        <w:t>A-GPS ASN.1 module</w:t>
      </w:r>
      <w:r>
        <w:tab/>
      </w:r>
      <w:r>
        <w:fldChar w:fldCharType="begin" w:fldLock="1"/>
      </w:r>
      <w:r>
        <w:instrText xml:space="preserve"> PAGEREF _Toc99978996 \h </w:instrText>
      </w:r>
      <w:r>
        <w:fldChar w:fldCharType="separate"/>
      </w:r>
      <w:r>
        <w:t>26</w:t>
      </w:r>
      <w:r>
        <w:fldChar w:fldCharType="end"/>
      </w:r>
    </w:p>
    <w:p w14:paraId="0C420D5A" w14:textId="2E0317A6" w:rsidR="00C06175" w:rsidRPr="00FE2636" w:rsidRDefault="00C06175">
      <w:pPr>
        <w:pStyle w:val="TOC1"/>
        <w:rPr>
          <w:rFonts w:ascii="Calibri" w:eastAsia="Yu Mincho" w:hAnsi="Calibri"/>
          <w:szCs w:val="22"/>
        </w:rPr>
      </w:pPr>
      <w:r>
        <w:t>B.2</w:t>
      </w:r>
      <w:r w:rsidRPr="00FE2636">
        <w:rPr>
          <w:rFonts w:ascii="Calibri" w:eastAsia="Yu Mincho" w:hAnsi="Calibri"/>
          <w:szCs w:val="22"/>
        </w:rPr>
        <w:tab/>
      </w:r>
      <w:r>
        <w:t>A-GNSS ASN.1 modules</w:t>
      </w:r>
      <w:r>
        <w:tab/>
      </w:r>
      <w:r>
        <w:fldChar w:fldCharType="begin" w:fldLock="1"/>
      </w:r>
      <w:r>
        <w:instrText xml:space="preserve"> PAGEREF _Toc99978997 \h </w:instrText>
      </w:r>
      <w:r>
        <w:fldChar w:fldCharType="separate"/>
      </w:r>
      <w:r>
        <w:t>26</w:t>
      </w:r>
      <w:r>
        <w:fldChar w:fldCharType="end"/>
      </w:r>
    </w:p>
    <w:p w14:paraId="5D06E439" w14:textId="377ABC9F" w:rsidR="00C06175" w:rsidRPr="00FE2636" w:rsidRDefault="00C06175">
      <w:pPr>
        <w:pStyle w:val="TOC1"/>
        <w:rPr>
          <w:rFonts w:ascii="Calibri" w:eastAsia="Yu Mincho" w:hAnsi="Calibri"/>
          <w:szCs w:val="22"/>
        </w:rPr>
      </w:pPr>
      <w:r>
        <w:t>B.3</w:t>
      </w:r>
      <w:r w:rsidRPr="00FE2636">
        <w:rPr>
          <w:rFonts w:ascii="Calibri" w:eastAsia="Yu Mincho" w:hAnsi="Calibri"/>
          <w:szCs w:val="22"/>
        </w:rPr>
        <w:tab/>
      </w:r>
      <w:r>
        <w:t>LPP ASN.1</w:t>
      </w:r>
      <w:r>
        <w:tab/>
      </w:r>
      <w:r>
        <w:fldChar w:fldCharType="begin" w:fldLock="1"/>
      </w:r>
      <w:r>
        <w:instrText xml:space="preserve"> PAGEREF _Toc99978998 \h </w:instrText>
      </w:r>
      <w:r>
        <w:fldChar w:fldCharType="separate"/>
      </w:r>
      <w:r>
        <w:t>26</w:t>
      </w:r>
      <w:r>
        <w:fldChar w:fldCharType="end"/>
      </w:r>
    </w:p>
    <w:p w14:paraId="6C6E5730" w14:textId="35D10342" w:rsidR="00C06175" w:rsidRPr="00FE2636" w:rsidRDefault="00C06175">
      <w:pPr>
        <w:pStyle w:val="TOC8"/>
        <w:rPr>
          <w:rFonts w:ascii="Calibri" w:eastAsia="Yu Mincho" w:hAnsi="Calibri"/>
          <w:b w:val="0"/>
          <w:szCs w:val="22"/>
        </w:rPr>
      </w:pPr>
      <w:r>
        <w:t>Annex C (informative): E-UTRA System Simulator Extension ASP Definitions in TTCN-3</w:t>
      </w:r>
      <w:r>
        <w:tab/>
      </w:r>
      <w:r>
        <w:fldChar w:fldCharType="begin" w:fldLock="1"/>
      </w:r>
      <w:r>
        <w:instrText xml:space="preserve"> PAGEREF _Toc99978999 \h </w:instrText>
      </w:r>
      <w:r>
        <w:fldChar w:fldCharType="separate"/>
      </w:r>
      <w:r>
        <w:t>27</w:t>
      </w:r>
      <w:r>
        <w:fldChar w:fldCharType="end"/>
      </w:r>
    </w:p>
    <w:p w14:paraId="6013CFA3" w14:textId="4BCDC944" w:rsidR="00C06175" w:rsidRPr="00FE2636" w:rsidRDefault="00C06175">
      <w:pPr>
        <w:pStyle w:val="TOC1"/>
        <w:rPr>
          <w:rFonts w:ascii="Calibri" w:eastAsia="Yu Mincho" w:hAnsi="Calibri"/>
          <w:szCs w:val="22"/>
        </w:rPr>
      </w:pPr>
      <w:r>
        <w:t>C.1</w:t>
      </w:r>
      <w:r w:rsidRPr="00FE2636">
        <w:rPr>
          <w:rFonts w:ascii="Calibri" w:eastAsia="Yu Mincho" w:hAnsi="Calibri"/>
          <w:szCs w:val="22"/>
        </w:rPr>
        <w:tab/>
      </w:r>
      <w:r>
        <w:t>EUTRA_POS_ASP_TypeDefs</w:t>
      </w:r>
      <w:r>
        <w:tab/>
      </w:r>
      <w:r>
        <w:fldChar w:fldCharType="begin" w:fldLock="1"/>
      </w:r>
      <w:r>
        <w:instrText xml:space="preserve"> PAGEREF _Toc99979000 \h </w:instrText>
      </w:r>
      <w:r>
        <w:fldChar w:fldCharType="separate"/>
      </w:r>
      <w:r>
        <w:t>27</w:t>
      </w:r>
      <w:r>
        <w:fldChar w:fldCharType="end"/>
      </w:r>
    </w:p>
    <w:p w14:paraId="73117C26" w14:textId="52C23F72" w:rsidR="00C06175" w:rsidRPr="00FE2636" w:rsidRDefault="00C06175">
      <w:pPr>
        <w:pStyle w:val="TOC2"/>
        <w:rPr>
          <w:rFonts w:ascii="Calibri" w:eastAsia="Yu Mincho" w:hAnsi="Calibri"/>
          <w:sz w:val="22"/>
          <w:szCs w:val="22"/>
        </w:rPr>
      </w:pPr>
      <w:r>
        <w:t>C.1.1</w:t>
      </w:r>
      <w:r w:rsidRPr="00FE2636">
        <w:rPr>
          <w:rFonts w:ascii="Calibri" w:eastAsia="Yu Mincho" w:hAnsi="Calibri"/>
          <w:sz w:val="22"/>
          <w:szCs w:val="22"/>
        </w:rPr>
        <w:tab/>
      </w:r>
      <w:r>
        <w:t>System_Configuration_PosExt</w:t>
      </w:r>
      <w:r>
        <w:tab/>
      </w:r>
      <w:r>
        <w:fldChar w:fldCharType="begin" w:fldLock="1"/>
      </w:r>
      <w:r>
        <w:instrText xml:space="preserve"> PAGEREF _Toc99979001 \h </w:instrText>
      </w:r>
      <w:r>
        <w:fldChar w:fldCharType="separate"/>
      </w:r>
      <w:r>
        <w:t>27</w:t>
      </w:r>
      <w:r>
        <w:fldChar w:fldCharType="end"/>
      </w:r>
    </w:p>
    <w:p w14:paraId="00D4B924" w14:textId="1F27A70E" w:rsidR="00C06175" w:rsidRPr="00FE2636" w:rsidRDefault="00C06175">
      <w:pPr>
        <w:pStyle w:val="TOC2"/>
        <w:rPr>
          <w:rFonts w:ascii="Calibri" w:eastAsia="Yu Mincho" w:hAnsi="Calibri"/>
          <w:sz w:val="22"/>
          <w:szCs w:val="22"/>
        </w:rPr>
      </w:pPr>
      <w:r>
        <w:t>C.1.2</w:t>
      </w:r>
      <w:r w:rsidRPr="00FE2636">
        <w:rPr>
          <w:rFonts w:ascii="Calibri" w:eastAsia="Yu Mincho" w:hAnsi="Calibri"/>
          <w:sz w:val="22"/>
          <w:szCs w:val="22"/>
        </w:rPr>
        <w:tab/>
      </w:r>
      <w:r>
        <w:t>Cell_Configuration_PosExt</w:t>
      </w:r>
      <w:r>
        <w:tab/>
      </w:r>
      <w:r>
        <w:fldChar w:fldCharType="begin" w:fldLock="1"/>
      </w:r>
      <w:r>
        <w:instrText xml:space="preserve"> PAGEREF _Toc99979002 \h </w:instrText>
      </w:r>
      <w:r>
        <w:fldChar w:fldCharType="separate"/>
      </w:r>
      <w:r>
        <w:t>27</w:t>
      </w:r>
      <w:r>
        <w:fldChar w:fldCharType="end"/>
      </w:r>
    </w:p>
    <w:p w14:paraId="7BCF4CF3" w14:textId="6CFC11DC" w:rsidR="00C06175" w:rsidRPr="00FE2636" w:rsidRDefault="00C06175">
      <w:pPr>
        <w:pStyle w:val="TOC3"/>
        <w:rPr>
          <w:rFonts w:ascii="Calibri" w:eastAsia="Yu Mincho" w:hAnsi="Calibri"/>
          <w:sz w:val="22"/>
          <w:szCs w:val="22"/>
        </w:rPr>
      </w:pPr>
      <w:r>
        <w:t>C.1.2.1</w:t>
      </w:r>
      <w:r w:rsidRPr="00FE2636">
        <w:rPr>
          <w:rFonts w:ascii="Calibri" w:eastAsia="Yu Mincho" w:hAnsi="Calibri"/>
          <w:sz w:val="22"/>
          <w:szCs w:val="22"/>
        </w:rPr>
        <w:tab/>
      </w:r>
      <w:r>
        <w:t>Cell_Configuration_Common_PosExt</w:t>
      </w:r>
      <w:r>
        <w:tab/>
      </w:r>
      <w:r>
        <w:fldChar w:fldCharType="begin" w:fldLock="1"/>
      </w:r>
      <w:r>
        <w:instrText xml:space="preserve"> PAGEREF _Toc99979003 \h </w:instrText>
      </w:r>
      <w:r>
        <w:fldChar w:fldCharType="separate"/>
      </w:r>
      <w:r>
        <w:t>27</w:t>
      </w:r>
      <w:r>
        <w:fldChar w:fldCharType="end"/>
      </w:r>
    </w:p>
    <w:p w14:paraId="5AC8134B" w14:textId="60E2F66C" w:rsidR="00C06175" w:rsidRPr="00FE2636" w:rsidRDefault="00C06175">
      <w:pPr>
        <w:pStyle w:val="TOC3"/>
        <w:rPr>
          <w:rFonts w:ascii="Calibri" w:eastAsia="Yu Mincho" w:hAnsi="Calibri"/>
          <w:sz w:val="22"/>
          <w:szCs w:val="22"/>
        </w:rPr>
      </w:pPr>
      <w:r>
        <w:t>C.1.2.2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_Toc99979004 \h </w:instrText>
      </w:r>
      <w:r>
        <w:fldChar w:fldCharType="separate"/>
      </w:r>
      <w:r>
        <w:t>28</w:t>
      </w:r>
      <w:r>
        <w:fldChar w:fldCharType="end"/>
      </w:r>
    </w:p>
    <w:p w14:paraId="489903C8" w14:textId="1846CE94" w:rsidR="00C06175" w:rsidRPr="00FE2636" w:rsidRDefault="00C06175">
      <w:pPr>
        <w:pStyle w:val="TOC2"/>
        <w:rPr>
          <w:rFonts w:ascii="Calibri" w:eastAsia="Yu Mincho" w:hAnsi="Calibri"/>
          <w:sz w:val="22"/>
          <w:szCs w:val="22"/>
        </w:rPr>
      </w:pPr>
      <w:r>
        <w:t>C.1.3</w:t>
      </w:r>
      <w:r w:rsidRPr="00FE2636">
        <w:rPr>
          <w:rFonts w:ascii="Calibri" w:eastAsia="Yu Mincho" w:hAnsi="Calibri"/>
          <w:sz w:val="22"/>
          <w:szCs w:val="22"/>
        </w:rPr>
        <w:tab/>
      </w:r>
      <w:r>
        <w:t>System_Interface_PosExt</w:t>
      </w:r>
      <w:r>
        <w:tab/>
      </w:r>
      <w:r>
        <w:fldChar w:fldCharType="begin" w:fldLock="1"/>
      </w:r>
      <w:r>
        <w:instrText xml:space="preserve"> PAGEREF _Toc99979005 \h </w:instrText>
      </w:r>
      <w:r>
        <w:fldChar w:fldCharType="separate"/>
      </w:r>
      <w:r>
        <w:t>28</w:t>
      </w:r>
      <w:r>
        <w:fldChar w:fldCharType="end"/>
      </w:r>
    </w:p>
    <w:p w14:paraId="3132D9D6" w14:textId="0C7EFF77" w:rsidR="00C06175" w:rsidRPr="00FE2636" w:rsidRDefault="00C06175">
      <w:pPr>
        <w:pStyle w:val="TOC1"/>
        <w:rPr>
          <w:rFonts w:ascii="Calibri" w:eastAsia="Yu Mincho" w:hAnsi="Calibri"/>
          <w:szCs w:val="22"/>
        </w:rPr>
      </w:pPr>
      <w:r>
        <w:t>C.2</w:t>
      </w:r>
      <w:r w:rsidRPr="00FE2636">
        <w:rPr>
          <w:rFonts w:ascii="Calibri" w:eastAsia="Yu Mincho" w:hAnsi="Calibri"/>
          <w:szCs w:val="22"/>
        </w:rPr>
        <w:tab/>
      </w:r>
      <w:r>
        <w:t>References to TTCN-3</w:t>
      </w:r>
      <w:r>
        <w:tab/>
      </w:r>
      <w:r>
        <w:fldChar w:fldCharType="begin" w:fldLock="1"/>
      </w:r>
      <w:r>
        <w:instrText xml:space="preserve"> PAGEREF _Toc99979006 \h </w:instrText>
      </w:r>
      <w:r>
        <w:fldChar w:fldCharType="separate"/>
      </w:r>
      <w:r>
        <w:t>29</w:t>
      </w:r>
      <w:r>
        <w:fldChar w:fldCharType="end"/>
      </w:r>
    </w:p>
    <w:p w14:paraId="06DBB9D7" w14:textId="2964C16B" w:rsidR="00C06175" w:rsidRPr="00FE2636" w:rsidRDefault="00C06175">
      <w:pPr>
        <w:pStyle w:val="TOC8"/>
        <w:rPr>
          <w:rFonts w:ascii="Calibri" w:eastAsia="Yu Mincho" w:hAnsi="Calibri"/>
          <w:b w:val="0"/>
          <w:szCs w:val="22"/>
        </w:rPr>
      </w:pPr>
      <w:r>
        <w:t>Annex D (informative) Positioning System Simulator ASP Definitions in TTCN-3</w:t>
      </w:r>
      <w:r>
        <w:tab/>
      </w:r>
      <w:r>
        <w:fldChar w:fldCharType="begin" w:fldLock="1"/>
      </w:r>
      <w:r>
        <w:instrText xml:space="preserve"> PAGEREF _Toc99979007 \h </w:instrText>
      </w:r>
      <w:r>
        <w:fldChar w:fldCharType="separate"/>
      </w:r>
      <w:r>
        <w:t>30</w:t>
      </w:r>
      <w:r>
        <w:fldChar w:fldCharType="end"/>
      </w:r>
    </w:p>
    <w:p w14:paraId="36753171" w14:textId="35CB1F59" w:rsidR="00C06175" w:rsidRPr="00FE2636" w:rsidRDefault="00C06175">
      <w:pPr>
        <w:pStyle w:val="TOC1"/>
        <w:rPr>
          <w:rFonts w:ascii="Calibri" w:eastAsia="Yu Mincho" w:hAnsi="Calibri"/>
          <w:szCs w:val="22"/>
        </w:rPr>
      </w:pPr>
      <w:r>
        <w:t>D.1</w:t>
      </w:r>
      <w:r w:rsidRPr="00FE2636">
        <w:rPr>
          <w:rFonts w:ascii="Calibri" w:eastAsia="Yu Mincho" w:hAnsi="Calibri"/>
          <w:szCs w:val="22"/>
        </w:rPr>
        <w:tab/>
      </w:r>
      <w:r>
        <w:t>PosSystem_ASP_TypeDefs</w:t>
      </w:r>
      <w:r>
        <w:tab/>
      </w:r>
      <w:r>
        <w:fldChar w:fldCharType="begin" w:fldLock="1"/>
      </w:r>
      <w:r>
        <w:instrText xml:space="preserve"> PAGEREF _Toc99979008 \h </w:instrText>
      </w:r>
      <w:r>
        <w:fldChar w:fldCharType="separate"/>
      </w:r>
      <w:r>
        <w:t>30</w:t>
      </w:r>
      <w:r>
        <w:fldChar w:fldCharType="end"/>
      </w:r>
    </w:p>
    <w:p w14:paraId="48F688B4" w14:textId="22024A42" w:rsidR="00C06175" w:rsidRPr="00FE2636" w:rsidRDefault="00C06175">
      <w:pPr>
        <w:pStyle w:val="TOC2"/>
        <w:rPr>
          <w:rFonts w:ascii="Calibri" w:eastAsia="Yu Mincho" w:hAnsi="Calibri"/>
          <w:sz w:val="22"/>
          <w:szCs w:val="22"/>
        </w:rPr>
      </w:pPr>
      <w:r>
        <w:t>D.1.1</w:t>
      </w:r>
      <w:r w:rsidRPr="00FE2636">
        <w:rPr>
          <w:rFonts w:ascii="Calibri" w:eastAsia="Yu Mincho" w:hAnsi="Calibri"/>
          <w:sz w:val="22"/>
          <w:szCs w:val="22"/>
        </w:rPr>
        <w:tab/>
      </w:r>
      <w:r>
        <w:t>PosSystem_Load_Scenario</w:t>
      </w:r>
      <w:r>
        <w:tab/>
      </w:r>
      <w:r>
        <w:fldChar w:fldCharType="begin" w:fldLock="1"/>
      </w:r>
      <w:r>
        <w:instrText xml:space="preserve"> PAGEREF _Toc99979009 \h </w:instrText>
      </w:r>
      <w:r>
        <w:fldChar w:fldCharType="separate"/>
      </w:r>
      <w:r>
        <w:t>30</w:t>
      </w:r>
      <w:r>
        <w:fldChar w:fldCharType="end"/>
      </w:r>
    </w:p>
    <w:p w14:paraId="34E73443" w14:textId="57D3EB22" w:rsidR="00C06175" w:rsidRPr="00FE2636" w:rsidRDefault="00C06175">
      <w:pPr>
        <w:pStyle w:val="TOC2"/>
        <w:rPr>
          <w:rFonts w:ascii="Calibri" w:eastAsia="Yu Mincho" w:hAnsi="Calibri"/>
          <w:sz w:val="22"/>
          <w:szCs w:val="22"/>
        </w:rPr>
      </w:pPr>
      <w:r>
        <w:t>D.1.2</w:t>
      </w:r>
      <w:r w:rsidRPr="00FE2636">
        <w:rPr>
          <w:rFonts w:ascii="Calibri" w:eastAsia="Yu Mincho" w:hAnsi="Calibri"/>
          <w:sz w:val="22"/>
          <w:szCs w:val="22"/>
        </w:rPr>
        <w:tab/>
      </w:r>
      <w:r>
        <w:t>PosSystem_Retrieve_Data</w:t>
      </w:r>
      <w:r>
        <w:tab/>
      </w:r>
      <w:r>
        <w:fldChar w:fldCharType="begin" w:fldLock="1"/>
      </w:r>
      <w:r>
        <w:instrText xml:space="preserve"> PAGEREF _Toc99979010 \h </w:instrText>
      </w:r>
      <w:r>
        <w:fldChar w:fldCharType="separate"/>
      </w:r>
      <w:r>
        <w:t>31</w:t>
      </w:r>
      <w:r>
        <w:fldChar w:fldCharType="end"/>
      </w:r>
    </w:p>
    <w:p w14:paraId="24CCC422" w14:textId="59EEA351" w:rsidR="00C06175" w:rsidRPr="00FE2636" w:rsidRDefault="00C06175">
      <w:pPr>
        <w:pStyle w:val="TOC3"/>
        <w:rPr>
          <w:rFonts w:ascii="Calibri" w:eastAsia="Yu Mincho" w:hAnsi="Calibri"/>
          <w:sz w:val="22"/>
          <w:szCs w:val="22"/>
        </w:rPr>
      </w:pPr>
      <w:r>
        <w:t>D.1.2.1</w:t>
      </w:r>
      <w:r w:rsidRPr="00FE2636">
        <w:rPr>
          <w:rFonts w:ascii="Calibri" w:eastAsia="Yu Mincho" w:hAnsi="Calibri"/>
          <w:sz w:val="22"/>
          <w:szCs w:val="22"/>
        </w:rPr>
        <w:tab/>
      </w:r>
      <w:r>
        <w:t>SatSystem_Retrieve_UTRAN_Data</w:t>
      </w:r>
      <w:r>
        <w:tab/>
      </w:r>
      <w:r>
        <w:fldChar w:fldCharType="begin" w:fldLock="1"/>
      </w:r>
      <w:r>
        <w:instrText xml:space="preserve"> PAGEREF _Toc99979011 \h </w:instrText>
      </w:r>
      <w:r>
        <w:fldChar w:fldCharType="separate"/>
      </w:r>
      <w:r>
        <w:t>31</w:t>
      </w:r>
      <w:r>
        <w:fldChar w:fldCharType="end"/>
      </w:r>
    </w:p>
    <w:p w14:paraId="5E8D255D" w14:textId="179DDDF4" w:rsidR="00C06175" w:rsidRPr="00FE2636" w:rsidRDefault="00C06175">
      <w:pPr>
        <w:pStyle w:val="TOC3"/>
        <w:rPr>
          <w:rFonts w:ascii="Calibri" w:eastAsia="Yu Mincho" w:hAnsi="Calibri"/>
          <w:sz w:val="22"/>
          <w:szCs w:val="22"/>
        </w:rPr>
      </w:pPr>
      <w:r>
        <w:t>D.1.2.2</w:t>
      </w:r>
      <w:r w:rsidRPr="00FE2636">
        <w:rPr>
          <w:rFonts w:ascii="Calibri" w:eastAsia="Yu Mincho" w:hAnsi="Calibri"/>
          <w:sz w:val="22"/>
          <w:szCs w:val="22"/>
        </w:rPr>
        <w:tab/>
      </w:r>
      <w:r>
        <w:t>PosSystem_Retrieve_LPP_Data</w:t>
      </w:r>
      <w:r>
        <w:tab/>
      </w:r>
      <w:r>
        <w:fldChar w:fldCharType="begin" w:fldLock="1"/>
      </w:r>
      <w:r>
        <w:instrText xml:space="preserve"> PAGEREF _Toc99979012 \h </w:instrText>
      </w:r>
      <w:r>
        <w:fldChar w:fldCharType="separate"/>
      </w:r>
      <w:r>
        <w:t>32</w:t>
      </w:r>
      <w:r>
        <w:fldChar w:fldCharType="end"/>
      </w:r>
    </w:p>
    <w:p w14:paraId="67DF58E5" w14:textId="04096CC1" w:rsidR="00C06175" w:rsidRPr="00FE2636" w:rsidRDefault="00C06175">
      <w:pPr>
        <w:pStyle w:val="TOC3"/>
        <w:rPr>
          <w:rFonts w:ascii="Calibri" w:eastAsia="Yu Mincho" w:hAnsi="Calibri"/>
          <w:sz w:val="22"/>
          <w:szCs w:val="22"/>
        </w:rPr>
      </w:pPr>
      <w:r>
        <w:t>D.1.2.3</w:t>
      </w:r>
      <w:r w:rsidRPr="00FE2636">
        <w:rPr>
          <w:rFonts w:ascii="Calibri" w:eastAsia="Yu Mincho" w:hAnsi="Calibri"/>
          <w:sz w:val="22"/>
          <w:szCs w:val="22"/>
        </w:rPr>
        <w:tab/>
      </w:r>
      <w:r>
        <w:t>PosSystem_Retrieve_Data_Common</w:t>
      </w:r>
      <w:r>
        <w:tab/>
      </w:r>
      <w:r>
        <w:fldChar w:fldCharType="begin" w:fldLock="1"/>
      </w:r>
      <w:r>
        <w:instrText xml:space="preserve"> PAGEREF _Toc99979013 \h </w:instrText>
      </w:r>
      <w:r>
        <w:fldChar w:fldCharType="separate"/>
      </w:r>
      <w:r>
        <w:t>33</w:t>
      </w:r>
      <w:r>
        <w:fldChar w:fldCharType="end"/>
      </w:r>
    </w:p>
    <w:p w14:paraId="7E62298C" w14:textId="06D46707" w:rsidR="00C06175" w:rsidRPr="00FE2636" w:rsidRDefault="00C06175">
      <w:pPr>
        <w:pStyle w:val="TOC2"/>
        <w:rPr>
          <w:rFonts w:ascii="Calibri" w:eastAsia="Yu Mincho" w:hAnsi="Calibri"/>
          <w:sz w:val="22"/>
          <w:szCs w:val="22"/>
        </w:rPr>
      </w:pPr>
      <w:r>
        <w:t>D.1.3</w:t>
      </w:r>
      <w:r w:rsidRPr="00FE2636">
        <w:rPr>
          <w:rFonts w:ascii="Calibri" w:eastAsia="Yu Mincho" w:hAnsi="Calibri"/>
          <w:sz w:val="22"/>
          <w:szCs w:val="22"/>
        </w:rPr>
        <w:tab/>
      </w:r>
      <w:r>
        <w:t>PosSystem_PowerControl</w:t>
      </w:r>
      <w:r>
        <w:tab/>
      </w:r>
      <w:r>
        <w:fldChar w:fldCharType="begin" w:fldLock="1"/>
      </w:r>
      <w:r>
        <w:instrText xml:space="preserve"> PAGEREF _Toc99979014 \h </w:instrText>
      </w:r>
      <w:r>
        <w:fldChar w:fldCharType="separate"/>
      </w:r>
      <w:r>
        <w:t>33</w:t>
      </w:r>
      <w:r>
        <w:fldChar w:fldCharType="end"/>
      </w:r>
    </w:p>
    <w:p w14:paraId="16E0D054" w14:textId="28122B2B" w:rsidR="00C06175" w:rsidRPr="00FE2636" w:rsidRDefault="00C06175">
      <w:pPr>
        <w:pStyle w:val="TOC2"/>
        <w:rPr>
          <w:rFonts w:ascii="Calibri" w:eastAsia="Yu Mincho" w:hAnsi="Calibri"/>
          <w:sz w:val="22"/>
          <w:szCs w:val="22"/>
        </w:rPr>
      </w:pPr>
      <w:r>
        <w:t>D.1.4</w:t>
      </w:r>
      <w:r w:rsidRPr="00FE2636">
        <w:rPr>
          <w:rFonts w:ascii="Calibri" w:eastAsia="Yu Mincho" w:hAnsi="Calibri"/>
          <w:sz w:val="22"/>
          <w:szCs w:val="22"/>
        </w:rPr>
        <w:tab/>
      </w:r>
      <w:r>
        <w:t>PosSystem_GnssUtcTime</w:t>
      </w:r>
      <w:r>
        <w:tab/>
      </w:r>
      <w:r>
        <w:fldChar w:fldCharType="begin" w:fldLock="1"/>
      </w:r>
      <w:r>
        <w:instrText xml:space="preserve"> PAGEREF _Toc99979015 \h </w:instrText>
      </w:r>
      <w:r>
        <w:fldChar w:fldCharType="separate"/>
      </w:r>
      <w:r>
        <w:t>34</w:t>
      </w:r>
      <w:r>
        <w:fldChar w:fldCharType="end"/>
      </w:r>
    </w:p>
    <w:p w14:paraId="49A4F2B8" w14:textId="7EC7105D" w:rsidR="00C06175" w:rsidRPr="00FE2636" w:rsidRDefault="00C06175">
      <w:pPr>
        <w:pStyle w:val="TOC2"/>
        <w:rPr>
          <w:rFonts w:ascii="Calibri" w:eastAsia="Yu Mincho" w:hAnsi="Calibri"/>
          <w:sz w:val="22"/>
          <w:szCs w:val="22"/>
        </w:rPr>
      </w:pPr>
      <w:r>
        <w:t>D.1.5</w:t>
      </w:r>
      <w:r w:rsidRPr="00FE2636">
        <w:rPr>
          <w:rFonts w:ascii="Calibri" w:eastAsia="Yu Mincho" w:hAnsi="Calibri"/>
          <w:sz w:val="22"/>
          <w:szCs w:val="22"/>
        </w:rPr>
        <w:tab/>
      </w:r>
      <w:r>
        <w:t>System_Interface</w:t>
      </w:r>
      <w:r>
        <w:tab/>
      </w:r>
      <w:r>
        <w:fldChar w:fldCharType="begin" w:fldLock="1"/>
      </w:r>
      <w:r>
        <w:instrText xml:space="preserve"> PAGEREF _Toc99979016 \h </w:instrText>
      </w:r>
      <w:r>
        <w:fldChar w:fldCharType="separate"/>
      </w:r>
      <w:r>
        <w:t>34</w:t>
      </w:r>
      <w:r>
        <w:fldChar w:fldCharType="end"/>
      </w:r>
    </w:p>
    <w:p w14:paraId="58004C44" w14:textId="5C024291" w:rsidR="00C06175" w:rsidRPr="00FE2636" w:rsidRDefault="00C06175">
      <w:pPr>
        <w:pStyle w:val="TOC1"/>
        <w:rPr>
          <w:rFonts w:ascii="Calibri" w:eastAsia="Yu Mincho" w:hAnsi="Calibri"/>
          <w:szCs w:val="22"/>
        </w:rPr>
      </w:pPr>
      <w:r>
        <w:t>D.2</w:t>
      </w:r>
      <w:r w:rsidRPr="00FE2636">
        <w:rPr>
          <w:rFonts w:ascii="Calibri" w:eastAsia="Yu Mincho" w:hAnsi="Calibri"/>
          <w:szCs w:val="22"/>
        </w:rPr>
        <w:tab/>
      </w:r>
      <w:r>
        <w:t>CommonDefs</w:t>
      </w:r>
      <w:r>
        <w:tab/>
      </w:r>
      <w:r>
        <w:fldChar w:fldCharType="begin" w:fldLock="1"/>
      </w:r>
      <w:r>
        <w:instrText xml:space="preserve"> PAGEREF _Toc99979017 \h </w:instrText>
      </w:r>
      <w:r>
        <w:fldChar w:fldCharType="separate"/>
      </w:r>
      <w:r>
        <w:t>35</w:t>
      </w:r>
      <w:r>
        <w:fldChar w:fldCharType="end"/>
      </w:r>
    </w:p>
    <w:p w14:paraId="1E7ABB3A" w14:textId="18E1ED6F" w:rsidR="00C06175" w:rsidRPr="00FE2636" w:rsidRDefault="00C06175">
      <w:pPr>
        <w:pStyle w:val="TOC1"/>
        <w:rPr>
          <w:rFonts w:ascii="Calibri" w:eastAsia="Yu Mincho" w:hAnsi="Calibri"/>
          <w:szCs w:val="22"/>
        </w:rPr>
      </w:pPr>
      <w:r>
        <w:t>D.3</w:t>
      </w:r>
      <w:r w:rsidRPr="00FE2636">
        <w:rPr>
          <w:rFonts w:ascii="Calibri" w:eastAsia="Yu Mincho" w:hAnsi="Calibri"/>
          <w:szCs w:val="22"/>
        </w:rPr>
        <w:tab/>
      </w:r>
      <w:r>
        <w:t>References to TTCN-3</w:t>
      </w:r>
      <w:r>
        <w:tab/>
      </w:r>
      <w:r>
        <w:fldChar w:fldCharType="begin" w:fldLock="1"/>
      </w:r>
      <w:r>
        <w:instrText xml:space="preserve"> PAGEREF _Toc99979018 \h </w:instrText>
      </w:r>
      <w:r>
        <w:fldChar w:fldCharType="separate"/>
      </w:r>
      <w:r>
        <w:t>36</w:t>
      </w:r>
      <w:r>
        <w:fldChar w:fldCharType="end"/>
      </w:r>
    </w:p>
    <w:p w14:paraId="656D5079" w14:textId="2D425A53" w:rsidR="00C06175" w:rsidRPr="00FE2636" w:rsidRDefault="00C06175">
      <w:pPr>
        <w:pStyle w:val="TOC8"/>
        <w:rPr>
          <w:rFonts w:ascii="Calibri" w:eastAsia="Yu Mincho" w:hAnsi="Calibri"/>
          <w:b w:val="0"/>
          <w:szCs w:val="22"/>
        </w:rPr>
      </w:pPr>
      <w:r>
        <w:t>Annex E (informative) NR5GC System Simulator Extension ASP Definitions in TTCN-3</w:t>
      </w:r>
      <w:r>
        <w:tab/>
      </w:r>
      <w:r>
        <w:fldChar w:fldCharType="begin" w:fldLock="1"/>
      </w:r>
      <w:r>
        <w:instrText xml:space="preserve"> PAGEREF _Toc99979019 \h </w:instrText>
      </w:r>
      <w:r>
        <w:fldChar w:fldCharType="separate"/>
      </w:r>
      <w:r>
        <w:t>36</w:t>
      </w:r>
      <w:r>
        <w:fldChar w:fldCharType="end"/>
      </w:r>
    </w:p>
    <w:p w14:paraId="2DB518D6" w14:textId="34CE8BAA" w:rsidR="00C06175" w:rsidRPr="00FE2636" w:rsidRDefault="00C06175">
      <w:pPr>
        <w:pStyle w:val="TOC1"/>
        <w:rPr>
          <w:rFonts w:ascii="Calibri" w:eastAsia="Yu Mincho" w:hAnsi="Calibri"/>
          <w:szCs w:val="22"/>
        </w:rPr>
      </w:pPr>
      <w:r>
        <w:t>E.1</w:t>
      </w:r>
      <w:r w:rsidRPr="00FE2636">
        <w:rPr>
          <w:rFonts w:ascii="Calibri" w:eastAsia="Yu Mincho" w:hAnsi="Calibri"/>
          <w:szCs w:val="22"/>
        </w:rPr>
        <w:tab/>
      </w:r>
      <w:r>
        <w:t>NR5GC_POS_ASP_TypeDefs</w:t>
      </w:r>
      <w:r>
        <w:tab/>
      </w:r>
      <w:r>
        <w:fldChar w:fldCharType="begin" w:fldLock="1"/>
      </w:r>
      <w:r>
        <w:instrText xml:space="preserve"> PAGEREF _Toc99979020 \h </w:instrText>
      </w:r>
      <w:r>
        <w:fldChar w:fldCharType="separate"/>
      </w:r>
      <w:r>
        <w:t>36</w:t>
      </w:r>
      <w:r>
        <w:fldChar w:fldCharType="end"/>
      </w:r>
    </w:p>
    <w:p w14:paraId="17868C48" w14:textId="7BFBF6E5" w:rsidR="00C06175" w:rsidRPr="00FE2636" w:rsidRDefault="00C06175">
      <w:pPr>
        <w:pStyle w:val="TOC2"/>
        <w:rPr>
          <w:rFonts w:ascii="Calibri" w:eastAsia="Yu Mincho" w:hAnsi="Calibri"/>
          <w:sz w:val="22"/>
          <w:szCs w:val="22"/>
        </w:rPr>
      </w:pPr>
      <w:r>
        <w:t>E.1.1</w:t>
      </w:r>
      <w:r w:rsidRPr="00FE2636">
        <w:rPr>
          <w:rFonts w:ascii="Calibri" w:eastAsia="Yu Mincho" w:hAnsi="Calibri"/>
          <w:sz w:val="22"/>
          <w:szCs w:val="22"/>
        </w:rPr>
        <w:tab/>
      </w:r>
      <w:r>
        <w:t>NR_System_Configuration_PosExt</w:t>
      </w:r>
      <w:r>
        <w:tab/>
      </w:r>
      <w:r>
        <w:fldChar w:fldCharType="begin" w:fldLock="1"/>
      </w:r>
      <w:r>
        <w:instrText xml:space="preserve"> PAGEREF _Toc99979021 \h </w:instrText>
      </w:r>
      <w:r>
        <w:fldChar w:fldCharType="separate"/>
      </w:r>
      <w:r>
        <w:t>36</w:t>
      </w:r>
      <w:r>
        <w:fldChar w:fldCharType="end"/>
      </w:r>
    </w:p>
    <w:p w14:paraId="1FC06506" w14:textId="50FA04D5" w:rsidR="00C06175" w:rsidRPr="00FE2636" w:rsidRDefault="00C06175">
      <w:pPr>
        <w:pStyle w:val="TOC2"/>
        <w:rPr>
          <w:rFonts w:ascii="Calibri" w:eastAsia="Yu Mincho" w:hAnsi="Calibri"/>
          <w:sz w:val="22"/>
          <w:szCs w:val="22"/>
        </w:rPr>
      </w:pPr>
      <w:r>
        <w:t>E.1.2</w:t>
      </w:r>
      <w:r w:rsidRPr="00FE2636">
        <w:rPr>
          <w:rFonts w:ascii="Calibri" w:eastAsia="Yu Mincho" w:hAnsi="Calibri"/>
          <w:sz w:val="22"/>
          <w:szCs w:val="22"/>
        </w:rPr>
        <w:tab/>
      </w:r>
      <w:r>
        <w:t>NR_Cell_Configuration_PosExt</w:t>
      </w:r>
      <w:r>
        <w:tab/>
      </w:r>
      <w:r>
        <w:fldChar w:fldCharType="begin" w:fldLock="1"/>
      </w:r>
      <w:r>
        <w:instrText xml:space="preserve"> PAGEREF _Toc99979022 \h </w:instrText>
      </w:r>
      <w:r>
        <w:fldChar w:fldCharType="separate"/>
      </w:r>
      <w:r>
        <w:t>37</w:t>
      </w:r>
      <w:r>
        <w:fldChar w:fldCharType="end"/>
      </w:r>
    </w:p>
    <w:p w14:paraId="32F059DE" w14:textId="0137F970" w:rsidR="00C06175" w:rsidRPr="00FE2636" w:rsidRDefault="00C06175">
      <w:pPr>
        <w:pStyle w:val="TOC3"/>
        <w:rPr>
          <w:rFonts w:ascii="Calibri" w:eastAsia="Yu Mincho" w:hAnsi="Calibri"/>
          <w:sz w:val="22"/>
          <w:szCs w:val="22"/>
        </w:rPr>
      </w:pPr>
      <w:r>
        <w:t>E.1.2.1</w:t>
      </w:r>
      <w:r w:rsidRPr="00FE2636">
        <w:rPr>
          <w:rFonts w:ascii="Calibri" w:eastAsia="Yu Mincho" w:hAnsi="Calibri"/>
          <w:sz w:val="22"/>
          <w:szCs w:val="22"/>
        </w:rPr>
        <w:tab/>
      </w:r>
      <w:r>
        <w:t>NR_Cell_Configuration_Common_PosExt</w:t>
      </w:r>
      <w:r>
        <w:tab/>
      </w:r>
      <w:r>
        <w:fldChar w:fldCharType="begin" w:fldLock="1"/>
      </w:r>
      <w:r>
        <w:instrText xml:space="preserve"> PAGEREF _Toc99979023 \h </w:instrText>
      </w:r>
      <w:r>
        <w:fldChar w:fldCharType="separate"/>
      </w:r>
      <w:r>
        <w:t>37</w:t>
      </w:r>
      <w:r>
        <w:fldChar w:fldCharType="end"/>
      </w:r>
    </w:p>
    <w:p w14:paraId="49B46673" w14:textId="5006653B" w:rsidR="00C06175" w:rsidRPr="00FE2636" w:rsidRDefault="00C06175">
      <w:pPr>
        <w:pStyle w:val="TOC3"/>
        <w:rPr>
          <w:rFonts w:ascii="Calibri" w:eastAsia="Yu Mincho" w:hAnsi="Calibri"/>
          <w:sz w:val="22"/>
          <w:szCs w:val="22"/>
        </w:rPr>
      </w:pPr>
      <w:r>
        <w:t>E.1.2.2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_Toc99979024 \h </w:instrText>
      </w:r>
      <w:r>
        <w:fldChar w:fldCharType="separate"/>
      </w:r>
      <w:r>
        <w:t>37</w:t>
      </w:r>
      <w:r>
        <w:fldChar w:fldCharType="end"/>
      </w:r>
    </w:p>
    <w:p w14:paraId="28CB2A96" w14:textId="2EAAC919" w:rsidR="00C06175" w:rsidRPr="00FE2636" w:rsidRDefault="00C06175">
      <w:pPr>
        <w:pStyle w:val="TOC2"/>
        <w:rPr>
          <w:rFonts w:ascii="Calibri" w:eastAsia="Yu Mincho" w:hAnsi="Calibri"/>
          <w:sz w:val="22"/>
          <w:szCs w:val="22"/>
        </w:rPr>
      </w:pPr>
      <w:r>
        <w:t>E.1.3</w:t>
      </w:r>
      <w:r w:rsidRPr="00FE2636">
        <w:rPr>
          <w:rFonts w:ascii="Calibri" w:eastAsia="Yu Mincho" w:hAnsi="Calibri"/>
          <w:sz w:val="22"/>
          <w:szCs w:val="22"/>
        </w:rPr>
        <w:tab/>
      </w:r>
      <w:r>
        <w:t>NR_System_Interface_PosExt</w:t>
      </w:r>
      <w:r>
        <w:tab/>
      </w:r>
      <w:r>
        <w:fldChar w:fldCharType="begin" w:fldLock="1"/>
      </w:r>
      <w:r>
        <w:instrText xml:space="preserve"> PAGEREF _Toc99979025 \h </w:instrText>
      </w:r>
      <w:r>
        <w:fldChar w:fldCharType="separate"/>
      </w:r>
      <w:r>
        <w:t>39</w:t>
      </w:r>
      <w:r>
        <w:fldChar w:fldCharType="end"/>
      </w:r>
    </w:p>
    <w:p w14:paraId="152D8A0C" w14:textId="7CBF6C71" w:rsidR="00C06175" w:rsidRPr="00FE2636" w:rsidRDefault="00C06175">
      <w:pPr>
        <w:pStyle w:val="TOC1"/>
        <w:rPr>
          <w:rFonts w:ascii="Calibri" w:eastAsia="Yu Mincho" w:hAnsi="Calibri"/>
          <w:szCs w:val="22"/>
        </w:rPr>
      </w:pPr>
      <w:r>
        <w:t>E.2</w:t>
      </w:r>
      <w:r w:rsidRPr="00FE2636">
        <w:rPr>
          <w:rFonts w:ascii="Calibri" w:eastAsia="Yu Mincho" w:hAnsi="Calibri"/>
          <w:szCs w:val="22"/>
        </w:rPr>
        <w:tab/>
      </w:r>
      <w:r>
        <w:t>References to TTCN-3</w:t>
      </w:r>
      <w:r>
        <w:tab/>
      </w:r>
      <w:r>
        <w:fldChar w:fldCharType="begin" w:fldLock="1"/>
      </w:r>
      <w:r>
        <w:instrText xml:space="preserve"> PAGEREF _Toc99979026 \h </w:instrText>
      </w:r>
      <w:r>
        <w:fldChar w:fldCharType="separate"/>
      </w:r>
      <w:r>
        <w:t>39</w:t>
      </w:r>
      <w:r>
        <w:fldChar w:fldCharType="end"/>
      </w:r>
    </w:p>
    <w:p w14:paraId="0F15A1C3" w14:textId="0854ED04" w:rsidR="00C06175" w:rsidRPr="00FE2636" w:rsidRDefault="00C06175">
      <w:pPr>
        <w:pStyle w:val="TOC8"/>
        <w:rPr>
          <w:rFonts w:ascii="Calibri" w:eastAsia="Yu Mincho" w:hAnsi="Calibri"/>
          <w:b w:val="0"/>
          <w:szCs w:val="22"/>
        </w:rPr>
      </w:pPr>
      <w:r>
        <w:t>Annex F (informative): Change history</w:t>
      </w:r>
      <w:r>
        <w:tab/>
      </w:r>
      <w:r>
        <w:fldChar w:fldCharType="begin" w:fldLock="1"/>
      </w:r>
      <w:r>
        <w:instrText xml:space="preserve"> PAGEREF _Toc99979027 \h </w:instrText>
      </w:r>
      <w:r>
        <w:fldChar w:fldCharType="separate"/>
      </w:r>
      <w:r>
        <w:t>40</w:t>
      </w:r>
      <w:r>
        <w:fldChar w:fldCharType="end"/>
      </w:r>
    </w:p>
    <w:p w14:paraId="2D355034" w14:textId="4BEB808B"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99978933"/>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99978934"/>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99978935"/>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99978936"/>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99978937"/>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99978938"/>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99978939"/>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99978940"/>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99978941"/>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fldSimple w:instr=" REF_3GPPTS34123_3 ">
        <w:r w:rsidR="006B52FB" w:rsidRPr="00C06175">
          <w:t>8</w:t>
        </w:r>
      </w:fldSimple>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99978942"/>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99978943"/>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99978944"/>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99978945"/>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fldSimple w:instr=" REF_3GPPTS34123_3 ">
        <w:r w:rsidR="006B52FB" w:rsidRPr="00C06175">
          <w:t>8</w:t>
        </w:r>
      </w:fldSimple>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99978946"/>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99978947"/>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99978948"/>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99978949"/>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fldSimple w:instr=" REF_3GPPTS36523_3 ">
        <w:r w:rsidR="006B52FB" w:rsidRPr="00C06175">
          <w:t>6</w:t>
        </w:r>
      </w:fldSimple>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99978950"/>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C06175" w:rsidRDefault="00B775E9" w:rsidP="007D1B62">
      <w:pPr>
        <w:pStyle w:val="B1"/>
      </w:pPr>
      <w:r w:rsidRPr="00C06175">
        <w:t>-</w:t>
      </w:r>
      <w:r w:rsidRPr="00C06175">
        <w:tab/>
      </w:r>
      <w:r w:rsidR="007D1B62" w:rsidRPr="00C06175">
        <w:t>E-UTRA</w:t>
      </w:r>
      <w:r w:rsidR="00057A29" w:rsidRPr="00C06175">
        <w:t xml:space="preserve"> PTC</w:t>
      </w:r>
      <w:r w:rsidRPr="00C06175">
        <w:t>;</w:t>
      </w:r>
    </w:p>
    <w:p w14:paraId="3DB280E0" w14:textId="77777777" w:rsidR="007D1B62" w:rsidRPr="00C06175" w:rsidRDefault="00B775E9" w:rsidP="007709D8">
      <w:pPr>
        <w:pStyle w:val="B1"/>
      </w:pPr>
      <w:r w:rsidRPr="00C06175">
        <w:t>-</w:t>
      </w:r>
      <w:r w:rsidRPr="00C06175">
        <w:tab/>
      </w:r>
      <w:r w:rsidR="0067061B" w:rsidRPr="00C06175">
        <w:t>UTRA</w:t>
      </w:r>
      <w:r w:rsidR="00057A29" w:rsidRPr="00C06175">
        <w:t xml:space="preserve"> PTC</w:t>
      </w:r>
      <w:r w:rsidR="007D1B62" w:rsidRPr="00C06175">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fldSimple w:instr=" REF_3GPPTS36523_3 ">
        <w:r w:rsidR="006B52FB" w:rsidRPr="00C06175">
          <w:t>6</w:t>
        </w:r>
      </w:fldSimple>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1pt;height:346.5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99978951"/>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99978952"/>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fldSimple w:instr=" REF_3GPPTS37571_5 ">
        <w:r w:rsidR="006B52FB" w:rsidRPr="00C06175">
          <w:t>5</w:t>
        </w:r>
      </w:fldSimple>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99978953"/>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000000" w:rsidP="00B775E9">
      <w:pPr>
        <w:pStyle w:val="TH"/>
      </w:pPr>
      <w:r>
        <w:pict w14:anchorId="18E3349E">
          <v:shape id="Picture 4" o:spid="_x0000_i1028" type="#_x0000_t75" style="width:307pt;height:310.5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fldSimple w:instr=" REF_3GPPTS36523_3 ">
        <w:r w:rsidR="006B52FB" w:rsidRPr="00C06175">
          <w:t>6</w:t>
        </w:r>
      </w:fldSimple>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fldSimple w:instr=" REF_3GPPTS36355 ">
        <w:r w:rsidR="006B52FB" w:rsidRPr="00C06175">
          <w:t>10</w:t>
        </w:r>
      </w:fldSimple>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fldSimple w:instr=" REF_ITU_TQ773 ">
        <w:r w:rsidR="006B52FB" w:rsidRPr="00C06175">
          <w:t>16</w:t>
        </w:r>
      </w:fldSimple>
      <w:r w:rsidRPr="00C06175">
        <w:t>] ROSE component [</w:t>
      </w:r>
      <w:fldSimple w:instr=" REF_ITU_TX880 ">
        <w:r w:rsidR="006B52FB" w:rsidRPr="00C06175">
          <w:t>15</w:t>
        </w:r>
      </w:fldSimple>
      <w:r w:rsidRPr="00C06175">
        <w:t>] of the facility information element [</w:t>
      </w:r>
      <w:fldSimple w:instr=" REF_3GPPTS29002 ">
        <w:r w:rsidR="006B52FB" w:rsidRPr="00C06175">
          <w:t>14</w:t>
        </w:r>
      </w:fldSimple>
      <w:r w:rsidRPr="00C06175">
        <w:t>] in the Supplement Service [</w:t>
      </w:r>
      <w:fldSimple w:instr=" REF_3GPPTS24080 ">
        <w:r w:rsidR="006B52FB" w:rsidRPr="00C06175">
          <w:t>13</w:t>
        </w:r>
      </w:fldSimple>
      <w:r w:rsidRPr="00C06175">
        <w:t>] conveyed in the NAS messages. The facility information element is encoded in BER in TTCN referred to 3GPP TS 24.080 [</w:t>
      </w:r>
      <w:fldSimple w:instr=" REF_3GPPTS24080 ">
        <w:r w:rsidR="006B52FB" w:rsidRPr="00C06175">
          <w:t>13</w:t>
        </w:r>
      </w:fldSimple>
      <w:r w:rsidRPr="00C06175">
        <w:t>]</w:t>
      </w:r>
      <w:r w:rsidR="00B775E9" w:rsidRPr="00C06175">
        <w:t>,</w:t>
      </w:r>
      <w:r w:rsidRPr="00C06175">
        <w:t xml:space="preserve"> clause 3.6.1 and 3GPP TS 29.002 [</w:t>
      </w:r>
      <w:fldSimple w:instr=" REF_3GPPTS29002 ">
        <w:r w:rsidR="006B52FB" w:rsidRPr="00C06175">
          <w:t>14</w:t>
        </w:r>
      </w:fldSimple>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99978954"/>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000000" w:rsidP="00B775E9">
      <w:pPr>
        <w:pStyle w:val="TH"/>
      </w:pPr>
      <w:r>
        <w:pict w14:anchorId="5F666312">
          <v:shape id="Picture 5" o:spid="_x0000_i1029" type="#_x0000_t75" style="width:235.5pt;height:259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fldSimple w:instr=" REF_3GPPTS36523_3 ">
        <w:r w:rsidR="006B52FB" w:rsidRPr="00C06175">
          <w:t>6</w:t>
        </w:r>
      </w:fldSimple>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fldSimple w:instr=" REF_ITU_TQ773 ">
        <w:r w:rsidR="006B52FB" w:rsidRPr="00C06175">
          <w:t>16</w:t>
        </w:r>
      </w:fldSimple>
      <w:r w:rsidR="0000622E" w:rsidRPr="00C06175">
        <w:t>]</w:t>
      </w:r>
      <w:r w:rsidR="001E48ED" w:rsidRPr="00C06175">
        <w:t xml:space="preserve"> ROSE </w:t>
      </w:r>
      <w:r w:rsidRPr="00C06175">
        <w:t>component</w:t>
      </w:r>
      <w:r w:rsidR="001E48ED" w:rsidRPr="00C06175">
        <w:t xml:space="preserve"> </w:t>
      </w:r>
      <w:r w:rsidR="0000622E" w:rsidRPr="00C06175">
        <w:t>[</w:t>
      </w:r>
      <w:fldSimple w:instr=" REF_ITU_TX880 ">
        <w:r w:rsidR="006B52FB" w:rsidRPr="00C06175">
          <w:t>15</w:t>
        </w:r>
      </w:fldSimple>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fldSimple w:instr=" REF_3GPPTS29002 ">
        <w:r w:rsidR="006B52FB" w:rsidRPr="00C06175">
          <w:t>14</w:t>
        </w:r>
      </w:fldSimple>
      <w:r w:rsidR="0000622E" w:rsidRPr="00C06175">
        <w:t>]</w:t>
      </w:r>
      <w:r w:rsidR="001E48ED" w:rsidRPr="00C06175">
        <w:t xml:space="preserve"> </w:t>
      </w:r>
      <w:r w:rsidR="00EB54EC" w:rsidRPr="00C06175">
        <w:t>in the Supplement Service</w:t>
      </w:r>
      <w:r w:rsidR="001E48ED" w:rsidRPr="00C06175">
        <w:t xml:space="preserve"> </w:t>
      </w:r>
      <w:r w:rsidR="0000622E" w:rsidRPr="00C06175">
        <w:t>[</w:t>
      </w:r>
      <w:fldSimple w:instr=" REF_3GPPTS24080 ">
        <w:r w:rsidR="006B52FB" w:rsidRPr="00C06175">
          <w:t>13</w:t>
        </w:r>
      </w:fldSimple>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fldSimple w:instr=" REF_3GPPTS24080 ">
        <w:r w:rsidR="006B52FB" w:rsidRPr="00C06175">
          <w:t>13</w:t>
        </w:r>
      </w:fldSimple>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fldSimple w:instr=" REF_3GPPTS29002 ">
        <w:r w:rsidR="006B52FB" w:rsidRPr="00C06175">
          <w:t>14</w:t>
        </w:r>
      </w:fldSimple>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99978955"/>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99978956"/>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5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fldSimple w:instr=" REF_3GPPTS36523_3 ">
        <w:r w:rsidR="006B52FB" w:rsidRPr="00C06175">
          <w:t>6</w:t>
        </w:r>
      </w:fldSimple>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fldSimple w:instr=" REF_3GPPTS37571_2 ">
        <w:r w:rsidR="006B52FB" w:rsidRPr="00C06175">
          <w:t>3</w:t>
        </w:r>
      </w:fldSimple>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fldSimple w:instr=" REF_3GPPTS36211 ">
        <w:r w:rsidR="006B52FB" w:rsidRPr="00C06175">
          <w:t>23</w:t>
        </w:r>
      </w:fldSimple>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99978957"/>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99978958"/>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99978959"/>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99978960"/>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fldSimple w:instr=" REF_3GPPTS36523_3 ">
        <w:r w:rsidRPr="00C06175">
          <w:t>6</w:t>
        </w:r>
      </w:fldSimple>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99978961"/>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390DDA" w:rsidP="00D97856">
      <w:pPr>
        <w:pStyle w:val="TH"/>
        <w:rPr>
          <w:rFonts w:ascii="Times New Roman" w:hAnsi="Times New Roman"/>
        </w:rPr>
      </w:pPr>
      <w:r>
        <w:pict w14:anchorId="19F2B2B0">
          <v:shape id="Picture 7" o:spid="_x0000_i1031" type="#_x0000_t75" style="width:376pt;height:366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99978962"/>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99978963"/>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99978964"/>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pt;height:322.5pt" o:ole="">
            <v:imagedata r:id="rId19" o:title=""/>
          </v:shape>
          <o:OLEObject Type="Embed" ProgID="Word.Document.12" ShapeID="_x0000_i1032" DrawAspect="Content" ObjectID="_1734368720"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fldSimple w:instr=" REF_3GPPTS36523_3 ">
        <w:r w:rsidRPr="00C06175">
          <w:t>6</w:t>
        </w:r>
      </w:fldSimple>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fldSimple w:instr=" REF_3GPPTS37571_2 ">
        <w:r w:rsidRPr="00C06175">
          <w:t>3</w:t>
        </w:r>
      </w:fldSimple>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fldSimple w:instr=" REF_ITU_TQ773 ">
        <w:r w:rsidRPr="00C06175">
          <w:t>16</w:t>
        </w:r>
      </w:fldSimple>
      <w:r w:rsidRPr="00C06175">
        <w:t>] ROSE component [</w:t>
      </w:r>
      <w:fldSimple w:instr=" REF_ITU_TX880 ">
        <w:r w:rsidRPr="00C06175">
          <w:t>15</w:t>
        </w:r>
      </w:fldSimple>
      <w:r w:rsidRPr="00C06175">
        <w:t>] of the facility information element [</w:t>
      </w:r>
      <w:fldSimple w:instr=" REF_3GPPTS29002 ">
        <w:r w:rsidRPr="00C06175">
          <w:t>14</w:t>
        </w:r>
      </w:fldSimple>
      <w:r w:rsidRPr="00C06175">
        <w:t>] in the Supplement Service [</w:t>
      </w:r>
      <w:fldSimple w:instr=" REF_3GPPTS24080 ">
        <w:r w:rsidRPr="00C06175">
          <w:t>13</w:t>
        </w:r>
      </w:fldSimple>
      <w:r w:rsidRPr="00C06175">
        <w:t>] conveyed in the NAS messages. The facility information element is encoded in BER in TTCN referred to 3GPP TS 24.080 [</w:t>
      </w:r>
      <w:fldSimple w:instr=" REF_3GPPTS24080 ">
        <w:r w:rsidRPr="00C06175">
          <w:t>13</w:t>
        </w:r>
      </w:fldSimple>
      <w:r w:rsidRPr="00C06175">
        <w:t>], clause 3.6.1 and 3GPP TS 29.002 [</w:t>
      </w:r>
      <w:fldSimple w:instr=" REF_3GPPTS29002 ">
        <w:r w:rsidRPr="00C06175">
          <w:t>14</w:t>
        </w:r>
      </w:fldSimple>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99978965"/>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fldSimple w:instr=" REF_3GPPTS36523_3 ">
        <w:r w:rsidR="001C5846" w:rsidRPr="00C06175">
          <w:t>6</w:t>
        </w:r>
      </w:fldSimple>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99978966"/>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99978967"/>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99978968"/>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fldSimple w:instr=" REF_3GPPTS36523_3 ">
        <w:r w:rsidRPr="00C06175">
          <w:t>6</w:t>
        </w:r>
      </w:fldSimple>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99978969"/>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390DDA" w:rsidP="00D97856">
      <w:pPr>
        <w:pStyle w:val="TH"/>
      </w:pPr>
      <w:r>
        <w:pict w14:anchorId="23BBB348">
          <v:shape id="Picture 9" o:spid="_x0000_i1033" type="#_x0000_t75" style="width:354.5pt;height:345.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99978970"/>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99978971"/>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390DDA" w:rsidP="00C130CF">
      <w:pPr>
        <w:pStyle w:val="TH"/>
      </w:pPr>
      <w:r>
        <w:lastRenderedPageBreak/>
        <w:pict w14:anchorId="72D98BAC">
          <v:shape id="Picture 10" o:spid="_x0000_i1034" type="#_x0000_t75" style="width:365.5pt;height:381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99978972"/>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99978973"/>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390DDA" w:rsidP="00B925A7">
      <w:pPr>
        <w:pStyle w:val="TH"/>
      </w:pPr>
      <w:r>
        <w:lastRenderedPageBreak/>
        <w:pict w14:anchorId="1ED0405E">
          <v:shape id="Picture 11" o:spid="_x0000_i1035" type="#_x0000_t75" style="width:482.5pt;height:328.5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99978974"/>
      <w:r w:rsidRPr="00C06175">
        <w:lastRenderedPageBreak/>
        <w:t>6B.2.4</w:t>
      </w:r>
      <w:bookmarkEnd w:id="313"/>
      <w:r w:rsidRPr="00C06175">
        <w:tab/>
        <w:t>NR Multi-RTT, DL-AoD and DL-TDOA positioning test model</w:t>
      </w:r>
      <w:bookmarkEnd w:id="314"/>
      <w:bookmarkEnd w:id="315"/>
      <w:bookmarkEnd w:id="316"/>
    </w:p>
    <w:p w14:paraId="54EF3ED2" w14:textId="77777777" w:rsidR="008A1266" w:rsidRPr="00C06175" w:rsidRDefault="00390DDA" w:rsidP="00B37BC2">
      <w:pPr>
        <w:pStyle w:val="TH"/>
      </w:pPr>
      <w:r>
        <w:pict w14:anchorId="36422BCB">
          <v:shape id="Picture 12" o:spid="_x0000_i1036" type="#_x0000_t75" alt="Graphical user interface, diagram, application&#10;&#10;Description automatically generated" style="width:296pt;height:370.5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fldSimple w:instr=" REF_3GPPTS37571_2 ">
        <w:r w:rsidRPr="00C06175">
          <w:t>3</w:t>
        </w:r>
      </w:fldSimple>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99978975"/>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99978976"/>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99978977"/>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99978978"/>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99978979"/>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1"/>
        <w:gridCol w:w="8"/>
        <w:gridCol w:w="1319"/>
        <w:gridCol w:w="1765"/>
        <w:gridCol w:w="16"/>
      </w:tblGrid>
      <w:tr w:rsidR="008D3599" w:rsidRPr="00C06175" w14:paraId="22CB577E" w14:textId="77777777">
        <w:trPr>
          <w:jc w:val="center"/>
        </w:trPr>
        <w:tc>
          <w:tcPr>
            <w:tcW w:w="3949" w:type="dxa"/>
            <w:gridSpan w:val="2"/>
            <w:vAlign w:val="center"/>
          </w:tcPr>
          <w:p w14:paraId="605F89D9" w14:textId="77777777" w:rsidR="008D3599" w:rsidRPr="00C06175" w:rsidRDefault="008D3599" w:rsidP="00112A11">
            <w:pPr>
              <w:pStyle w:val="TAH"/>
            </w:pPr>
            <w:r w:rsidRPr="00C06175">
              <w:t>Command</w:t>
            </w:r>
          </w:p>
        </w:tc>
        <w:tc>
          <w:tcPr>
            <w:tcW w:w="3100" w:type="dxa"/>
            <w:gridSpan w:val="3"/>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gridAfter w:val="1"/>
          <w:wAfter w:w="16" w:type="dxa"/>
          <w:jc w:val="center"/>
        </w:trPr>
        <w:tc>
          <w:tcPr>
            <w:tcW w:w="3941" w:type="dxa"/>
          </w:tcPr>
          <w:p w14:paraId="6DE83CE9" w14:textId="77777777" w:rsidR="008D3599" w:rsidRPr="00C06175" w:rsidRDefault="008D3599" w:rsidP="00112A11">
            <w:pPr>
              <w:pStyle w:val="TAL"/>
            </w:pPr>
          </w:p>
        </w:tc>
        <w:tc>
          <w:tcPr>
            <w:tcW w:w="1327" w:type="dxa"/>
            <w:gridSpan w:val="2"/>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gridSpan w:val="2"/>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gridSpan w:val="2"/>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fldSimple w:instr=" REF_3GPPTS36523_3 ">
        <w:r w:rsidR="006B52FB" w:rsidRPr="00C06175">
          <w:t>6</w:t>
        </w:r>
      </w:fldSimple>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fldSimple w:instr=" REF_TS27007 ">
              <w:r w:rsidRPr="00C06175">
                <w:t>32</w:t>
              </w:r>
            </w:fldSimple>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99978980"/>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99978981"/>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99978982"/>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2E0B5A42" w14:textId="77777777" w:rsidR="008A1266" w:rsidRPr="00C06175" w:rsidRDefault="008A1266" w:rsidP="008A1266">
      <w:r w:rsidRPr="00C06175">
        <w:t>Additionally, the following PIXIT parameter shall be used:</w:t>
      </w:r>
    </w:p>
    <w:p w14:paraId="04927357" w14:textId="77777777" w:rsidR="008A1266" w:rsidRPr="00C06175" w:rsidRDefault="008A1266" w:rsidP="008A1266">
      <w:pPr>
        <w:pStyle w:val="TH"/>
      </w:pPr>
      <w:r w:rsidRPr="00C06175">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C06175"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C06175" w:rsidRDefault="008A1266">
            <w:pPr>
              <w:pStyle w:val="TAH"/>
              <w:rPr>
                <w:rFonts w:eastAsia="Arial Unicode MS"/>
              </w:rPr>
            </w:pPr>
            <w:r w:rsidRPr="00C06175">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C06175" w:rsidRDefault="008A1266">
            <w:pPr>
              <w:pStyle w:val="TAH"/>
              <w:rPr>
                <w:rFonts w:eastAsia="Arial Unicode MS"/>
              </w:rPr>
            </w:pPr>
            <w:r w:rsidRPr="00C06175">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C06175" w:rsidRDefault="008A1266">
            <w:pPr>
              <w:pStyle w:val="TAH"/>
              <w:rPr>
                <w:rFonts w:eastAsia="Arial Unicode MS"/>
              </w:rPr>
            </w:pPr>
            <w:r w:rsidRPr="00C06175">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C06175" w:rsidRDefault="008A1266">
            <w:pPr>
              <w:pStyle w:val="TAH"/>
            </w:pPr>
            <w:r w:rsidRPr="00C06175">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C06175" w:rsidRDefault="008A1266">
            <w:pPr>
              <w:pStyle w:val="TAH"/>
            </w:pPr>
            <w:r w:rsidRPr="00C06175">
              <w:t>Supported Value</w:t>
            </w:r>
          </w:p>
        </w:tc>
      </w:tr>
      <w:tr w:rsidR="008A1266" w:rsidRPr="00C06175"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C06175" w:rsidRDefault="008A1266">
            <w:pPr>
              <w:pStyle w:val="TAL"/>
              <w:rPr>
                <w:rFonts w:cs="Arial"/>
                <w:szCs w:val="18"/>
              </w:rPr>
            </w:pPr>
            <w:r w:rsidRPr="00C06175">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C06175" w:rsidRDefault="008A1266">
            <w:pPr>
              <w:pStyle w:val="TAL"/>
            </w:pPr>
            <w:r w:rsidRPr="00C06175">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C06175" w:rsidRDefault="008A1266">
            <w:pPr>
              <w:pStyle w:val="TAL"/>
            </w:pPr>
            <w:r w:rsidRPr="00C06175">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C06175" w:rsidRDefault="008A1266">
            <w:pPr>
              <w:spacing w:after="0"/>
              <w:rPr>
                <w:rFonts w:ascii="Arial" w:hAnsi="Arial"/>
                <w:sz w:val="18"/>
              </w:rPr>
            </w:pPr>
            <w:r w:rsidRPr="00C06175">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C06175" w:rsidRDefault="008A1266">
            <w:pPr>
              <w:pStyle w:val="TAL"/>
            </w:pPr>
          </w:p>
        </w:tc>
      </w:tr>
    </w:tbl>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99978983"/>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000000"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99978984"/>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99978985"/>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99978986"/>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fldSimple w:instr=" REF_3GPPTS34123_3 ">
        <w:r w:rsidR="006B52FB" w:rsidRPr="00C06175">
          <w:t>8</w:t>
        </w:r>
      </w:fldSimple>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fldSimple w:instr=" REF_TR101666 ">
        <w:r w:rsidR="006B52FB" w:rsidRPr="00C06175">
          <w:t>20</w:t>
        </w:r>
      </w:fldSimple>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99978987"/>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fldSimple w:instr=" REF_3GPPTS25331 ">
              <w:r w:rsidR="006B52FB" w:rsidRPr="00C06175">
                <w:t>12</w:t>
              </w:r>
            </w:fldSimple>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fldSimple w:instr=" REF_3GPPTS37571_2 ">
              <w:r w:rsidR="006B52FB" w:rsidRPr="00C06175">
                <w:t>3</w:t>
              </w:r>
            </w:fldSimple>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fldSimple w:instr=" REF_3GPPTS37571_3 ">
              <w:r w:rsidR="006B52FB" w:rsidRPr="00C06175">
                <w:t>4</w:t>
              </w:r>
            </w:fldSimple>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fldSimple w:instr=" REF_3GPPTS36523_3 ">
              <w:r w:rsidR="006B52FB" w:rsidRPr="00C06175">
                <w:t>6</w:t>
              </w:r>
            </w:fldSimple>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fldSimple w:instr=" REF_3GPPTS34123_3 ">
              <w:r w:rsidR="006B52FB" w:rsidRPr="00C06175">
                <w:t>8</w:t>
              </w:r>
            </w:fldSimple>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fldSimple w:instr=" REF_3GPPTS34108 ">
              <w:r w:rsidR="006B52FB" w:rsidRPr="00C06175">
                <w:t>9</w:t>
              </w:r>
            </w:fldSimple>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fldSimple w:instr=" REF_3GPPTS34109 ">
              <w:r w:rsidR="006B52FB" w:rsidRPr="00C06175">
                <w:t>18</w:t>
              </w:r>
            </w:fldSimple>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99978988"/>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fldSimple w:instr=" REF_3GPPTS37571_2 ">
              <w:r w:rsidR="006B52FB" w:rsidRPr="00C06175">
                <w:t>3</w:t>
              </w:r>
            </w:fldSimple>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fldSimple w:instr=" REF_3GPPTS34123_3 ">
              <w:r w:rsidR="006B52FB" w:rsidRPr="00C06175">
                <w:t>8</w:t>
              </w:r>
            </w:fldSimple>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99978989"/>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fldSimple w:instr=" REF_3GPPTS34123_3 ">
        <w:r w:rsidR="006B52FB" w:rsidRPr="00C06175">
          <w:t>8</w:t>
        </w:r>
      </w:fldSimple>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99978990"/>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fldSimple w:instr=" REF_ES201873_1 ">
        <w:r w:rsidR="006B52FB" w:rsidRPr="00C06175">
          <w:t>17</w:t>
        </w:r>
      </w:fldSimple>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99978991"/>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99978992"/>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99978993"/>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99978994"/>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390D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490BE5" w:rsidRPr="00C06175" w14:paraId="2930D1E4"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390DDA">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99978995"/>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99978996"/>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fldSimple w:instr=" REF_3GPPTS34123_3 ">
        <w:r w:rsidR="006B52FB" w:rsidRPr="00C06175">
          <w:t>8</w:t>
        </w:r>
      </w:fldSimple>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99978997"/>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fldSimple w:instr=" REF_3GPPTS34123_3 ">
        <w:r w:rsidRPr="00C06175">
          <w:t>8</w:t>
        </w:r>
      </w:fldSimple>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99978998"/>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Pr="00C06175"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fldSimple w:instr=" REF_3GPPTS36355 ">
        <w:r w:rsidR="006B52FB" w:rsidRPr="00C06175">
          <w:t>10</w:t>
        </w:r>
      </w:fldSimple>
      <w:r w:rsidR="0000622E" w:rsidRPr="00C06175">
        <w:t>]</w:t>
      </w:r>
      <w:r w:rsidRPr="00C06175">
        <w:t xml:space="preserve"> without any change.</w:t>
      </w:r>
    </w:p>
    <w:p w14:paraId="7B8B395B" w14:textId="77777777" w:rsidR="00053023" w:rsidRPr="00C06175" w:rsidRDefault="00066122" w:rsidP="000D5418">
      <w:pPr>
        <w:pStyle w:val="Heading8"/>
      </w:pPr>
      <w:r w:rsidRPr="00C06175">
        <w:br w:type="page"/>
      </w:r>
      <w:bookmarkStart w:id="473" w:name="_Toc27409350"/>
      <w:bookmarkStart w:id="474" w:name="_Toc36038684"/>
      <w:bookmarkStart w:id="475" w:name="_Toc58332840"/>
      <w:bookmarkStart w:id="476" w:name="_Toc75462756"/>
      <w:bookmarkStart w:id="477" w:name="_Toc90625699"/>
      <w:bookmarkStart w:id="478" w:name="_Toc92134823"/>
      <w:bookmarkStart w:id="479" w:name="_Toc99978999"/>
      <w:r w:rsidR="00053023" w:rsidRPr="00C06175">
        <w:lastRenderedPageBreak/>
        <w:t xml:space="preserve">Annex C </w:t>
      </w:r>
      <w:r w:rsidR="00121164" w:rsidRPr="00C06175">
        <w:t>(informative)</w:t>
      </w:r>
      <w:r w:rsidR="00053023" w:rsidRPr="00C06175">
        <w:t>:</w:t>
      </w:r>
      <w:r w:rsidR="00053023" w:rsidRPr="00C06175">
        <w:br/>
      </w:r>
      <w:r w:rsidR="000D5418" w:rsidRPr="00C06175">
        <w:t>E-UTRA System Simulator Extension ASP Definitions in TTCN-3</w:t>
      </w:r>
      <w:bookmarkEnd w:id="473"/>
      <w:bookmarkEnd w:id="474"/>
      <w:bookmarkEnd w:id="475"/>
      <w:bookmarkEnd w:id="476"/>
      <w:bookmarkEnd w:id="477"/>
      <w:bookmarkEnd w:id="478"/>
      <w:bookmarkEnd w:id="479"/>
    </w:p>
    <w:p w14:paraId="27245903" w14:textId="77777777" w:rsidR="00453BB5" w:rsidRPr="00C06175" w:rsidRDefault="00453BB5" w:rsidP="00453BB5">
      <w:pPr>
        <w:pStyle w:val="Heading1"/>
      </w:pPr>
      <w:bookmarkStart w:id="480" w:name="_Toc27409351"/>
      <w:bookmarkStart w:id="481" w:name="_Toc36038685"/>
      <w:bookmarkStart w:id="482" w:name="_Toc58332841"/>
      <w:bookmarkStart w:id="483" w:name="_Toc75462757"/>
      <w:bookmarkStart w:id="484" w:name="_Toc90625700"/>
      <w:bookmarkStart w:id="485" w:name="_Toc92134824"/>
      <w:bookmarkStart w:id="486" w:name="_Toc99979000"/>
      <w:r w:rsidRPr="00C06175">
        <w:t>C.1</w:t>
      </w:r>
      <w:r w:rsidRPr="00C06175">
        <w:tab/>
        <w:t>EUTRA_POS_ASP_TypeDefs</w:t>
      </w:r>
      <w:bookmarkEnd w:id="480"/>
      <w:bookmarkEnd w:id="481"/>
      <w:bookmarkEnd w:id="482"/>
      <w:bookmarkEnd w:id="483"/>
      <w:bookmarkEnd w:id="484"/>
      <w:bookmarkEnd w:id="485"/>
      <w:bookmarkEnd w:id="486"/>
    </w:p>
    <w:p w14:paraId="387792CB" w14:textId="77777777" w:rsidR="00453BB5" w:rsidRPr="00C06175" w:rsidRDefault="00453BB5" w:rsidP="00453BB5">
      <w:r w:rsidRPr="00C06175">
        <w:t>Type definitions for configuration of Positioning Reference Signal in the system simulator;</w:t>
      </w:r>
      <w:r w:rsidR="00066122" w:rsidRPr="00C06175">
        <w:t xml:space="preserve"> </w:t>
      </w:r>
      <w:r w:rsidRPr="00C06175">
        <w:t xml:space="preserve">Common design principles: refer to </w:t>
      </w:r>
      <w:r w:rsidR="00066122" w:rsidRPr="00C06175">
        <w:t xml:space="preserve">3GPP </w:t>
      </w:r>
      <w:r w:rsidRPr="00C06175">
        <w:t>TS</w:t>
      </w:r>
      <w:r w:rsidR="00BD03EA" w:rsidRPr="00C06175">
        <w:t xml:space="preserve"> </w:t>
      </w:r>
      <w:r w:rsidRPr="00C06175">
        <w:t>36.523-3</w:t>
      </w:r>
      <w:r w:rsidR="0000622E" w:rsidRPr="00C06175">
        <w:t xml:space="preserve"> [</w:t>
      </w:r>
      <w:fldSimple w:instr=" REF_3GPPTS36523_3 ">
        <w:r w:rsidR="006B52FB" w:rsidRPr="00C06175">
          <w:t>6</w:t>
        </w:r>
      </w:fldSimple>
      <w:r w:rsidR="0000622E" w:rsidRPr="00C06175">
        <w:t>]</w:t>
      </w:r>
      <w:r w:rsidR="00066122" w:rsidRPr="00C06175">
        <w:t>,</w:t>
      </w:r>
      <w:r w:rsidRPr="00C06175">
        <w:t xml:space="preserve"> annex D.</w:t>
      </w:r>
    </w:p>
    <w:p w14:paraId="5E475341" w14:textId="77777777" w:rsidR="00453BB5" w:rsidRPr="00C06175" w:rsidRDefault="00453BB5" w:rsidP="00453BB5">
      <w:pPr>
        <w:pStyle w:val="Heading2"/>
      </w:pPr>
      <w:bookmarkStart w:id="487" w:name="_Toc27409352"/>
      <w:bookmarkStart w:id="488" w:name="_Toc36038686"/>
      <w:bookmarkStart w:id="489" w:name="_Toc58332842"/>
      <w:bookmarkStart w:id="490" w:name="_Toc75462758"/>
      <w:bookmarkStart w:id="491" w:name="_Toc90625701"/>
      <w:bookmarkStart w:id="492" w:name="_Toc92134825"/>
      <w:bookmarkStart w:id="493" w:name="_Toc99979001"/>
      <w:r w:rsidRPr="00C06175">
        <w:t>C.1.1</w:t>
      </w:r>
      <w:r w:rsidRPr="00C06175">
        <w:tab/>
        <w:t>System_Configuration_PosExt</w:t>
      </w:r>
      <w:bookmarkEnd w:id="487"/>
      <w:bookmarkEnd w:id="488"/>
      <w:bookmarkEnd w:id="489"/>
      <w:bookmarkEnd w:id="490"/>
      <w:bookmarkEnd w:id="491"/>
      <w:bookmarkEnd w:id="492"/>
      <w:bookmarkEnd w:id="493"/>
    </w:p>
    <w:p w14:paraId="7151D8D3" w14:textId="77777777" w:rsidR="00453BB5" w:rsidRPr="00C06175" w:rsidRDefault="00453BB5" w:rsidP="00453BB5">
      <w:r w:rsidRPr="00C06175">
        <w:t>Formal ASP Definitions for EUTRA PRS system configuration</w:t>
      </w:r>
      <w:r w:rsidR="00066122" w:rsidRPr="00C06175">
        <w:t>.</w:t>
      </w:r>
    </w:p>
    <w:p w14:paraId="6BF80C4A" w14:textId="77777777" w:rsidR="00453BB5" w:rsidRPr="00C06175" w:rsidRDefault="00453BB5" w:rsidP="00453BB5">
      <w:pPr>
        <w:pStyle w:val="TH"/>
      </w:pPr>
      <w:r w:rsidRPr="00C06175">
        <w:t>SystemRequest_PosExt_Type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C209B0E" w14:textId="77777777">
        <w:trPr>
          <w:jc w:val="center"/>
        </w:trPr>
        <w:tc>
          <w:tcPr>
            <w:tcW w:w="9857" w:type="dxa"/>
            <w:gridSpan w:val="3"/>
            <w:shd w:val="clear" w:color="auto" w:fill="E0E0E0"/>
          </w:tcPr>
          <w:p w14:paraId="25FC539E" w14:textId="77777777" w:rsidR="00453BB5" w:rsidRPr="00C06175" w:rsidRDefault="00453BB5" w:rsidP="00A21493">
            <w:pPr>
              <w:pStyle w:val="TAL"/>
              <w:rPr>
                <w:b/>
              </w:rPr>
            </w:pPr>
            <w:r w:rsidRPr="00C06175">
              <w:rPr>
                <w:b/>
              </w:rPr>
              <w:t>TTCN-3 Union Type</w:t>
            </w:r>
          </w:p>
        </w:tc>
      </w:tr>
      <w:tr w:rsidR="00453BB5" w:rsidRPr="00C06175" w14:paraId="56E716E2" w14:textId="77777777">
        <w:trPr>
          <w:jc w:val="center"/>
        </w:trPr>
        <w:tc>
          <w:tcPr>
            <w:tcW w:w="1479" w:type="dxa"/>
            <w:tcBorders>
              <w:bottom w:val="single" w:sz="4" w:space="0" w:color="auto"/>
            </w:tcBorders>
            <w:shd w:val="clear" w:color="auto" w:fill="E0E0E0"/>
          </w:tcPr>
          <w:p w14:paraId="69E94CF0" w14:textId="77777777" w:rsidR="00453BB5" w:rsidRPr="00C06175" w:rsidRDefault="00453BB5" w:rsidP="00A21493">
            <w:pPr>
              <w:pStyle w:val="TAL"/>
              <w:rPr>
                <w:b/>
              </w:rPr>
            </w:pPr>
            <w:bookmarkStart w:id="494" w:name="SystemRequest_PosExt_Type" w:colFirst="1" w:colLast="1"/>
            <w:r w:rsidRPr="00C06175">
              <w:rPr>
                <w:b/>
              </w:rPr>
              <w:t>Name</w:t>
            </w:r>
          </w:p>
        </w:tc>
        <w:tc>
          <w:tcPr>
            <w:tcW w:w="8378" w:type="dxa"/>
            <w:gridSpan w:val="2"/>
            <w:tcBorders>
              <w:bottom w:val="single" w:sz="4" w:space="0" w:color="auto"/>
            </w:tcBorders>
            <w:shd w:val="clear" w:color="auto" w:fill="FFFF99"/>
          </w:tcPr>
          <w:p w14:paraId="36397FC2" w14:textId="77777777" w:rsidR="00453BB5" w:rsidRPr="00C06175" w:rsidRDefault="00453BB5" w:rsidP="00A21493">
            <w:pPr>
              <w:pStyle w:val="TAL"/>
              <w:rPr>
                <w:b/>
              </w:rPr>
            </w:pPr>
            <w:r w:rsidRPr="00C06175">
              <w:rPr>
                <w:b/>
              </w:rPr>
              <w:t>SystemRequest_PosExt_Type</w:t>
            </w:r>
          </w:p>
        </w:tc>
      </w:tr>
      <w:bookmarkEnd w:id="494"/>
      <w:tr w:rsidR="00453BB5" w:rsidRPr="00C06175" w14:paraId="458674D0" w14:textId="77777777">
        <w:trPr>
          <w:jc w:val="center"/>
        </w:trPr>
        <w:tc>
          <w:tcPr>
            <w:tcW w:w="1479" w:type="dxa"/>
            <w:tcBorders>
              <w:bottom w:val="double" w:sz="4" w:space="0" w:color="auto"/>
            </w:tcBorders>
            <w:shd w:val="clear" w:color="auto" w:fill="E0E0E0"/>
          </w:tcPr>
          <w:p w14:paraId="7A65BB08"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2BC5276E"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1827F36D" w14:textId="77777777">
        <w:trPr>
          <w:jc w:val="center"/>
        </w:trPr>
        <w:tc>
          <w:tcPr>
            <w:tcW w:w="1479" w:type="dxa"/>
            <w:tcBorders>
              <w:top w:val="double" w:sz="4" w:space="0" w:color="auto"/>
            </w:tcBorders>
            <w:shd w:val="clear" w:color="auto" w:fill="auto"/>
          </w:tcPr>
          <w:p w14:paraId="523C1ED6"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6777D853" w14:textId="77777777" w:rsidR="00453BB5" w:rsidRPr="00C06175" w:rsidRDefault="00000000" w:rsidP="00A21493">
            <w:pPr>
              <w:pStyle w:val="TAL"/>
            </w:pPr>
            <w:hyperlink w:anchor="CellConfigRequest_PosExt_Type" w:history="1">
              <w:r w:rsidR="00453BB5" w:rsidRPr="00C06175">
                <w:rPr>
                  <w:rStyle w:val="Hyperlink"/>
                </w:rPr>
                <w:t>CellConfigRequest_PosExt_Type</w:t>
              </w:r>
            </w:hyperlink>
          </w:p>
        </w:tc>
        <w:tc>
          <w:tcPr>
            <w:tcW w:w="5421" w:type="dxa"/>
            <w:tcBorders>
              <w:top w:val="double" w:sz="4" w:space="0" w:color="auto"/>
            </w:tcBorders>
            <w:shd w:val="clear" w:color="auto" w:fill="auto"/>
          </w:tcPr>
          <w:p w14:paraId="7BB2C728" w14:textId="77777777" w:rsidR="00453BB5" w:rsidRPr="00C06175" w:rsidRDefault="00453BB5" w:rsidP="00A21493">
            <w:pPr>
              <w:pStyle w:val="TAL"/>
            </w:pPr>
            <w:r w:rsidRPr="00C06175">
              <w:t>configure PRS in an LTE cell;</w:t>
            </w:r>
          </w:p>
          <w:p w14:paraId="148F5606" w14:textId="77777777" w:rsidR="00453BB5" w:rsidRPr="00C06175" w:rsidRDefault="00453BB5" w:rsidP="00A21493">
            <w:pPr>
              <w:pStyle w:val="TAL"/>
            </w:pPr>
            <w:r w:rsidRPr="00C06175">
              <w:t>the cell shall be configured as usual beforehand and SS shall raise an error when the cell does not exist yet;</w:t>
            </w:r>
          </w:p>
          <w:p w14:paraId="59E3EDD5" w14:textId="77777777" w:rsidR="00453BB5" w:rsidRPr="00C06175" w:rsidRDefault="00453BB5" w:rsidP="00A21493">
            <w:pPr>
              <w:pStyle w:val="TAL"/>
            </w:pPr>
            <w:r w:rsidRPr="00C06175">
              <w:t>there is no explicit release of the PRS but the whole cell needs to be released</w:t>
            </w:r>
          </w:p>
        </w:tc>
      </w:tr>
    </w:tbl>
    <w:p w14:paraId="4FB2576A" w14:textId="77777777" w:rsidR="00453BB5" w:rsidRPr="00C06175" w:rsidRDefault="00453BB5" w:rsidP="00453BB5"/>
    <w:p w14:paraId="07D06DE7" w14:textId="77777777" w:rsidR="00453BB5" w:rsidRPr="00C06175" w:rsidRDefault="00453BB5" w:rsidP="00453BB5">
      <w:pPr>
        <w:pStyle w:val="TH"/>
      </w:pPr>
      <w:r w:rsidRPr="00C06175">
        <w:t>SystemConfirm_PosExt_Type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A1757D7" w14:textId="77777777">
        <w:trPr>
          <w:jc w:val="center"/>
        </w:trPr>
        <w:tc>
          <w:tcPr>
            <w:tcW w:w="9857" w:type="dxa"/>
            <w:gridSpan w:val="3"/>
            <w:shd w:val="clear" w:color="auto" w:fill="E0E0E0"/>
          </w:tcPr>
          <w:p w14:paraId="6214FC13" w14:textId="77777777" w:rsidR="00453BB5" w:rsidRPr="00C06175" w:rsidRDefault="00453BB5" w:rsidP="00A21493">
            <w:pPr>
              <w:pStyle w:val="TAL"/>
              <w:rPr>
                <w:b/>
              </w:rPr>
            </w:pPr>
            <w:r w:rsidRPr="00C06175">
              <w:rPr>
                <w:b/>
              </w:rPr>
              <w:t>TTCN-3 Union Type</w:t>
            </w:r>
          </w:p>
        </w:tc>
      </w:tr>
      <w:tr w:rsidR="00453BB5" w:rsidRPr="00C06175" w14:paraId="311CD93D" w14:textId="77777777">
        <w:trPr>
          <w:jc w:val="center"/>
        </w:trPr>
        <w:tc>
          <w:tcPr>
            <w:tcW w:w="1479" w:type="dxa"/>
            <w:tcBorders>
              <w:bottom w:val="single" w:sz="4" w:space="0" w:color="auto"/>
            </w:tcBorders>
            <w:shd w:val="clear" w:color="auto" w:fill="E0E0E0"/>
          </w:tcPr>
          <w:p w14:paraId="4C91C55F" w14:textId="77777777" w:rsidR="00453BB5" w:rsidRPr="00C06175" w:rsidRDefault="00453BB5" w:rsidP="00A21493">
            <w:pPr>
              <w:pStyle w:val="TAL"/>
              <w:rPr>
                <w:b/>
              </w:rPr>
            </w:pPr>
            <w:bookmarkStart w:id="495" w:name="SystemConfirm_PosExt_Type" w:colFirst="1" w:colLast="1"/>
            <w:r w:rsidRPr="00C06175">
              <w:rPr>
                <w:b/>
              </w:rPr>
              <w:t>Name</w:t>
            </w:r>
          </w:p>
        </w:tc>
        <w:tc>
          <w:tcPr>
            <w:tcW w:w="8378" w:type="dxa"/>
            <w:gridSpan w:val="2"/>
            <w:tcBorders>
              <w:bottom w:val="single" w:sz="4" w:space="0" w:color="auto"/>
            </w:tcBorders>
            <w:shd w:val="clear" w:color="auto" w:fill="FFFF99"/>
          </w:tcPr>
          <w:p w14:paraId="0F4DA76E" w14:textId="77777777" w:rsidR="00453BB5" w:rsidRPr="00C06175" w:rsidRDefault="00453BB5" w:rsidP="00A21493">
            <w:pPr>
              <w:pStyle w:val="TAL"/>
              <w:rPr>
                <w:b/>
              </w:rPr>
            </w:pPr>
            <w:r w:rsidRPr="00C06175">
              <w:rPr>
                <w:b/>
              </w:rPr>
              <w:t>SystemConfirm_PosExt_Type</w:t>
            </w:r>
          </w:p>
        </w:tc>
      </w:tr>
      <w:bookmarkEnd w:id="495"/>
      <w:tr w:rsidR="00453BB5" w:rsidRPr="00C06175" w14:paraId="70B83E3B" w14:textId="77777777">
        <w:trPr>
          <w:jc w:val="center"/>
        </w:trPr>
        <w:tc>
          <w:tcPr>
            <w:tcW w:w="1479" w:type="dxa"/>
            <w:tcBorders>
              <w:bottom w:val="double" w:sz="4" w:space="0" w:color="auto"/>
            </w:tcBorders>
            <w:shd w:val="clear" w:color="auto" w:fill="E0E0E0"/>
          </w:tcPr>
          <w:p w14:paraId="3AC6CE6E"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77EA208F" w14:textId="77777777" w:rsidR="00453BB5" w:rsidRPr="00C06175" w:rsidRDefault="00453BB5" w:rsidP="00A21493">
            <w:pPr>
              <w:pStyle w:val="TAL"/>
            </w:pPr>
            <w:r w:rsidRPr="00C06175">
              <w:t>confirmations for system configuration;</w:t>
            </w:r>
          </w:p>
          <w:p w14:paraId="6BEFFC8B" w14:textId="77777777" w:rsidR="00453BB5" w:rsidRPr="00C06175" w:rsidRDefault="00453BB5" w:rsidP="00A21493">
            <w:pPr>
              <w:pStyle w:val="TAL"/>
            </w:pPr>
            <w:r w:rsidRPr="00C06175">
              <w:t>in general to be sent after the configuration has been done</w:t>
            </w:r>
          </w:p>
        </w:tc>
      </w:tr>
      <w:tr w:rsidR="00453BB5" w:rsidRPr="00C06175" w14:paraId="16330258" w14:textId="77777777">
        <w:trPr>
          <w:jc w:val="center"/>
        </w:trPr>
        <w:tc>
          <w:tcPr>
            <w:tcW w:w="1479" w:type="dxa"/>
            <w:tcBorders>
              <w:top w:val="double" w:sz="4" w:space="0" w:color="auto"/>
            </w:tcBorders>
            <w:shd w:val="clear" w:color="auto" w:fill="auto"/>
          </w:tcPr>
          <w:p w14:paraId="67384043"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74063AA8" w14:textId="77777777" w:rsidR="00453BB5" w:rsidRPr="00C06175" w:rsidRDefault="00453BB5" w:rsidP="00A21493">
            <w:pPr>
              <w:pStyle w:val="TAL"/>
            </w:pPr>
            <w:r w:rsidRPr="00C06175">
              <w:t>Null_Type</w:t>
            </w:r>
          </w:p>
        </w:tc>
        <w:tc>
          <w:tcPr>
            <w:tcW w:w="5421" w:type="dxa"/>
            <w:tcBorders>
              <w:top w:val="double" w:sz="4" w:space="0" w:color="auto"/>
            </w:tcBorders>
            <w:shd w:val="clear" w:color="auto" w:fill="auto"/>
          </w:tcPr>
          <w:p w14:paraId="2E052396" w14:textId="77777777" w:rsidR="00453BB5" w:rsidRPr="00C06175" w:rsidRDefault="00453BB5" w:rsidP="00A21493">
            <w:pPr>
              <w:pStyle w:val="TAL"/>
            </w:pPr>
            <w:r w:rsidRPr="00C06175">
              <w:t>(no further parameters from SS)</w:t>
            </w:r>
          </w:p>
        </w:tc>
      </w:tr>
    </w:tbl>
    <w:p w14:paraId="3DED9D12" w14:textId="77777777" w:rsidR="00453BB5" w:rsidRPr="00C06175" w:rsidRDefault="00453BB5" w:rsidP="00453BB5"/>
    <w:p w14:paraId="5FAF90BB" w14:textId="77777777" w:rsidR="00453BB5" w:rsidRPr="00C06175" w:rsidRDefault="00453BB5" w:rsidP="00453BB5">
      <w:pPr>
        <w:pStyle w:val="Heading2"/>
      </w:pPr>
      <w:bookmarkStart w:id="496" w:name="_Toc27409353"/>
      <w:bookmarkStart w:id="497" w:name="_Toc36038687"/>
      <w:bookmarkStart w:id="498" w:name="_Toc58332843"/>
      <w:bookmarkStart w:id="499" w:name="_Toc75462759"/>
      <w:bookmarkStart w:id="500" w:name="_Toc90625702"/>
      <w:bookmarkStart w:id="501" w:name="_Toc92134826"/>
      <w:bookmarkStart w:id="502" w:name="_Toc99979002"/>
      <w:r w:rsidRPr="00C06175">
        <w:t>C.1.2</w:t>
      </w:r>
      <w:r w:rsidRPr="00C06175">
        <w:tab/>
        <w:t>Cell_Configuration_PosExt</w:t>
      </w:r>
      <w:bookmarkEnd w:id="496"/>
      <w:bookmarkEnd w:id="497"/>
      <w:bookmarkEnd w:id="498"/>
      <w:bookmarkEnd w:id="499"/>
      <w:bookmarkEnd w:id="500"/>
      <w:bookmarkEnd w:id="501"/>
      <w:bookmarkEnd w:id="502"/>
    </w:p>
    <w:p w14:paraId="6D5043ED" w14:textId="77777777" w:rsidR="00453BB5" w:rsidRPr="00C06175" w:rsidRDefault="00453BB5" w:rsidP="00453BB5">
      <w:r w:rsidRPr="00C06175">
        <w:t>Specific Info for PRS Cell Configuration Primitive</w:t>
      </w:r>
      <w:r w:rsidR="00066122" w:rsidRPr="00C06175">
        <w:t>.</w:t>
      </w:r>
    </w:p>
    <w:p w14:paraId="3B4ACDD0" w14:textId="77777777" w:rsidR="00453BB5" w:rsidRPr="00C06175" w:rsidRDefault="00453BB5" w:rsidP="00453BB5">
      <w:pPr>
        <w:pStyle w:val="Heading3"/>
      </w:pPr>
      <w:bookmarkStart w:id="503" w:name="_Toc27409354"/>
      <w:bookmarkStart w:id="504" w:name="_Toc36038688"/>
      <w:bookmarkStart w:id="505" w:name="_Toc58332844"/>
      <w:bookmarkStart w:id="506" w:name="_Toc75462760"/>
      <w:bookmarkStart w:id="507" w:name="_Toc90625703"/>
      <w:bookmarkStart w:id="508" w:name="_Toc92134827"/>
      <w:bookmarkStart w:id="509" w:name="_Toc99979003"/>
      <w:r w:rsidRPr="00C06175">
        <w:t>C.1.2.1</w:t>
      </w:r>
      <w:r w:rsidRPr="00C06175">
        <w:tab/>
        <w:t>Cell_Configuration_Common_PosExt</w:t>
      </w:r>
      <w:bookmarkEnd w:id="503"/>
      <w:bookmarkEnd w:id="504"/>
      <w:bookmarkEnd w:id="505"/>
      <w:bookmarkEnd w:id="506"/>
      <w:bookmarkEnd w:id="507"/>
      <w:bookmarkEnd w:id="508"/>
      <w:bookmarkEnd w:id="509"/>
    </w:p>
    <w:p w14:paraId="3FC68200" w14:textId="77777777" w:rsidR="00453BB5" w:rsidRPr="00C06175" w:rsidRDefault="00453BB5" w:rsidP="00453BB5">
      <w:pPr>
        <w:pStyle w:val="TH"/>
      </w:pPr>
      <w:r w:rsidRPr="00C06175">
        <w:t>CellConfigRequest_PosExt_Type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730CB17E" w14:textId="77777777">
        <w:trPr>
          <w:jc w:val="center"/>
        </w:trPr>
        <w:tc>
          <w:tcPr>
            <w:tcW w:w="9857" w:type="dxa"/>
            <w:gridSpan w:val="3"/>
            <w:shd w:val="clear" w:color="auto" w:fill="E0E0E0"/>
          </w:tcPr>
          <w:p w14:paraId="3D7600E2" w14:textId="77777777" w:rsidR="00453BB5" w:rsidRPr="00C06175" w:rsidRDefault="00453BB5" w:rsidP="00A21493">
            <w:pPr>
              <w:pStyle w:val="TAL"/>
              <w:rPr>
                <w:b/>
              </w:rPr>
            </w:pPr>
            <w:r w:rsidRPr="00C06175">
              <w:rPr>
                <w:b/>
              </w:rPr>
              <w:t>TTCN-3 Union Type</w:t>
            </w:r>
          </w:p>
        </w:tc>
      </w:tr>
      <w:tr w:rsidR="00453BB5" w:rsidRPr="00C06175" w14:paraId="512129DE" w14:textId="77777777">
        <w:trPr>
          <w:jc w:val="center"/>
        </w:trPr>
        <w:tc>
          <w:tcPr>
            <w:tcW w:w="1479" w:type="dxa"/>
            <w:tcBorders>
              <w:bottom w:val="single" w:sz="4" w:space="0" w:color="auto"/>
            </w:tcBorders>
            <w:shd w:val="clear" w:color="auto" w:fill="E0E0E0"/>
          </w:tcPr>
          <w:p w14:paraId="49023558" w14:textId="77777777" w:rsidR="00453BB5" w:rsidRPr="00C06175" w:rsidRDefault="00453BB5" w:rsidP="00A21493">
            <w:pPr>
              <w:pStyle w:val="TAL"/>
              <w:rPr>
                <w:b/>
              </w:rPr>
            </w:pPr>
            <w:bookmarkStart w:id="510" w:name="CellConfigRequest_PosExt_Type" w:colFirst="1" w:colLast="1"/>
            <w:r w:rsidRPr="00C06175">
              <w:rPr>
                <w:b/>
              </w:rPr>
              <w:t>Name</w:t>
            </w:r>
          </w:p>
        </w:tc>
        <w:tc>
          <w:tcPr>
            <w:tcW w:w="8378" w:type="dxa"/>
            <w:gridSpan w:val="2"/>
            <w:tcBorders>
              <w:bottom w:val="single" w:sz="4" w:space="0" w:color="auto"/>
            </w:tcBorders>
            <w:shd w:val="clear" w:color="auto" w:fill="FFFF99"/>
          </w:tcPr>
          <w:p w14:paraId="74C5537F" w14:textId="77777777" w:rsidR="00453BB5" w:rsidRPr="00C06175" w:rsidRDefault="00453BB5" w:rsidP="00A21493">
            <w:pPr>
              <w:pStyle w:val="TAL"/>
              <w:rPr>
                <w:b/>
              </w:rPr>
            </w:pPr>
            <w:r w:rsidRPr="00C06175">
              <w:rPr>
                <w:b/>
              </w:rPr>
              <w:t>CellConfigRequest_PosExt_Type</w:t>
            </w:r>
          </w:p>
        </w:tc>
      </w:tr>
      <w:bookmarkEnd w:id="510"/>
      <w:tr w:rsidR="00453BB5" w:rsidRPr="00C06175" w14:paraId="5D4E1547" w14:textId="77777777">
        <w:trPr>
          <w:jc w:val="center"/>
        </w:trPr>
        <w:tc>
          <w:tcPr>
            <w:tcW w:w="1479" w:type="dxa"/>
            <w:tcBorders>
              <w:bottom w:val="double" w:sz="4" w:space="0" w:color="auto"/>
            </w:tcBorders>
            <w:shd w:val="clear" w:color="auto" w:fill="E0E0E0"/>
          </w:tcPr>
          <w:p w14:paraId="005017DF"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1BB080E8"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504CA303" w14:textId="77777777">
        <w:trPr>
          <w:jc w:val="center"/>
        </w:trPr>
        <w:tc>
          <w:tcPr>
            <w:tcW w:w="1479" w:type="dxa"/>
            <w:tcBorders>
              <w:top w:val="double" w:sz="4" w:space="0" w:color="auto"/>
            </w:tcBorders>
            <w:shd w:val="clear" w:color="auto" w:fill="auto"/>
          </w:tcPr>
          <w:p w14:paraId="17933A95" w14:textId="77777777" w:rsidR="00453BB5" w:rsidRPr="00C06175" w:rsidRDefault="00453BB5" w:rsidP="00A21493">
            <w:pPr>
              <w:pStyle w:val="TAL"/>
            </w:pPr>
            <w:r w:rsidRPr="00C06175">
              <w:t>AddOrReconfigure</w:t>
            </w:r>
          </w:p>
        </w:tc>
        <w:tc>
          <w:tcPr>
            <w:tcW w:w="2957" w:type="dxa"/>
            <w:tcBorders>
              <w:top w:val="double" w:sz="4" w:space="0" w:color="auto"/>
            </w:tcBorders>
            <w:shd w:val="clear" w:color="auto" w:fill="auto"/>
          </w:tcPr>
          <w:p w14:paraId="063B2E4A" w14:textId="77777777" w:rsidR="00453BB5" w:rsidRPr="00C06175" w:rsidRDefault="00000000" w:rsidP="00A21493">
            <w:pPr>
              <w:pStyle w:val="TAL"/>
            </w:pPr>
            <w:hyperlink w:anchor="CellConfigInfo_PosExt_Type" w:history="1">
              <w:r w:rsidR="00453BB5" w:rsidRPr="00C06175">
                <w:rPr>
                  <w:rStyle w:val="Hyperlink"/>
                </w:rPr>
                <w:t>CellConfigInfo_PosExt_Type</w:t>
              </w:r>
            </w:hyperlink>
          </w:p>
        </w:tc>
        <w:tc>
          <w:tcPr>
            <w:tcW w:w="5421" w:type="dxa"/>
            <w:tcBorders>
              <w:top w:val="double" w:sz="4" w:space="0" w:color="auto"/>
            </w:tcBorders>
            <w:shd w:val="clear" w:color="auto" w:fill="auto"/>
          </w:tcPr>
          <w:p w14:paraId="276B7D4A" w14:textId="77777777" w:rsidR="00453BB5" w:rsidRPr="00C06175" w:rsidRDefault="00453BB5" w:rsidP="00A21493">
            <w:pPr>
              <w:pStyle w:val="TAL"/>
            </w:pPr>
            <w:r w:rsidRPr="00C06175">
              <w:t>for PRS configuration of given cell:</w:t>
            </w:r>
          </w:p>
          <w:p w14:paraId="61B24065" w14:textId="77777777" w:rsidR="00453BB5" w:rsidRPr="00C06175" w:rsidRDefault="00453BB5" w:rsidP="00A21493">
            <w:pPr>
              <w:pStyle w:val="TAL"/>
            </w:pPr>
            <w:r w:rsidRPr="00C06175">
              <w:t>CellId : identifier of the cell to be configured</w:t>
            </w:r>
          </w:p>
          <w:p w14:paraId="0E5D4B98" w14:textId="77777777" w:rsidR="00453BB5" w:rsidRPr="00C06175" w:rsidRDefault="00453BB5" w:rsidP="00A21493">
            <w:pPr>
              <w:pStyle w:val="TAL"/>
            </w:pPr>
            <w:r w:rsidRPr="00C06175">
              <w:t>RoutingInfo : None</w:t>
            </w:r>
          </w:p>
          <w:p w14:paraId="2C29C516" w14:textId="77777777" w:rsidR="00453BB5" w:rsidRPr="00C06175" w:rsidRDefault="00453BB5" w:rsidP="00A21493">
            <w:pPr>
              <w:pStyle w:val="TAL"/>
            </w:pPr>
            <w:r w:rsidRPr="00C06175">
              <w:t>TimingInfo : Now (for initial configuration and for reconfiguration in general)</w:t>
            </w:r>
          </w:p>
          <w:p w14:paraId="597A9FAD" w14:textId="77777777" w:rsidR="00453BB5" w:rsidRPr="00C06175" w:rsidRDefault="00453BB5" w:rsidP="00A21493">
            <w:pPr>
              <w:pStyle w:val="TAL"/>
            </w:pPr>
            <w:r w:rsidRPr="00C06175">
              <w:t>ControlInfo : CnfFlag:=true; FollowOnFlag:=false (in general)</w:t>
            </w:r>
          </w:p>
        </w:tc>
      </w:tr>
    </w:tbl>
    <w:p w14:paraId="27168AE6" w14:textId="77777777" w:rsidR="00453BB5" w:rsidRPr="00C06175" w:rsidRDefault="00453BB5" w:rsidP="00453BB5"/>
    <w:p w14:paraId="26DB671B" w14:textId="77777777" w:rsidR="00453BB5" w:rsidRPr="00C06175" w:rsidRDefault="00453BB5" w:rsidP="00453BB5">
      <w:pPr>
        <w:pStyle w:val="TH"/>
      </w:pPr>
      <w:r w:rsidRPr="00C06175">
        <w:lastRenderedPageBreak/>
        <w:t>CellConfigInfo_PosExt_Type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2701"/>
        <w:gridCol w:w="493"/>
        <w:gridCol w:w="5421"/>
      </w:tblGrid>
      <w:tr w:rsidR="00453BB5" w:rsidRPr="00C06175" w14:paraId="4892E21B" w14:textId="77777777">
        <w:trPr>
          <w:jc w:val="center"/>
        </w:trPr>
        <w:tc>
          <w:tcPr>
            <w:tcW w:w="9857" w:type="dxa"/>
            <w:gridSpan w:val="4"/>
            <w:shd w:val="clear" w:color="auto" w:fill="E0E0E0"/>
          </w:tcPr>
          <w:p w14:paraId="4A0F5093" w14:textId="77777777" w:rsidR="00453BB5" w:rsidRPr="00C06175" w:rsidRDefault="00453BB5" w:rsidP="00A21493">
            <w:pPr>
              <w:pStyle w:val="TAL"/>
              <w:rPr>
                <w:b/>
              </w:rPr>
            </w:pPr>
            <w:r w:rsidRPr="00C06175">
              <w:rPr>
                <w:b/>
              </w:rPr>
              <w:t>TTCN-3 Record Type</w:t>
            </w:r>
          </w:p>
        </w:tc>
      </w:tr>
      <w:tr w:rsidR="00453BB5" w:rsidRPr="00C06175" w14:paraId="316718DA" w14:textId="77777777">
        <w:trPr>
          <w:jc w:val="center"/>
        </w:trPr>
        <w:tc>
          <w:tcPr>
            <w:tcW w:w="1242" w:type="dxa"/>
            <w:tcBorders>
              <w:bottom w:val="single" w:sz="4" w:space="0" w:color="auto"/>
            </w:tcBorders>
            <w:shd w:val="clear" w:color="auto" w:fill="E0E0E0"/>
          </w:tcPr>
          <w:p w14:paraId="45F90352" w14:textId="77777777" w:rsidR="00453BB5" w:rsidRPr="00C06175" w:rsidRDefault="00453BB5" w:rsidP="00A21493">
            <w:pPr>
              <w:pStyle w:val="TAL"/>
              <w:rPr>
                <w:b/>
              </w:rPr>
            </w:pPr>
            <w:bookmarkStart w:id="511" w:name="CellConfigInfo_PosExt_Type" w:colFirst="1" w:colLast="1"/>
            <w:r w:rsidRPr="00C06175">
              <w:rPr>
                <w:b/>
              </w:rPr>
              <w:t>Name</w:t>
            </w:r>
          </w:p>
        </w:tc>
        <w:tc>
          <w:tcPr>
            <w:tcW w:w="8615" w:type="dxa"/>
            <w:gridSpan w:val="3"/>
            <w:tcBorders>
              <w:bottom w:val="single" w:sz="4" w:space="0" w:color="auto"/>
            </w:tcBorders>
            <w:shd w:val="clear" w:color="auto" w:fill="FFFF99"/>
          </w:tcPr>
          <w:p w14:paraId="7D012EA3" w14:textId="77777777" w:rsidR="00453BB5" w:rsidRPr="00C06175" w:rsidRDefault="00453BB5" w:rsidP="00A21493">
            <w:pPr>
              <w:pStyle w:val="TAL"/>
              <w:rPr>
                <w:b/>
              </w:rPr>
            </w:pPr>
            <w:r w:rsidRPr="00C06175">
              <w:rPr>
                <w:b/>
              </w:rPr>
              <w:t>CellConfigInfo_PosExt_Type</w:t>
            </w:r>
          </w:p>
        </w:tc>
      </w:tr>
      <w:bookmarkEnd w:id="511"/>
      <w:tr w:rsidR="00453BB5" w:rsidRPr="00C06175" w14:paraId="428327FE" w14:textId="77777777">
        <w:trPr>
          <w:jc w:val="center"/>
        </w:trPr>
        <w:tc>
          <w:tcPr>
            <w:tcW w:w="1242" w:type="dxa"/>
            <w:tcBorders>
              <w:bottom w:val="double" w:sz="4" w:space="0" w:color="auto"/>
            </w:tcBorders>
            <w:shd w:val="clear" w:color="auto" w:fill="E0E0E0"/>
          </w:tcPr>
          <w:p w14:paraId="5B3143ED" w14:textId="77777777" w:rsidR="00453BB5" w:rsidRPr="00C06175" w:rsidRDefault="00453BB5" w:rsidP="00A21493">
            <w:pPr>
              <w:pStyle w:val="TAL"/>
              <w:rPr>
                <w:b/>
              </w:rPr>
            </w:pPr>
            <w:r w:rsidRPr="00C06175">
              <w:rPr>
                <w:b/>
              </w:rPr>
              <w:t>Comment</w:t>
            </w:r>
          </w:p>
        </w:tc>
        <w:tc>
          <w:tcPr>
            <w:tcW w:w="8615" w:type="dxa"/>
            <w:gridSpan w:val="3"/>
            <w:tcBorders>
              <w:bottom w:val="double" w:sz="4" w:space="0" w:color="auto"/>
            </w:tcBorders>
            <w:shd w:val="clear" w:color="auto" w:fill="auto"/>
          </w:tcPr>
          <w:p w14:paraId="0C07C80C" w14:textId="77777777" w:rsidR="00453BB5" w:rsidRPr="00C06175" w:rsidRDefault="00066122" w:rsidP="00066122">
            <w:pPr>
              <w:pStyle w:val="TAN"/>
            </w:pPr>
            <w:r w:rsidRPr="00C06175">
              <w:t>NOTE:</w:t>
            </w:r>
            <w:r w:rsidRPr="00C06175">
              <w:tab/>
              <w:t>S</w:t>
            </w:r>
            <w:r w:rsidR="00453BB5" w:rsidRPr="00C06175">
              <w:t>ame structure as SystemRequest_Type in</w:t>
            </w:r>
            <w:r w:rsidRPr="00C06175">
              <w:t xml:space="preserve"> 3GPP</w:t>
            </w:r>
            <w:r w:rsidR="00453BB5" w:rsidRPr="00C06175">
              <w:t xml:space="preserve"> 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p w14:paraId="21922BE2" w14:textId="77777777" w:rsidR="00453BB5" w:rsidRPr="00C06175" w:rsidRDefault="00066122" w:rsidP="00066122">
            <w:pPr>
              <w:pStyle w:val="TAN"/>
            </w:pPr>
            <w:r w:rsidRPr="00C06175">
              <w:tab/>
            </w:r>
            <w:r w:rsidR="00453BB5" w:rsidRPr="00C06175">
              <w:t>common information for initial cell configuration or reconfiguration;</w:t>
            </w:r>
          </w:p>
          <w:p w14:paraId="7FAA476D" w14:textId="77777777" w:rsidR="00453BB5" w:rsidRPr="00C06175" w:rsidRDefault="00066122" w:rsidP="00066122">
            <w:pPr>
              <w:pStyle w:val="TAN"/>
            </w:pPr>
            <w:r w:rsidRPr="00C06175">
              <w:tab/>
            </w:r>
            <w:r w:rsidR="00453BB5" w:rsidRPr="00C06175">
              <w:t>in case of reconfiguration OMIT means 'keep configuration as it is'</w:t>
            </w:r>
            <w:r w:rsidRPr="00C06175">
              <w:t>.</w:t>
            </w:r>
          </w:p>
        </w:tc>
      </w:tr>
      <w:tr w:rsidR="00453BB5" w:rsidRPr="00C06175" w14:paraId="4227CD2D" w14:textId="77777777">
        <w:trPr>
          <w:jc w:val="center"/>
        </w:trPr>
        <w:tc>
          <w:tcPr>
            <w:tcW w:w="1242" w:type="dxa"/>
            <w:tcBorders>
              <w:top w:val="double" w:sz="4" w:space="0" w:color="auto"/>
            </w:tcBorders>
            <w:shd w:val="clear" w:color="auto" w:fill="auto"/>
          </w:tcPr>
          <w:p w14:paraId="3CA21DCE" w14:textId="77777777" w:rsidR="00453BB5" w:rsidRPr="00C06175" w:rsidRDefault="00453BB5" w:rsidP="00A21493">
            <w:pPr>
              <w:pStyle w:val="TAL"/>
            </w:pPr>
            <w:r w:rsidRPr="00C06175">
              <w:t>Basic</w:t>
            </w:r>
          </w:p>
        </w:tc>
        <w:tc>
          <w:tcPr>
            <w:tcW w:w="2701" w:type="dxa"/>
            <w:tcBorders>
              <w:top w:val="double" w:sz="4" w:space="0" w:color="auto"/>
            </w:tcBorders>
            <w:shd w:val="clear" w:color="auto" w:fill="auto"/>
          </w:tcPr>
          <w:p w14:paraId="325E3C35" w14:textId="77777777" w:rsidR="00453BB5" w:rsidRPr="00C06175" w:rsidRDefault="00000000" w:rsidP="00A21493">
            <w:pPr>
              <w:pStyle w:val="TAL"/>
            </w:pPr>
            <w:hyperlink w:anchor="BasicCellConfig_PosExt_Type" w:history="1">
              <w:r w:rsidR="00453BB5" w:rsidRPr="00C06175">
                <w:rPr>
                  <w:rStyle w:val="Hyperlink"/>
                </w:rPr>
                <w:t>BasicCellConfig_PosExt_Type</w:t>
              </w:r>
            </w:hyperlink>
          </w:p>
        </w:tc>
        <w:tc>
          <w:tcPr>
            <w:tcW w:w="493" w:type="dxa"/>
            <w:tcBorders>
              <w:top w:val="double" w:sz="4" w:space="0" w:color="auto"/>
            </w:tcBorders>
            <w:shd w:val="clear" w:color="auto" w:fill="auto"/>
          </w:tcPr>
          <w:p w14:paraId="643884F5"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6751A4AF" w14:textId="77777777" w:rsidR="00453BB5" w:rsidRPr="00C06175" w:rsidRDefault="00453BB5" w:rsidP="00A21493">
            <w:pPr>
              <w:pStyle w:val="TAL"/>
            </w:pPr>
            <w:r w:rsidRPr="00C06175">
              <w:t>Extended PRS information for a cell</w:t>
            </w:r>
          </w:p>
        </w:tc>
      </w:tr>
    </w:tbl>
    <w:p w14:paraId="0BF71E01" w14:textId="77777777" w:rsidR="00453BB5" w:rsidRPr="00C06175" w:rsidRDefault="00453BB5" w:rsidP="00453BB5"/>
    <w:p w14:paraId="2246B9FF" w14:textId="77777777" w:rsidR="00453BB5" w:rsidRPr="00C06175" w:rsidRDefault="00453BB5" w:rsidP="00453BB5">
      <w:pPr>
        <w:pStyle w:val="TH"/>
      </w:pPr>
      <w:r w:rsidRPr="00C06175">
        <w:t>BasicCellConfig_PosExt_Type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35F7A436" w14:textId="77777777">
        <w:trPr>
          <w:jc w:val="center"/>
        </w:trPr>
        <w:tc>
          <w:tcPr>
            <w:tcW w:w="9857" w:type="dxa"/>
            <w:gridSpan w:val="4"/>
            <w:shd w:val="clear" w:color="auto" w:fill="E0E0E0"/>
          </w:tcPr>
          <w:p w14:paraId="0E5A36DE" w14:textId="77777777" w:rsidR="00453BB5" w:rsidRPr="00C06175" w:rsidRDefault="00453BB5" w:rsidP="00A21493">
            <w:pPr>
              <w:pStyle w:val="TAL"/>
              <w:rPr>
                <w:b/>
              </w:rPr>
            </w:pPr>
            <w:r w:rsidRPr="00C06175">
              <w:rPr>
                <w:b/>
              </w:rPr>
              <w:t>TTCN-3 Record Type</w:t>
            </w:r>
          </w:p>
        </w:tc>
      </w:tr>
      <w:tr w:rsidR="00453BB5" w:rsidRPr="00C06175" w14:paraId="79B7106B" w14:textId="77777777">
        <w:trPr>
          <w:jc w:val="center"/>
        </w:trPr>
        <w:tc>
          <w:tcPr>
            <w:tcW w:w="1479" w:type="dxa"/>
            <w:tcBorders>
              <w:bottom w:val="single" w:sz="4" w:space="0" w:color="auto"/>
            </w:tcBorders>
            <w:shd w:val="clear" w:color="auto" w:fill="E0E0E0"/>
          </w:tcPr>
          <w:p w14:paraId="786382FB" w14:textId="77777777" w:rsidR="00453BB5" w:rsidRPr="00C06175" w:rsidRDefault="00453BB5" w:rsidP="00A21493">
            <w:pPr>
              <w:pStyle w:val="TAL"/>
              <w:rPr>
                <w:b/>
              </w:rPr>
            </w:pPr>
            <w:bookmarkStart w:id="512" w:name="BasicCellConfig_PosExt_Type" w:colFirst="1" w:colLast="1"/>
            <w:r w:rsidRPr="00C06175">
              <w:rPr>
                <w:b/>
              </w:rPr>
              <w:t>Name</w:t>
            </w:r>
          </w:p>
        </w:tc>
        <w:tc>
          <w:tcPr>
            <w:tcW w:w="8378" w:type="dxa"/>
            <w:gridSpan w:val="3"/>
            <w:tcBorders>
              <w:bottom w:val="single" w:sz="4" w:space="0" w:color="auto"/>
            </w:tcBorders>
            <w:shd w:val="clear" w:color="auto" w:fill="FFFF99"/>
          </w:tcPr>
          <w:p w14:paraId="1CA4CF72" w14:textId="77777777" w:rsidR="00453BB5" w:rsidRPr="00C06175" w:rsidRDefault="00453BB5" w:rsidP="00A21493">
            <w:pPr>
              <w:pStyle w:val="TAL"/>
              <w:rPr>
                <w:b/>
              </w:rPr>
            </w:pPr>
            <w:r w:rsidRPr="00C06175">
              <w:rPr>
                <w:b/>
              </w:rPr>
              <w:t>BasicCellConfig_PosExt_Type</w:t>
            </w:r>
          </w:p>
        </w:tc>
      </w:tr>
      <w:bookmarkEnd w:id="512"/>
      <w:tr w:rsidR="00453BB5" w:rsidRPr="00C06175" w14:paraId="04BA12D1" w14:textId="77777777">
        <w:trPr>
          <w:jc w:val="center"/>
        </w:trPr>
        <w:tc>
          <w:tcPr>
            <w:tcW w:w="1479" w:type="dxa"/>
            <w:tcBorders>
              <w:bottom w:val="double" w:sz="4" w:space="0" w:color="auto"/>
            </w:tcBorders>
            <w:shd w:val="clear" w:color="auto" w:fill="E0E0E0"/>
          </w:tcPr>
          <w:p w14:paraId="7EFDC810"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68F0FCEE" w14:textId="77777777" w:rsidR="00453BB5" w:rsidRPr="00C06175" w:rsidRDefault="00453BB5" w:rsidP="0000622E">
            <w:pPr>
              <w:pStyle w:val="TAN"/>
            </w:pPr>
            <w:r w:rsidRPr="00C06175">
              <w:t>NOTE:</w:t>
            </w:r>
            <w:r w:rsidR="00066122" w:rsidRPr="00C06175">
              <w:tab/>
              <w:t>S</w:t>
            </w:r>
            <w:r w:rsidRPr="00C06175">
              <w:t xml:space="preserve">ame structure as SystemRequest_Type in </w:t>
            </w:r>
            <w:r w:rsidR="0000622E" w:rsidRPr="00C06175">
              <w:t xml:space="preserve">3GPP </w:t>
            </w:r>
            <w:r w:rsidRPr="00C06175">
              <w:t>TS 36.523-3</w:t>
            </w:r>
            <w:r w:rsidR="0000622E" w:rsidRPr="00C06175">
              <w:t xml:space="preserve"> [</w:t>
            </w:r>
            <w:fldSimple w:instr=" REF_3GPPTS36523_3 ">
              <w:r w:rsidR="006B52FB" w:rsidRPr="00C06175">
                <w:t>6</w:t>
              </w:r>
            </w:fldSimple>
            <w:r w:rsidR="0000622E" w:rsidRPr="00C06175">
              <w:t>],</w:t>
            </w:r>
            <w:r w:rsidRPr="00C06175">
              <w:t xml:space="preserve"> annex D</w:t>
            </w:r>
            <w:r w:rsidR="00066122" w:rsidRPr="00C06175">
              <w:t>.</w:t>
            </w:r>
          </w:p>
          <w:p w14:paraId="00241EB1" w14:textId="77777777" w:rsidR="00453BB5" w:rsidRPr="00C06175" w:rsidRDefault="00453BB5" w:rsidP="00A21493">
            <w:pPr>
              <w:pStyle w:val="TAL"/>
            </w:pPr>
            <w:r w:rsidRPr="00C06175">
              <w:t>Physical layer:</w:t>
            </w:r>
          </w:p>
        </w:tc>
      </w:tr>
      <w:tr w:rsidR="00453BB5" w:rsidRPr="00C06175" w14:paraId="7F4B5D87" w14:textId="77777777">
        <w:trPr>
          <w:jc w:val="center"/>
        </w:trPr>
        <w:tc>
          <w:tcPr>
            <w:tcW w:w="1479" w:type="dxa"/>
            <w:tcBorders>
              <w:top w:val="double" w:sz="4" w:space="0" w:color="auto"/>
            </w:tcBorders>
            <w:shd w:val="clear" w:color="auto" w:fill="auto"/>
          </w:tcPr>
          <w:p w14:paraId="71709D56" w14:textId="77777777" w:rsidR="00453BB5" w:rsidRPr="00C06175" w:rsidRDefault="00453BB5" w:rsidP="00A21493">
            <w:pPr>
              <w:pStyle w:val="TAL"/>
            </w:pPr>
            <w:r w:rsidRPr="00C06175">
              <w:t>PhysicalLayerConfigDL</w:t>
            </w:r>
          </w:p>
        </w:tc>
        <w:tc>
          <w:tcPr>
            <w:tcW w:w="2464" w:type="dxa"/>
            <w:tcBorders>
              <w:top w:val="double" w:sz="4" w:space="0" w:color="auto"/>
            </w:tcBorders>
            <w:shd w:val="clear" w:color="auto" w:fill="auto"/>
          </w:tcPr>
          <w:p w14:paraId="0850EA69" w14:textId="77777777" w:rsidR="00453BB5" w:rsidRPr="00C06175" w:rsidRDefault="00000000" w:rsidP="00A21493">
            <w:pPr>
              <w:pStyle w:val="TAL"/>
            </w:pPr>
            <w:hyperlink w:anchor="PhysicalLayerConfigDL_PosExt_Type" w:history="1">
              <w:r w:rsidR="00453BB5" w:rsidRPr="00C06175">
                <w:rPr>
                  <w:rStyle w:val="Hyperlink"/>
                </w:rPr>
                <w:t>PhysicalLayerConfigDL_PosExt_Type</w:t>
              </w:r>
            </w:hyperlink>
          </w:p>
        </w:tc>
        <w:tc>
          <w:tcPr>
            <w:tcW w:w="493" w:type="dxa"/>
            <w:tcBorders>
              <w:top w:val="double" w:sz="4" w:space="0" w:color="auto"/>
            </w:tcBorders>
            <w:shd w:val="clear" w:color="auto" w:fill="auto"/>
          </w:tcPr>
          <w:p w14:paraId="233D7CB6"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8E61F4C" w14:textId="77777777" w:rsidR="00453BB5" w:rsidRPr="00C06175" w:rsidRDefault="00453BB5" w:rsidP="00A21493">
            <w:pPr>
              <w:pStyle w:val="TAL"/>
            </w:pPr>
            <w:r w:rsidRPr="00C06175">
              <w:t>Default settings regarding physical control PRS signal</w:t>
            </w:r>
          </w:p>
        </w:tc>
      </w:tr>
    </w:tbl>
    <w:p w14:paraId="095009B8" w14:textId="77777777" w:rsidR="00453BB5" w:rsidRPr="00C06175" w:rsidRDefault="00453BB5" w:rsidP="00453BB5"/>
    <w:p w14:paraId="5E918D1E" w14:textId="77777777" w:rsidR="00453BB5" w:rsidRPr="00C06175" w:rsidRDefault="00453BB5" w:rsidP="00453BB5">
      <w:pPr>
        <w:pStyle w:val="Heading3"/>
      </w:pPr>
      <w:bookmarkStart w:id="513" w:name="_Toc27409355"/>
      <w:bookmarkStart w:id="514" w:name="_Toc36038689"/>
      <w:bookmarkStart w:id="515" w:name="_Toc58332845"/>
      <w:bookmarkStart w:id="516" w:name="_Toc75462761"/>
      <w:bookmarkStart w:id="517" w:name="_Toc90625704"/>
      <w:bookmarkStart w:id="518" w:name="_Toc92134828"/>
      <w:bookmarkStart w:id="519" w:name="_Toc99979004"/>
      <w:r w:rsidRPr="00C06175">
        <w:t>C.1.2.2</w:t>
      </w:r>
      <w:r w:rsidRPr="00C06175">
        <w:tab/>
        <w:t>Downlink_Physical_Layer_Configuration_PosExt</w:t>
      </w:r>
      <w:bookmarkEnd w:id="513"/>
      <w:bookmarkEnd w:id="514"/>
      <w:bookmarkEnd w:id="515"/>
      <w:bookmarkEnd w:id="516"/>
      <w:bookmarkEnd w:id="517"/>
      <w:bookmarkEnd w:id="518"/>
      <w:bookmarkEnd w:id="519"/>
    </w:p>
    <w:p w14:paraId="10DF975C" w14:textId="77777777" w:rsidR="00066122" w:rsidRPr="00C06175" w:rsidRDefault="00453BB5" w:rsidP="00453BB5">
      <w:r w:rsidRPr="00C06175">
        <w:t>Downlink physical layer configuration:</w:t>
      </w:r>
    </w:p>
    <w:p w14:paraId="6CBE67A1" w14:textId="77777777" w:rsidR="00066122" w:rsidRPr="00C06175" w:rsidRDefault="00453BB5" w:rsidP="00066122">
      <w:pPr>
        <w:pStyle w:val="B1"/>
      </w:pPr>
      <w:r w:rsidRPr="00C06175">
        <w:t>-</w:t>
      </w:r>
      <w:r w:rsidR="00066122" w:rsidRPr="00C06175">
        <w:tab/>
      </w:r>
      <w:r w:rsidRPr="00C06175">
        <w:t>DL antenna configuration for port 6</w:t>
      </w:r>
      <w:r w:rsidR="00066122" w:rsidRPr="00C06175">
        <w:t>.</w:t>
      </w:r>
    </w:p>
    <w:p w14:paraId="5F9A8911" w14:textId="77777777" w:rsidR="00453BB5" w:rsidRPr="00C06175" w:rsidRDefault="00453BB5" w:rsidP="00066122">
      <w:pPr>
        <w:pStyle w:val="B1"/>
      </w:pPr>
      <w:r w:rsidRPr="00C06175">
        <w:t>-</w:t>
      </w:r>
      <w:r w:rsidR="00066122" w:rsidRPr="00C06175">
        <w:tab/>
      </w:r>
      <w:r w:rsidRPr="00C06175">
        <w:t>PRS configuration</w:t>
      </w:r>
      <w:r w:rsidR="00066122" w:rsidRPr="00C06175">
        <w:t>.</w:t>
      </w:r>
    </w:p>
    <w:p w14:paraId="46893B80" w14:textId="77777777" w:rsidR="00453BB5" w:rsidRPr="00C06175" w:rsidRDefault="00453BB5" w:rsidP="00453BB5">
      <w:pPr>
        <w:pStyle w:val="TH"/>
      </w:pPr>
      <w:r w:rsidRPr="00C06175">
        <w:t>AntennaPort6_Config_Type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6CC846F5" w14:textId="77777777">
        <w:trPr>
          <w:jc w:val="center"/>
        </w:trPr>
        <w:tc>
          <w:tcPr>
            <w:tcW w:w="9857" w:type="dxa"/>
            <w:gridSpan w:val="4"/>
            <w:shd w:val="clear" w:color="auto" w:fill="E0E0E0"/>
          </w:tcPr>
          <w:p w14:paraId="19BC6DAD" w14:textId="77777777" w:rsidR="00453BB5" w:rsidRPr="00C06175" w:rsidRDefault="00453BB5" w:rsidP="00A21493">
            <w:pPr>
              <w:pStyle w:val="TAL"/>
              <w:rPr>
                <w:b/>
              </w:rPr>
            </w:pPr>
            <w:r w:rsidRPr="00C06175">
              <w:rPr>
                <w:b/>
              </w:rPr>
              <w:t>TTCN-3 Record Type</w:t>
            </w:r>
          </w:p>
        </w:tc>
      </w:tr>
      <w:tr w:rsidR="00453BB5" w:rsidRPr="00C06175" w14:paraId="5E893720" w14:textId="77777777">
        <w:trPr>
          <w:jc w:val="center"/>
        </w:trPr>
        <w:tc>
          <w:tcPr>
            <w:tcW w:w="1479" w:type="dxa"/>
            <w:tcBorders>
              <w:bottom w:val="single" w:sz="4" w:space="0" w:color="auto"/>
            </w:tcBorders>
            <w:shd w:val="clear" w:color="auto" w:fill="E0E0E0"/>
          </w:tcPr>
          <w:p w14:paraId="5A571F49" w14:textId="77777777" w:rsidR="00453BB5" w:rsidRPr="00C06175" w:rsidRDefault="00453BB5" w:rsidP="00A21493">
            <w:pPr>
              <w:pStyle w:val="TAL"/>
              <w:rPr>
                <w:b/>
              </w:rPr>
            </w:pPr>
            <w:bookmarkStart w:id="520" w:name="AntennaPort6_Config_Type" w:colFirst="1" w:colLast="1"/>
            <w:r w:rsidRPr="00C06175">
              <w:rPr>
                <w:b/>
              </w:rPr>
              <w:t>Name</w:t>
            </w:r>
          </w:p>
        </w:tc>
        <w:tc>
          <w:tcPr>
            <w:tcW w:w="8378" w:type="dxa"/>
            <w:gridSpan w:val="3"/>
            <w:tcBorders>
              <w:bottom w:val="single" w:sz="4" w:space="0" w:color="auto"/>
            </w:tcBorders>
            <w:shd w:val="clear" w:color="auto" w:fill="FFFF99"/>
          </w:tcPr>
          <w:p w14:paraId="5B581E24" w14:textId="77777777" w:rsidR="00453BB5" w:rsidRPr="00C06175" w:rsidRDefault="00453BB5" w:rsidP="00A21493">
            <w:pPr>
              <w:pStyle w:val="TAL"/>
              <w:rPr>
                <w:b/>
              </w:rPr>
            </w:pPr>
            <w:r w:rsidRPr="00C06175">
              <w:rPr>
                <w:b/>
              </w:rPr>
              <w:t>AntennaPort6_Config_Type</w:t>
            </w:r>
          </w:p>
        </w:tc>
      </w:tr>
      <w:bookmarkEnd w:id="520"/>
      <w:tr w:rsidR="00453BB5" w:rsidRPr="00C06175" w14:paraId="61B26E38" w14:textId="77777777">
        <w:trPr>
          <w:jc w:val="center"/>
        </w:trPr>
        <w:tc>
          <w:tcPr>
            <w:tcW w:w="1479" w:type="dxa"/>
            <w:tcBorders>
              <w:bottom w:val="double" w:sz="4" w:space="0" w:color="auto"/>
            </w:tcBorders>
            <w:shd w:val="clear" w:color="auto" w:fill="E0E0E0"/>
          </w:tcPr>
          <w:p w14:paraId="51149D9E"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1EEF8BD2" w14:textId="77777777" w:rsidR="00453BB5" w:rsidRPr="00C06175" w:rsidRDefault="00453BB5" w:rsidP="00A21493">
            <w:pPr>
              <w:pStyle w:val="TAL"/>
            </w:pPr>
            <w:r w:rsidRPr="00C06175">
              <w:t>to configure antenna port 6 for positioning;</w:t>
            </w:r>
          </w:p>
          <w:p w14:paraId="66D3AD76"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67FCFAF2" w14:textId="77777777">
        <w:trPr>
          <w:jc w:val="center"/>
        </w:trPr>
        <w:tc>
          <w:tcPr>
            <w:tcW w:w="1479" w:type="dxa"/>
            <w:tcBorders>
              <w:top w:val="double" w:sz="4" w:space="0" w:color="auto"/>
            </w:tcBorders>
            <w:shd w:val="clear" w:color="auto" w:fill="auto"/>
          </w:tcPr>
          <w:p w14:paraId="153B38D5" w14:textId="77777777" w:rsidR="00453BB5" w:rsidRPr="00C06175" w:rsidRDefault="00453BB5" w:rsidP="00A21493">
            <w:pPr>
              <w:pStyle w:val="TAL"/>
            </w:pPr>
            <w:r w:rsidRPr="00C06175">
              <w:t>Port</w:t>
            </w:r>
          </w:p>
        </w:tc>
        <w:tc>
          <w:tcPr>
            <w:tcW w:w="2464" w:type="dxa"/>
            <w:tcBorders>
              <w:top w:val="double" w:sz="4" w:space="0" w:color="auto"/>
            </w:tcBorders>
            <w:shd w:val="clear" w:color="auto" w:fill="auto"/>
          </w:tcPr>
          <w:p w14:paraId="1BFFF8BB" w14:textId="77777777" w:rsidR="00453BB5" w:rsidRPr="00C06175" w:rsidRDefault="00453BB5" w:rsidP="00A21493">
            <w:pPr>
              <w:pStyle w:val="TAL"/>
            </w:pPr>
            <w:r w:rsidRPr="00C06175">
              <w:t>AntennaPort_Type</w:t>
            </w:r>
          </w:p>
        </w:tc>
        <w:tc>
          <w:tcPr>
            <w:tcW w:w="493" w:type="dxa"/>
            <w:tcBorders>
              <w:top w:val="double" w:sz="4" w:space="0" w:color="auto"/>
            </w:tcBorders>
            <w:shd w:val="clear" w:color="auto" w:fill="auto"/>
          </w:tcPr>
          <w:p w14:paraId="45F5DDFF"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4526518" w14:textId="77777777" w:rsidR="00453BB5" w:rsidRPr="00C06175" w:rsidRDefault="00453BB5" w:rsidP="00A21493">
            <w:pPr>
              <w:pStyle w:val="TAL"/>
            </w:pPr>
          </w:p>
        </w:tc>
      </w:tr>
      <w:tr w:rsidR="00453BB5" w:rsidRPr="00C06175" w14:paraId="28C9A6FE" w14:textId="77777777">
        <w:trPr>
          <w:jc w:val="center"/>
        </w:trPr>
        <w:tc>
          <w:tcPr>
            <w:tcW w:w="1479" w:type="dxa"/>
            <w:shd w:val="clear" w:color="auto" w:fill="auto"/>
          </w:tcPr>
          <w:p w14:paraId="6F33FCB7" w14:textId="77777777" w:rsidR="00453BB5" w:rsidRPr="00C06175" w:rsidRDefault="00453BB5" w:rsidP="00A21493">
            <w:pPr>
              <w:pStyle w:val="TAL"/>
            </w:pPr>
            <w:r w:rsidRPr="00C06175">
              <w:t>PRS</w:t>
            </w:r>
          </w:p>
        </w:tc>
        <w:tc>
          <w:tcPr>
            <w:tcW w:w="2464" w:type="dxa"/>
            <w:shd w:val="clear" w:color="auto" w:fill="auto"/>
          </w:tcPr>
          <w:p w14:paraId="3872DA6A" w14:textId="77777777" w:rsidR="00453BB5" w:rsidRPr="00C06175" w:rsidRDefault="00453BB5" w:rsidP="00A21493">
            <w:pPr>
              <w:pStyle w:val="TAL"/>
            </w:pPr>
            <w:r w:rsidRPr="00C06175">
              <w:t>PRS_Info</w:t>
            </w:r>
          </w:p>
        </w:tc>
        <w:tc>
          <w:tcPr>
            <w:tcW w:w="493" w:type="dxa"/>
            <w:shd w:val="clear" w:color="auto" w:fill="auto"/>
          </w:tcPr>
          <w:p w14:paraId="2931D792" w14:textId="77777777" w:rsidR="00453BB5" w:rsidRPr="00C06175" w:rsidRDefault="00453BB5" w:rsidP="00A21493">
            <w:pPr>
              <w:pStyle w:val="TAL"/>
            </w:pPr>
            <w:r w:rsidRPr="00C06175">
              <w:t>opt</w:t>
            </w:r>
          </w:p>
        </w:tc>
        <w:tc>
          <w:tcPr>
            <w:tcW w:w="5421" w:type="dxa"/>
            <w:shd w:val="clear" w:color="auto" w:fill="auto"/>
          </w:tcPr>
          <w:p w14:paraId="7827C551" w14:textId="77777777" w:rsidR="00453BB5" w:rsidRPr="00C06175" w:rsidRDefault="00453BB5" w:rsidP="00A21493">
            <w:pPr>
              <w:pStyle w:val="TAL"/>
            </w:pPr>
          </w:p>
        </w:tc>
      </w:tr>
    </w:tbl>
    <w:p w14:paraId="5B182DC5" w14:textId="77777777" w:rsidR="00453BB5" w:rsidRPr="00C06175" w:rsidRDefault="00453BB5" w:rsidP="00453BB5"/>
    <w:p w14:paraId="49A0D40E" w14:textId="77777777" w:rsidR="00453BB5" w:rsidRPr="00C06175" w:rsidRDefault="00453BB5" w:rsidP="00453BB5">
      <w:pPr>
        <w:pStyle w:val="TH"/>
      </w:pPr>
      <w:r w:rsidRPr="00C06175">
        <w:t>PhysicalLayerConfigDL_PosExt_Type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5E40C02F" w14:textId="77777777">
        <w:trPr>
          <w:jc w:val="center"/>
        </w:trPr>
        <w:tc>
          <w:tcPr>
            <w:tcW w:w="9857" w:type="dxa"/>
            <w:gridSpan w:val="4"/>
            <w:shd w:val="clear" w:color="auto" w:fill="E0E0E0"/>
          </w:tcPr>
          <w:p w14:paraId="39F3EFBC" w14:textId="77777777" w:rsidR="00453BB5" w:rsidRPr="00C06175" w:rsidRDefault="00453BB5" w:rsidP="00A21493">
            <w:pPr>
              <w:pStyle w:val="TAL"/>
              <w:rPr>
                <w:b/>
              </w:rPr>
            </w:pPr>
            <w:r w:rsidRPr="00C06175">
              <w:rPr>
                <w:b/>
              </w:rPr>
              <w:t>TTCN-3 Record Type</w:t>
            </w:r>
          </w:p>
        </w:tc>
      </w:tr>
      <w:tr w:rsidR="00453BB5" w:rsidRPr="00C06175" w14:paraId="28A97DC4" w14:textId="77777777">
        <w:trPr>
          <w:jc w:val="center"/>
        </w:trPr>
        <w:tc>
          <w:tcPr>
            <w:tcW w:w="1479" w:type="dxa"/>
            <w:tcBorders>
              <w:bottom w:val="single" w:sz="4" w:space="0" w:color="auto"/>
            </w:tcBorders>
            <w:shd w:val="clear" w:color="auto" w:fill="E0E0E0"/>
          </w:tcPr>
          <w:p w14:paraId="7519B073" w14:textId="77777777" w:rsidR="00453BB5" w:rsidRPr="00C06175" w:rsidRDefault="00453BB5" w:rsidP="00A21493">
            <w:pPr>
              <w:pStyle w:val="TAL"/>
              <w:rPr>
                <w:b/>
              </w:rPr>
            </w:pPr>
            <w:bookmarkStart w:id="521" w:name="PhysicalLayerConfigDL_PosExt_Type" w:colFirst="1" w:colLast="1"/>
            <w:r w:rsidRPr="00C06175">
              <w:rPr>
                <w:b/>
              </w:rPr>
              <w:t>Name</w:t>
            </w:r>
          </w:p>
        </w:tc>
        <w:tc>
          <w:tcPr>
            <w:tcW w:w="8378" w:type="dxa"/>
            <w:gridSpan w:val="3"/>
            <w:tcBorders>
              <w:bottom w:val="single" w:sz="4" w:space="0" w:color="auto"/>
            </w:tcBorders>
            <w:shd w:val="clear" w:color="auto" w:fill="FFFF99"/>
          </w:tcPr>
          <w:p w14:paraId="759322C3" w14:textId="77777777" w:rsidR="00453BB5" w:rsidRPr="00C06175" w:rsidRDefault="00453BB5" w:rsidP="00A21493">
            <w:pPr>
              <w:pStyle w:val="TAL"/>
              <w:rPr>
                <w:b/>
              </w:rPr>
            </w:pPr>
            <w:r w:rsidRPr="00C06175">
              <w:rPr>
                <w:b/>
              </w:rPr>
              <w:t>PhysicalLayerConfigDL_PosExt_Type</w:t>
            </w:r>
          </w:p>
        </w:tc>
      </w:tr>
      <w:bookmarkEnd w:id="521"/>
      <w:tr w:rsidR="00453BB5" w:rsidRPr="00C06175" w14:paraId="180C231F" w14:textId="77777777">
        <w:trPr>
          <w:jc w:val="center"/>
        </w:trPr>
        <w:tc>
          <w:tcPr>
            <w:tcW w:w="1479" w:type="dxa"/>
            <w:tcBorders>
              <w:bottom w:val="double" w:sz="4" w:space="0" w:color="auto"/>
            </w:tcBorders>
            <w:shd w:val="clear" w:color="auto" w:fill="E0E0E0"/>
          </w:tcPr>
          <w:p w14:paraId="094A837A"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0AA28670"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4C9B046C" w14:textId="77777777">
        <w:trPr>
          <w:jc w:val="center"/>
        </w:trPr>
        <w:tc>
          <w:tcPr>
            <w:tcW w:w="1479" w:type="dxa"/>
            <w:tcBorders>
              <w:top w:val="double" w:sz="4" w:space="0" w:color="auto"/>
            </w:tcBorders>
            <w:shd w:val="clear" w:color="auto" w:fill="auto"/>
          </w:tcPr>
          <w:p w14:paraId="24AC2B17" w14:textId="77777777" w:rsidR="00453BB5" w:rsidRPr="00C06175" w:rsidRDefault="00453BB5" w:rsidP="00A21493">
            <w:pPr>
              <w:pStyle w:val="TAL"/>
            </w:pPr>
            <w:r w:rsidRPr="00C06175">
              <w:t>AntennaPort6</w:t>
            </w:r>
          </w:p>
        </w:tc>
        <w:tc>
          <w:tcPr>
            <w:tcW w:w="2464" w:type="dxa"/>
            <w:tcBorders>
              <w:top w:val="double" w:sz="4" w:space="0" w:color="auto"/>
            </w:tcBorders>
            <w:shd w:val="clear" w:color="auto" w:fill="auto"/>
          </w:tcPr>
          <w:p w14:paraId="7BFDC820" w14:textId="77777777" w:rsidR="00453BB5" w:rsidRPr="00C06175" w:rsidRDefault="00000000" w:rsidP="00A21493">
            <w:pPr>
              <w:pStyle w:val="TAL"/>
            </w:pPr>
            <w:hyperlink w:anchor="AntennaPort6_Config_Type" w:history="1">
              <w:r w:rsidR="00453BB5" w:rsidRPr="00C06175">
                <w:rPr>
                  <w:rStyle w:val="Hyperlink"/>
                </w:rPr>
                <w:t>AntennaPort6_Config_Type</w:t>
              </w:r>
            </w:hyperlink>
          </w:p>
        </w:tc>
        <w:tc>
          <w:tcPr>
            <w:tcW w:w="493" w:type="dxa"/>
            <w:tcBorders>
              <w:top w:val="double" w:sz="4" w:space="0" w:color="auto"/>
            </w:tcBorders>
            <w:shd w:val="clear" w:color="auto" w:fill="auto"/>
          </w:tcPr>
          <w:p w14:paraId="51F36B5C"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26A8C75" w14:textId="77777777" w:rsidR="00453BB5" w:rsidRPr="00C06175" w:rsidRDefault="00453BB5" w:rsidP="00A21493">
            <w:pPr>
              <w:pStyle w:val="TAL"/>
            </w:pPr>
          </w:p>
        </w:tc>
      </w:tr>
    </w:tbl>
    <w:p w14:paraId="72058B9C" w14:textId="77777777" w:rsidR="00453BB5" w:rsidRPr="00C06175" w:rsidRDefault="00453BB5" w:rsidP="00453BB5"/>
    <w:p w14:paraId="59C9D17D" w14:textId="77777777" w:rsidR="00453BB5" w:rsidRPr="00C06175" w:rsidRDefault="00453BB5" w:rsidP="00453BB5">
      <w:pPr>
        <w:pStyle w:val="Heading2"/>
      </w:pPr>
      <w:bookmarkStart w:id="522" w:name="_Toc27409356"/>
      <w:bookmarkStart w:id="523" w:name="_Toc36038690"/>
      <w:bookmarkStart w:id="524" w:name="_Toc58332846"/>
      <w:bookmarkStart w:id="525" w:name="_Toc75462762"/>
      <w:bookmarkStart w:id="526" w:name="_Toc90625705"/>
      <w:bookmarkStart w:id="527" w:name="_Toc92134829"/>
      <w:bookmarkStart w:id="528" w:name="_Toc99979005"/>
      <w:r w:rsidRPr="00C06175">
        <w:t>C.1.3</w:t>
      </w:r>
      <w:r w:rsidRPr="00C06175">
        <w:tab/>
        <w:t>System_Interface_PosExt</w:t>
      </w:r>
      <w:bookmarkEnd w:id="522"/>
      <w:bookmarkEnd w:id="523"/>
      <w:bookmarkEnd w:id="524"/>
      <w:bookmarkEnd w:id="525"/>
      <w:bookmarkEnd w:id="526"/>
      <w:bookmarkEnd w:id="527"/>
      <w:bookmarkEnd w:id="528"/>
    </w:p>
    <w:p w14:paraId="2E767EF4" w14:textId="77777777" w:rsidR="00453BB5" w:rsidRPr="00C06175" w:rsidRDefault="00453BB5" w:rsidP="00066122">
      <w:pPr>
        <w:pStyle w:val="TH"/>
      </w:pPr>
      <w:r w:rsidRPr="00C06175">
        <w:t>SYSTEM_CTRL_POSEXT_REQ</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48AFDDEF" w14:textId="77777777">
        <w:trPr>
          <w:jc w:val="center"/>
        </w:trPr>
        <w:tc>
          <w:tcPr>
            <w:tcW w:w="9857" w:type="dxa"/>
            <w:gridSpan w:val="4"/>
            <w:shd w:val="clear" w:color="auto" w:fill="E0E0E0"/>
          </w:tcPr>
          <w:p w14:paraId="12F1289E" w14:textId="77777777" w:rsidR="00453BB5" w:rsidRPr="00C06175" w:rsidRDefault="00453BB5" w:rsidP="00A21493">
            <w:pPr>
              <w:pStyle w:val="TAL"/>
              <w:rPr>
                <w:b/>
              </w:rPr>
            </w:pPr>
            <w:r w:rsidRPr="00C06175">
              <w:rPr>
                <w:b/>
              </w:rPr>
              <w:t>TTCN-3 Record Type</w:t>
            </w:r>
          </w:p>
        </w:tc>
      </w:tr>
      <w:tr w:rsidR="00453BB5" w:rsidRPr="00C06175" w14:paraId="3EA60A5F" w14:textId="77777777">
        <w:trPr>
          <w:jc w:val="center"/>
        </w:trPr>
        <w:tc>
          <w:tcPr>
            <w:tcW w:w="1479" w:type="dxa"/>
            <w:tcBorders>
              <w:bottom w:val="single" w:sz="4" w:space="0" w:color="auto"/>
            </w:tcBorders>
            <w:shd w:val="clear" w:color="auto" w:fill="E0E0E0"/>
          </w:tcPr>
          <w:p w14:paraId="1DE1FDEE" w14:textId="77777777" w:rsidR="00453BB5" w:rsidRPr="00C06175" w:rsidRDefault="00453BB5" w:rsidP="00A21493">
            <w:pPr>
              <w:pStyle w:val="TAL"/>
              <w:rPr>
                <w:b/>
              </w:rPr>
            </w:pPr>
            <w:bookmarkStart w:id="529" w:name="SYSTEM_CTRL_POSEXT_REQ" w:colFirst="1" w:colLast="1"/>
            <w:r w:rsidRPr="00C06175">
              <w:rPr>
                <w:b/>
              </w:rPr>
              <w:t>Name</w:t>
            </w:r>
          </w:p>
        </w:tc>
        <w:tc>
          <w:tcPr>
            <w:tcW w:w="8378" w:type="dxa"/>
            <w:gridSpan w:val="3"/>
            <w:tcBorders>
              <w:bottom w:val="single" w:sz="4" w:space="0" w:color="auto"/>
            </w:tcBorders>
            <w:shd w:val="clear" w:color="auto" w:fill="FFFF99"/>
          </w:tcPr>
          <w:p w14:paraId="01D760B7" w14:textId="77777777" w:rsidR="00453BB5" w:rsidRPr="00C06175" w:rsidRDefault="00453BB5" w:rsidP="00A21493">
            <w:pPr>
              <w:pStyle w:val="TAL"/>
              <w:rPr>
                <w:b/>
              </w:rPr>
            </w:pPr>
            <w:r w:rsidRPr="00C06175">
              <w:rPr>
                <w:b/>
              </w:rPr>
              <w:t>SYSTEM_CTRL_POSEXT_REQ</w:t>
            </w:r>
          </w:p>
        </w:tc>
      </w:tr>
      <w:bookmarkEnd w:id="529"/>
      <w:tr w:rsidR="00453BB5" w:rsidRPr="00C06175" w14:paraId="0033A7E0" w14:textId="77777777">
        <w:trPr>
          <w:jc w:val="center"/>
        </w:trPr>
        <w:tc>
          <w:tcPr>
            <w:tcW w:w="1479" w:type="dxa"/>
            <w:tcBorders>
              <w:bottom w:val="double" w:sz="4" w:space="0" w:color="auto"/>
            </w:tcBorders>
            <w:shd w:val="clear" w:color="auto" w:fill="E0E0E0"/>
          </w:tcPr>
          <w:p w14:paraId="02E8B9B5"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3528FB0B" w14:textId="77777777" w:rsidR="00453BB5" w:rsidRPr="00C06175" w:rsidRDefault="00453BB5" w:rsidP="00A21493">
            <w:pPr>
              <w:pStyle w:val="TAL"/>
            </w:pPr>
          </w:p>
        </w:tc>
      </w:tr>
      <w:tr w:rsidR="00453BB5" w:rsidRPr="00C06175" w14:paraId="07995C1E" w14:textId="77777777">
        <w:trPr>
          <w:jc w:val="center"/>
        </w:trPr>
        <w:tc>
          <w:tcPr>
            <w:tcW w:w="1479" w:type="dxa"/>
            <w:tcBorders>
              <w:top w:val="double" w:sz="4" w:space="0" w:color="auto"/>
            </w:tcBorders>
            <w:shd w:val="clear" w:color="auto" w:fill="auto"/>
          </w:tcPr>
          <w:p w14:paraId="58BBDC71"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3A04D15D" w14:textId="77777777" w:rsidR="00453BB5" w:rsidRPr="00C06175" w:rsidRDefault="00453BB5" w:rsidP="00A21493">
            <w:pPr>
              <w:pStyle w:val="TAL"/>
            </w:pPr>
            <w:r w:rsidRPr="00C06175">
              <w:t>ReqAspCommonPart_Type</w:t>
            </w:r>
          </w:p>
        </w:tc>
        <w:tc>
          <w:tcPr>
            <w:tcW w:w="493" w:type="dxa"/>
            <w:tcBorders>
              <w:top w:val="double" w:sz="4" w:space="0" w:color="auto"/>
            </w:tcBorders>
            <w:shd w:val="clear" w:color="auto" w:fill="auto"/>
          </w:tcPr>
          <w:p w14:paraId="65E0BDBE" w14:textId="77777777" w:rsidR="00453BB5" w:rsidRPr="00C06175" w:rsidRDefault="00453BB5" w:rsidP="00A21493">
            <w:pPr>
              <w:pStyle w:val="TAL"/>
            </w:pPr>
          </w:p>
        </w:tc>
        <w:tc>
          <w:tcPr>
            <w:tcW w:w="5421" w:type="dxa"/>
            <w:tcBorders>
              <w:top w:val="double" w:sz="4" w:space="0" w:color="auto"/>
            </w:tcBorders>
            <w:shd w:val="clear" w:color="auto" w:fill="auto"/>
          </w:tcPr>
          <w:p w14:paraId="79DBFD82" w14:textId="77777777" w:rsidR="00453BB5" w:rsidRPr="00C06175" w:rsidRDefault="00453BB5" w:rsidP="00A21493">
            <w:pPr>
              <w:pStyle w:val="TAL"/>
            </w:pPr>
            <w:r w:rsidRPr="00C06175">
              <w:t>For configuration of antenna port 6 TimingInfo is now</w:t>
            </w:r>
          </w:p>
        </w:tc>
      </w:tr>
      <w:tr w:rsidR="00453BB5" w:rsidRPr="00C06175" w14:paraId="588BB439" w14:textId="77777777">
        <w:trPr>
          <w:jc w:val="center"/>
        </w:trPr>
        <w:tc>
          <w:tcPr>
            <w:tcW w:w="1479" w:type="dxa"/>
            <w:shd w:val="clear" w:color="auto" w:fill="auto"/>
          </w:tcPr>
          <w:p w14:paraId="216F8FFD" w14:textId="77777777" w:rsidR="00453BB5" w:rsidRPr="00C06175" w:rsidRDefault="00453BB5" w:rsidP="00A21493">
            <w:pPr>
              <w:pStyle w:val="TAL"/>
            </w:pPr>
            <w:r w:rsidRPr="00C06175">
              <w:t>Request</w:t>
            </w:r>
          </w:p>
        </w:tc>
        <w:tc>
          <w:tcPr>
            <w:tcW w:w="2464" w:type="dxa"/>
            <w:shd w:val="clear" w:color="auto" w:fill="auto"/>
          </w:tcPr>
          <w:p w14:paraId="4FF3B360" w14:textId="77777777" w:rsidR="00453BB5" w:rsidRPr="00C06175" w:rsidRDefault="00000000" w:rsidP="00A21493">
            <w:pPr>
              <w:pStyle w:val="TAL"/>
            </w:pPr>
            <w:hyperlink w:anchor="SystemRequest_PosExt_Type" w:history="1">
              <w:r w:rsidR="00453BB5" w:rsidRPr="00C06175">
                <w:rPr>
                  <w:rStyle w:val="Hyperlink"/>
                </w:rPr>
                <w:t>SystemRequest_PosExt_Type</w:t>
              </w:r>
            </w:hyperlink>
          </w:p>
        </w:tc>
        <w:tc>
          <w:tcPr>
            <w:tcW w:w="493" w:type="dxa"/>
            <w:shd w:val="clear" w:color="auto" w:fill="auto"/>
          </w:tcPr>
          <w:p w14:paraId="53355B3E" w14:textId="77777777" w:rsidR="00453BB5" w:rsidRPr="00C06175" w:rsidRDefault="00453BB5" w:rsidP="00A21493">
            <w:pPr>
              <w:pStyle w:val="TAL"/>
            </w:pPr>
          </w:p>
        </w:tc>
        <w:tc>
          <w:tcPr>
            <w:tcW w:w="5421" w:type="dxa"/>
            <w:shd w:val="clear" w:color="auto" w:fill="auto"/>
          </w:tcPr>
          <w:p w14:paraId="40FA2C8B" w14:textId="77777777" w:rsidR="00453BB5" w:rsidRPr="00C06175" w:rsidRDefault="00453BB5" w:rsidP="00A21493">
            <w:pPr>
              <w:pStyle w:val="TAL"/>
            </w:pPr>
            <w:r w:rsidRPr="00C06175">
              <w:t>configure a PRS in a cell</w:t>
            </w:r>
          </w:p>
        </w:tc>
      </w:tr>
    </w:tbl>
    <w:p w14:paraId="028DE5D9" w14:textId="77777777" w:rsidR="00453BB5" w:rsidRPr="00C06175" w:rsidRDefault="00453BB5" w:rsidP="00453BB5"/>
    <w:p w14:paraId="18B761F8" w14:textId="77777777" w:rsidR="00453BB5" w:rsidRPr="00C06175" w:rsidRDefault="00453BB5" w:rsidP="00453BB5">
      <w:pPr>
        <w:pStyle w:val="TH"/>
      </w:pPr>
      <w:r w:rsidRPr="00C06175">
        <w:lastRenderedPageBreak/>
        <w:t>SYSTEM_CTRL_POSEXT_CNF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0C921C9F" w14:textId="77777777">
        <w:trPr>
          <w:jc w:val="center"/>
        </w:trPr>
        <w:tc>
          <w:tcPr>
            <w:tcW w:w="9857" w:type="dxa"/>
            <w:gridSpan w:val="4"/>
            <w:shd w:val="clear" w:color="auto" w:fill="E0E0E0"/>
          </w:tcPr>
          <w:p w14:paraId="4E361A0C" w14:textId="77777777" w:rsidR="00453BB5" w:rsidRPr="00C06175" w:rsidRDefault="00453BB5" w:rsidP="00A21493">
            <w:pPr>
              <w:pStyle w:val="TAL"/>
              <w:rPr>
                <w:b/>
              </w:rPr>
            </w:pPr>
            <w:r w:rsidRPr="00C06175">
              <w:rPr>
                <w:b/>
              </w:rPr>
              <w:t>TTCN-3 Record Type</w:t>
            </w:r>
          </w:p>
        </w:tc>
      </w:tr>
      <w:tr w:rsidR="00453BB5" w:rsidRPr="00C06175" w14:paraId="508F088F" w14:textId="77777777">
        <w:trPr>
          <w:jc w:val="center"/>
        </w:trPr>
        <w:tc>
          <w:tcPr>
            <w:tcW w:w="1479" w:type="dxa"/>
            <w:tcBorders>
              <w:bottom w:val="single" w:sz="4" w:space="0" w:color="auto"/>
            </w:tcBorders>
            <w:shd w:val="clear" w:color="auto" w:fill="E0E0E0"/>
          </w:tcPr>
          <w:p w14:paraId="5C60C691" w14:textId="77777777" w:rsidR="00453BB5" w:rsidRPr="00C06175" w:rsidRDefault="00453BB5" w:rsidP="00A21493">
            <w:pPr>
              <w:pStyle w:val="TAL"/>
              <w:rPr>
                <w:b/>
              </w:rPr>
            </w:pPr>
            <w:bookmarkStart w:id="530" w:name="SYSTEM_CTRL_POSEXT_CNF" w:colFirst="1" w:colLast="1"/>
            <w:r w:rsidRPr="00C06175">
              <w:rPr>
                <w:b/>
              </w:rPr>
              <w:t>Name</w:t>
            </w:r>
          </w:p>
        </w:tc>
        <w:tc>
          <w:tcPr>
            <w:tcW w:w="8378" w:type="dxa"/>
            <w:gridSpan w:val="3"/>
            <w:tcBorders>
              <w:bottom w:val="single" w:sz="4" w:space="0" w:color="auto"/>
            </w:tcBorders>
            <w:shd w:val="clear" w:color="auto" w:fill="FFFF99"/>
          </w:tcPr>
          <w:p w14:paraId="07AE9B78" w14:textId="77777777" w:rsidR="00453BB5" w:rsidRPr="00C06175" w:rsidRDefault="00453BB5" w:rsidP="00A21493">
            <w:pPr>
              <w:pStyle w:val="TAL"/>
              <w:rPr>
                <w:b/>
              </w:rPr>
            </w:pPr>
            <w:r w:rsidRPr="00C06175">
              <w:rPr>
                <w:b/>
              </w:rPr>
              <w:t>SYSTEM_CTRL_POSEXT_CNF</w:t>
            </w:r>
          </w:p>
        </w:tc>
      </w:tr>
      <w:bookmarkEnd w:id="530"/>
      <w:tr w:rsidR="00453BB5" w:rsidRPr="00C06175" w14:paraId="2E081E57" w14:textId="77777777">
        <w:trPr>
          <w:jc w:val="center"/>
        </w:trPr>
        <w:tc>
          <w:tcPr>
            <w:tcW w:w="1479" w:type="dxa"/>
            <w:tcBorders>
              <w:bottom w:val="double" w:sz="4" w:space="0" w:color="auto"/>
            </w:tcBorders>
            <w:shd w:val="clear" w:color="auto" w:fill="E0E0E0"/>
          </w:tcPr>
          <w:p w14:paraId="1A48381C"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5F9D3BB3" w14:textId="77777777" w:rsidR="00453BB5" w:rsidRPr="00C06175" w:rsidRDefault="00453BB5" w:rsidP="00A21493">
            <w:pPr>
              <w:pStyle w:val="TAL"/>
            </w:pPr>
          </w:p>
        </w:tc>
      </w:tr>
      <w:tr w:rsidR="00453BB5" w:rsidRPr="00C06175" w14:paraId="0144E607" w14:textId="77777777">
        <w:trPr>
          <w:jc w:val="center"/>
        </w:trPr>
        <w:tc>
          <w:tcPr>
            <w:tcW w:w="1479" w:type="dxa"/>
            <w:tcBorders>
              <w:top w:val="double" w:sz="4" w:space="0" w:color="auto"/>
            </w:tcBorders>
            <w:shd w:val="clear" w:color="auto" w:fill="auto"/>
          </w:tcPr>
          <w:p w14:paraId="0880C10E"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4E7AFA92" w14:textId="77777777" w:rsidR="00453BB5" w:rsidRPr="00C06175" w:rsidRDefault="00453BB5" w:rsidP="00A21493">
            <w:pPr>
              <w:pStyle w:val="TAL"/>
            </w:pPr>
            <w:r w:rsidRPr="00C06175">
              <w:t>CnfAspCommonPart_Type</w:t>
            </w:r>
          </w:p>
        </w:tc>
        <w:tc>
          <w:tcPr>
            <w:tcW w:w="493" w:type="dxa"/>
            <w:tcBorders>
              <w:top w:val="double" w:sz="4" w:space="0" w:color="auto"/>
            </w:tcBorders>
            <w:shd w:val="clear" w:color="auto" w:fill="auto"/>
          </w:tcPr>
          <w:p w14:paraId="5EEB8DA0" w14:textId="77777777" w:rsidR="00453BB5" w:rsidRPr="00C06175" w:rsidRDefault="00453BB5" w:rsidP="00A21493">
            <w:pPr>
              <w:pStyle w:val="TAL"/>
            </w:pPr>
          </w:p>
        </w:tc>
        <w:tc>
          <w:tcPr>
            <w:tcW w:w="5421" w:type="dxa"/>
            <w:tcBorders>
              <w:top w:val="double" w:sz="4" w:space="0" w:color="auto"/>
            </w:tcBorders>
            <w:shd w:val="clear" w:color="auto" w:fill="auto"/>
          </w:tcPr>
          <w:p w14:paraId="0DA5241F" w14:textId="77777777" w:rsidR="00453BB5" w:rsidRPr="00C06175" w:rsidRDefault="00453BB5" w:rsidP="00A21493">
            <w:pPr>
              <w:pStyle w:val="TAL"/>
            </w:pPr>
            <w:r w:rsidRPr="00C06175">
              <w:t>TimingInfo is ignored by TTCN</w:t>
            </w:r>
          </w:p>
          <w:p w14:paraId="13676972" w14:textId="77777777" w:rsidR="00453BB5" w:rsidRPr="00C06175" w:rsidRDefault="00453BB5" w:rsidP="00A21493">
            <w:pPr>
              <w:pStyle w:val="TAL"/>
            </w:pPr>
            <w:r w:rsidRPr="00C06175">
              <w:t>=&gt; SS may set TimingInfo to "None"</w:t>
            </w:r>
          </w:p>
        </w:tc>
      </w:tr>
      <w:tr w:rsidR="00453BB5" w:rsidRPr="00C06175" w14:paraId="73FB792D" w14:textId="77777777">
        <w:trPr>
          <w:jc w:val="center"/>
        </w:trPr>
        <w:tc>
          <w:tcPr>
            <w:tcW w:w="1479" w:type="dxa"/>
            <w:shd w:val="clear" w:color="auto" w:fill="auto"/>
          </w:tcPr>
          <w:p w14:paraId="4B394314" w14:textId="77777777" w:rsidR="00453BB5" w:rsidRPr="00C06175" w:rsidRDefault="00453BB5" w:rsidP="00A21493">
            <w:pPr>
              <w:pStyle w:val="TAL"/>
            </w:pPr>
            <w:r w:rsidRPr="00C06175">
              <w:t>Confirm</w:t>
            </w:r>
          </w:p>
        </w:tc>
        <w:tc>
          <w:tcPr>
            <w:tcW w:w="2464" w:type="dxa"/>
            <w:shd w:val="clear" w:color="auto" w:fill="auto"/>
          </w:tcPr>
          <w:p w14:paraId="6ECF3A5E" w14:textId="77777777" w:rsidR="00453BB5" w:rsidRPr="00C06175" w:rsidRDefault="00000000" w:rsidP="00A21493">
            <w:pPr>
              <w:pStyle w:val="TAL"/>
            </w:pPr>
            <w:hyperlink w:anchor="SystemConfirm_PosExt_Type" w:history="1">
              <w:r w:rsidR="00453BB5" w:rsidRPr="00C06175">
                <w:rPr>
                  <w:rStyle w:val="Hyperlink"/>
                </w:rPr>
                <w:t>SystemConfirm_PosExt_Type</w:t>
              </w:r>
            </w:hyperlink>
          </w:p>
        </w:tc>
        <w:tc>
          <w:tcPr>
            <w:tcW w:w="493" w:type="dxa"/>
            <w:shd w:val="clear" w:color="auto" w:fill="auto"/>
          </w:tcPr>
          <w:p w14:paraId="1EFF273B" w14:textId="77777777" w:rsidR="00453BB5" w:rsidRPr="00C06175" w:rsidRDefault="00453BB5" w:rsidP="00A21493">
            <w:pPr>
              <w:pStyle w:val="TAL"/>
            </w:pPr>
          </w:p>
        </w:tc>
        <w:tc>
          <w:tcPr>
            <w:tcW w:w="5421" w:type="dxa"/>
            <w:shd w:val="clear" w:color="auto" w:fill="auto"/>
          </w:tcPr>
          <w:p w14:paraId="3D90B84F" w14:textId="77777777" w:rsidR="00453BB5" w:rsidRPr="00C06175" w:rsidRDefault="00453BB5" w:rsidP="00A21493">
            <w:pPr>
              <w:pStyle w:val="TAL"/>
            </w:pPr>
          </w:p>
        </w:tc>
      </w:tr>
    </w:tbl>
    <w:p w14:paraId="1164A252" w14:textId="77777777" w:rsidR="00453BB5" w:rsidRPr="00C06175" w:rsidRDefault="00453BB5" w:rsidP="00453BB5"/>
    <w:p w14:paraId="5CB3D7B7" w14:textId="77777777" w:rsidR="00453BB5" w:rsidRPr="00C06175" w:rsidRDefault="00453BB5" w:rsidP="00453BB5">
      <w:pPr>
        <w:pStyle w:val="TH"/>
      </w:pPr>
      <w:r w:rsidRPr="00C06175">
        <w:t>EUTRA_SYSTEM_POSEXT_PORT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6A58409B" w14:textId="77777777">
        <w:trPr>
          <w:jc w:val="center"/>
        </w:trPr>
        <w:tc>
          <w:tcPr>
            <w:tcW w:w="9857" w:type="dxa"/>
            <w:gridSpan w:val="3"/>
            <w:shd w:val="clear" w:color="auto" w:fill="E0E0E0"/>
          </w:tcPr>
          <w:p w14:paraId="7A675C99" w14:textId="77777777" w:rsidR="00453BB5" w:rsidRPr="00C06175" w:rsidRDefault="00453BB5" w:rsidP="00A21493">
            <w:pPr>
              <w:pStyle w:val="TAL"/>
              <w:rPr>
                <w:b/>
              </w:rPr>
            </w:pPr>
            <w:r w:rsidRPr="00C06175">
              <w:rPr>
                <w:b/>
              </w:rPr>
              <w:t>TTCN-3 Port Type</w:t>
            </w:r>
          </w:p>
        </w:tc>
      </w:tr>
      <w:tr w:rsidR="00453BB5" w:rsidRPr="00C06175" w14:paraId="76D42A49" w14:textId="77777777">
        <w:trPr>
          <w:jc w:val="center"/>
        </w:trPr>
        <w:tc>
          <w:tcPr>
            <w:tcW w:w="1479" w:type="dxa"/>
            <w:tcBorders>
              <w:bottom w:val="single" w:sz="4" w:space="0" w:color="auto"/>
            </w:tcBorders>
            <w:shd w:val="clear" w:color="auto" w:fill="E0E0E0"/>
          </w:tcPr>
          <w:p w14:paraId="56B37138" w14:textId="77777777" w:rsidR="00453BB5" w:rsidRPr="00C06175" w:rsidRDefault="00453BB5" w:rsidP="00A21493">
            <w:pPr>
              <w:pStyle w:val="TAL"/>
              <w:rPr>
                <w:b/>
              </w:rPr>
            </w:pPr>
            <w:bookmarkStart w:id="531" w:name="EUTRA_SYSTEM_POSEXT_PORT" w:colFirst="1" w:colLast="1"/>
            <w:r w:rsidRPr="00C06175">
              <w:rPr>
                <w:b/>
              </w:rPr>
              <w:t>Name</w:t>
            </w:r>
          </w:p>
        </w:tc>
        <w:tc>
          <w:tcPr>
            <w:tcW w:w="8378" w:type="dxa"/>
            <w:gridSpan w:val="2"/>
            <w:tcBorders>
              <w:bottom w:val="single" w:sz="4" w:space="0" w:color="auto"/>
            </w:tcBorders>
            <w:shd w:val="clear" w:color="auto" w:fill="FFFF99"/>
          </w:tcPr>
          <w:p w14:paraId="3D0B554C" w14:textId="77777777" w:rsidR="00453BB5" w:rsidRPr="00C06175" w:rsidRDefault="00453BB5" w:rsidP="00A21493">
            <w:pPr>
              <w:pStyle w:val="TAL"/>
              <w:rPr>
                <w:b/>
              </w:rPr>
            </w:pPr>
            <w:r w:rsidRPr="00C06175">
              <w:rPr>
                <w:b/>
              </w:rPr>
              <w:t>EUTRA_SYSTEM_POSEXT_PORT</w:t>
            </w:r>
          </w:p>
        </w:tc>
      </w:tr>
      <w:bookmarkEnd w:id="531"/>
      <w:tr w:rsidR="00453BB5" w:rsidRPr="00C06175" w14:paraId="65FE2BE2" w14:textId="77777777">
        <w:trPr>
          <w:jc w:val="center"/>
        </w:trPr>
        <w:tc>
          <w:tcPr>
            <w:tcW w:w="1479" w:type="dxa"/>
            <w:tcBorders>
              <w:bottom w:val="double" w:sz="4" w:space="0" w:color="auto"/>
            </w:tcBorders>
            <w:shd w:val="clear" w:color="auto" w:fill="E0E0E0"/>
          </w:tcPr>
          <w:p w14:paraId="44671F04"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431DB6E4" w14:textId="77777777" w:rsidR="00453BB5" w:rsidRPr="00C06175" w:rsidRDefault="00453BB5" w:rsidP="00A21493">
            <w:pPr>
              <w:pStyle w:val="TAL"/>
            </w:pPr>
            <w:r w:rsidRPr="00C06175">
              <w:t>EUTRA PTC: Ext Port for system configuration of antenna port 6</w:t>
            </w:r>
          </w:p>
        </w:tc>
      </w:tr>
      <w:tr w:rsidR="00453BB5" w:rsidRPr="00C06175" w14:paraId="06E8E3B2" w14:textId="77777777">
        <w:trPr>
          <w:jc w:val="center"/>
        </w:trPr>
        <w:tc>
          <w:tcPr>
            <w:tcW w:w="1479" w:type="dxa"/>
            <w:tcBorders>
              <w:top w:val="double" w:sz="4" w:space="0" w:color="auto"/>
            </w:tcBorders>
            <w:shd w:val="clear" w:color="auto" w:fill="auto"/>
          </w:tcPr>
          <w:p w14:paraId="62E65BE2" w14:textId="77777777" w:rsidR="00453BB5" w:rsidRPr="00C06175" w:rsidRDefault="00453BB5" w:rsidP="00A21493">
            <w:pPr>
              <w:pStyle w:val="TAL"/>
            </w:pPr>
            <w:r w:rsidRPr="00C06175">
              <w:t>out</w:t>
            </w:r>
          </w:p>
        </w:tc>
        <w:tc>
          <w:tcPr>
            <w:tcW w:w="2957" w:type="dxa"/>
            <w:tcBorders>
              <w:top w:val="double" w:sz="4" w:space="0" w:color="auto"/>
            </w:tcBorders>
            <w:shd w:val="clear" w:color="auto" w:fill="auto"/>
          </w:tcPr>
          <w:p w14:paraId="3A5FE4B0" w14:textId="77777777" w:rsidR="00453BB5" w:rsidRPr="00C06175" w:rsidRDefault="00000000" w:rsidP="00A21493">
            <w:pPr>
              <w:pStyle w:val="TAL"/>
            </w:pPr>
            <w:hyperlink w:anchor="SYSTEM_CTRL_POSEXT_REQ" w:history="1">
              <w:r w:rsidR="00453BB5" w:rsidRPr="00C06175">
                <w:rPr>
                  <w:rStyle w:val="Hyperlink"/>
                </w:rPr>
                <w:t>SYSTEM_CTRL_POSEXT_REQ</w:t>
              </w:r>
            </w:hyperlink>
          </w:p>
        </w:tc>
        <w:tc>
          <w:tcPr>
            <w:tcW w:w="5421" w:type="dxa"/>
            <w:tcBorders>
              <w:top w:val="double" w:sz="4" w:space="0" w:color="auto"/>
            </w:tcBorders>
            <w:shd w:val="clear" w:color="auto" w:fill="auto"/>
          </w:tcPr>
          <w:p w14:paraId="0BD509E2" w14:textId="77777777" w:rsidR="00453BB5" w:rsidRPr="00C06175" w:rsidRDefault="00453BB5" w:rsidP="00A21493">
            <w:pPr>
              <w:pStyle w:val="TAL"/>
            </w:pPr>
          </w:p>
        </w:tc>
      </w:tr>
      <w:tr w:rsidR="00453BB5" w:rsidRPr="00C06175" w14:paraId="77344319" w14:textId="77777777">
        <w:trPr>
          <w:jc w:val="center"/>
        </w:trPr>
        <w:tc>
          <w:tcPr>
            <w:tcW w:w="1479" w:type="dxa"/>
            <w:shd w:val="clear" w:color="auto" w:fill="auto"/>
          </w:tcPr>
          <w:p w14:paraId="2F73C6CF" w14:textId="77777777" w:rsidR="00453BB5" w:rsidRPr="00C06175" w:rsidRDefault="00453BB5" w:rsidP="00A21493">
            <w:pPr>
              <w:pStyle w:val="TAL"/>
            </w:pPr>
            <w:r w:rsidRPr="00C06175">
              <w:t>in</w:t>
            </w:r>
          </w:p>
        </w:tc>
        <w:tc>
          <w:tcPr>
            <w:tcW w:w="2957" w:type="dxa"/>
            <w:shd w:val="clear" w:color="auto" w:fill="auto"/>
          </w:tcPr>
          <w:p w14:paraId="079EADF2" w14:textId="77777777" w:rsidR="00453BB5" w:rsidRPr="00C06175" w:rsidRDefault="00000000" w:rsidP="00A21493">
            <w:pPr>
              <w:pStyle w:val="TAL"/>
            </w:pPr>
            <w:hyperlink w:anchor="SYSTEM_CTRL_POSEXT_CNF" w:history="1">
              <w:r w:rsidR="00453BB5" w:rsidRPr="00C06175">
                <w:rPr>
                  <w:rStyle w:val="Hyperlink"/>
                </w:rPr>
                <w:t>SYSTEM_CTRL_POSEXT_CNF</w:t>
              </w:r>
            </w:hyperlink>
          </w:p>
        </w:tc>
        <w:tc>
          <w:tcPr>
            <w:tcW w:w="5421" w:type="dxa"/>
            <w:shd w:val="clear" w:color="auto" w:fill="auto"/>
          </w:tcPr>
          <w:p w14:paraId="6D83DFF9" w14:textId="77777777" w:rsidR="00453BB5" w:rsidRPr="00C06175" w:rsidRDefault="00453BB5" w:rsidP="00A21493">
            <w:pPr>
              <w:pStyle w:val="TAL"/>
            </w:pPr>
          </w:p>
        </w:tc>
      </w:tr>
    </w:tbl>
    <w:p w14:paraId="2AFF08CD" w14:textId="77777777" w:rsidR="00453BB5" w:rsidRPr="00C06175" w:rsidRDefault="00453BB5" w:rsidP="00453BB5"/>
    <w:p w14:paraId="1501578C" w14:textId="77777777" w:rsidR="00453BB5" w:rsidRPr="00C06175" w:rsidRDefault="00453BB5" w:rsidP="00453BB5">
      <w:pPr>
        <w:pStyle w:val="Heading1"/>
      </w:pPr>
      <w:bookmarkStart w:id="532" w:name="_Toc27409357"/>
      <w:bookmarkStart w:id="533" w:name="_Toc36038691"/>
      <w:bookmarkStart w:id="534" w:name="_Toc58332847"/>
      <w:bookmarkStart w:id="535" w:name="_Toc75462763"/>
      <w:bookmarkStart w:id="536" w:name="_Toc90625706"/>
      <w:bookmarkStart w:id="537" w:name="_Toc92134830"/>
      <w:bookmarkStart w:id="538" w:name="_Toc99979006"/>
      <w:r w:rsidRPr="00C06175">
        <w:t>C.2</w:t>
      </w:r>
      <w:r w:rsidRPr="00C06175">
        <w:tab/>
        <w:t>References to TTCN-3</w:t>
      </w:r>
      <w:bookmarkEnd w:id="532"/>
      <w:bookmarkEnd w:id="533"/>
      <w:bookmarkEnd w:id="534"/>
      <w:bookmarkEnd w:id="535"/>
      <w:bookmarkEnd w:id="536"/>
      <w:bookmarkEnd w:id="537"/>
      <w:bookmarkEnd w:id="538"/>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5914"/>
        <w:gridCol w:w="1971"/>
      </w:tblGrid>
      <w:tr w:rsidR="00453BB5" w:rsidRPr="00C06175" w14:paraId="5D5AB86B" w14:textId="77777777">
        <w:trPr>
          <w:jc w:val="center"/>
        </w:trPr>
        <w:tc>
          <w:tcPr>
            <w:tcW w:w="9856" w:type="dxa"/>
            <w:gridSpan w:val="3"/>
            <w:tcBorders>
              <w:bottom w:val="double" w:sz="4" w:space="0" w:color="auto"/>
            </w:tcBorders>
            <w:shd w:val="clear" w:color="auto" w:fill="E0E0E0"/>
          </w:tcPr>
          <w:p w14:paraId="6F885CBD" w14:textId="77777777" w:rsidR="00453BB5" w:rsidRPr="00C06175" w:rsidRDefault="00453BB5" w:rsidP="00A21493">
            <w:pPr>
              <w:pStyle w:val="TAL"/>
              <w:rPr>
                <w:b/>
              </w:rPr>
            </w:pPr>
            <w:r w:rsidRPr="00C06175">
              <w:rPr>
                <w:b/>
              </w:rPr>
              <w:t>References to TTCN-3</w:t>
            </w:r>
          </w:p>
        </w:tc>
      </w:tr>
      <w:tr w:rsidR="00453BB5" w:rsidRPr="00C06175" w14:paraId="25990298" w14:textId="77777777">
        <w:trPr>
          <w:jc w:val="center"/>
        </w:trPr>
        <w:tc>
          <w:tcPr>
            <w:tcW w:w="1971" w:type="dxa"/>
            <w:tcBorders>
              <w:top w:val="double" w:sz="4" w:space="0" w:color="auto"/>
            </w:tcBorders>
            <w:shd w:val="clear" w:color="auto" w:fill="auto"/>
          </w:tcPr>
          <w:p w14:paraId="7C61C127" w14:textId="77777777" w:rsidR="00453BB5" w:rsidRPr="00C06175" w:rsidRDefault="00453BB5" w:rsidP="00A21493">
            <w:pPr>
              <w:pStyle w:val="TAL"/>
              <w:rPr>
                <w:b/>
              </w:rPr>
            </w:pPr>
            <w:r w:rsidRPr="00C06175">
              <w:rPr>
                <w:b/>
              </w:rPr>
              <w:t>EUTRA_POS_ASP_TypeDefs</w:t>
            </w:r>
          </w:p>
        </w:tc>
        <w:tc>
          <w:tcPr>
            <w:tcW w:w="5914" w:type="dxa"/>
            <w:tcBorders>
              <w:top w:val="double" w:sz="4" w:space="0" w:color="auto"/>
            </w:tcBorders>
            <w:shd w:val="clear" w:color="auto" w:fill="auto"/>
          </w:tcPr>
          <w:p w14:paraId="4D3BDEAB" w14:textId="77777777" w:rsidR="00453BB5" w:rsidRPr="00C06175" w:rsidRDefault="00453BB5" w:rsidP="00A21493">
            <w:pPr>
              <w:pStyle w:val="TAL"/>
            </w:pPr>
            <w:r w:rsidRPr="00C06175">
              <w:t>Positioning/EUTRA_POS_ASP_TypeDefs.ttcn</w:t>
            </w:r>
          </w:p>
        </w:tc>
        <w:tc>
          <w:tcPr>
            <w:tcW w:w="1971" w:type="dxa"/>
            <w:tcBorders>
              <w:top w:val="double" w:sz="4" w:space="0" w:color="auto"/>
            </w:tcBorders>
            <w:shd w:val="clear" w:color="auto" w:fill="auto"/>
          </w:tcPr>
          <w:p w14:paraId="0CDA165F" w14:textId="77777777" w:rsidR="00453BB5" w:rsidRPr="00C06175" w:rsidRDefault="00453BB5" w:rsidP="00A21493">
            <w:pPr>
              <w:pStyle w:val="TAL"/>
            </w:pPr>
            <w:r w:rsidRPr="00C06175">
              <w:t>Rev 6449</w:t>
            </w:r>
          </w:p>
        </w:tc>
      </w:tr>
    </w:tbl>
    <w:p w14:paraId="7A055104" w14:textId="77777777" w:rsidR="00066122" w:rsidRPr="00C06175" w:rsidRDefault="00066122" w:rsidP="00066122"/>
    <w:p w14:paraId="5D81C23B" w14:textId="77777777" w:rsidR="0032138E" w:rsidRPr="00C06175" w:rsidRDefault="00066122" w:rsidP="0032138E">
      <w:pPr>
        <w:pStyle w:val="Heading8"/>
      </w:pPr>
      <w:r w:rsidRPr="00C06175">
        <w:br w:type="page"/>
      </w:r>
      <w:bookmarkStart w:id="539" w:name="_Toc36038692"/>
      <w:bookmarkStart w:id="540" w:name="_Toc58332848"/>
      <w:bookmarkStart w:id="541" w:name="_Toc75462764"/>
      <w:bookmarkStart w:id="542" w:name="_Toc90625707"/>
      <w:bookmarkStart w:id="543" w:name="_Toc92134831"/>
      <w:bookmarkStart w:id="544" w:name="_Toc99979007"/>
      <w:bookmarkStart w:id="545" w:name="_Toc27409358"/>
      <w:r w:rsidR="00BD6FF9" w:rsidRPr="00C06175">
        <w:lastRenderedPageBreak/>
        <w:t>Annex D (informative)</w:t>
      </w:r>
      <w:r w:rsidR="00BD6FF9" w:rsidRPr="00C06175">
        <w:br/>
        <w:t>Positioning System Simulator ASP Definitions in TTCN-3</w:t>
      </w:r>
      <w:bookmarkEnd w:id="539"/>
      <w:bookmarkEnd w:id="540"/>
      <w:bookmarkEnd w:id="541"/>
      <w:bookmarkEnd w:id="542"/>
      <w:bookmarkEnd w:id="543"/>
      <w:bookmarkEnd w:id="544"/>
    </w:p>
    <w:p w14:paraId="408D36F6" w14:textId="77777777" w:rsidR="0032138E" w:rsidRPr="00C06175" w:rsidRDefault="0032138E" w:rsidP="0032138E">
      <w:pPr>
        <w:pStyle w:val="Heading1"/>
      </w:pPr>
      <w:bookmarkStart w:id="546" w:name="_Toc99979008"/>
      <w:r w:rsidRPr="00C06175">
        <w:t>D.1</w:t>
      </w:r>
      <w:r w:rsidRPr="00C06175">
        <w:tab/>
        <w:t>PosSystem_ASP_TypeDefs</w:t>
      </w:r>
      <w:bookmarkEnd w:id="546"/>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547"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547"/>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48"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548"/>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49"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49"/>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50" w:name="_Toc99979009"/>
      <w:r w:rsidRPr="00C06175">
        <w:t>D.1.1</w:t>
      </w:r>
      <w:r w:rsidRPr="00C06175">
        <w:tab/>
        <w:t>PosSystem_Load_Scenario</w:t>
      </w:r>
      <w:bookmarkEnd w:id="550"/>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551"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551"/>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52"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552"/>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53" w:name="_Toc99979010"/>
      <w:r w:rsidRPr="00C06175">
        <w:t>D.1.2</w:t>
      </w:r>
      <w:r w:rsidRPr="00C06175">
        <w:tab/>
        <w:t>PosSystem_Retrieve_Data</w:t>
      </w:r>
      <w:bookmarkEnd w:id="553"/>
    </w:p>
    <w:p w14:paraId="0CB020F6" w14:textId="77777777" w:rsidR="0032138E" w:rsidRPr="00C06175" w:rsidRDefault="0032138E" w:rsidP="0032138E">
      <w:pPr>
        <w:pStyle w:val="Heading3"/>
      </w:pPr>
      <w:bookmarkStart w:id="554" w:name="_Toc99979011"/>
      <w:r w:rsidRPr="00C06175">
        <w:t>D.1.2.1</w:t>
      </w:r>
      <w:r w:rsidRPr="00C06175">
        <w:tab/>
        <w:t>SatSystem_Retrieve_UTRAN_Data</w:t>
      </w:r>
      <w:bookmarkEnd w:id="554"/>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55"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55"/>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56"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56"/>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57"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57"/>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000000" w:rsidP="003169BE">
            <w:pPr>
              <w:pStyle w:val="TAL"/>
            </w:pPr>
            <w:hyperlink w:anchor="UTRAN_GPS_AssistanceDataRequest_Type" w:history="1">
              <w:r w:rsidR="0032138E"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000000" w:rsidP="003169BE">
            <w:pPr>
              <w:pStyle w:val="TAL"/>
            </w:pPr>
            <w:hyperlink w:anchor="UTRAN_GANSS_AssistanceDataRequest_Type" w:history="1">
              <w:r w:rsidR="0032138E"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58"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58"/>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59"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59"/>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60"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60"/>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61"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61"/>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000000" w:rsidP="003169BE">
            <w:pPr>
              <w:pStyle w:val="TAL"/>
            </w:pPr>
            <w:hyperlink w:anchor="UTRAN_GPS_AssistanceData_Type" w:history="1">
              <w:r w:rsidR="0032138E"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000000" w:rsidP="003169BE">
            <w:pPr>
              <w:pStyle w:val="TAL"/>
            </w:pPr>
            <w:hyperlink w:anchor="UTRAN_GANSS_AssistanceData_Type" w:history="1">
              <w:r w:rsidR="0032138E"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62"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62"/>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63" w:name="_Toc99979012"/>
      <w:r w:rsidRPr="00C06175">
        <w:t>D.1.2.2</w:t>
      </w:r>
      <w:r w:rsidRPr="00C06175">
        <w:tab/>
        <w:t>PosSystem_Retrieve_LPP_Data</w:t>
      </w:r>
      <w:bookmarkEnd w:id="563"/>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64" w:name="_Toc99979013"/>
      <w:r w:rsidRPr="00C06175">
        <w:t>D.1.2.3</w:t>
      </w:r>
      <w:r w:rsidRPr="00C06175">
        <w:tab/>
        <w:t>PosSystem_Retrieve_Data_Common</w:t>
      </w:r>
      <w:bookmarkEnd w:id="564"/>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65"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65"/>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000000" w:rsidP="003169BE">
            <w:pPr>
              <w:pStyle w:val="TAL"/>
            </w:pPr>
            <w:hyperlink w:anchor="LPP_AssistanceDataRequestList_Type" w:history="1">
              <w:r w:rsidR="0032138E"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000000" w:rsidP="003169BE">
            <w:pPr>
              <w:pStyle w:val="TAL"/>
            </w:pPr>
            <w:hyperlink w:anchor="UTRAN_AssistanceDataRequestList_Type" w:history="1">
              <w:r w:rsidR="0032138E"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66"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66"/>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000000" w:rsidP="003169BE">
            <w:pPr>
              <w:pStyle w:val="TAL"/>
            </w:pPr>
            <w:hyperlink w:anchor="LPP_AssistanceDataList_Type" w:history="1">
              <w:r w:rsidR="0032138E"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000000" w:rsidP="003169BE">
            <w:pPr>
              <w:pStyle w:val="TAL"/>
            </w:pPr>
            <w:hyperlink w:anchor="UTRAN_AssistanceDataList_Type" w:history="1">
              <w:r w:rsidR="0032138E"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67" w:name="_Toc99979014"/>
      <w:r w:rsidRPr="00C06175">
        <w:t>D.1.3</w:t>
      </w:r>
      <w:r w:rsidRPr="00C06175">
        <w:tab/>
        <w:t>PosSystem_PowerControl</w:t>
      </w:r>
      <w:bookmarkEnd w:id="567"/>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68"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68"/>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69" w:name="_Toc99979015"/>
      <w:r w:rsidRPr="00C06175">
        <w:lastRenderedPageBreak/>
        <w:t>D.1.4</w:t>
      </w:r>
      <w:r w:rsidRPr="00C06175">
        <w:tab/>
        <w:t>PosSystem_GnssUtcTime</w:t>
      </w:r>
      <w:bookmarkEnd w:id="569"/>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70"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70"/>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000000" w:rsidP="003169BE">
            <w:pPr>
              <w:pStyle w:val="TAL"/>
            </w:pPr>
            <w:hyperlink w:anchor="Struct_tm_Type" w:history="1">
              <w:r w:rsidR="0032138E"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71" w:name="_Toc99979016"/>
      <w:r w:rsidRPr="00C06175">
        <w:t>D.1.5</w:t>
      </w:r>
      <w:r w:rsidRPr="00C06175">
        <w:tab/>
        <w:t>System_Interface</w:t>
      </w:r>
      <w:bookmarkEnd w:id="571"/>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72"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72"/>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000000" w:rsidP="003169BE">
            <w:pPr>
              <w:pStyle w:val="TAL"/>
            </w:pPr>
            <w:hyperlink w:anchor="PositioningScenario_Type" w:history="1">
              <w:r w:rsidR="0032138E"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000000" w:rsidP="003169BE">
            <w:pPr>
              <w:pStyle w:val="TAL"/>
            </w:pPr>
            <w:hyperlink w:anchor="AssistanceDataRetrieveRequest_Type" w:history="1">
              <w:r w:rsidR="0032138E"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000000" w:rsidP="003169BE">
            <w:pPr>
              <w:pStyle w:val="TAL"/>
            </w:pPr>
            <w:hyperlink w:anchor="PowerControl_Type" w:history="1">
              <w:r w:rsidR="0032138E"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73"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73"/>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000000" w:rsidP="003169BE">
            <w:pPr>
              <w:pStyle w:val="TAL"/>
            </w:pPr>
            <w:hyperlink w:anchor="AssistanceDataRetrieveResponse_Type" w:history="1">
              <w:r w:rsidR="0032138E"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000000" w:rsidP="003169BE">
            <w:pPr>
              <w:pStyle w:val="TAL"/>
            </w:pPr>
            <w:hyperlink w:anchor="GnssUtcTime_Type" w:history="1">
              <w:r w:rsidR="0032138E"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74"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74"/>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000000" w:rsidP="003169BE">
            <w:pPr>
              <w:pStyle w:val="TAL"/>
            </w:pPr>
            <w:hyperlink w:anchor="PosSystemCrtlRequest_Type" w:history="1">
              <w:r w:rsidR="0032138E"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75"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75"/>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000000" w:rsidP="003169BE">
            <w:pPr>
              <w:pStyle w:val="TAL"/>
            </w:pPr>
            <w:hyperlink w:anchor="PosSystemCrtlConfirm_Type" w:history="1">
              <w:r w:rsidR="0032138E"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76"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76"/>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77"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77"/>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78"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78"/>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79" w:name="_Toc99979017"/>
      <w:r w:rsidRPr="00C06175">
        <w:t>D.2</w:t>
      </w:r>
      <w:r w:rsidRPr="00C06175">
        <w:tab/>
        <w:t>CommonDefs</w:t>
      </w:r>
      <w:bookmarkEnd w:id="579"/>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80"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80"/>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81"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81"/>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82" w:name="_Toc99979018"/>
      <w:r w:rsidRPr="00C06175">
        <w:t>D.3</w:t>
      </w:r>
      <w:r w:rsidRPr="00C06175">
        <w:tab/>
        <w:t>References to TTCN-3</w:t>
      </w:r>
      <w:bookmarkEnd w:id="58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21D38DD2" w14:textId="77777777" w:rsidR="0032138E" w:rsidRPr="00C06175" w:rsidRDefault="0032138E" w:rsidP="0032138E"/>
    <w:p w14:paraId="30BF51E5" w14:textId="77777777" w:rsidR="00BC4BE6" w:rsidRPr="00C06175" w:rsidRDefault="00BC4BE6" w:rsidP="00BC4BE6">
      <w:pPr>
        <w:pStyle w:val="Heading8"/>
      </w:pPr>
      <w:bookmarkStart w:id="583" w:name="_Toc92134842"/>
      <w:bookmarkStart w:id="584" w:name="_Toc99979019"/>
      <w:bookmarkStart w:id="585" w:name="historyclause"/>
      <w:bookmarkEnd w:id="545"/>
      <w:r w:rsidRPr="00C06175">
        <w:t>Annex E (informative)</w:t>
      </w:r>
      <w:r w:rsidRPr="00C06175">
        <w:br/>
        <w:t>NR5GC System Simulator Extension ASP Definitions in TTCN-3</w:t>
      </w:r>
      <w:bookmarkEnd w:id="583"/>
      <w:bookmarkEnd w:id="584"/>
    </w:p>
    <w:p w14:paraId="36B595A2" w14:textId="77777777" w:rsidR="00BC4BE6" w:rsidRPr="00C06175" w:rsidRDefault="00BC4BE6" w:rsidP="00BC4BE6">
      <w:pPr>
        <w:pStyle w:val="Heading1"/>
      </w:pPr>
      <w:bookmarkStart w:id="586" w:name="_Toc92134843"/>
      <w:bookmarkStart w:id="587" w:name="_Toc99979020"/>
      <w:r w:rsidRPr="00C06175">
        <w:t>E.1</w:t>
      </w:r>
      <w:r w:rsidRPr="00C06175">
        <w:tab/>
        <w:t>NR5GC_POS_ASP_TypeDefs</w:t>
      </w:r>
      <w:bookmarkEnd w:id="586"/>
      <w:bookmarkEnd w:id="587"/>
    </w:p>
    <w:p w14:paraId="6F3A40B7" w14:textId="77777777" w:rsidR="00BC4BE6" w:rsidRPr="00C06175" w:rsidRDefault="00BC4BE6" w:rsidP="00BC4BE6">
      <w:r w:rsidRPr="00C06175">
        <w:t>Type definitions for configuration of DL Positioning Reference Signal in the system simulator;</w:t>
      </w:r>
      <w:r w:rsidRPr="00C06175">
        <w:br/>
        <w:t>Common design principles: refer to 3GPP TS 38.523-3 [24] annex D.</w:t>
      </w:r>
    </w:p>
    <w:p w14:paraId="28D196A8" w14:textId="77777777" w:rsidR="00BC4BE6" w:rsidRPr="00C06175" w:rsidRDefault="00BC4BE6" w:rsidP="00BC4BE6">
      <w:pPr>
        <w:pStyle w:val="Heading2"/>
      </w:pPr>
      <w:bookmarkStart w:id="588" w:name="_Toc92134844"/>
      <w:bookmarkStart w:id="589" w:name="_Toc99979021"/>
      <w:r w:rsidRPr="00C06175">
        <w:t>E.1.1</w:t>
      </w:r>
      <w:r w:rsidRPr="00C06175">
        <w:tab/>
        <w:t>NR_System_Configuration_PosExt</w:t>
      </w:r>
      <w:bookmarkEnd w:id="588"/>
      <w:bookmarkEnd w:id="589"/>
    </w:p>
    <w:p w14:paraId="0B8D6D59" w14:textId="77777777" w:rsidR="00BC4BE6" w:rsidRPr="00C06175" w:rsidRDefault="00BC4BE6" w:rsidP="00BC4BE6">
      <w:r w:rsidRPr="00C06175">
        <w:t>Formal ASP Definitions for NR5GC DL-PRS system configuration</w:t>
      </w:r>
    </w:p>
    <w:p w14:paraId="4BA8994B" w14:textId="77777777" w:rsidR="00BC4BE6" w:rsidRPr="00C06175" w:rsidRDefault="00BC4BE6" w:rsidP="00BC4BE6">
      <w:pPr>
        <w:pStyle w:val="TH"/>
      </w:pPr>
      <w:r w:rsidRPr="00C06175">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BF1AC4A" w14:textId="77777777" w:rsidTr="00F57DF7">
        <w:tc>
          <w:tcPr>
            <w:tcW w:w="9857" w:type="dxa"/>
            <w:gridSpan w:val="3"/>
            <w:shd w:val="clear" w:color="auto" w:fill="E0E0E0"/>
          </w:tcPr>
          <w:p w14:paraId="1E0DA14C" w14:textId="77777777" w:rsidR="00BC4BE6" w:rsidRPr="00C06175" w:rsidRDefault="00BC4BE6" w:rsidP="00F57DF7">
            <w:pPr>
              <w:pStyle w:val="TAL"/>
              <w:rPr>
                <w:b/>
              </w:rPr>
            </w:pPr>
            <w:r w:rsidRPr="00C06175">
              <w:rPr>
                <w:b/>
              </w:rPr>
              <w:t>TTCN-3 Union Type</w:t>
            </w:r>
          </w:p>
        </w:tc>
      </w:tr>
      <w:tr w:rsidR="00BC4BE6" w:rsidRPr="00C06175" w14:paraId="0D018187" w14:textId="77777777" w:rsidTr="00F57DF7">
        <w:tc>
          <w:tcPr>
            <w:tcW w:w="1479" w:type="dxa"/>
            <w:tcBorders>
              <w:bottom w:val="single" w:sz="4" w:space="0" w:color="auto"/>
            </w:tcBorders>
            <w:shd w:val="clear" w:color="auto" w:fill="E0E0E0"/>
          </w:tcPr>
          <w:p w14:paraId="516B57E4" w14:textId="77777777" w:rsidR="00BC4BE6" w:rsidRPr="00C06175" w:rsidRDefault="00BC4BE6" w:rsidP="00F57DF7">
            <w:pPr>
              <w:pStyle w:val="TAL"/>
              <w:rPr>
                <w:b/>
              </w:rPr>
            </w:pPr>
            <w:bookmarkStart w:id="590" w:name="NR_SystemRequest_PosExt_Type" w:colFirst="1" w:colLast="1"/>
            <w:r w:rsidRPr="00C06175">
              <w:rPr>
                <w:b/>
              </w:rPr>
              <w:t>Name</w:t>
            </w:r>
          </w:p>
        </w:tc>
        <w:tc>
          <w:tcPr>
            <w:tcW w:w="8378" w:type="dxa"/>
            <w:gridSpan w:val="2"/>
            <w:tcBorders>
              <w:bottom w:val="single" w:sz="4" w:space="0" w:color="auto"/>
            </w:tcBorders>
            <w:shd w:val="clear" w:color="auto" w:fill="FFFF99"/>
          </w:tcPr>
          <w:p w14:paraId="1E17AAD5" w14:textId="77777777" w:rsidR="00BC4BE6" w:rsidRPr="00C06175" w:rsidRDefault="00BC4BE6" w:rsidP="00F57DF7">
            <w:pPr>
              <w:pStyle w:val="TAL"/>
              <w:rPr>
                <w:b/>
              </w:rPr>
            </w:pPr>
            <w:r w:rsidRPr="00C06175">
              <w:rPr>
                <w:b/>
              </w:rPr>
              <w:t>NR_SystemRequest_PosExt_Type</w:t>
            </w:r>
          </w:p>
        </w:tc>
      </w:tr>
      <w:bookmarkEnd w:id="590"/>
      <w:tr w:rsidR="00BC4BE6" w:rsidRPr="00C06175" w14:paraId="6158D048" w14:textId="77777777" w:rsidTr="00F57DF7">
        <w:tc>
          <w:tcPr>
            <w:tcW w:w="1479" w:type="dxa"/>
            <w:tcBorders>
              <w:bottom w:val="double" w:sz="4" w:space="0" w:color="auto"/>
            </w:tcBorders>
            <w:shd w:val="clear" w:color="auto" w:fill="E0E0E0"/>
          </w:tcPr>
          <w:p w14:paraId="0DD2CAD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ABCA026" w14:textId="77777777" w:rsidR="00BC4BE6" w:rsidRPr="00C06175" w:rsidRDefault="00BC4BE6" w:rsidP="00F57DF7">
            <w:pPr>
              <w:pStyle w:val="TAL"/>
            </w:pPr>
            <w:r w:rsidRPr="00C06175">
              <w:t>NOTE: Same structure as NR_SystemRequest_Type in 3GPP TS 38.523-3 [24] annex D</w:t>
            </w:r>
          </w:p>
        </w:tc>
      </w:tr>
      <w:tr w:rsidR="00BC4BE6" w:rsidRPr="00C06175" w14:paraId="7C4DE6E3" w14:textId="77777777" w:rsidTr="00F57DF7">
        <w:tc>
          <w:tcPr>
            <w:tcW w:w="1479" w:type="dxa"/>
            <w:tcBorders>
              <w:top w:val="double" w:sz="4" w:space="0" w:color="auto"/>
            </w:tcBorders>
            <w:shd w:val="clear" w:color="auto" w:fill="auto"/>
          </w:tcPr>
          <w:p w14:paraId="273B4B60"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28C766F6" w14:textId="77777777" w:rsidR="00BC4BE6" w:rsidRPr="00C06175" w:rsidRDefault="00000000" w:rsidP="00F57DF7">
            <w:pPr>
              <w:pStyle w:val="TAL"/>
            </w:pPr>
            <w:hyperlink w:anchor="NR_CellConfigRequest_PosExt_Type" w:history="1">
              <w:r w:rsidR="00BC4BE6" w:rsidRPr="00C06175">
                <w:rPr>
                  <w:rStyle w:val="Hyperlink"/>
                </w:rPr>
                <w:t>NR_CellConfigRequest_PosExt_Type</w:t>
              </w:r>
            </w:hyperlink>
          </w:p>
        </w:tc>
        <w:tc>
          <w:tcPr>
            <w:tcW w:w="5421" w:type="dxa"/>
            <w:tcBorders>
              <w:top w:val="double" w:sz="4" w:space="0" w:color="auto"/>
            </w:tcBorders>
            <w:shd w:val="clear" w:color="auto" w:fill="auto"/>
          </w:tcPr>
          <w:p w14:paraId="04C5B0FB" w14:textId="77777777" w:rsidR="00BC4BE6" w:rsidRPr="00C06175" w:rsidRDefault="00BC4BE6" w:rsidP="00F57DF7">
            <w:pPr>
              <w:pStyle w:val="TAL"/>
            </w:pPr>
            <w:r w:rsidRPr="00C06175">
              <w:t>configure DL-PRS in an NR cell;</w:t>
            </w:r>
          </w:p>
          <w:p w14:paraId="2F2336D8" w14:textId="77777777" w:rsidR="00BC4BE6" w:rsidRPr="00C06175" w:rsidRDefault="00BC4BE6" w:rsidP="00F57DF7">
            <w:pPr>
              <w:pStyle w:val="TAL"/>
            </w:pPr>
            <w:r w:rsidRPr="00C06175">
              <w:t>the cell shall be configured as usual beforehand and SS shall raise an error when the cell does not exist yet;</w:t>
            </w:r>
          </w:p>
          <w:p w14:paraId="74FBD601" w14:textId="77777777" w:rsidR="00BC4BE6" w:rsidRPr="00C06175" w:rsidRDefault="00BC4BE6" w:rsidP="00F57DF7">
            <w:pPr>
              <w:pStyle w:val="TAL"/>
            </w:pPr>
            <w:r w:rsidRPr="00C06175">
              <w:t>there is no explicit release of the PRS but the whole cell needs to be released</w:t>
            </w:r>
          </w:p>
        </w:tc>
      </w:tr>
    </w:tbl>
    <w:p w14:paraId="539F7C7D" w14:textId="77777777" w:rsidR="00BC4BE6" w:rsidRPr="00C06175" w:rsidRDefault="00BC4BE6" w:rsidP="00BC4BE6"/>
    <w:p w14:paraId="2877A226" w14:textId="77777777" w:rsidR="00BC4BE6" w:rsidRPr="00C06175" w:rsidRDefault="00BC4BE6" w:rsidP="00BC4BE6">
      <w:pPr>
        <w:pStyle w:val="TH"/>
      </w:pPr>
      <w:r w:rsidRPr="00C06175">
        <w:lastRenderedPageBreak/>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27DB5ED0" w14:textId="77777777" w:rsidTr="00F57DF7">
        <w:tc>
          <w:tcPr>
            <w:tcW w:w="9857" w:type="dxa"/>
            <w:gridSpan w:val="3"/>
            <w:shd w:val="clear" w:color="auto" w:fill="E0E0E0"/>
          </w:tcPr>
          <w:p w14:paraId="10946460" w14:textId="77777777" w:rsidR="00BC4BE6" w:rsidRPr="00C06175" w:rsidRDefault="00BC4BE6" w:rsidP="00F57DF7">
            <w:pPr>
              <w:pStyle w:val="TAL"/>
              <w:rPr>
                <w:b/>
              </w:rPr>
            </w:pPr>
            <w:r w:rsidRPr="00C06175">
              <w:rPr>
                <w:b/>
              </w:rPr>
              <w:t>TTCN-3 Union Type</w:t>
            </w:r>
          </w:p>
        </w:tc>
      </w:tr>
      <w:tr w:rsidR="00BC4BE6" w:rsidRPr="00C06175" w14:paraId="6CD26021" w14:textId="77777777" w:rsidTr="00F57DF7">
        <w:tc>
          <w:tcPr>
            <w:tcW w:w="1479" w:type="dxa"/>
            <w:tcBorders>
              <w:bottom w:val="single" w:sz="4" w:space="0" w:color="auto"/>
            </w:tcBorders>
            <w:shd w:val="clear" w:color="auto" w:fill="E0E0E0"/>
          </w:tcPr>
          <w:p w14:paraId="25D12449" w14:textId="77777777" w:rsidR="00BC4BE6" w:rsidRPr="00C06175" w:rsidRDefault="00BC4BE6" w:rsidP="00F57DF7">
            <w:pPr>
              <w:pStyle w:val="TAL"/>
              <w:rPr>
                <w:b/>
              </w:rPr>
            </w:pPr>
            <w:bookmarkStart w:id="591" w:name="NR_SystemConfirm_PosExt_Type" w:colFirst="1" w:colLast="1"/>
            <w:r w:rsidRPr="00C06175">
              <w:rPr>
                <w:b/>
              </w:rPr>
              <w:t>Name</w:t>
            </w:r>
          </w:p>
        </w:tc>
        <w:tc>
          <w:tcPr>
            <w:tcW w:w="8378" w:type="dxa"/>
            <w:gridSpan w:val="2"/>
            <w:tcBorders>
              <w:bottom w:val="single" w:sz="4" w:space="0" w:color="auto"/>
            </w:tcBorders>
            <w:shd w:val="clear" w:color="auto" w:fill="FFFF99"/>
          </w:tcPr>
          <w:p w14:paraId="6369CC60" w14:textId="77777777" w:rsidR="00BC4BE6" w:rsidRPr="00C06175" w:rsidRDefault="00BC4BE6" w:rsidP="00F57DF7">
            <w:pPr>
              <w:pStyle w:val="TAL"/>
              <w:rPr>
                <w:b/>
              </w:rPr>
            </w:pPr>
            <w:r w:rsidRPr="00C06175">
              <w:rPr>
                <w:b/>
              </w:rPr>
              <w:t>NR_SystemConfirm_PosExt_Type</w:t>
            </w:r>
          </w:p>
        </w:tc>
      </w:tr>
      <w:bookmarkEnd w:id="591"/>
      <w:tr w:rsidR="00BC4BE6" w:rsidRPr="00C06175" w14:paraId="329A1086" w14:textId="77777777" w:rsidTr="00F57DF7">
        <w:tc>
          <w:tcPr>
            <w:tcW w:w="1479" w:type="dxa"/>
            <w:tcBorders>
              <w:bottom w:val="double" w:sz="4" w:space="0" w:color="auto"/>
            </w:tcBorders>
            <w:shd w:val="clear" w:color="auto" w:fill="E0E0E0"/>
          </w:tcPr>
          <w:p w14:paraId="5DBEC95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7B3F42CE" w14:textId="77777777" w:rsidR="00BC4BE6" w:rsidRPr="00C06175" w:rsidRDefault="00BC4BE6" w:rsidP="00F57DF7">
            <w:pPr>
              <w:pStyle w:val="TAL"/>
            </w:pPr>
            <w:r w:rsidRPr="00C06175">
              <w:t>confirmations for system configuration;</w:t>
            </w:r>
          </w:p>
          <w:p w14:paraId="44F2D31E" w14:textId="77777777" w:rsidR="00BC4BE6" w:rsidRPr="00C06175" w:rsidRDefault="00BC4BE6" w:rsidP="00F57DF7">
            <w:pPr>
              <w:pStyle w:val="TAL"/>
            </w:pPr>
            <w:r w:rsidRPr="00C06175">
              <w:t>in general to be sent after the configuration has been done</w:t>
            </w:r>
          </w:p>
        </w:tc>
      </w:tr>
      <w:tr w:rsidR="00BC4BE6" w:rsidRPr="00C06175" w14:paraId="40CF95A7" w14:textId="77777777" w:rsidTr="00F57DF7">
        <w:tc>
          <w:tcPr>
            <w:tcW w:w="1479" w:type="dxa"/>
            <w:tcBorders>
              <w:top w:val="double" w:sz="4" w:space="0" w:color="auto"/>
            </w:tcBorders>
            <w:shd w:val="clear" w:color="auto" w:fill="auto"/>
          </w:tcPr>
          <w:p w14:paraId="5B78AA5D"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3F2C88C7" w14:textId="77777777" w:rsidR="00BC4BE6" w:rsidRPr="00C06175" w:rsidRDefault="00BC4BE6" w:rsidP="00F57DF7">
            <w:pPr>
              <w:pStyle w:val="TAL"/>
            </w:pPr>
            <w:r w:rsidRPr="00C06175">
              <w:t>Null_Type</w:t>
            </w:r>
          </w:p>
        </w:tc>
        <w:tc>
          <w:tcPr>
            <w:tcW w:w="5421" w:type="dxa"/>
            <w:tcBorders>
              <w:top w:val="double" w:sz="4" w:space="0" w:color="auto"/>
            </w:tcBorders>
            <w:shd w:val="clear" w:color="auto" w:fill="auto"/>
          </w:tcPr>
          <w:p w14:paraId="2A880FB6" w14:textId="77777777" w:rsidR="00BC4BE6" w:rsidRPr="00C06175" w:rsidRDefault="00BC4BE6" w:rsidP="00F57DF7">
            <w:pPr>
              <w:pStyle w:val="TAL"/>
            </w:pPr>
            <w:r w:rsidRPr="00C06175">
              <w:t>(no further parameters from SS)</w:t>
            </w:r>
          </w:p>
        </w:tc>
      </w:tr>
    </w:tbl>
    <w:p w14:paraId="76AD0E04" w14:textId="77777777" w:rsidR="00BC4BE6" w:rsidRPr="00C06175" w:rsidRDefault="00BC4BE6" w:rsidP="00BC4BE6"/>
    <w:p w14:paraId="67FFB44D" w14:textId="77777777" w:rsidR="00BC4BE6" w:rsidRPr="00C06175" w:rsidRDefault="00BC4BE6" w:rsidP="00BC4BE6">
      <w:pPr>
        <w:pStyle w:val="Heading2"/>
      </w:pPr>
      <w:bookmarkStart w:id="592" w:name="_Toc92134845"/>
      <w:bookmarkStart w:id="593" w:name="_Toc99979022"/>
      <w:r w:rsidRPr="00C06175">
        <w:t>E.1.2</w:t>
      </w:r>
      <w:r w:rsidRPr="00C06175">
        <w:tab/>
        <w:t>NR_Cell_Configuration_PosExt</w:t>
      </w:r>
      <w:bookmarkEnd w:id="592"/>
      <w:bookmarkEnd w:id="593"/>
    </w:p>
    <w:p w14:paraId="57B4C9C2" w14:textId="77777777" w:rsidR="00BC4BE6" w:rsidRPr="00C06175" w:rsidRDefault="00BC4BE6" w:rsidP="00BC4BE6">
      <w:r w:rsidRPr="00C06175">
        <w:t>Specific Info for DL-PRS Cell Configuration Primitive</w:t>
      </w:r>
    </w:p>
    <w:p w14:paraId="4DAD04DF" w14:textId="77777777" w:rsidR="00BC4BE6" w:rsidRPr="00C06175" w:rsidRDefault="00BC4BE6" w:rsidP="00BC4BE6">
      <w:pPr>
        <w:pStyle w:val="Heading3"/>
      </w:pPr>
      <w:bookmarkStart w:id="594" w:name="_Toc92134846"/>
      <w:bookmarkStart w:id="595" w:name="_Toc99979023"/>
      <w:r w:rsidRPr="00C06175">
        <w:t>E.1.2.1</w:t>
      </w:r>
      <w:r w:rsidRPr="00C06175">
        <w:tab/>
        <w:t>NR_Cell_Configuration_Common_PosExt</w:t>
      </w:r>
      <w:bookmarkEnd w:id="594"/>
      <w:bookmarkEnd w:id="595"/>
    </w:p>
    <w:p w14:paraId="01A0C059" w14:textId="77777777" w:rsidR="00BC4BE6" w:rsidRPr="00C06175" w:rsidRDefault="00BC4BE6" w:rsidP="00BC4BE6">
      <w:pPr>
        <w:pStyle w:val="TH"/>
      </w:pPr>
      <w:r w:rsidRPr="00C06175">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5A5FF1C" w14:textId="77777777" w:rsidTr="00F57DF7">
        <w:tc>
          <w:tcPr>
            <w:tcW w:w="9857" w:type="dxa"/>
            <w:gridSpan w:val="3"/>
            <w:shd w:val="clear" w:color="auto" w:fill="E0E0E0"/>
          </w:tcPr>
          <w:p w14:paraId="0EFFC7F0" w14:textId="77777777" w:rsidR="00BC4BE6" w:rsidRPr="00C06175" w:rsidRDefault="00BC4BE6" w:rsidP="00F57DF7">
            <w:pPr>
              <w:pStyle w:val="TAL"/>
              <w:rPr>
                <w:b/>
              </w:rPr>
            </w:pPr>
            <w:r w:rsidRPr="00C06175">
              <w:rPr>
                <w:b/>
              </w:rPr>
              <w:t>TTCN-3 Union Type</w:t>
            </w:r>
          </w:p>
        </w:tc>
      </w:tr>
      <w:tr w:rsidR="00BC4BE6" w:rsidRPr="00C06175" w14:paraId="4C3DCFB9" w14:textId="77777777" w:rsidTr="00F57DF7">
        <w:tc>
          <w:tcPr>
            <w:tcW w:w="1479" w:type="dxa"/>
            <w:tcBorders>
              <w:bottom w:val="single" w:sz="4" w:space="0" w:color="auto"/>
            </w:tcBorders>
            <w:shd w:val="clear" w:color="auto" w:fill="E0E0E0"/>
          </w:tcPr>
          <w:p w14:paraId="4C3887A3" w14:textId="77777777" w:rsidR="00BC4BE6" w:rsidRPr="00C06175" w:rsidRDefault="00BC4BE6" w:rsidP="00F57DF7">
            <w:pPr>
              <w:pStyle w:val="TAL"/>
              <w:rPr>
                <w:b/>
              </w:rPr>
            </w:pPr>
            <w:bookmarkStart w:id="596" w:name="NR_CellConfigRequest_PosExt_Type" w:colFirst="1" w:colLast="1"/>
            <w:r w:rsidRPr="00C06175">
              <w:rPr>
                <w:b/>
              </w:rPr>
              <w:t>Name</w:t>
            </w:r>
          </w:p>
        </w:tc>
        <w:tc>
          <w:tcPr>
            <w:tcW w:w="8378" w:type="dxa"/>
            <w:gridSpan w:val="2"/>
            <w:tcBorders>
              <w:bottom w:val="single" w:sz="4" w:space="0" w:color="auto"/>
            </w:tcBorders>
            <w:shd w:val="clear" w:color="auto" w:fill="FFFF99"/>
          </w:tcPr>
          <w:p w14:paraId="2FB84BB9" w14:textId="77777777" w:rsidR="00BC4BE6" w:rsidRPr="00C06175" w:rsidRDefault="00BC4BE6" w:rsidP="00F57DF7">
            <w:pPr>
              <w:pStyle w:val="TAL"/>
              <w:rPr>
                <w:b/>
              </w:rPr>
            </w:pPr>
            <w:r w:rsidRPr="00C06175">
              <w:rPr>
                <w:b/>
              </w:rPr>
              <w:t>NR_CellConfigRequest_PosExt_Type</w:t>
            </w:r>
          </w:p>
        </w:tc>
      </w:tr>
      <w:bookmarkEnd w:id="596"/>
      <w:tr w:rsidR="00BC4BE6" w:rsidRPr="00C06175" w14:paraId="6921FFB2" w14:textId="77777777" w:rsidTr="00F57DF7">
        <w:tc>
          <w:tcPr>
            <w:tcW w:w="1479" w:type="dxa"/>
            <w:tcBorders>
              <w:bottom w:val="double" w:sz="4" w:space="0" w:color="auto"/>
            </w:tcBorders>
            <w:shd w:val="clear" w:color="auto" w:fill="E0E0E0"/>
          </w:tcPr>
          <w:p w14:paraId="7A56CC0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EDE81AF" w14:textId="77777777" w:rsidR="00BC4BE6" w:rsidRPr="00C06175" w:rsidRDefault="00BC4BE6" w:rsidP="00F57DF7">
            <w:pPr>
              <w:pStyle w:val="TAL"/>
            </w:pPr>
            <w:r w:rsidRPr="00C06175">
              <w:t>NOTE: Same structure as NR_SystemRequest_Type in 3GPP TS 38.523-3 [24] annex D</w:t>
            </w:r>
          </w:p>
        </w:tc>
      </w:tr>
      <w:tr w:rsidR="00BC4BE6" w:rsidRPr="00C06175" w14:paraId="187A3E0B" w14:textId="77777777" w:rsidTr="00F57DF7">
        <w:tc>
          <w:tcPr>
            <w:tcW w:w="1479" w:type="dxa"/>
            <w:tcBorders>
              <w:top w:val="double" w:sz="4" w:space="0" w:color="auto"/>
            </w:tcBorders>
            <w:shd w:val="clear" w:color="auto" w:fill="auto"/>
          </w:tcPr>
          <w:p w14:paraId="585B49DF" w14:textId="77777777" w:rsidR="00BC4BE6" w:rsidRPr="00C06175" w:rsidRDefault="00BC4BE6" w:rsidP="00F57DF7">
            <w:pPr>
              <w:pStyle w:val="TAL"/>
            </w:pPr>
            <w:r w:rsidRPr="00C06175">
              <w:t>AddOrReconfigure</w:t>
            </w:r>
          </w:p>
        </w:tc>
        <w:tc>
          <w:tcPr>
            <w:tcW w:w="2957" w:type="dxa"/>
            <w:tcBorders>
              <w:top w:val="double" w:sz="4" w:space="0" w:color="auto"/>
            </w:tcBorders>
            <w:shd w:val="clear" w:color="auto" w:fill="auto"/>
          </w:tcPr>
          <w:p w14:paraId="412DD3AB" w14:textId="77777777" w:rsidR="00BC4BE6" w:rsidRPr="00C06175" w:rsidRDefault="00000000" w:rsidP="00F57DF7">
            <w:pPr>
              <w:pStyle w:val="TAL"/>
            </w:pPr>
            <w:hyperlink w:anchor="NR_CellConfigInfo_PosExt_Type" w:history="1">
              <w:r w:rsidR="00BC4BE6" w:rsidRPr="00C06175">
                <w:rPr>
                  <w:rStyle w:val="Hyperlink"/>
                </w:rPr>
                <w:t>NR_CellConfigInfo_PosExt_Type</w:t>
              </w:r>
            </w:hyperlink>
          </w:p>
        </w:tc>
        <w:tc>
          <w:tcPr>
            <w:tcW w:w="5421" w:type="dxa"/>
            <w:tcBorders>
              <w:top w:val="double" w:sz="4" w:space="0" w:color="auto"/>
            </w:tcBorders>
            <w:shd w:val="clear" w:color="auto" w:fill="auto"/>
          </w:tcPr>
          <w:p w14:paraId="161E10EE" w14:textId="77777777" w:rsidR="00BC4BE6" w:rsidRPr="00C06175" w:rsidRDefault="00BC4BE6" w:rsidP="00F57DF7">
            <w:pPr>
              <w:pStyle w:val="TAL"/>
            </w:pPr>
            <w:r w:rsidRPr="00C06175">
              <w:t>for PRS configuration of given cell:</w:t>
            </w:r>
          </w:p>
          <w:p w14:paraId="1A7C2AB8" w14:textId="77777777" w:rsidR="00BC4BE6" w:rsidRPr="00C06175" w:rsidRDefault="00BC4BE6" w:rsidP="00F57DF7">
            <w:pPr>
              <w:pStyle w:val="TAL"/>
            </w:pPr>
            <w:r w:rsidRPr="00C06175">
              <w:t>CellId : identifier of the cell to be configured</w:t>
            </w:r>
          </w:p>
          <w:p w14:paraId="287F876C" w14:textId="77777777" w:rsidR="00BC4BE6" w:rsidRPr="00C06175" w:rsidRDefault="00BC4BE6" w:rsidP="00F57DF7">
            <w:pPr>
              <w:pStyle w:val="TAL"/>
            </w:pPr>
            <w:r w:rsidRPr="00C06175">
              <w:t>RoutingInfo : None</w:t>
            </w:r>
          </w:p>
          <w:p w14:paraId="3F7B0503" w14:textId="77777777" w:rsidR="00BC4BE6" w:rsidRPr="00C06175" w:rsidRDefault="00BC4BE6" w:rsidP="00F57DF7">
            <w:pPr>
              <w:pStyle w:val="TAL"/>
            </w:pPr>
            <w:r w:rsidRPr="00C06175">
              <w:t>RlcBearerRouting : 'None'</w:t>
            </w:r>
          </w:p>
          <w:p w14:paraId="6D7C2891" w14:textId="77777777" w:rsidR="00BC4BE6" w:rsidRPr="00C06175" w:rsidRDefault="00BC4BE6" w:rsidP="00F57DF7">
            <w:pPr>
              <w:pStyle w:val="TAL"/>
            </w:pPr>
            <w:r w:rsidRPr="00C06175">
              <w:t>MacBearerRouting : 'omit'</w:t>
            </w:r>
          </w:p>
          <w:p w14:paraId="4F2D32C5" w14:textId="77777777" w:rsidR="00BC4BE6" w:rsidRPr="00C06175" w:rsidRDefault="00BC4BE6" w:rsidP="00F57DF7">
            <w:pPr>
              <w:pStyle w:val="TAL"/>
            </w:pPr>
            <w:r w:rsidRPr="00C06175">
              <w:t>TimingInfo : Now (for initial configuration and for reconfiguration in general)</w:t>
            </w:r>
          </w:p>
          <w:p w14:paraId="14017F38" w14:textId="77777777" w:rsidR="00BC4BE6" w:rsidRPr="00C06175" w:rsidRDefault="00BC4BE6" w:rsidP="00F57DF7">
            <w:pPr>
              <w:pStyle w:val="TAL"/>
            </w:pPr>
            <w:r w:rsidRPr="00C06175">
              <w:t>ControlInfo : CnfFlag:=true; FollowOnFlag:=false (in general)</w:t>
            </w:r>
          </w:p>
        </w:tc>
      </w:tr>
    </w:tbl>
    <w:p w14:paraId="24AAF667" w14:textId="77777777" w:rsidR="00BC4BE6" w:rsidRPr="00C06175" w:rsidRDefault="00BC4BE6" w:rsidP="00BC4BE6"/>
    <w:p w14:paraId="4DBB8F0E" w14:textId="77777777" w:rsidR="00BC4BE6" w:rsidRPr="00C06175" w:rsidRDefault="00BC4BE6" w:rsidP="00BC4BE6">
      <w:pPr>
        <w:pStyle w:val="TH"/>
      </w:pPr>
      <w:r w:rsidRPr="00C06175">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5A0CFF02" w14:textId="77777777" w:rsidTr="00F57DF7">
        <w:tc>
          <w:tcPr>
            <w:tcW w:w="9857" w:type="dxa"/>
            <w:gridSpan w:val="4"/>
            <w:shd w:val="clear" w:color="auto" w:fill="E0E0E0"/>
          </w:tcPr>
          <w:p w14:paraId="2F6BEA6C" w14:textId="77777777" w:rsidR="00BC4BE6" w:rsidRPr="00C06175" w:rsidRDefault="00BC4BE6" w:rsidP="00F57DF7">
            <w:pPr>
              <w:pStyle w:val="TAL"/>
              <w:rPr>
                <w:b/>
              </w:rPr>
            </w:pPr>
            <w:r w:rsidRPr="00C06175">
              <w:rPr>
                <w:b/>
              </w:rPr>
              <w:t>TTCN-3 Record Type</w:t>
            </w:r>
          </w:p>
        </w:tc>
      </w:tr>
      <w:tr w:rsidR="00BC4BE6" w:rsidRPr="00C06175" w14:paraId="3ABFDA54" w14:textId="77777777" w:rsidTr="00F57DF7">
        <w:tc>
          <w:tcPr>
            <w:tcW w:w="1479" w:type="dxa"/>
            <w:tcBorders>
              <w:bottom w:val="single" w:sz="4" w:space="0" w:color="auto"/>
            </w:tcBorders>
            <w:shd w:val="clear" w:color="auto" w:fill="E0E0E0"/>
          </w:tcPr>
          <w:p w14:paraId="3F9FDE65" w14:textId="77777777" w:rsidR="00BC4BE6" w:rsidRPr="00C06175" w:rsidRDefault="00BC4BE6" w:rsidP="00F57DF7">
            <w:pPr>
              <w:pStyle w:val="TAL"/>
              <w:rPr>
                <w:b/>
              </w:rPr>
            </w:pPr>
            <w:bookmarkStart w:id="597" w:name="NR_CellConfigInfo_PosExt_Type" w:colFirst="1" w:colLast="1"/>
            <w:r w:rsidRPr="00C06175">
              <w:rPr>
                <w:b/>
              </w:rPr>
              <w:t>Name</w:t>
            </w:r>
          </w:p>
        </w:tc>
        <w:tc>
          <w:tcPr>
            <w:tcW w:w="8378" w:type="dxa"/>
            <w:gridSpan w:val="3"/>
            <w:tcBorders>
              <w:bottom w:val="single" w:sz="4" w:space="0" w:color="auto"/>
            </w:tcBorders>
            <w:shd w:val="clear" w:color="auto" w:fill="FFFF99"/>
          </w:tcPr>
          <w:p w14:paraId="7323AD64" w14:textId="77777777" w:rsidR="00BC4BE6" w:rsidRPr="00C06175" w:rsidRDefault="00BC4BE6" w:rsidP="00F57DF7">
            <w:pPr>
              <w:pStyle w:val="TAL"/>
              <w:rPr>
                <w:b/>
              </w:rPr>
            </w:pPr>
            <w:r w:rsidRPr="00C06175">
              <w:rPr>
                <w:b/>
              </w:rPr>
              <w:t>NR_CellConfigInfo_PosExt_Type</w:t>
            </w:r>
          </w:p>
        </w:tc>
      </w:tr>
      <w:bookmarkEnd w:id="597"/>
      <w:tr w:rsidR="00BC4BE6" w:rsidRPr="00C06175" w14:paraId="48F2E939" w14:textId="77777777" w:rsidTr="00F57DF7">
        <w:tc>
          <w:tcPr>
            <w:tcW w:w="1479" w:type="dxa"/>
            <w:tcBorders>
              <w:bottom w:val="double" w:sz="4" w:space="0" w:color="auto"/>
            </w:tcBorders>
            <w:shd w:val="clear" w:color="auto" w:fill="E0E0E0"/>
          </w:tcPr>
          <w:p w14:paraId="6D278BE0"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12DF588" w14:textId="77777777" w:rsidR="00BC4BE6" w:rsidRPr="00C06175" w:rsidRDefault="00BC4BE6" w:rsidP="00F57DF7">
            <w:pPr>
              <w:pStyle w:val="TAL"/>
            </w:pPr>
            <w:r w:rsidRPr="00C06175">
              <w:t>NOTE: Same structure as NR_SystemRequest_Type in 3GPP TS 38.523-3 [24] annex D</w:t>
            </w:r>
          </w:p>
          <w:p w14:paraId="7B311E45" w14:textId="77777777" w:rsidR="00BC4BE6" w:rsidRPr="00C06175" w:rsidRDefault="00BC4BE6" w:rsidP="00F57DF7">
            <w:pPr>
              <w:pStyle w:val="TAL"/>
            </w:pPr>
            <w:r w:rsidRPr="00C06175">
              <w:t>common information for initial cell configuration or reconfiguration;</w:t>
            </w:r>
          </w:p>
          <w:p w14:paraId="2663424A" w14:textId="77777777" w:rsidR="00BC4BE6" w:rsidRPr="00C06175" w:rsidRDefault="00BC4BE6" w:rsidP="00F57DF7">
            <w:pPr>
              <w:pStyle w:val="TAL"/>
            </w:pPr>
            <w:r w:rsidRPr="00C06175">
              <w:t>in case of reconfiguration OMIT means 'keep configuration as it is'</w:t>
            </w:r>
          </w:p>
        </w:tc>
      </w:tr>
      <w:tr w:rsidR="00BC4BE6" w:rsidRPr="00C06175" w14:paraId="255FE439" w14:textId="77777777" w:rsidTr="00F57DF7">
        <w:tc>
          <w:tcPr>
            <w:tcW w:w="1479" w:type="dxa"/>
            <w:tcBorders>
              <w:top w:val="double" w:sz="4" w:space="0" w:color="auto"/>
            </w:tcBorders>
            <w:shd w:val="clear" w:color="auto" w:fill="auto"/>
          </w:tcPr>
          <w:p w14:paraId="29EA0F78" w14:textId="77777777" w:rsidR="00BC4BE6" w:rsidRPr="00C06175" w:rsidRDefault="00BC4BE6" w:rsidP="00F57DF7">
            <w:pPr>
              <w:pStyle w:val="TAL"/>
            </w:pPr>
            <w:r w:rsidRPr="00C06175">
              <w:t>PhysicalLayer</w:t>
            </w:r>
          </w:p>
        </w:tc>
        <w:tc>
          <w:tcPr>
            <w:tcW w:w="2464" w:type="dxa"/>
            <w:tcBorders>
              <w:top w:val="double" w:sz="4" w:space="0" w:color="auto"/>
            </w:tcBorders>
            <w:shd w:val="clear" w:color="auto" w:fill="auto"/>
          </w:tcPr>
          <w:p w14:paraId="13602751" w14:textId="77777777" w:rsidR="00BC4BE6" w:rsidRPr="00C06175" w:rsidRDefault="00000000" w:rsidP="00F57DF7">
            <w:pPr>
              <w:pStyle w:val="TAL"/>
            </w:pPr>
            <w:hyperlink w:anchor="NR_CellConfigPhysicalLayer_PosExt_Type" w:history="1">
              <w:r w:rsidR="00BC4BE6" w:rsidRPr="00C06175">
                <w:rPr>
                  <w:rStyle w:val="Hyperlink"/>
                </w:rPr>
                <w:t>NR_CellConfigPhysicalLayer_PosExt_Type</w:t>
              </w:r>
            </w:hyperlink>
          </w:p>
        </w:tc>
        <w:tc>
          <w:tcPr>
            <w:tcW w:w="493" w:type="dxa"/>
            <w:tcBorders>
              <w:top w:val="double" w:sz="4" w:space="0" w:color="auto"/>
            </w:tcBorders>
            <w:shd w:val="clear" w:color="auto" w:fill="auto"/>
          </w:tcPr>
          <w:p w14:paraId="6AD1152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2258B5A" w14:textId="77777777" w:rsidR="00BC4BE6" w:rsidRPr="00C06175" w:rsidRDefault="00BC4BE6" w:rsidP="00F57DF7">
            <w:pPr>
              <w:pStyle w:val="TAL"/>
            </w:pPr>
            <w:r w:rsidRPr="00C06175">
              <w:t>Extended DL-PRS information for a cell</w:t>
            </w:r>
          </w:p>
        </w:tc>
      </w:tr>
    </w:tbl>
    <w:p w14:paraId="6AC3212B" w14:textId="77777777" w:rsidR="00BC4BE6" w:rsidRPr="00C06175" w:rsidRDefault="00BC4BE6" w:rsidP="00BC4BE6"/>
    <w:p w14:paraId="5ADC4CE1" w14:textId="77777777" w:rsidR="00BC4BE6" w:rsidRPr="00C06175" w:rsidRDefault="00BC4BE6" w:rsidP="00BC4BE6">
      <w:pPr>
        <w:pStyle w:val="TH"/>
      </w:pPr>
      <w:r w:rsidRPr="00C06175">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68CF713" w14:textId="77777777" w:rsidTr="00F57DF7">
        <w:tc>
          <w:tcPr>
            <w:tcW w:w="9857" w:type="dxa"/>
            <w:gridSpan w:val="4"/>
            <w:shd w:val="clear" w:color="auto" w:fill="E0E0E0"/>
          </w:tcPr>
          <w:p w14:paraId="507E40E8" w14:textId="77777777" w:rsidR="00BC4BE6" w:rsidRPr="00C06175" w:rsidRDefault="00BC4BE6" w:rsidP="00F57DF7">
            <w:pPr>
              <w:pStyle w:val="TAL"/>
              <w:rPr>
                <w:b/>
              </w:rPr>
            </w:pPr>
            <w:r w:rsidRPr="00C06175">
              <w:rPr>
                <w:b/>
              </w:rPr>
              <w:t>TTCN-3 Record Type</w:t>
            </w:r>
          </w:p>
        </w:tc>
      </w:tr>
      <w:tr w:rsidR="00BC4BE6" w:rsidRPr="00C06175" w14:paraId="26471DBB" w14:textId="77777777" w:rsidTr="00F57DF7">
        <w:tc>
          <w:tcPr>
            <w:tcW w:w="1479" w:type="dxa"/>
            <w:tcBorders>
              <w:bottom w:val="single" w:sz="4" w:space="0" w:color="auto"/>
            </w:tcBorders>
            <w:shd w:val="clear" w:color="auto" w:fill="E0E0E0"/>
          </w:tcPr>
          <w:p w14:paraId="38EF51DE" w14:textId="77777777" w:rsidR="00BC4BE6" w:rsidRPr="00C06175" w:rsidRDefault="00BC4BE6" w:rsidP="00F57DF7">
            <w:pPr>
              <w:pStyle w:val="TAL"/>
              <w:rPr>
                <w:b/>
              </w:rPr>
            </w:pPr>
            <w:bookmarkStart w:id="598" w:name="NR_CellConfigPhysicalLayer_PosExt_Type" w:colFirst="1" w:colLast="1"/>
            <w:r w:rsidRPr="00C06175">
              <w:rPr>
                <w:b/>
              </w:rPr>
              <w:t>Name</w:t>
            </w:r>
          </w:p>
        </w:tc>
        <w:tc>
          <w:tcPr>
            <w:tcW w:w="8378" w:type="dxa"/>
            <w:gridSpan w:val="3"/>
            <w:tcBorders>
              <w:bottom w:val="single" w:sz="4" w:space="0" w:color="auto"/>
            </w:tcBorders>
            <w:shd w:val="clear" w:color="auto" w:fill="FFFF99"/>
          </w:tcPr>
          <w:p w14:paraId="502493CE" w14:textId="77777777" w:rsidR="00BC4BE6" w:rsidRPr="00C06175" w:rsidRDefault="00BC4BE6" w:rsidP="00F57DF7">
            <w:pPr>
              <w:pStyle w:val="TAL"/>
              <w:rPr>
                <w:b/>
              </w:rPr>
            </w:pPr>
            <w:r w:rsidRPr="00C06175">
              <w:rPr>
                <w:b/>
              </w:rPr>
              <w:t>NR_CellConfigPhysicalLayer_PosExt_Type</w:t>
            </w:r>
          </w:p>
        </w:tc>
      </w:tr>
      <w:bookmarkEnd w:id="598"/>
      <w:tr w:rsidR="00BC4BE6" w:rsidRPr="00C06175" w14:paraId="55EDE657" w14:textId="77777777" w:rsidTr="00F57DF7">
        <w:tc>
          <w:tcPr>
            <w:tcW w:w="1479" w:type="dxa"/>
            <w:tcBorders>
              <w:bottom w:val="double" w:sz="4" w:space="0" w:color="auto"/>
            </w:tcBorders>
            <w:shd w:val="clear" w:color="auto" w:fill="E0E0E0"/>
          </w:tcPr>
          <w:p w14:paraId="114C44E3"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5FB638D" w14:textId="77777777" w:rsidR="00BC4BE6" w:rsidRPr="00C06175" w:rsidRDefault="00BC4BE6" w:rsidP="00F57DF7">
            <w:pPr>
              <w:pStyle w:val="TAL"/>
            </w:pPr>
            <w:r w:rsidRPr="00C06175">
              <w:t>NOTE: Same structure as NR_SystemRequest_Type in 3GPP TS 38.523-3 [24] annex D</w:t>
            </w:r>
          </w:p>
          <w:p w14:paraId="0826DCB6" w14:textId="77777777" w:rsidR="00BC4BE6" w:rsidRPr="00C06175" w:rsidRDefault="00BC4BE6" w:rsidP="00F57DF7">
            <w:pPr>
              <w:pStyle w:val="TAL"/>
            </w:pPr>
            <w:r w:rsidRPr="00C06175">
              <w:t>Physical layer:</w:t>
            </w:r>
          </w:p>
        </w:tc>
      </w:tr>
      <w:tr w:rsidR="00BC4BE6" w:rsidRPr="00C06175" w14:paraId="1883D6CB" w14:textId="77777777" w:rsidTr="00F57DF7">
        <w:tc>
          <w:tcPr>
            <w:tcW w:w="1479" w:type="dxa"/>
            <w:tcBorders>
              <w:top w:val="double" w:sz="4" w:space="0" w:color="auto"/>
            </w:tcBorders>
            <w:shd w:val="clear" w:color="auto" w:fill="auto"/>
          </w:tcPr>
          <w:p w14:paraId="22AA8899" w14:textId="77777777" w:rsidR="00BC4BE6" w:rsidRPr="00C06175" w:rsidRDefault="00BC4BE6" w:rsidP="00F57DF7">
            <w:pPr>
              <w:pStyle w:val="TAL"/>
            </w:pPr>
            <w:r w:rsidRPr="00C06175">
              <w:t>Downlink</w:t>
            </w:r>
          </w:p>
        </w:tc>
        <w:tc>
          <w:tcPr>
            <w:tcW w:w="2464" w:type="dxa"/>
            <w:tcBorders>
              <w:top w:val="double" w:sz="4" w:space="0" w:color="auto"/>
            </w:tcBorders>
            <w:shd w:val="clear" w:color="auto" w:fill="auto"/>
          </w:tcPr>
          <w:p w14:paraId="03472C21" w14:textId="77777777" w:rsidR="00BC4BE6" w:rsidRPr="00C06175" w:rsidRDefault="00000000" w:rsidP="00F57DF7">
            <w:pPr>
              <w:pStyle w:val="TAL"/>
            </w:pPr>
            <w:hyperlink w:anchor="NR_CellCon__PhysicalLayerDownlink_PosExt" w:history="1">
              <w:r w:rsidR="00BC4BE6" w:rsidRPr="00C06175">
                <w:rPr>
                  <w:rStyle w:val="Hyperlink"/>
                </w:rPr>
                <w:t>NR_CellConfigPhysicalLayerDownlink_PosExt_Type</w:t>
              </w:r>
            </w:hyperlink>
          </w:p>
        </w:tc>
        <w:tc>
          <w:tcPr>
            <w:tcW w:w="493" w:type="dxa"/>
            <w:tcBorders>
              <w:top w:val="double" w:sz="4" w:space="0" w:color="auto"/>
            </w:tcBorders>
            <w:shd w:val="clear" w:color="auto" w:fill="auto"/>
          </w:tcPr>
          <w:p w14:paraId="5C74999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0035517D" w14:textId="77777777" w:rsidR="00BC4BE6" w:rsidRPr="00C06175" w:rsidRDefault="00BC4BE6" w:rsidP="00F57DF7">
            <w:pPr>
              <w:pStyle w:val="TAL"/>
            </w:pPr>
            <w:r w:rsidRPr="00C06175">
              <w:t>Default settings regarding physical control DL-PRS signal</w:t>
            </w:r>
          </w:p>
        </w:tc>
      </w:tr>
    </w:tbl>
    <w:p w14:paraId="14D3EDEF" w14:textId="77777777" w:rsidR="00BC4BE6" w:rsidRPr="00C06175" w:rsidRDefault="00BC4BE6" w:rsidP="00BC4BE6"/>
    <w:p w14:paraId="215BB6E9" w14:textId="77777777" w:rsidR="00BC4BE6" w:rsidRPr="00C06175" w:rsidRDefault="00BC4BE6" w:rsidP="00BC4BE6">
      <w:pPr>
        <w:pStyle w:val="Heading3"/>
      </w:pPr>
      <w:bookmarkStart w:id="599" w:name="_Toc92134847"/>
      <w:bookmarkStart w:id="600" w:name="_Toc99979024"/>
      <w:r w:rsidRPr="00C06175">
        <w:t>E.1.2.2</w:t>
      </w:r>
      <w:r w:rsidRPr="00C06175">
        <w:tab/>
        <w:t>Downlink_Physical_Layer_Configuration_PosExt</w:t>
      </w:r>
      <w:bookmarkEnd w:id="599"/>
      <w:bookmarkEnd w:id="600"/>
    </w:p>
    <w:p w14:paraId="5684C072" w14:textId="77777777" w:rsidR="00BC4BE6" w:rsidRPr="00C06175" w:rsidRDefault="00BC4BE6" w:rsidP="00BC4BE6">
      <w:r w:rsidRPr="00C06175">
        <w:t>Downlink physical layer configuration:</w:t>
      </w:r>
      <w:r w:rsidRPr="00C06175">
        <w:br/>
        <w:t>- DL-PRS Frequency Layer configuration.</w:t>
      </w:r>
      <w:r w:rsidRPr="00C06175">
        <w:br/>
        <w:t>- DL-PRS TRP configuration.</w:t>
      </w:r>
    </w:p>
    <w:p w14:paraId="3DD7C37C" w14:textId="77777777" w:rsidR="00BC4BE6" w:rsidRPr="00C06175" w:rsidRDefault="00BC4BE6" w:rsidP="00BC4BE6">
      <w:pPr>
        <w:pStyle w:val="TH"/>
      </w:pPr>
      <w:r w:rsidRPr="00C06175">
        <w:lastRenderedPageBreak/>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C4BE6" w:rsidRPr="00C06175" w14:paraId="7552D263" w14:textId="77777777" w:rsidTr="00F57DF7">
        <w:tc>
          <w:tcPr>
            <w:tcW w:w="9857" w:type="dxa"/>
            <w:gridSpan w:val="3"/>
            <w:tcBorders>
              <w:bottom w:val="double" w:sz="4" w:space="0" w:color="auto"/>
            </w:tcBorders>
            <w:shd w:val="clear" w:color="auto" w:fill="E0E0E0"/>
          </w:tcPr>
          <w:p w14:paraId="19733F5F" w14:textId="77777777" w:rsidR="00BC4BE6" w:rsidRPr="00C06175" w:rsidRDefault="00BC4BE6" w:rsidP="00F57DF7">
            <w:pPr>
              <w:pStyle w:val="TAL"/>
              <w:rPr>
                <w:b/>
              </w:rPr>
            </w:pPr>
            <w:r w:rsidRPr="00C06175">
              <w:rPr>
                <w:b/>
              </w:rPr>
              <w:t>TTCN-3 Basic Types</w:t>
            </w:r>
          </w:p>
        </w:tc>
      </w:tr>
      <w:tr w:rsidR="00BC4BE6" w:rsidRPr="00C06175" w14:paraId="797C7314" w14:textId="77777777" w:rsidTr="00F57DF7">
        <w:tc>
          <w:tcPr>
            <w:tcW w:w="2464" w:type="dxa"/>
            <w:tcBorders>
              <w:top w:val="double" w:sz="4" w:space="0" w:color="auto"/>
            </w:tcBorders>
            <w:shd w:val="clear" w:color="auto" w:fill="auto"/>
          </w:tcPr>
          <w:p w14:paraId="055E069F" w14:textId="77777777" w:rsidR="00BC4BE6" w:rsidRPr="00C06175" w:rsidRDefault="00BC4BE6" w:rsidP="00F57DF7">
            <w:pPr>
              <w:pStyle w:val="TAL"/>
              <w:rPr>
                <w:b/>
              </w:rPr>
            </w:pPr>
            <w:bookmarkStart w:id="601" w:name="DlPrs_CombSizeN_Type" w:colFirst="0" w:colLast="0"/>
            <w:r w:rsidRPr="00C06175">
              <w:rPr>
                <w:b/>
              </w:rPr>
              <w:t>DlPrs_CombSizeN_Type</w:t>
            </w:r>
          </w:p>
        </w:tc>
        <w:tc>
          <w:tcPr>
            <w:tcW w:w="3450" w:type="dxa"/>
            <w:tcBorders>
              <w:top w:val="double" w:sz="4" w:space="0" w:color="auto"/>
            </w:tcBorders>
            <w:shd w:val="clear" w:color="auto" w:fill="auto"/>
          </w:tcPr>
          <w:p w14:paraId="0330AF8C" w14:textId="77777777" w:rsidR="00BC4BE6" w:rsidRPr="00C06175" w:rsidRDefault="00BC4BE6" w:rsidP="00F57DF7">
            <w:pPr>
              <w:pStyle w:val="TAL"/>
            </w:pPr>
            <w:r w:rsidRPr="00C06175">
              <w:t>NR_DL_PRS_PositioningFrequencyLayer_r16.dl_PRS_CombSizeN_r16</w:t>
            </w:r>
          </w:p>
        </w:tc>
        <w:tc>
          <w:tcPr>
            <w:tcW w:w="3943" w:type="dxa"/>
            <w:tcBorders>
              <w:top w:val="double" w:sz="4" w:space="0" w:color="auto"/>
            </w:tcBorders>
            <w:shd w:val="clear" w:color="auto" w:fill="auto"/>
          </w:tcPr>
          <w:p w14:paraId="7DCB40A8" w14:textId="77777777" w:rsidR="00BC4BE6" w:rsidRPr="00C06175" w:rsidRDefault="00BC4BE6" w:rsidP="00F57DF7">
            <w:pPr>
              <w:pStyle w:val="TAL"/>
            </w:pPr>
          </w:p>
        </w:tc>
      </w:tr>
      <w:bookmarkEnd w:id="601"/>
    </w:tbl>
    <w:p w14:paraId="3657B563" w14:textId="77777777" w:rsidR="00BC4BE6" w:rsidRPr="00C06175" w:rsidRDefault="00BC4BE6" w:rsidP="00BC4BE6"/>
    <w:p w14:paraId="5DD658D3" w14:textId="77777777" w:rsidR="00BC4BE6" w:rsidRPr="00C06175" w:rsidRDefault="00BC4BE6" w:rsidP="00BC4BE6">
      <w:pPr>
        <w:pStyle w:val="TH"/>
      </w:pPr>
      <w:r w:rsidRPr="00C06175">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C28D79B" w14:textId="77777777" w:rsidTr="00F57DF7">
        <w:tc>
          <w:tcPr>
            <w:tcW w:w="9857" w:type="dxa"/>
            <w:gridSpan w:val="4"/>
            <w:shd w:val="clear" w:color="auto" w:fill="E0E0E0"/>
          </w:tcPr>
          <w:p w14:paraId="031A89E5" w14:textId="77777777" w:rsidR="00BC4BE6" w:rsidRPr="00C06175" w:rsidRDefault="00BC4BE6" w:rsidP="00F57DF7">
            <w:pPr>
              <w:pStyle w:val="TAL"/>
              <w:rPr>
                <w:b/>
              </w:rPr>
            </w:pPr>
            <w:r w:rsidRPr="00C06175">
              <w:rPr>
                <w:b/>
              </w:rPr>
              <w:t>TTCN-3 Record Type</w:t>
            </w:r>
          </w:p>
        </w:tc>
      </w:tr>
      <w:tr w:rsidR="00BC4BE6" w:rsidRPr="00C06175" w14:paraId="355C81F4" w14:textId="77777777" w:rsidTr="00F57DF7">
        <w:tc>
          <w:tcPr>
            <w:tcW w:w="1479" w:type="dxa"/>
            <w:tcBorders>
              <w:bottom w:val="single" w:sz="4" w:space="0" w:color="auto"/>
            </w:tcBorders>
            <w:shd w:val="clear" w:color="auto" w:fill="E0E0E0"/>
          </w:tcPr>
          <w:p w14:paraId="35E41EBE" w14:textId="77777777" w:rsidR="00BC4BE6" w:rsidRPr="00C06175" w:rsidRDefault="00BC4BE6" w:rsidP="00F57DF7">
            <w:pPr>
              <w:pStyle w:val="TAL"/>
              <w:rPr>
                <w:b/>
              </w:rPr>
            </w:pPr>
            <w:bookmarkStart w:id="602" w:name="DlPrs_FreqLayerConfig_Type" w:colFirst="1" w:colLast="1"/>
            <w:r w:rsidRPr="00C06175">
              <w:rPr>
                <w:b/>
              </w:rPr>
              <w:t>Name</w:t>
            </w:r>
          </w:p>
        </w:tc>
        <w:tc>
          <w:tcPr>
            <w:tcW w:w="8378" w:type="dxa"/>
            <w:gridSpan w:val="3"/>
            <w:tcBorders>
              <w:bottom w:val="single" w:sz="4" w:space="0" w:color="auto"/>
            </w:tcBorders>
            <w:shd w:val="clear" w:color="auto" w:fill="FFFF99"/>
          </w:tcPr>
          <w:p w14:paraId="0B7C29CE" w14:textId="77777777" w:rsidR="00BC4BE6" w:rsidRPr="00C06175" w:rsidRDefault="00BC4BE6" w:rsidP="00F57DF7">
            <w:pPr>
              <w:pStyle w:val="TAL"/>
              <w:rPr>
                <w:b/>
              </w:rPr>
            </w:pPr>
            <w:r w:rsidRPr="00C06175">
              <w:rPr>
                <w:b/>
              </w:rPr>
              <w:t>DlPrs_FreqLayerConfig_Type</w:t>
            </w:r>
          </w:p>
        </w:tc>
      </w:tr>
      <w:bookmarkEnd w:id="602"/>
      <w:tr w:rsidR="00BC4BE6" w:rsidRPr="00C06175" w14:paraId="09768CF6" w14:textId="77777777" w:rsidTr="00F57DF7">
        <w:tc>
          <w:tcPr>
            <w:tcW w:w="1479" w:type="dxa"/>
            <w:tcBorders>
              <w:bottom w:val="double" w:sz="4" w:space="0" w:color="auto"/>
            </w:tcBorders>
            <w:shd w:val="clear" w:color="auto" w:fill="E0E0E0"/>
          </w:tcPr>
          <w:p w14:paraId="38F2375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F430729" w14:textId="77777777" w:rsidR="00BC4BE6" w:rsidRPr="00C06175" w:rsidRDefault="00BC4BE6" w:rsidP="00F57DF7">
            <w:pPr>
              <w:pStyle w:val="TAL"/>
            </w:pPr>
          </w:p>
        </w:tc>
      </w:tr>
      <w:tr w:rsidR="00BC4BE6" w:rsidRPr="00C06175" w14:paraId="3034C508" w14:textId="77777777" w:rsidTr="00F57DF7">
        <w:tc>
          <w:tcPr>
            <w:tcW w:w="1479" w:type="dxa"/>
            <w:tcBorders>
              <w:top w:val="double" w:sz="4" w:space="0" w:color="auto"/>
            </w:tcBorders>
            <w:shd w:val="clear" w:color="auto" w:fill="auto"/>
          </w:tcPr>
          <w:p w14:paraId="240A5D69" w14:textId="77777777" w:rsidR="00BC4BE6" w:rsidRPr="00C06175" w:rsidRDefault="00BC4BE6" w:rsidP="00F57DF7">
            <w:pPr>
              <w:pStyle w:val="TAL"/>
            </w:pPr>
            <w:r w:rsidRPr="00C06175">
              <w:t>DlPrs_ResourceBW</w:t>
            </w:r>
          </w:p>
        </w:tc>
        <w:tc>
          <w:tcPr>
            <w:tcW w:w="2464" w:type="dxa"/>
            <w:tcBorders>
              <w:top w:val="double" w:sz="4" w:space="0" w:color="auto"/>
            </w:tcBorders>
            <w:shd w:val="clear" w:color="auto" w:fill="auto"/>
          </w:tcPr>
          <w:p w14:paraId="3CAE46C8" w14:textId="77777777" w:rsidR="00BC4BE6" w:rsidRPr="00C06175" w:rsidRDefault="00BC4BE6" w:rsidP="00F57DF7">
            <w:pPr>
              <w:pStyle w:val="TAL"/>
            </w:pPr>
            <w:r w:rsidRPr="00C06175">
              <w:t>integer</w:t>
            </w:r>
          </w:p>
        </w:tc>
        <w:tc>
          <w:tcPr>
            <w:tcW w:w="493" w:type="dxa"/>
            <w:tcBorders>
              <w:top w:val="double" w:sz="4" w:space="0" w:color="auto"/>
            </w:tcBorders>
            <w:shd w:val="clear" w:color="auto" w:fill="auto"/>
          </w:tcPr>
          <w:p w14:paraId="04DE44FF"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E09920C" w14:textId="77777777" w:rsidR="00BC4BE6" w:rsidRPr="00C06175" w:rsidRDefault="00BC4BE6" w:rsidP="00F57DF7">
            <w:pPr>
              <w:pStyle w:val="TAL"/>
            </w:pPr>
          </w:p>
        </w:tc>
      </w:tr>
      <w:tr w:rsidR="00BC4BE6" w:rsidRPr="00C06175" w14:paraId="72859A19" w14:textId="77777777" w:rsidTr="00F57DF7">
        <w:tc>
          <w:tcPr>
            <w:tcW w:w="1479" w:type="dxa"/>
            <w:shd w:val="clear" w:color="auto" w:fill="auto"/>
          </w:tcPr>
          <w:p w14:paraId="7377823E" w14:textId="77777777" w:rsidR="00BC4BE6" w:rsidRPr="00C06175" w:rsidRDefault="00BC4BE6" w:rsidP="00F57DF7">
            <w:pPr>
              <w:pStyle w:val="TAL"/>
            </w:pPr>
            <w:r w:rsidRPr="00C06175">
              <w:t>DlPrs_CombSizeN</w:t>
            </w:r>
          </w:p>
        </w:tc>
        <w:tc>
          <w:tcPr>
            <w:tcW w:w="2464" w:type="dxa"/>
            <w:shd w:val="clear" w:color="auto" w:fill="auto"/>
          </w:tcPr>
          <w:p w14:paraId="4ACC8985" w14:textId="77777777" w:rsidR="00BC4BE6" w:rsidRPr="00C06175" w:rsidRDefault="00000000" w:rsidP="00F57DF7">
            <w:pPr>
              <w:pStyle w:val="TAL"/>
            </w:pPr>
            <w:hyperlink w:anchor="DlPrs_CombSizeN_Type" w:history="1">
              <w:r w:rsidR="00BC4BE6" w:rsidRPr="00C06175">
                <w:rPr>
                  <w:rStyle w:val="Hyperlink"/>
                </w:rPr>
                <w:t>DlPrs_CombSizeN_Type</w:t>
              </w:r>
            </w:hyperlink>
          </w:p>
        </w:tc>
        <w:tc>
          <w:tcPr>
            <w:tcW w:w="493" w:type="dxa"/>
            <w:shd w:val="clear" w:color="auto" w:fill="auto"/>
          </w:tcPr>
          <w:p w14:paraId="23C49D0B" w14:textId="77777777" w:rsidR="00BC4BE6" w:rsidRPr="00C06175" w:rsidRDefault="00BC4BE6" w:rsidP="00F57DF7">
            <w:pPr>
              <w:pStyle w:val="TAL"/>
            </w:pPr>
            <w:r w:rsidRPr="00C06175">
              <w:t>opt</w:t>
            </w:r>
          </w:p>
        </w:tc>
        <w:tc>
          <w:tcPr>
            <w:tcW w:w="5421" w:type="dxa"/>
            <w:shd w:val="clear" w:color="auto" w:fill="auto"/>
          </w:tcPr>
          <w:p w14:paraId="48C96DC9" w14:textId="77777777" w:rsidR="00BC4BE6" w:rsidRPr="00C06175" w:rsidRDefault="00BC4BE6" w:rsidP="00F57DF7">
            <w:pPr>
              <w:pStyle w:val="TAL"/>
            </w:pPr>
          </w:p>
        </w:tc>
      </w:tr>
    </w:tbl>
    <w:p w14:paraId="0A75A85F" w14:textId="77777777" w:rsidR="00BC4BE6" w:rsidRPr="00C06175" w:rsidRDefault="00BC4BE6" w:rsidP="00BC4BE6"/>
    <w:p w14:paraId="5EC8FE94" w14:textId="77777777" w:rsidR="00BC4BE6" w:rsidRPr="00C06175" w:rsidRDefault="00BC4BE6" w:rsidP="00BC4BE6">
      <w:pPr>
        <w:pStyle w:val="TH"/>
      </w:pPr>
      <w:r w:rsidRPr="00C06175">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FAC71E5" w14:textId="77777777" w:rsidTr="00F57DF7">
        <w:tc>
          <w:tcPr>
            <w:tcW w:w="9857" w:type="dxa"/>
            <w:gridSpan w:val="4"/>
            <w:shd w:val="clear" w:color="auto" w:fill="E0E0E0"/>
          </w:tcPr>
          <w:p w14:paraId="5FDB6B33" w14:textId="77777777" w:rsidR="00BC4BE6" w:rsidRPr="00C06175" w:rsidRDefault="00BC4BE6" w:rsidP="00F57DF7">
            <w:pPr>
              <w:pStyle w:val="TAL"/>
              <w:rPr>
                <w:b/>
              </w:rPr>
            </w:pPr>
            <w:r w:rsidRPr="00C06175">
              <w:rPr>
                <w:b/>
              </w:rPr>
              <w:t>TTCN-3 Record Type</w:t>
            </w:r>
          </w:p>
        </w:tc>
      </w:tr>
      <w:tr w:rsidR="00BC4BE6" w:rsidRPr="00C06175" w14:paraId="61A455FE" w14:textId="77777777" w:rsidTr="00F57DF7">
        <w:tc>
          <w:tcPr>
            <w:tcW w:w="1479" w:type="dxa"/>
            <w:tcBorders>
              <w:bottom w:val="single" w:sz="4" w:space="0" w:color="auto"/>
            </w:tcBorders>
            <w:shd w:val="clear" w:color="auto" w:fill="E0E0E0"/>
          </w:tcPr>
          <w:p w14:paraId="159A4D63" w14:textId="77777777" w:rsidR="00BC4BE6" w:rsidRPr="00C06175" w:rsidRDefault="00BC4BE6" w:rsidP="00F57DF7">
            <w:pPr>
              <w:pStyle w:val="TAL"/>
              <w:rPr>
                <w:b/>
              </w:rPr>
            </w:pPr>
            <w:bookmarkStart w:id="603" w:name="DlPrs_TRPConfig_Type" w:colFirst="1" w:colLast="1"/>
            <w:r w:rsidRPr="00C06175">
              <w:rPr>
                <w:b/>
              </w:rPr>
              <w:t>Name</w:t>
            </w:r>
          </w:p>
        </w:tc>
        <w:tc>
          <w:tcPr>
            <w:tcW w:w="8378" w:type="dxa"/>
            <w:gridSpan w:val="3"/>
            <w:tcBorders>
              <w:bottom w:val="single" w:sz="4" w:space="0" w:color="auto"/>
            </w:tcBorders>
            <w:shd w:val="clear" w:color="auto" w:fill="FFFF99"/>
          </w:tcPr>
          <w:p w14:paraId="5B9797B8" w14:textId="77777777" w:rsidR="00BC4BE6" w:rsidRPr="00C06175" w:rsidRDefault="00BC4BE6" w:rsidP="00F57DF7">
            <w:pPr>
              <w:pStyle w:val="TAL"/>
              <w:rPr>
                <w:b/>
              </w:rPr>
            </w:pPr>
            <w:r w:rsidRPr="00C06175">
              <w:rPr>
                <w:b/>
              </w:rPr>
              <w:t>DlPrs_TRPConfig_Type</w:t>
            </w:r>
          </w:p>
        </w:tc>
      </w:tr>
      <w:bookmarkEnd w:id="603"/>
      <w:tr w:rsidR="00BC4BE6" w:rsidRPr="00C06175" w14:paraId="559030BF" w14:textId="77777777" w:rsidTr="00F57DF7">
        <w:tc>
          <w:tcPr>
            <w:tcW w:w="1479" w:type="dxa"/>
            <w:tcBorders>
              <w:bottom w:val="double" w:sz="4" w:space="0" w:color="auto"/>
            </w:tcBorders>
            <w:shd w:val="clear" w:color="auto" w:fill="E0E0E0"/>
          </w:tcPr>
          <w:p w14:paraId="7883DD8B"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5D70964" w14:textId="77777777" w:rsidR="00BC4BE6" w:rsidRPr="00C06175" w:rsidRDefault="00BC4BE6" w:rsidP="00F57DF7">
            <w:pPr>
              <w:pStyle w:val="TAL"/>
            </w:pPr>
          </w:p>
        </w:tc>
      </w:tr>
      <w:tr w:rsidR="00BC4BE6" w:rsidRPr="00C06175" w14:paraId="439ECC3D" w14:textId="77777777" w:rsidTr="00F57DF7">
        <w:tc>
          <w:tcPr>
            <w:tcW w:w="1479" w:type="dxa"/>
            <w:tcBorders>
              <w:top w:val="double" w:sz="4" w:space="0" w:color="auto"/>
            </w:tcBorders>
            <w:shd w:val="clear" w:color="auto" w:fill="auto"/>
          </w:tcPr>
          <w:p w14:paraId="17AAED20" w14:textId="77777777" w:rsidR="00BC4BE6" w:rsidRPr="00C06175" w:rsidRDefault="00BC4BE6" w:rsidP="00F57DF7">
            <w:pPr>
              <w:pStyle w:val="TAL"/>
            </w:pPr>
            <w:r w:rsidRPr="00C06175">
              <w:t>NrDlPrsSfn0Offset</w:t>
            </w:r>
          </w:p>
        </w:tc>
        <w:tc>
          <w:tcPr>
            <w:tcW w:w="2464" w:type="dxa"/>
            <w:tcBorders>
              <w:top w:val="double" w:sz="4" w:space="0" w:color="auto"/>
            </w:tcBorders>
            <w:shd w:val="clear" w:color="auto" w:fill="auto"/>
          </w:tcPr>
          <w:p w14:paraId="1357A105" w14:textId="77777777" w:rsidR="00BC4BE6" w:rsidRPr="00C06175" w:rsidRDefault="00BC4BE6" w:rsidP="00F57DF7">
            <w:pPr>
              <w:pStyle w:val="TAL"/>
            </w:pPr>
            <w:r w:rsidRPr="00C06175">
              <w:t>NR_DL_PRS_SFN0_Offset_r16</w:t>
            </w:r>
          </w:p>
        </w:tc>
        <w:tc>
          <w:tcPr>
            <w:tcW w:w="493" w:type="dxa"/>
            <w:tcBorders>
              <w:top w:val="double" w:sz="4" w:space="0" w:color="auto"/>
            </w:tcBorders>
            <w:shd w:val="clear" w:color="auto" w:fill="auto"/>
          </w:tcPr>
          <w:p w14:paraId="23C8FFBB"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1076446" w14:textId="77777777" w:rsidR="00BC4BE6" w:rsidRPr="00C06175" w:rsidRDefault="00BC4BE6" w:rsidP="00F57DF7">
            <w:pPr>
              <w:pStyle w:val="TAL"/>
            </w:pPr>
          </w:p>
        </w:tc>
      </w:tr>
      <w:tr w:rsidR="00BC4BE6" w:rsidRPr="00C06175" w14:paraId="61510616" w14:textId="77777777" w:rsidTr="00F57DF7">
        <w:tc>
          <w:tcPr>
            <w:tcW w:w="1479" w:type="dxa"/>
            <w:shd w:val="clear" w:color="auto" w:fill="auto"/>
          </w:tcPr>
          <w:p w14:paraId="3E0E0EE9" w14:textId="77777777" w:rsidR="00BC4BE6" w:rsidRPr="00C06175" w:rsidRDefault="00BC4BE6" w:rsidP="00F57DF7">
            <w:pPr>
              <w:pStyle w:val="TAL"/>
            </w:pPr>
            <w:r w:rsidRPr="00C06175">
              <w:t>NrDlPrsExpectedRstd</w:t>
            </w:r>
          </w:p>
        </w:tc>
        <w:tc>
          <w:tcPr>
            <w:tcW w:w="2464" w:type="dxa"/>
            <w:shd w:val="clear" w:color="auto" w:fill="auto"/>
          </w:tcPr>
          <w:p w14:paraId="3C5ED6D0" w14:textId="77777777" w:rsidR="00BC4BE6" w:rsidRPr="00C06175" w:rsidRDefault="00BC4BE6" w:rsidP="00F57DF7">
            <w:pPr>
              <w:pStyle w:val="TAL"/>
            </w:pPr>
            <w:r w:rsidRPr="00C06175">
              <w:t>integer</w:t>
            </w:r>
          </w:p>
        </w:tc>
        <w:tc>
          <w:tcPr>
            <w:tcW w:w="493" w:type="dxa"/>
            <w:shd w:val="clear" w:color="auto" w:fill="auto"/>
          </w:tcPr>
          <w:p w14:paraId="1D63BF0F" w14:textId="77777777" w:rsidR="00BC4BE6" w:rsidRPr="00C06175" w:rsidRDefault="00BC4BE6" w:rsidP="00F57DF7">
            <w:pPr>
              <w:pStyle w:val="TAL"/>
            </w:pPr>
            <w:r w:rsidRPr="00C06175">
              <w:t>opt</w:t>
            </w:r>
          </w:p>
        </w:tc>
        <w:tc>
          <w:tcPr>
            <w:tcW w:w="5421" w:type="dxa"/>
            <w:shd w:val="clear" w:color="auto" w:fill="auto"/>
          </w:tcPr>
          <w:p w14:paraId="16A55F98" w14:textId="77777777" w:rsidR="00BC4BE6" w:rsidRPr="00C06175" w:rsidRDefault="00BC4BE6" w:rsidP="00F57DF7">
            <w:pPr>
              <w:pStyle w:val="TAL"/>
            </w:pPr>
          </w:p>
        </w:tc>
      </w:tr>
      <w:tr w:rsidR="00BC4BE6" w:rsidRPr="00C06175" w14:paraId="2BA53A35" w14:textId="77777777" w:rsidTr="00F57DF7">
        <w:tc>
          <w:tcPr>
            <w:tcW w:w="1479" w:type="dxa"/>
            <w:shd w:val="clear" w:color="auto" w:fill="auto"/>
          </w:tcPr>
          <w:p w14:paraId="7C6358D9" w14:textId="77777777" w:rsidR="00BC4BE6" w:rsidRPr="00C06175" w:rsidRDefault="00BC4BE6" w:rsidP="00F57DF7">
            <w:pPr>
              <w:pStyle w:val="TAL"/>
            </w:pPr>
            <w:r w:rsidRPr="00C06175">
              <w:t>NrDlPrsExpectedRstdUncertainty</w:t>
            </w:r>
          </w:p>
        </w:tc>
        <w:tc>
          <w:tcPr>
            <w:tcW w:w="2464" w:type="dxa"/>
            <w:shd w:val="clear" w:color="auto" w:fill="auto"/>
          </w:tcPr>
          <w:p w14:paraId="0A547B64" w14:textId="77777777" w:rsidR="00BC4BE6" w:rsidRPr="00C06175" w:rsidRDefault="00BC4BE6" w:rsidP="00F57DF7">
            <w:pPr>
              <w:pStyle w:val="TAL"/>
            </w:pPr>
            <w:r w:rsidRPr="00C06175">
              <w:t>integer</w:t>
            </w:r>
          </w:p>
        </w:tc>
        <w:tc>
          <w:tcPr>
            <w:tcW w:w="493" w:type="dxa"/>
            <w:shd w:val="clear" w:color="auto" w:fill="auto"/>
          </w:tcPr>
          <w:p w14:paraId="660E56DC" w14:textId="77777777" w:rsidR="00BC4BE6" w:rsidRPr="00C06175" w:rsidRDefault="00BC4BE6" w:rsidP="00F57DF7">
            <w:pPr>
              <w:pStyle w:val="TAL"/>
            </w:pPr>
            <w:r w:rsidRPr="00C06175">
              <w:t>opt</w:t>
            </w:r>
          </w:p>
        </w:tc>
        <w:tc>
          <w:tcPr>
            <w:tcW w:w="5421" w:type="dxa"/>
            <w:shd w:val="clear" w:color="auto" w:fill="auto"/>
          </w:tcPr>
          <w:p w14:paraId="4F272437" w14:textId="77777777" w:rsidR="00BC4BE6" w:rsidRPr="00C06175" w:rsidRDefault="00BC4BE6" w:rsidP="00F57DF7">
            <w:pPr>
              <w:pStyle w:val="TAL"/>
            </w:pPr>
          </w:p>
        </w:tc>
      </w:tr>
      <w:tr w:rsidR="00BC4BE6" w:rsidRPr="00C06175" w14:paraId="67285658" w14:textId="77777777" w:rsidTr="00F57DF7">
        <w:tc>
          <w:tcPr>
            <w:tcW w:w="1479" w:type="dxa"/>
            <w:shd w:val="clear" w:color="auto" w:fill="auto"/>
          </w:tcPr>
          <w:p w14:paraId="7CB6D021" w14:textId="77777777" w:rsidR="00BC4BE6" w:rsidRPr="00C06175" w:rsidRDefault="00BC4BE6" w:rsidP="00F57DF7">
            <w:pPr>
              <w:pStyle w:val="TAL"/>
            </w:pPr>
            <w:r w:rsidRPr="00C06175">
              <w:t>NrDlPrsInfo</w:t>
            </w:r>
          </w:p>
        </w:tc>
        <w:tc>
          <w:tcPr>
            <w:tcW w:w="2464" w:type="dxa"/>
            <w:shd w:val="clear" w:color="auto" w:fill="auto"/>
          </w:tcPr>
          <w:p w14:paraId="0C5B69C4" w14:textId="77777777" w:rsidR="00BC4BE6" w:rsidRPr="00C06175" w:rsidRDefault="00BC4BE6" w:rsidP="00F57DF7">
            <w:pPr>
              <w:pStyle w:val="TAL"/>
            </w:pPr>
            <w:r w:rsidRPr="00C06175">
              <w:t>NR_DL_PRS_Info_r16</w:t>
            </w:r>
          </w:p>
        </w:tc>
        <w:tc>
          <w:tcPr>
            <w:tcW w:w="493" w:type="dxa"/>
            <w:shd w:val="clear" w:color="auto" w:fill="auto"/>
          </w:tcPr>
          <w:p w14:paraId="29F54DB6" w14:textId="77777777" w:rsidR="00BC4BE6" w:rsidRPr="00C06175" w:rsidRDefault="00BC4BE6" w:rsidP="00F57DF7">
            <w:pPr>
              <w:pStyle w:val="TAL"/>
            </w:pPr>
            <w:r w:rsidRPr="00C06175">
              <w:t>opt</w:t>
            </w:r>
          </w:p>
        </w:tc>
        <w:tc>
          <w:tcPr>
            <w:tcW w:w="5421" w:type="dxa"/>
            <w:shd w:val="clear" w:color="auto" w:fill="auto"/>
          </w:tcPr>
          <w:p w14:paraId="42B2F9DC" w14:textId="77777777" w:rsidR="00BC4BE6" w:rsidRPr="00C06175" w:rsidRDefault="00BC4BE6" w:rsidP="00F57DF7">
            <w:pPr>
              <w:pStyle w:val="TAL"/>
            </w:pPr>
          </w:p>
        </w:tc>
      </w:tr>
    </w:tbl>
    <w:p w14:paraId="11855D9D" w14:textId="77777777" w:rsidR="00BC4BE6" w:rsidRPr="00C06175" w:rsidRDefault="00BC4BE6" w:rsidP="00BC4BE6"/>
    <w:p w14:paraId="44651C3D" w14:textId="77777777" w:rsidR="00BC4BE6" w:rsidRPr="00C06175" w:rsidRDefault="00BC4BE6" w:rsidP="00BC4BE6">
      <w:pPr>
        <w:pStyle w:val="TH"/>
      </w:pPr>
      <w:r w:rsidRPr="00C06175">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13D85A5" w14:textId="77777777" w:rsidTr="00F57DF7">
        <w:tc>
          <w:tcPr>
            <w:tcW w:w="9857" w:type="dxa"/>
            <w:gridSpan w:val="4"/>
            <w:shd w:val="clear" w:color="auto" w:fill="E0E0E0"/>
          </w:tcPr>
          <w:p w14:paraId="75F91F95" w14:textId="77777777" w:rsidR="00BC4BE6" w:rsidRPr="00C06175" w:rsidRDefault="00BC4BE6" w:rsidP="00F57DF7">
            <w:pPr>
              <w:pStyle w:val="TAL"/>
              <w:rPr>
                <w:b/>
              </w:rPr>
            </w:pPr>
            <w:r w:rsidRPr="00C06175">
              <w:rPr>
                <w:b/>
              </w:rPr>
              <w:t>TTCN-3 Record Type</w:t>
            </w:r>
          </w:p>
        </w:tc>
      </w:tr>
      <w:tr w:rsidR="00BC4BE6" w:rsidRPr="00C06175" w14:paraId="4599F22B" w14:textId="77777777" w:rsidTr="00F57DF7">
        <w:tc>
          <w:tcPr>
            <w:tcW w:w="1479" w:type="dxa"/>
            <w:tcBorders>
              <w:bottom w:val="single" w:sz="4" w:space="0" w:color="auto"/>
            </w:tcBorders>
            <w:shd w:val="clear" w:color="auto" w:fill="E0E0E0"/>
          </w:tcPr>
          <w:p w14:paraId="603D0825" w14:textId="77777777" w:rsidR="00BC4BE6" w:rsidRPr="00C06175" w:rsidRDefault="00BC4BE6" w:rsidP="00F57DF7">
            <w:pPr>
              <w:pStyle w:val="TAL"/>
              <w:rPr>
                <w:b/>
              </w:rPr>
            </w:pPr>
            <w:bookmarkStart w:id="604" w:name="DL_PRSConfig_Type" w:colFirst="1" w:colLast="1"/>
            <w:r w:rsidRPr="00C06175">
              <w:rPr>
                <w:b/>
              </w:rPr>
              <w:t>Name</w:t>
            </w:r>
          </w:p>
        </w:tc>
        <w:tc>
          <w:tcPr>
            <w:tcW w:w="8378" w:type="dxa"/>
            <w:gridSpan w:val="3"/>
            <w:tcBorders>
              <w:bottom w:val="single" w:sz="4" w:space="0" w:color="auto"/>
            </w:tcBorders>
            <w:shd w:val="clear" w:color="auto" w:fill="FFFF99"/>
          </w:tcPr>
          <w:p w14:paraId="206E615D" w14:textId="77777777" w:rsidR="00BC4BE6" w:rsidRPr="00C06175" w:rsidRDefault="00BC4BE6" w:rsidP="00F57DF7">
            <w:pPr>
              <w:pStyle w:val="TAL"/>
              <w:rPr>
                <w:b/>
              </w:rPr>
            </w:pPr>
            <w:r w:rsidRPr="00C06175">
              <w:rPr>
                <w:b/>
              </w:rPr>
              <w:t>DL_PRSConfig_Type</w:t>
            </w:r>
          </w:p>
        </w:tc>
      </w:tr>
      <w:bookmarkEnd w:id="604"/>
      <w:tr w:rsidR="00BC4BE6" w:rsidRPr="00C06175" w14:paraId="7E386B95" w14:textId="77777777" w:rsidTr="00F57DF7">
        <w:tc>
          <w:tcPr>
            <w:tcW w:w="1479" w:type="dxa"/>
            <w:tcBorders>
              <w:bottom w:val="double" w:sz="4" w:space="0" w:color="auto"/>
            </w:tcBorders>
            <w:shd w:val="clear" w:color="auto" w:fill="E0E0E0"/>
          </w:tcPr>
          <w:p w14:paraId="3DEC3D1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AF0F459" w14:textId="77777777" w:rsidR="00BC4BE6" w:rsidRPr="00C06175" w:rsidRDefault="00BC4BE6" w:rsidP="00F57DF7">
            <w:pPr>
              <w:pStyle w:val="TAL"/>
            </w:pPr>
            <w:r w:rsidRPr="00C06175">
              <w:t>to configure DL-PRS for positioning;</w:t>
            </w:r>
          </w:p>
          <w:p w14:paraId="78DAD55E"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524B81F4" w14:textId="77777777" w:rsidTr="00F57DF7">
        <w:tc>
          <w:tcPr>
            <w:tcW w:w="1479" w:type="dxa"/>
            <w:tcBorders>
              <w:top w:val="double" w:sz="4" w:space="0" w:color="auto"/>
            </w:tcBorders>
            <w:shd w:val="clear" w:color="auto" w:fill="auto"/>
          </w:tcPr>
          <w:p w14:paraId="55843DD2" w14:textId="77777777" w:rsidR="00BC4BE6" w:rsidRPr="00C06175" w:rsidRDefault="00BC4BE6" w:rsidP="00F57DF7">
            <w:pPr>
              <w:pStyle w:val="TAL"/>
            </w:pPr>
            <w:r w:rsidRPr="00C06175">
              <w:t>DlPrs_FreqLayerConfig</w:t>
            </w:r>
          </w:p>
        </w:tc>
        <w:tc>
          <w:tcPr>
            <w:tcW w:w="2464" w:type="dxa"/>
            <w:tcBorders>
              <w:top w:val="double" w:sz="4" w:space="0" w:color="auto"/>
            </w:tcBorders>
            <w:shd w:val="clear" w:color="auto" w:fill="auto"/>
          </w:tcPr>
          <w:p w14:paraId="4D448385" w14:textId="77777777" w:rsidR="00BC4BE6" w:rsidRPr="00C06175" w:rsidRDefault="00000000" w:rsidP="00F57DF7">
            <w:pPr>
              <w:pStyle w:val="TAL"/>
            </w:pPr>
            <w:hyperlink w:anchor="DlPrs_FreqLayerConfig_Type" w:history="1">
              <w:r w:rsidR="00BC4BE6" w:rsidRPr="00C06175">
                <w:rPr>
                  <w:rStyle w:val="Hyperlink"/>
                </w:rPr>
                <w:t>DlPrs_FreqLayerConfig_Type</w:t>
              </w:r>
            </w:hyperlink>
          </w:p>
        </w:tc>
        <w:tc>
          <w:tcPr>
            <w:tcW w:w="493" w:type="dxa"/>
            <w:tcBorders>
              <w:top w:val="double" w:sz="4" w:space="0" w:color="auto"/>
            </w:tcBorders>
            <w:shd w:val="clear" w:color="auto" w:fill="auto"/>
          </w:tcPr>
          <w:p w14:paraId="5876642D"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0EDEA8A" w14:textId="77777777" w:rsidR="00BC4BE6" w:rsidRPr="00C06175" w:rsidRDefault="00BC4BE6" w:rsidP="00F57DF7">
            <w:pPr>
              <w:pStyle w:val="TAL"/>
            </w:pPr>
          </w:p>
        </w:tc>
      </w:tr>
      <w:tr w:rsidR="00BC4BE6" w:rsidRPr="00C06175" w14:paraId="4420757B" w14:textId="77777777" w:rsidTr="00F57DF7">
        <w:tc>
          <w:tcPr>
            <w:tcW w:w="1479" w:type="dxa"/>
            <w:shd w:val="clear" w:color="auto" w:fill="auto"/>
          </w:tcPr>
          <w:p w14:paraId="35C554F8" w14:textId="77777777" w:rsidR="00BC4BE6" w:rsidRPr="00C06175" w:rsidRDefault="00BC4BE6" w:rsidP="00F57DF7">
            <w:pPr>
              <w:pStyle w:val="TAL"/>
            </w:pPr>
            <w:r w:rsidRPr="00C06175">
              <w:t>DlPrs_TRPConfig</w:t>
            </w:r>
          </w:p>
        </w:tc>
        <w:tc>
          <w:tcPr>
            <w:tcW w:w="2464" w:type="dxa"/>
            <w:shd w:val="clear" w:color="auto" w:fill="auto"/>
          </w:tcPr>
          <w:p w14:paraId="6E597413" w14:textId="77777777" w:rsidR="00BC4BE6" w:rsidRPr="00C06175" w:rsidRDefault="00000000" w:rsidP="00F57DF7">
            <w:pPr>
              <w:pStyle w:val="TAL"/>
            </w:pPr>
            <w:hyperlink w:anchor="DlPrs_TRPConfig_Type" w:history="1">
              <w:r w:rsidR="00BC4BE6" w:rsidRPr="00C06175">
                <w:rPr>
                  <w:rStyle w:val="Hyperlink"/>
                </w:rPr>
                <w:t>DlPrs_TRPConfig_Type</w:t>
              </w:r>
            </w:hyperlink>
          </w:p>
        </w:tc>
        <w:tc>
          <w:tcPr>
            <w:tcW w:w="493" w:type="dxa"/>
            <w:shd w:val="clear" w:color="auto" w:fill="auto"/>
          </w:tcPr>
          <w:p w14:paraId="78C6EFC4" w14:textId="77777777" w:rsidR="00BC4BE6" w:rsidRPr="00C06175" w:rsidRDefault="00BC4BE6" w:rsidP="00F57DF7">
            <w:pPr>
              <w:pStyle w:val="TAL"/>
            </w:pPr>
            <w:r w:rsidRPr="00C06175">
              <w:t>opt</w:t>
            </w:r>
          </w:p>
        </w:tc>
        <w:tc>
          <w:tcPr>
            <w:tcW w:w="5421" w:type="dxa"/>
            <w:shd w:val="clear" w:color="auto" w:fill="auto"/>
          </w:tcPr>
          <w:p w14:paraId="02E91D94" w14:textId="77777777" w:rsidR="00BC4BE6" w:rsidRPr="00C06175" w:rsidRDefault="00BC4BE6" w:rsidP="00F57DF7">
            <w:pPr>
              <w:pStyle w:val="TAL"/>
            </w:pPr>
          </w:p>
        </w:tc>
      </w:tr>
    </w:tbl>
    <w:p w14:paraId="2C47CACD" w14:textId="77777777" w:rsidR="00BC4BE6" w:rsidRPr="00C06175" w:rsidRDefault="00BC4BE6" w:rsidP="00BC4BE6"/>
    <w:p w14:paraId="593BE028" w14:textId="77777777" w:rsidR="00BC4BE6" w:rsidRPr="00C06175" w:rsidRDefault="00BC4BE6" w:rsidP="00BC4BE6">
      <w:pPr>
        <w:pStyle w:val="TH"/>
      </w:pPr>
      <w:r w:rsidRPr="00C06175">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0F92B1A" w14:textId="77777777" w:rsidTr="00F57DF7">
        <w:tc>
          <w:tcPr>
            <w:tcW w:w="9857" w:type="dxa"/>
            <w:gridSpan w:val="4"/>
            <w:shd w:val="clear" w:color="auto" w:fill="E0E0E0"/>
          </w:tcPr>
          <w:p w14:paraId="69133585" w14:textId="77777777" w:rsidR="00BC4BE6" w:rsidRPr="00C06175" w:rsidRDefault="00BC4BE6" w:rsidP="00F57DF7">
            <w:pPr>
              <w:pStyle w:val="TAL"/>
              <w:rPr>
                <w:b/>
              </w:rPr>
            </w:pPr>
            <w:r w:rsidRPr="00C06175">
              <w:rPr>
                <w:b/>
              </w:rPr>
              <w:t>TTCN-3 Record Type</w:t>
            </w:r>
          </w:p>
        </w:tc>
      </w:tr>
      <w:tr w:rsidR="00BC4BE6" w:rsidRPr="00C06175" w14:paraId="4C33953C" w14:textId="77777777" w:rsidTr="00F57DF7">
        <w:tc>
          <w:tcPr>
            <w:tcW w:w="1479" w:type="dxa"/>
            <w:tcBorders>
              <w:bottom w:val="single" w:sz="4" w:space="0" w:color="auto"/>
            </w:tcBorders>
            <w:shd w:val="clear" w:color="auto" w:fill="E0E0E0"/>
          </w:tcPr>
          <w:p w14:paraId="11F73A9F" w14:textId="77777777" w:rsidR="00BC4BE6" w:rsidRPr="00C06175" w:rsidRDefault="00BC4BE6" w:rsidP="00F57DF7">
            <w:pPr>
              <w:pStyle w:val="TAL"/>
              <w:rPr>
                <w:b/>
              </w:rPr>
            </w:pPr>
            <w:bookmarkStart w:id="605" w:name="NR_CellCon__PhysicalLayerDownlink_PosExt" w:colFirst="1" w:colLast="1"/>
            <w:r w:rsidRPr="00C06175">
              <w:rPr>
                <w:b/>
              </w:rPr>
              <w:t>ame</w:t>
            </w:r>
          </w:p>
        </w:tc>
        <w:tc>
          <w:tcPr>
            <w:tcW w:w="8378" w:type="dxa"/>
            <w:gridSpan w:val="3"/>
            <w:tcBorders>
              <w:bottom w:val="single" w:sz="4" w:space="0" w:color="auto"/>
            </w:tcBorders>
            <w:shd w:val="clear" w:color="auto" w:fill="FFFF99"/>
          </w:tcPr>
          <w:p w14:paraId="5490A5C0" w14:textId="77777777" w:rsidR="00BC4BE6" w:rsidRPr="00C06175" w:rsidRDefault="00BC4BE6" w:rsidP="00F57DF7">
            <w:pPr>
              <w:pStyle w:val="TAL"/>
              <w:rPr>
                <w:b/>
              </w:rPr>
            </w:pPr>
            <w:r w:rsidRPr="00C06175">
              <w:rPr>
                <w:b/>
              </w:rPr>
              <w:t>NR_CellConfigPhysicalLayerDownlink_PosExt_Type</w:t>
            </w:r>
          </w:p>
        </w:tc>
      </w:tr>
      <w:bookmarkEnd w:id="605"/>
      <w:tr w:rsidR="00BC4BE6" w:rsidRPr="00C06175" w14:paraId="29157333" w14:textId="77777777" w:rsidTr="00F57DF7">
        <w:tc>
          <w:tcPr>
            <w:tcW w:w="1479" w:type="dxa"/>
            <w:tcBorders>
              <w:bottom w:val="double" w:sz="4" w:space="0" w:color="auto"/>
            </w:tcBorders>
            <w:shd w:val="clear" w:color="auto" w:fill="E0E0E0"/>
          </w:tcPr>
          <w:p w14:paraId="71F0FA82"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44C733A7"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18DD05C3" w14:textId="77777777" w:rsidTr="00F57DF7">
        <w:tc>
          <w:tcPr>
            <w:tcW w:w="1479" w:type="dxa"/>
            <w:tcBorders>
              <w:top w:val="double" w:sz="4" w:space="0" w:color="auto"/>
            </w:tcBorders>
            <w:shd w:val="clear" w:color="auto" w:fill="auto"/>
          </w:tcPr>
          <w:p w14:paraId="36F123B9" w14:textId="77777777" w:rsidR="00BC4BE6" w:rsidRPr="00C06175" w:rsidRDefault="00BC4BE6" w:rsidP="00F57DF7">
            <w:pPr>
              <w:pStyle w:val="TAL"/>
            </w:pPr>
            <w:r w:rsidRPr="00C06175">
              <w:t>DL_PRSConfig</w:t>
            </w:r>
          </w:p>
        </w:tc>
        <w:tc>
          <w:tcPr>
            <w:tcW w:w="2464" w:type="dxa"/>
            <w:tcBorders>
              <w:top w:val="double" w:sz="4" w:space="0" w:color="auto"/>
            </w:tcBorders>
            <w:shd w:val="clear" w:color="auto" w:fill="auto"/>
          </w:tcPr>
          <w:p w14:paraId="5BF452E3" w14:textId="77777777" w:rsidR="00BC4BE6" w:rsidRPr="00C06175" w:rsidRDefault="00000000" w:rsidP="00F57DF7">
            <w:pPr>
              <w:pStyle w:val="TAL"/>
            </w:pPr>
            <w:hyperlink w:anchor="DL_PRSConfig_Type" w:history="1">
              <w:r w:rsidR="00BC4BE6" w:rsidRPr="00C06175">
                <w:rPr>
                  <w:rStyle w:val="Hyperlink"/>
                </w:rPr>
                <w:t>DL_PRSConfig_Type</w:t>
              </w:r>
            </w:hyperlink>
          </w:p>
        </w:tc>
        <w:tc>
          <w:tcPr>
            <w:tcW w:w="493" w:type="dxa"/>
            <w:tcBorders>
              <w:top w:val="double" w:sz="4" w:space="0" w:color="auto"/>
            </w:tcBorders>
            <w:shd w:val="clear" w:color="auto" w:fill="auto"/>
          </w:tcPr>
          <w:p w14:paraId="471CB0C5"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32B65B65" w14:textId="77777777" w:rsidR="00BC4BE6" w:rsidRPr="00C06175" w:rsidRDefault="00BC4BE6" w:rsidP="00F57DF7">
            <w:pPr>
              <w:pStyle w:val="TAL"/>
            </w:pPr>
          </w:p>
        </w:tc>
      </w:tr>
    </w:tbl>
    <w:p w14:paraId="7232DC09" w14:textId="77777777" w:rsidR="00BC4BE6" w:rsidRPr="00C06175" w:rsidRDefault="00BC4BE6" w:rsidP="00BC4BE6"/>
    <w:p w14:paraId="24302913" w14:textId="77777777" w:rsidR="00BC4BE6" w:rsidRPr="00C06175" w:rsidRDefault="00BC4BE6" w:rsidP="00BC4BE6">
      <w:pPr>
        <w:pStyle w:val="Heading2"/>
      </w:pPr>
      <w:bookmarkStart w:id="606" w:name="_Toc92134848"/>
      <w:bookmarkStart w:id="607" w:name="_Toc99979025"/>
      <w:r w:rsidRPr="00C06175">
        <w:lastRenderedPageBreak/>
        <w:t>E.1.3</w:t>
      </w:r>
      <w:r w:rsidRPr="00C06175">
        <w:tab/>
        <w:t>NR_System_Interface_PosExt</w:t>
      </w:r>
      <w:bookmarkEnd w:id="606"/>
      <w:bookmarkEnd w:id="607"/>
    </w:p>
    <w:p w14:paraId="66A495A4" w14:textId="77777777" w:rsidR="00BC4BE6" w:rsidRPr="00C06175" w:rsidRDefault="00BC4BE6" w:rsidP="00BC4BE6">
      <w:pPr>
        <w:pStyle w:val="TH"/>
      </w:pPr>
      <w:r w:rsidRPr="00C06175">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4E25621D" w14:textId="77777777" w:rsidTr="00F57DF7">
        <w:tc>
          <w:tcPr>
            <w:tcW w:w="9857" w:type="dxa"/>
            <w:gridSpan w:val="4"/>
            <w:shd w:val="clear" w:color="auto" w:fill="E0E0E0"/>
          </w:tcPr>
          <w:p w14:paraId="530DA951" w14:textId="77777777" w:rsidR="00BC4BE6" w:rsidRPr="00C06175" w:rsidRDefault="00BC4BE6" w:rsidP="00F57DF7">
            <w:pPr>
              <w:pStyle w:val="TAL"/>
              <w:rPr>
                <w:b/>
              </w:rPr>
            </w:pPr>
            <w:r w:rsidRPr="00C06175">
              <w:rPr>
                <w:b/>
              </w:rPr>
              <w:t>TTCN-3 Record Type</w:t>
            </w:r>
          </w:p>
        </w:tc>
      </w:tr>
      <w:tr w:rsidR="00BC4BE6" w:rsidRPr="00C06175" w14:paraId="3920A686" w14:textId="77777777" w:rsidTr="00F57DF7">
        <w:tc>
          <w:tcPr>
            <w:tcW w:w="1479" w:type="dxa"/>
            <w:tcBorders>
              <w:bottom w:val="single" w:sz="4" w:space="0" w:color="auto"/>
            </w:tcBorders>
            <w:shd w:val="clear" w:color="auto" w:fill="E0E0E0"/>
          </w:tcPr>
          <w:p w14:paraId="0B31DCA3" w14:textId="77777777" w:rsidR="00BC4BE6" w:rsidRPr="00C06175" w:rsidRDefault="00BC4BE6" w:rsidP="00F57DF7">
            <w:pPr>
              <w:pStyle w:val="TAL"/>
              <w:rPr>
                <w:b/>
              </w:rPr>
            </w:pPr>
            <w:bookmarkStart w:id="608" w:name="NR_SYSTEM_CTRL_POSEXT_REQ" w:colFirst="1" w:colLast="1"/>
            <w:r w:rsidRPr="00C06175">
              <w:rPr>
                <w:b/>
              </w:rPr>
              <w:t>Name</w:t>
            </w:r>
          </w:p>
        </w:tc>
        <w:tc>
          <w:tcPr>
            <w:tcW w:w="8378" w:type="dxa"/>
            <w:gridSpan w:val="3"/>
            <w:tcBorders>
              <w:bottom w:val="single" w:sz="4" w:space="0" w:color="auto"/>
            </w:tcBorders>
            <w:shd w:val="clear" w:color="auto" w:fill="FFFF99"/>
          </w:tcPr>
          <w:p w14:paraId="12EA147C" w14:textId="77777777" w:rsidR="00BC4BE6" w:rsidRPr="00C06175" w:rsidRDefault="00BC4BE6" w:rsidP="00F57DF7">
            <w:pPr>
              <w:pStyle w:val="TAL"/>
              <w:rPr>
                <w:b/>
              </w:rPr>
            </w:pPr>
            <w:r w:rsidRPr="00C06175">
              <w:rPr>
                <w:b/>
              </w:rPr>
              <w:t>NR_SYSTEM_CTRL_POSEXT_REQ</w:t>
            </w:r>
          </w:p>
        </w:tc>
      </w:tr>
      <w:bookmarkEnd w:id="608"/>
      <w:tr w:rsidR="00BC4BE6" w:rsidRPr="00C06175" w14:paraId="747B6093" w14:textId="77777777" w:rsidTr="00F57DF7">
        <w:tc>
          <w:tcPr>
            <w:tcW w:w="1479" w:type="dxa"/>
            <w:tcBorders>
              <w:bottom w:val="double" w:sz="4" w:space="0" w:color="auto"/>
            </w:tcBorders>
            <w:shd w:val="clear" w:color="auto" w:fill="E0E0E0"/>
          </w:tcPr>
          <w:p w14:paraId="34A1357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78D5826" w14:textId="77777777" w:rsidR="00BC4BE6" w:rsidRPr="00C06175" w:rsidRDefault="00BC4BE6" w:rsidP="00F57DF7">
            <w:pPr>
              <w:pStyle w:val="TAL"/>
            </w:pPr>
          </w:p>
        </w:tc>
      </w:tr>
      <w:tr w:rsidR="00BC4BE6" w:rsidRPr="00C06175" w14:paraId="732E50F2" w14:textId="77777777" w:rsidTr="00F57DF7">
        <w:tc>
          <w:tcPr>
            <w:tcW w:w="1479" w:type="dxa"/>
            <w:tcBorders>
              <w:top w:val="double" w:sz="4" w:space="0" w:color="auto"/>
            </w:tcBorders>
            <w:shd w:val="clear" w:color="auto" w:fill="auto"/>
          </w:tcPr>
          <w:p w14:paraId="3C34DF23"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536125BE" w14:textId="77777777" w:rsidR="00BC4BE6" w:rsidRPr="00C06175" w:rsidRDefault="00BC4BE6" w:rsidP="00F57DF7">
            <w:pPr>
              <w:pStyle w:val="TAL"/>
            </w:pPr>
            <w:r w:rsidRPr="00C06175">
              <w:t>NR_ReqAspCommonPart_Type</w:t>
            </w:r>
          </w:p>
        </w:tc>
        <w:tc>
          <w:tcPr>
            <w:tcW w:w="493" w:type="dxa"/>
            <w:tcBorders>
              <w:top w:val="double" w:sz="4" w:space="0" w:color="auto"/>
            </w:tcBorders>
            <w:shd w:val="clear" w:color="auto" w:fill="auto"/>
          </w:tcPr>
          <w:p w14:paraId="50F1D6AB" w14:textId="77777777" w:rsidR="00BC4BE6" w:rsidRPr="00C06175" w:rsidRDefault="00BC4BE6" w:rsidP="00F57DF7">
            <w:pPr>
              <w:pStyle w:val="TAL"/>
            </w:pPr>
          </w:p>
        </w:tc>
        <w:tc>
          <w:tcPr>
            <w:tcW w:w="5421" w:type="dxa"/>
            <w:tcBorders>
              <w:top w:val="double" w:sz="4" w:space="0" w:color="auto"/>
            </w:tcBorders>
            <w:shd w:val="clear" w:color="auto" w:fill="auto"/>
          </w:tcPr>
          <w:p w14:paraId="68C5467E" w14:textId="77777777" w:rsidR="00BC4BE6" w:rsidRPr="00C06175" w:rsidRDefault="00BC4BE6" w:rsidP="00F57DF7">
            <w:pPr>
              <w:pStyle w:val="TAL"/>
            </w:pPr>
            <w:r w:rsidRPr="00C06175">
              <w:t>For configuration of DL-PRS TimingInfo is now</w:t>
            </w:r>
          </w:p>
        </w:tc>
      </w:tr>
      <w:tr w:rsidR="00BC4BE6" w:rsidRPr="00C06175" w14:paraId="08614D71" w14:textId="77777777" w:rsidTr="00F57DF7">
        <w:tc>
          <w:tcPr>
            <w:tcW w:w="1479" w:type="dxa"/>
            <w:shd w:val="clear" w:color="auto" w:fill="auto"/>
          </w:tcPr>
          <w:p w14:paraId="52E459CF" w14:textId="77777777" w:rsidR="00BC4BE6" w:rsidRPr="00C06175" w:rsidRDefault="00BC4BE6" w:rsidP="00F57DF7">
            <w:pPr>
              <w:pStyle w:val="TAL"/>
            </w:pPr>
            <w:r w:rsidRPr="00C06175">
              <w:t>Request</w:t>
            </w:r>
          </w:p>
        </w:tc>
        <w:tc>
          <w:tcPr>
            <w:tcW w:w="2464" w:type="dxa"/>
            <w:shd w:val="clear" w:color="auto" w:fill="auto"/>
          </w:tcPr>
          <w:p w14:paraId="1D564AD2" w14:textId="77777777" w:rsidR="00BC4BE6" w:rsidRPr="00C06175" w:rsidRDefault="00000000" w:rsidP="00F57DF7">
            <w:pPr>
              <w:pStyle w:val="TAL"/>
            </w:pPr>
            <w:hyperlink w:anchor="NR_SystemRequest_PosExt_Type" w:history="1">
              <w:r w:rsidR="00BC4BE6" w:rsidRPr="00C06175">
                <w:rPr>
                  <w:rStyle w:val="Hyperlink"/>
                </w:rPr>
                <w:t>NR_SystemRequest_PosExt_Type</w:t>
              </w:r>
            </w:hyperlink>
          </w:p>
        </w:tc>
        <w:tc>
          <w:tcPr>
            <w:tcW w:w="493" w:type="dxa"/>
            <w:shd w:val="clear" w:color="auto" w:fill="auto"/>
          </w:tcPr>
          <w:p w14:paraId="12810DFE" w14:textId="77777777" w:rsidR="00BC4BE6" w:rsidRPr="00C06175" w:rsidRDefault="00BC4BE6" w:rsidP="00F57DF7">
            <w:pPr>
              <w:pStyle w:val="TAL"/>
            </w:pPr>
          </w:p>
        </w:tc>
        <w:tc>
          <w:tcPr>
            <w:tcW w:w="5421" w:type="dxa"/>
            <w:shd w:val="clear" w:color="auto" w:fill="auto"/>
          </w:tcPr>
          <w:p w14:paraId="7C02897C" w14:textId="77777777" w:rsidR="00BC4BE6" w:rsidRPr="00C06175" w:rsidRDefault="00BC4BE6" w:rsidP="00F57DF7">
            <w:pPr>
              <w:pStyle w:val="TAL"/>
            </w:pPr>
            <w:r w:rsidRPr="00C06175">
              <w:t>configure a DL-PRS in a cell</w:t>
            </w:r>
          </w:p>
        </w:tc>
      </w:tr>
    </w:tbl>
    <w:p w14:paraId="17E4910A" w14:textId="77777777" w:rsidR="00BC4BE6" w:rsidRPr="00C06175" w:rsidRDefault="00BC4BE6" w:rsidP="00BC4BE6"/>
    <w:p w14:paraId="369CEDD2" w14:textId="77777777" w:rsidR="00BC4BE6" w:rsidRPr="00C06175" w:rsidRDefault="00BC4BE6" w:rsidP="00BC4BE6">
      <w:pPr>
        <w:pStyle w:val="TH"/>
      </w:pPr>
      <w:r w:rsidRPr="00C06175">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DAEE0DA" w14:textId="77777777" w:rsidTr="00F57DF7">
        <w:tc>
          <w:tcPr>
            <w:tcW w:w="9857" w:type="dxa"/>
            <w:gridSpan w:val="4"/>
            <w:shd w:val="clear" w:color="auto" w:fill="E0E0E0"/>
          </w:tcPr>
          <w:p w14:paraId="3D5C6C2D" w14:textId="77777777" w:rsidR="00BC4BE6" w:rsidRPr="00C06175" w:rsidRDefault="00BC4BE6" w:rsidP="00F57DF7">
            <w:pPr>
              <w:pStyle w:val="TAL"/>
              <w:rPr>
                <w:b/>
              </w:rPr>
            </w:pPr>
            <w:r w:rsidRPr="00C06175">
              <w:rPr>
                <w:b/>
              </w:rPr>
              <w:t>TTCN-3 Record Type</w:t>
            </w:r>
          </w:p>
        </w:tc>
      </w:tr>
      <w:tr w:rsidR="00BC4BE6" w:rsidRPr="00C06175" w14:paraId="514DD2CE" w14:textId="77777777" w:rsidTr="00F57DF7">
        <w:tc>
          <w:tcPr>
            <w:tcW w:w="1479" w:type="dxa"/>
            <w:tcBorders>
              <w:bottom w:val="single" w:sz="4" w:space="0" w:color="auto"/>
            </w:tcBorders>
            <w:shd w:val="clear" w:color="auto" w:fill="E0E0E0"/>
          </w:tcPr>
          <w:p w14:paraId="58F4D141" w14:textId="77777777" w:rsidR="00BC4BE6" w:rsidRPr="00C06175" w:rsidRDefault="00BC4BE6" w:rsidP="00F57DF7">
            <w:pPr>
              <w:pStyle w:val="TAL"/>
              <w:rPr>
                <w:b/>
              </w:rPr>
            </w:pPr>
            <w:bookmarkStart w:id="609" w:name="NR_SYSTEM_CTRL_POSEXT_CNF" w:colFirst="1" w:colLast="1"/>
            <w:r w:rsidRPr="00C06175">
              <w:rPr>
                <w:b/>
              </w:rPr>
              <w:t>Name</w:t>
            </w:r>
          </w:p>
        </w:tc>
        <w:tc>
          <w:tcPr>
            <w:tcW w:w="8378" w:type="dxa"/>
            <w:gridSpan w:val="3"/>
            <w:tcBorders>
              <w:bottom w:val="single" w:sz="4" w:space="0" w:color="auto"/>
            </w:tcBorders>
            <w:shd w:val="clear" w:color="auto" w:fill="FFFF99"/>
          </w:tcPr>
          <w:p w14:paraId="430C7E15" w14:textId="77777777" w:rsidR="00BC4BE6" w:rsidRPr="00C06175" w:rsidRDefault="00BC4BE6" w:rsidP="00F57DF7">
            <w:pPr>
              <w:pStyle w:val="TAL"/>
              <w:rPr>
                <w:b/>
              </w:rPr>
            </w:pPr>
            <w:r w:rsidRPr="00C06175">
              <w:rPr>
                <w:b/>
              </w:rPr>
              <w:t>NR_SYSTEM_CTRL_POSEXT_CNF</w:t>
            </w:r>
          </w:p>
        </w:tc>
      </w:tr>
      <w:bookmarkEnd w:id="609"/>
      <w:tr w:rsidR="00BC4BE6" w:rsidRPr="00C06175" w14:paraId="5BEF9B09" w14:textId="77777777" w:rsidTr="00F57DF7">
        <w:tc>
          <w:tcPr>
            <w:tcW w:w="1479" w:type="dxa"/>
            <w:tcBorders>
              <w:bottom w:val="double" w:sz="4" w:space="0" w:color="auto"/>
            </w:tcBorders>
            <w:shd w:val="clear" w:color="auto" w:fill="E0E0E0"/>
          </w:tcPr>
          <w:p w14:paraId="319D073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02BD0A1" w14:textId="77777777" w:rsidR="00BC4BE6" w:rsidRPr="00C06175" w:rsidRDefault="00BC4BE6" w:rsidP="00F57DF7">
            <w:pPr>
              <w:pStyle w:val="TAL"/>
            </w:pPr>
          </w:p>
        </w:tc>
      </w:tr>
      <w:tr w:rsidR="00BC4BE6" w:rsidRPr="00C06175" w14:paraId="5C1FB2B4" w14:textId="77777777" w:rsidTr="00F57DF7">
        <w:tc>
          <w:tcPr>
            <w:tcW w:w="1479" w:type="dxa"/>
            <w:tcBorders>
              <w:top w:val="double" w:sz="4" w:space="0" w:color="auto"/>
            </w:tcBorders>
            <w:shd w:val="clear" w:color="auto" w:fill="auto"/>
          </w:tcPr>
          <w:p w14:paraId="121B8D80"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46102A30" w14:textId="77777777" w:rsidR="00BC4BE6" w:rsidRPr="00C06175" w:rsidRDefault="00BC4BE6" w:rsidP="00F57DF7">
            <w:pPr>
              <w:pStyle w:val="TAL"/>
            </w:pPr>
            <w:r w:rsidRPr="00C06175">
              <w:t>NR_CnfAspCommonPart_Type</w:t>
            </w:r>
          </w:p>
        </w:tc>
        <w:tc>
          <w:tcPr>
            <w:tcW w:w="493" w:type="dxa"/>
            <w:tcBorders>
              <w:top w:val="double" w:sz="4" w:space="0" w:color="auto"/>
            </w:tcBorders>
            <w:shd w:val="clear" w:color="auto" w:fill="auto"/>
          </w:tcPr>
          <w:p w14:paraId="752F403C" w14:textId="77777777" w:rsidR="00BC4BE6" w:rsidRPr="00C06175" w:rsidRDefault="00BC4BE6" w:rsidP="00F57DF7">
            <w:pPr>
              <w:pStyle w:val="TAL"/>
            </w:pPr>
          </w:p>
        </w:tc>
        <w:tc>
          <w:tcPr>
            <w:tcW w:w="5421" w:type="dxa"/>
            <w:tcBorders>
              <w:top w:val="double" w:sz="4" w:space="0" w:color="auto"/>
            </w:tcBorders>
            <w:shd w:val="clear" w:color="auto" w:fill="auto"/>
          </w:tcPr>
          <w:p w14:paraId="30C044F8" w14:textId="77777777" w:rsidR="00BC4BE6" w:rsidRPr="00C06175" w:rsidRDefault="00BC4BE6" w:rsidP="00F57DF7">
            <w:pPr>
              <w:pStyle w:val="TAL"/>
            </w:pPr>
            <w:r w:rsidRPr="00C06175">
              <w:t>TimingInfo is ignored by TTCN</w:t>
            </w:r>
          </w:p>
          <w:p w14:paraId="5B22ABA5" w14:textId="77777777" w:rsidR="00BC4BE6" w:rsidRPr="00C06175" w:rsidRDefault="00BC4BE6" w:rsidP="00F57DF7">
            <w:pPr>
              <w:pStyle w:val="TAL"/>
            </w:pPr>
            <w:r w:rsidRPr="00C06175">
              <w:t>=&gt; SS may set TimingInfo to "None"</w:t>
            </w:r>
          </w:p>
        </w:tc>
      </w:tr>
      <w:tr w:rsidR="00BC4BE6" w:rsidRPr="00C06175" w14:paraId="718BF51F" w14:textId="77777777" w:rsidTr="00F57DF7">
        <w:tc>
          <w:tcPr>
            <w:tcW w:w="1479" w:type="dxa"/>
            <w:shd w:val="clear" w:color="auto" w:fill="auto"/>
          </w:tcPr>
          <w:p w14:paraId="47179475" w14:textId="77777777" w:rsidR="00BC4BE6" w:rsidRPr="00C06175" w:rsidRDefault="00BC4BE6" w:rsidP="00F57DF7">
            <w:pPr>
              <w:pStyle w:val="TAL"/>
            </w:pPr>
            <w:r w:rsidRPr="00C06175">
              <w:t>Confirm</w:t>
            </w:r>
          </w:p>
        </w:tc>
        <w:tc>
          <w:tcPr>
            <w:tcW w:w="2464" w:type="dxa"/>
            <w:shd w:val="clear" w:color="auto" w:fill="auto"/>
          </w:tcPr>
          <w:p w14:paraId="6EA72A03" w14:textId="77777777" w:rsidR="00BC4BE6" w:rsidRPr="00C06175" w:rsidRDefault="00000000" w:rsidP="00F57DF7">
            <w:pPr>
              <w:pStyle w:val="TAL"/>
            </w:pPr>
            <w:hyperlink w:anchor="NR_SystemConfirm_PosExt_Type" w:history="1">
              <w:r w:rsidR="00BC4BE6" w:rsidRPr="00C06175">
                <w:rPr>
                  <w:rStyle w:val="Hyperlink"/>
                </w:rPr>
                <w:t>NR_SystemConfirm_PosExt_Type</w:t>
              </w:r>
            </w:hyperlink>
          </w:p>
        </w:tc>
        <w:tc>
          <w:tcPr>
            <w:tcW w:w="493" w:type="dxa"/>
            <w:shd w:val="clear" w:color="auto" w:fill="auto"/>
          </w:tcPr>
          <w:p w14:paraId="1E03A94E" w14:textId="77777777" w:rsidR="00BC4BE6" w:rsidRPr="00C06175" w:rsidRDefault="00BC4BE6" w:rsidP="00F57DF7">
            <w:pPr>
              <w:pStyle w:val="TAL"/>
            </w:pPr>
          </w:p>
        </w:tc>
        <w:tc>
          <w:tcPr>
            <w:tcW w:w="5421" w:type="dxa"/>
            <w:shd w:val="clear" w:color="auto" w:fill="auto"/>
          </w:tcPr>
          <w:p w14:paraId="0D82E4B0" w14:textId="77777777" w:rsidR="00BC4BE6" w:rsidRPr="00C06175" w:rsidRDefault="00BC4BE6" w:rsidP="00F57DF7">
            <w:pPr>
              <w:pStyle w:val="TAL"/>
            </w:pPr>
          </w:p>
        </w:tc>
      </w:tr>
    </w:tbl>
    <w:p w14:paraId="2147A784" w14:textId="77777777" w:rsidR="00BC4BE6" w:rsidRPr="00C06175" w:rsidRDefault="00BC4BE6" w:rsidP="00BC4BE6"/>
    <w:p w14:paraId="54F2332A" w14:textId="77777777" w:rsidR="00BC4BE6" w:rsidRPr="00C06175" w:rsidRDefault="00BC4BE6" w:rsidP="00BC4BE6">
      <w:pPr>
        <w:pStyle w:val="TH"/>
      </w:pPr>
      <w:r w:rsidRPr="00C06175">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5B2840A7" w14:textId="77777777" w:rsidTr="00F57DF7">
        <w:tc>
          <w:tcPr>
            <w:tcW w:w="9857" w:type="dxa"/>
            <w:gridSpan w:val="3"/>
            <w:shd w:val="clear" w:color="auto" w:fill="E0E0E0"/>
          </w:tcPr>
          <w:p w14:paraId="6AA1C5A5" w14:textId="77777777" w:rsidR="00BC4BE6" w:rsidRPr="00C06175" w:rsidRDefault="00BC4BE6" w:rsidP="00F57DF7">
            <w:pPr>
              <w:pStyle w:val="TAL"/>
              <w:rPr>
                <w:b/>
              </w:rPr>
            </w:pPr>
            <w:r w:rsidRPr="00C06175">
              <w:rPr>
                <w:b/>
              </w:rPr>
              <w:t>TTCN-3 Port Type</w:t>
            </w:r>
          </w:p>
        </w:tc>
      </w:tr>
      <w:tr w:rsidR="00BC4BE6" w:rsidRPr="00C06175" w14:paraId="766EBEEF" w14:textId="77777777" w:rsidTr="00F57DF7">
        <w:tc>
          <w:tcPr>
            <w:tcW w:w="1479" w:type="dxa"/>
            <w:tcBorders>
              <w:bottom w:val="single" w:sz="4" w:space="0" w:color="auto"/>
            </w:tcBorders>
            <w:shd w:val="clear" w:color="auto" w:fill="E0E0E0"/>
          </w:tcPr>
          <w:p w14:paraId="32452E38" w14:textId="77777777" w:rsidR="00BC4BE6" w:rsidRPr="00C06175" w:rsidRDefault="00BC4BE6" w:rsidP="00F57DF7">
            <w:pPr>
              <w:pStyle w:val="TAL"/>
              <w:rPr>
                <w:b/>
              </w:rPr>
            </w:pPr>
            <w:bookmarkStart w:id="610" w:name="NR_SYSTEM_POSEXT_PORT" w:colFirst="1" w:colLast="1"/>
            <w:r w:rsidRPr="00C06175">
              <w:rPr>
                <w:b/>
              </w:rPr>
              <w:t>Name</w:t>
            </w:r>
          </w:p>
        </w:tc>
        <w:tc>
          <w:tcPr>
            <w:tcW w:w="8378" w:type="dxa"/>
            <w:gridSpan w:val="2"/>
            <w:tcBorders>
              <w:bottom w:val="single" w:sz="4" w:space="0" w:color="auto"/>
            </w:tcBorders>
            <w:shd w:val="clear" w:color="auto" w:fill="FFFF99"/>
          </w:tcPr>
          <w:p w14:paraId="230AF53C" w14:textId="77777777" w:rsidR="00BC4BE6" w:rsidRPr="00C06175" w:rsidRDefault="00BC4BE6" w:rsidP="00F57DF7">
            <w:pPr>
              <w:pStyle w:val="TAL"/>
              <w:rPr>
                <w:b/>
              </w:rPr>
            </w:pPr>
            <w:r w:rsidRPr="00C06175">
              <w:rPr>
                <w:b/>
              </w:rPr>
              <w:t>NR_SYSTEM_POSEXT_PORT</w:t>
            </w:r>
          </w:p>
        </w:tc>
      </w:tr>
      <w:bookmarkEnd w:id="610"/>
      <w:tr w:rsidR="00BC4BE6" w:rsidRPr="00C06175" w14:paraId="06B3391C" w14:textId="77777777" w:rsidTr="00F57DF7">
        <w:tc>
          <w:tcPr>
            <w:tcW w:w="1479" w:type="dxa"/>
            <w:tcBorders>
              <w:bottom w:val="double" w:sz="4" w:space="0" w:color="auto"/>
            </w:tcBorders>
            <w:shd w:val="clear" w:color="auto" w:fill="E0E0E0"/>
          </w:tcPr>
          <w:p w14:paraId="119FC340"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39121B6F" w14:textId="77777777" w:rsidR="00BC4BE6" w:rsidRPr="00C06175" w:rsidRDefault="00BC4BE6" w:rsidP="00F57DF7">
            <w:pPr>
              <w:pStyle w:val="TAL"/>
            </w:pPr>
            <w:r w:rsidRPr="00C06175">
              <w:t>NR PTC: Ext Port for system configuration of DL-PRS</w:t>
            </w:r>
          </w:p>
        </w:tc>
      </w:tr>
      <w:tr w:rsidR="00BC4BE6" w:rsidRPr="00C06175" w14:paraId="68C7D20F" w14:textId="77777777" w:rsidTr="00F57DF7">
        <w:tc>
          <w:tcPr>
            <w:tcW w:w="1479" w:type="dxa"/>
            <w:tcBorders>
              <w:top w:val="double" w:sz="4" w:space="0" w:color="auto"/>
            </w:tcBorders>
            <w:shd w:val="clear" w:color="auto" w:fill="auto"/>
          </w:tcPr>
          <w:p w14:paraId="24A29B19" w14:textId="77777777" w:rsidR="00BC4BE6" w:rsidRPr="00C06175" w:rsidRDefault="00BC4BE6" w:rsidP="00F57DF7">
            <w:pPr>
              <w:pStyle w:val="TAL"/>
            </w:pPr>
            <w:r w:rsidRPr="00C06175">
              <w:t>out</w:t>
            </w:r>
          </w:p>
        </w:tc>
        <w:tc>
          <w:tcPr>
            <w:tcW w:w="2957" w:type="dxa"/>
            <w:tcBorders>
              <w:top w:val="double" w:sz="4" w:space="0" w:color="auto"/>
            </w:tcBorders>
            <w:shd w:val="clear" w:color="auto" w:fill="auto"/>
          </w:tcPr>
          <w:p w14:paraId="0D24E334" w14:textId="77777777" w:rsidR="00BC4BE6" w:rsidRPr="00C06175" w:rsidRDefault="00000000" w:rsidP="00F57DF7">
            <w:pPr>
              <w:pStyle w:val="TAL"/>
            </w:pPr>
            <w:hyperlink w:anchor="NR_SYSTEM_CTRL_POSEXT_REQ" w:history="1">
              <w:r w:rsidR="00BC4BE6" w:rsidRPr="00C06175">
                <w:rPr>
                  <w:rStyle w:val="Hyperlink"/>
                </w:rPr>
                <w:t>NR_SYSTEM_CTRL_POSEXT_REQ</w:t>
              </w:r>
            </w:hyperlink>
          </w:p>
        </w:tc>
        <w:tc>
          <w:tcPr>
            <w:tcW w:w="5421" w:type="dxa"/>
            <w:tcBorders>
              <w:top w:val="double" w:sz="4" w:space="0" w:color="auto"/>
            </w:tcBorders>
            <w:shd w:val="clear" w:color="auto" w:fill="auto"/>
          </w:tcPr>
          <w:p w14:paraId="5B2D028D" w14:textId="77777777" w:rsidR="00BC4BE6" w:rsidRPr="00C06175" w:rsidRDefault="00BC4BE6" w:rsidP="00F57DF7">
            <w:pPr>
              <w:pStyle w:val="TAL"/>
            </w:pPr>
          </w:p>
        </w:tc>
      </w:tr>
      <w:tr w:rsidR="00BC4BE6" w:rsidRPr="00C06175" w14:paraId="345E2490" w14:textId="77777777" w:rsidTr="00F57DF7">
        <w:tc>
          <w:tcPr>
            <w:tcW w:w="1479" w:type="dxa"/>
            <w:shd w:val="clear" w:color="auto" w:fill="auto"/>
          </w:tcPr>
          <w:p w14:paraId="54D2666F" w14:textId="77777777" w:rsidR="00BC4BE6" w:rsidRPr="00C06175" w:rsidRDefault="00BC4BE6" w:rsidP="00F57DF7">
            <w:pPr>
              <w:pStyle w:val="TAL"/>
            </w:pPr>
            <w:r w:rsidRPr="00C06175">
              <w:t>in</w:t>
            </w:r>
          </w:p>
        </w:tc>
        <w:tc>
          <w:tcPr>
            <w:tcW w:w="2957" w:type="dxa"/>
            <w:shd w:val="clear" w:color="auto" w:fill="auto"/>
          </w:tcPr>
          <w:p w14:paraId="26B09A20" w14:textId="77777777" w:rsidR="00BC4BE6" w:rsidRPr="00C06175" w:rsidRDefault="00000000" w:rsidP="00F57DF7">
            <w:pPr>
              <w:pStyle w:val="TAL"/>
            </w:pPr>
            <w:hyperlink w:anchor="NR_SYSTEM_CTRL_POSEXT_CNF" w:history="1">
              <w:r w:rsidR="00BC4BE6" w:rsidRPr="00C06175">
                <w:rPr>
                  <w:rStyle w:val="Hyperlink"/>
                </w:rPr>
                <w:t>NR_SYSTEM_CTRL_POSEXT_CNF</w:t>
              </w:r>
            </w:hyperlink>
          </w:p>
        </w:tc>
        <w:tc>
          <w:tcPr>
            <w:tcW w:w="5421" w:type="dxa"/>
            <w:shd w:val="clear" w:color="auto" w:fill="auto"/>
          </w:tcPr>
          <w:p w14:paraId="60158362" w14:textId="77777777" w:rsidR="00BC4BE6" w:rsidRPr="00C06175" w:rsidRDefault="00BC4BE6" w:rsidP="00F57DF7">
            <w:pPr>
              <w:pStyle w:val="TAL"/>
            </w:pPr>
          </w:p>
        </w:tc>
      </w:tr>
    </w:tbl>
    <w:p w14:paraId="1AAD799D" w14:textId="77777777" w:rsidR="00BC4BE6" w:rsidRPr="00C06175" w:rsidRDefault="00BC4BE6" w:rsidP="00BC4BE6"/>
    <w:p w14:paraId="0C1F3296" w14:textId="77777777" w:rsidR="00BC4BE6" w:rsidRPr="00C06175" w:rsidRDefault="00BC4BE6" w:rsidP="00BC4BE6">
      <w:pPr>
        <w:pStyle w:val="Heading1"/>
      </w:pPr>
      <w:bookmarkStart w:id="611" w:name="_Toc92134849"/>
      <w:bookmarkStart w:id="612" w:name="_Toc99979026"/>
      <w:r w:rsidRPr="00C06175">
        <w:t>E.2</w:t>
      </w:r>
      <w:r w:rsidRPr="00C06175">
        <w:tab/>
        <w:t>References to TTCN-3</w:t>
      </w:r>
      <w:bookmarkEnd w:id="611"/>
      <w:bookmarkEnd w:id="61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C4BE6" w:rsidRPr="00C06175" w14:paraId="0B688740" w14:textId="77777777" w:rsidTr="00F57DF7">
        <w:tc>
          <w:tcPr>
            <w:tcW w:w="9856" w:type="dxa"/>
            <w:gridSpan w:val="3"/>
            <w:tcBorders>
              <w:bottom w:val="double" w:sz="4" w:space="0" w:color="auto"/>
            </w:tcBorders>
            <w:shd w:val="clear" w:color="auto" w:fill="E0E0E0"/>
          </w:tcPr>
          <w:p w14:paraId="23E460F6" w14:textId="77777777" w:rsidR="00BC4BE6" w:rsidRPr="00C06175" w:rsidRDefault="00BC4BE6" w:rsidP="00F57DF7">
            <w:pPr>
              <w:pStyle w:val="TAL"/>
              <w:rPr>
                <w:b/>
              </w:rPr>
            </w:pPr>
            <w:r w:rsidRPr="00C06175">
              <w:rPr>
                <w:b/>
              </w:rPr>
              <w:t>References to TTCN-3</w:t>
            </w:r>
          </w:p>
        </w:tc>
      </w:tr>
      <w:tr w:rsidR="00BC4BE6" w:rsidRPr="00C06175" w14:paraId="7ADAE25E" w14:textId="77777777" w:rsidTr="00F57DF7">
        <w:tc>
          <w:tcPr>
            <w:tcW w:w="1971" w:type="dxa"/>
            <w:tcBorders>
              <w:top w:val="double" w:sz="4" w:space="0" w:color="auto"/>
            </w:tcBorders>
            <w:shd w:val="clear" w:color="auto" w:fill="auto"/>
          </w:tcPr>
          <w:p w14:paraId="44195979" w14:textId="77777777" w:rsidR="00BC4BE6" w:rsidRPr="00C06175" w:rsidRDefault="00BC4BE6" w:rsidP="00F57DF7">
            <w:pPr>
              <w:pStyle w:val="TAL"/>
              <w:rPr>
                <w:b/>
              </w:rPr>
            </w:pPr>
            <w:r w:rsidRPr="00C06175">
              <w:rPr>
                <w:b/>
              </w:rPr>
              <w:t>NR5GC_POS_ASP_TypeDefs</w:t>
            </w:r>
          </w:p>
        </w:tc>
        <w:tc>
          <w:tcPr>
            <w:tcW w:w="5914" w:type="dxa"/>
            <w:tcBorders>
              <w:top w:val="double" w:sz="4" w:space="0" w:color="auto"/>
            </w:tcBorders>
            <w:shd w:val="clear" w:color="auto" w:fill="auto"/>
          </w:tcPr>
          <w:p w14:paraId="1B8A4BC7" w14:textId="77777777" w:rsidR="00BC4BE6" w:rsidRPr="00C06175" w:rsidRDefault="00BC4BE6" w:rsidP="00F57DF7">
            <w:pPr>
              <w:pStyle w:val="TAL"/>
            </w:pPr>
            <w:r w:rsidRPr="00C06175">
              <w:t>NR5GC/NR5GC_POS_ASP_TypeDefs.ttcn</w:t>
            </w:r>
          </w:p>
        </w:tc>
        <w:tc>
          <w:tcPr>
            <w:tcW w:w="1971" w:type="dxa"/>
            <w:tcBorders>
              <w:top w:val="double" w:sz="4" w:space="0" w:color="auto"/>
            </w:tcBorders>
            <w:shd w:val="clear" w:color="auto" w:fill="auto"/>
          </w:tcPr>
          <w:p w14:paraId="2389DC73" w14:textId="77777777" w:rsidR="00BC4BE6" w:rsidRPr="00C06175" w:rsidRDefault="00BC4BE6" w:rsidP="00F57DF7">
            <w:pPr>
              <w:pStyle w:val="TAL"/>
            </w:pPr>
            <w:r w:rsidRPr="00C06175">
              <w:t>Rev 20699</w:t>
            </w:r>
          </w:p>
        </w:tc>
      </w:tr>
    </w:tbl>
    <w:p w14:paraId="3A2B3200" w14:textId="77777777" w:rsidR="00BC4BE6" w:rsidRPr="00C06175" w:rsidRDefault="00BC4BE6" w:rsidP="00BC4BE6"/>
    <w:p w14:paraId="15E5B9C5" w14:textId="77777777" w:rsidR="00080512" w:rsidRPr="00C06175" w:rsidRDefault="00080512">
      <w:pPr>
        <w:pStyle w:val="Heading8"/>
      </w:pPr>
      <w:r w:rsidRPr="00C06175">
        <w:br w:type="page"/>
      </w:r>
      <w:bookmarkStart w:id="613" w:name="_Toc27409369"/>
      <w:bookmarkStart w:id="614" w:name="_Toc36038703"/>
      <w:bookmarkStart w:id="615" w:name="_Toc58332859"/>
      <w:bookmarkStart w:id="616" w:name="_Toc75462775"/>
      <w:bookmarkStart w:id="617" w:name="_Toc90625726"/>
      <w:bookmarkStart w:id="618" w:name="_Toc92134850"/>
      <w:bookmarkStart w:id="619" w:name="_Toc99979027"/>
      <w:r w:rsidRPr="00C06175">
        <w:lastRenderedPageBreak/>
        <w:t xml:space="preserve">Annex </w:t>
      </w:r>
      <w:r w:rsidR="008A1266" w:rsidRPr="00C06175">
        <w:t>F</w:t>
      </w:r>
      <w:r w:rsidRPr="00C06175">
        <w:t xml:space="preserve"> (informative):</w:t>
      </w:r>
      <w:r w:rsidRPr="00C06175">
        <w:br/>
        <w:t>Change history</w:t>
      </w:r>
      <w:bookmarkEnd w:id="613"/>
      <w:bookmarkEnd w:id="614"/>
      <w:bookmarkEnd w:id="615"/>
      <w:bookmarkEnd w:id="616"/>
      <w:bookmarkEnd w:id="617"/>
      <w:bookmarkEnd w:id="618"/>
      <w:bookmarkEnd w:id="6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85"/>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77"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78"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000000" w:rsidP="00A92559">
            <w:pPr>
              <w:rPr>
                <w:rFonts w:ascii="Arial" w:hAnsi="Arial" w:cs="Arial"/>
                <w:sz w:val="16"/>
                <w:szCs w:val="16"/>
              </w:rPr>
            </w:pPr>
            <w:hyperlink r:id="rId79"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000000" w:rsidP="00A92559">
            <w:pPr>
              <w:rPr>
                <w:rFonts w:ascii="Arial" w:hAnsi="Arial" w:cs="Arial"/>
                <w:sz w:val="16"/>
                <w:szCs w:val="16"/>
              </w:rPr>
            </w:pPr>
            <w:hyperlink r:id="rId80"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000000" w:rsidP="00A92559">
            <w:pPr>
              <w:rPr>
                <w:rFonts w:ascii="Arial" w:hAnsi="Arial" w:cs="Arial"/>
                <w:sz w:val="16"/>
                <w:szCs w:val="16"/>
              </w:rPr>
            </w:pPr>
            <w:hyperlink r:id="rId81"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000000" w:rsidP="00A92559">
            <w:pPr>
              <w:rPr>
                <w:rFonts w:ascii="Arial" w:hAnsi="Arial" w:cs="Arial"/>
                <w:sz w:val="16"/>
                <w:szCs w:val="16"/>
              </w:rPr>
            </w:pPr>
            <w:hyperlink r:id="rId82"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000000" w:rsidP="00A92559">
            <w:pPr>
              <w:rPr>
                <w:rFonts w:ascii="Arial" w:hAnsi="Arial" w:cs="Arial"/>
                <w:sz w:val="16"/>
                <w:szCs w:val="16"/>
              </w:rPr>
            </w:pPr>
            <w:hyperlink r:id="rId83"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1C4ECC" w14:paraId="7BC27E37"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390DDA" w:rsidRDefault="00490BE5" w:rsidP="001C4ECC">
            <w:pPr>
              <w:rPr>
                <w:rFonts w:ascii="Arial" w:hAnsi="Arial" w:cs="Arial"/>
                <w:sz w:val="16"/>
                <w:szCs w:val="16"/>
              </w:rPr>
            </w:pPr>
            <w:hyperlink r:id="rId84" w:history="1">
              <w:r w:rsidRPr="00390DDA">
                <w:rPr>
                  <w:rFonts w:ascii="Arial" w:hAnsi="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1C4ECC">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1C4ECC">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62C44226"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390DDA" w:rsidRDefault="00490BE5" w:rsidP="001C4ECC">
            <w:pPr>
              <w:rPr>
                <w:rFonts w:ascii="Arial" w:hAnsi="Arial" w:cs="Arial"/>
                <w:sz w:val="16"/>
                <w:szCs w:val="16"/>
              </w:rPr>
            </w:pPr>
            <w:hyperlink r:id="rId85" w:history="1">
              <w:r w:rsidRPr="00390DDA">
                <w:rPr>
                  <w:rFonts w:ascii="Arial" w:hAnsi="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1C4ECC">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1C4ECC">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540B19CB"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1C4ECC">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390DDA" w:rsidRDefault="00490BE5" w:rsidP="001C4ECC">
            <w:pPr>
              <w:rPr>
                <w:rFonts w:ascii="Arial" w:hAnsi="Arial" w:cs="Arial"/>
                <w:sz w:val="16"/>
                <w:szCs w:val="16"/>
              </w:rPr>
            </w:pPr>
            <w:hyperlink r:id="rId86" w:history="1">
              <w:r w:rsidRPr="00390DDA">
                <w:rPr>
                  <w:rFonts w:ascii="Arial" w:hAnsi="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1C4ECC">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1C4ECC">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2CBCC368"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390DDA" w:rsidRDefault="00490BE5" w:rsidP="001C4ECC">
            <w:pPr>
              <w:rPr>
                <w:rFonts w:ascii="Arial" w:hAnsi="Arial" w:cs="Arial"/>
                <w:sz w:val="16"/>
                <w:szCs w:val="16"/>
              </w:rPr>
            </w:pPr>
            <w:hyperlink r:id="rId87" w:history="1">
              <w:r w:rsidRPr="00390DDA">
                <w:rPr>
                  <w:rFonts w:ascii="Arial" w:hAnsi="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1C4ECC">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1C4ECC">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15FA83D5"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390DDA" w:rsidRDefault="00490BE5" w:rsidP="001C4ECC">
            <w:pPr>
              <w:rPr>
                <w:rFonts w:ascii="Arial" w:hAnsi="Arial" w:cs="Arial"/>
                <w:sz w:val="16"/>
                <w:szCs w:val="16"/>
              </w:rPr>
            </w:pPr>
            <w:hyperlink r:id="rId88" w:history="1">
              <w:r w:rsidRPr="00390DDA">
                <w:rPr>
                  <w:rFonts w:ascii="Arial" w:hAnsi="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1C4ECC">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1C4ECC">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34C22B7A"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390DDA" w:rsidRDefault="00490BE5" w:rsidP="001C4ECC">
            <w:pPr>
              <w:rPr>
                <w:rFonts w:ascii="Arial" w:hAnsi="Arial" w:cs="Arial"/>
                <w:sz w:val="16"/>
                <w:szCs w:val="16"/>
              </w:rPr>
            </w:pPr>
            <w:hyperlink r:id="rId89" w:history="1">
              <w:r w:rsidRPr="00390DDA">
                <w:rPr>
                  <w:rFonts w:ascii="Arial" w:hAnsi="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1C4ECC">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1C4ECC">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770ABB41"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390DDA" w:rsidRDefault="00490BE5" w:rsidP="001C4ECC">
            <w:pPr>
              <w:rPr>
                <w:rFonts w:ascii="Arial" w:hAnsi="Arial" w:cs="Arial"/>
                <w:sz w:val="16"/>
                <w:szCs w:val="16"/>
              </w:rPr>
            </w:pPr>
            <w:hyperlink r:id="rId90" w:history="1">
              <w:r w:rsidRPr="00390DDA">
                <w:rPr>
                  <w:rFonts w:ascii="Arial" w:hAnsi="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1C4ECC">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1C4ECC">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1C4ECC">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bl>
    <w:p w14:paraId="79D6EA18" w14:textId="77777777" w:rsidR="00080512" w:rsidRPr="00C06175" w:rsidRDefault="00080512"/>
    <w:sectPr w:rsidR="00080512" w:rsidRPr="00C06175">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0556D" w14:textId="77777777" w:rsidR="00632035" w:rsidRDefault="00632035">
      <w:r>
        <w:separator/>
      </w:r>
    </w:p>
  </w:endnote>
  <w:endnote w:type="continuationSeparator" w:id="0">
    <w:p w14:paraId="7186D0D7" w14:textId="77777777" w:rsidR="00632035" w:rsidRDefault="0063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CE83" w14:textId="77777777" w:rsidR="00632035" w:rsidRDefault="00632035">
      <w:r>
        <w:separator/>
      </w:r>
    </w:p>
  </w:footnote>
  <w:footnote w:type="continuationSeparator" w:id="0">
    <w:p w14:paraId="4E2C4484" w14:textId="77777777" w:rsidR="00632035" w:rsidRDefault="00632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0818A0F0"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0DDA">
      <w:rPr>
        <w:rFonts w:ascii="Arial" w:hAnsi="Arial" w:cs="Arial"/>
        <w:b/>
        <w:noProof/>
        <w:sz w:val="18"/>
        <w:szCs w:val="18"/>
      </w:rPr>
      <w:t>3GPP TS 37.571-4 V16.8.0 (2022-12)</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1E23F1D4"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0DDA">
      <w:rPr>
        <w:rFonts w:ascii="Arial" w:hAnsi="Arial" w:cs="Arial"/>
        <w:b/>
        <w:noProof/>
        <w:sz w:val="18"/>
        <w:szCs w:val="18"/>
      </w:rPr>
      <w:t>Release 16</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18"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6"/>
  </w:num>
  <w:num w:numId="4" w16cid:durableId="990136563">
    <w:abstractNumId w:val="11"/>
  </w:num>
  <w:num w:numId="5" w16cid:durableId="1689135030">
    <w:abstractNumId w:val="23"/>
  </w:num>
  <w:num w:numId="6" w16cid:durableId="715543280">
    <w:abstractNumId w:val="20"/>
  </w:num>
  <w:num w:numId="7" w16cid:durableId="1295869761">
    <w:abstractNumId w:val="7"/>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6"/>
  </w:num>
  <w:num w:numId="9" w16cid:durableId="418062932">
    <w:abstractNumId w:val="8"/>
  </w:num>
  <w:num w:numId="10" w16cid:durableId="879509060">
    <w:abstractNumId w:val="18"/>
  </w:num>
  <w:num w:numId="11" w16cid:durableId="1490561593">
    <w:abstractNumId w:val="15"/>
  </w:num>
  <w:num w:numId="12" w16cid:durableId="817696154">
    <w:abstractNumId w:val="22"/>
  </w:num>
  <w:num w:numId="13" w16cid:durableId="287666466">
    <w:abstractNumId w:val="24"/>
  </w:num>
  <w:num w:numId="14" w16cid:durableId="1424305002">
    <w:abstractNumId w:val="21"/>
  </w:num>
  <w:num w:numId="15" w16cid:durableId="2057049103">
    <w:abstractNumId w:val="14"/>
  </w:num>
  <w:num w:numId="16" w16cid:durableId="149836518">
    <w:abstractNumId w:val="13"/>
  </w:num>
  <w:num w:numId="17" w16cid:durableId="1398674437">
    <w:abstractNumId w:val="25"/>
  </w:num>
  <w:num w:numId="18" w16cid:durableId="468592916">
    <w:abstractNumId w:val="19"/>
  </w:num>
  <w:num w:numId="19" w16cid:durableId="658079016">
    <w:abstractNumId w:val="16"/>
  </w:num>
  <w:num w:numId="20" w16cid:durableId="503664255">
    <w:abstractNumId w:val="28"/>
  </w:num>
  <w:num w:numId="21" w16cid:durableId="2022127403">
    <w:abstractNumId w:val="17"/>
  </w:num>
  <w:num w:numId="22" w16cid:durableId="1234200529">
    <w:abstractNumId w:val="27"/>
  </w:num>
  <w:num w:numId="23" w16cid:durableId="1950889843">
    <w:abstractNumId w:val="10"/>
  </w:num>
  <w:num w:numId="24" w16cid:durableId="1169175387">
    <w:abstractNumId w:val="9"/>
  </w:num>
  <w:num w:numId="25" w16cid:durableId="321013129">
    <w:abstractNumId w:val="12"/>
  </w:num>
  <w:num w:numId="26" w16cid:durableId="1902641849">
    <w:abstractNumId w:val="4"/>
  </w:num>
  <w:num w:numId="27" w16cid:durableId="1775124122">
    <w:abstractNumId w:val="3"/>
  </w:num>
  <w:num w:numId="28" w16cid:durableId="74207791">
    <w:abstractNumId w:val="2"/>
  </w:num>
  <w:num w:numId="29" w16cid:durableId="1532650650">
    <w:abstractNumId w:val="1"/>
  </w:num>
  <w:num w:numId="30" w16cid:durableId="392120292">
    <w:abstractNumId w:val="5"/>
  </w:num>
  <w:num w:numId="31" w16cid:durableId="377167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454CE"/>
    <w:rsid w:val="00051457"/>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890"/>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4ECC"/>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7243"/>
    <w:rsid w:val="00231097"/>
    <w:rsid w:val="00235E31"/>
    <w:rsid w:val="0023692B"/>
    <w:rsid w:val="00237F9F"/>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0DDA"/>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7EF"/>
    <w:rsid w:val="004E213A"/>
    <w:rsid w:val="004E3F0B"/>
    <w:rsid w:val="004E4D7C"/>
    <w:rsid w:val="004E5060"/>
    <w:rsid w:val="004F2A3B"/>
    <w:rsid w:val="004F31B4"/>
    <w:rsid w:val="004F5D57"/>
    <w:rsid w:val="005008B9"/>
    <w:rsid w:val="0050097D"/>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2937"/>
    <w:rsid w:val="005A4CE6"/>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2035"/>
    <w:rsid w:val="006358DC"/>
    <w:rsid w:val="00635F50"/>
    <w:rsid w:val="0063658C"/>
    <w:rsid w:val="006401ED"/>
    <w:rsid w:val="00642210"/>
    <w:rsid w:val="00643D0F"/>
    <w:rsid w:val="00644372"/>
    <w:rsid w:val="00647B52"/>
    <w:rsid w:val="006554C0"/>
    <w:rsid w:val="0066004A"/>
    <w:rsid w:val="00664B5D"/>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E4A62"/>
    <w:rsid w:val="006F20B8"/>
    <w:rsid w:val="006F22E3"/>
    <w:rsid w:val="0070067B"/>
    <w:rsid w:val="0070579C"/>
    <w:rsid w:val="007068A7"/>
    <w:rsid w:val="007072F9"/>
    <w:rsid w:val="0070773A"/>
    <w:rsid w:val="00713ABB"/>
    <w:rsid w:val="00720937"/>
    <w:rsid w:val="0072289D"/>
    <w:rsid w:val="00724F28"/>
    <w:rsid w:val="00725931"/>
    <w:rsid w:val="00727D9B"/>
    <w:rsid w:val="00734A5B"/>
    <w:rsid w:val="00735DDD"/>
    <w:rsid w:val="00744E76"/>
    <w:rsid w:val="00746D52"/>
    <w:rsid w:val="00746E72"/>
    <w:rsid w:val="00751F8D"/>
    <w:rsid w:val="007567B7"/>
    <w:rsid w:val="007604A4"/>
    <w:rsid w:val="00760546"/>
    <w:rsid w:val="007626DB"/>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4BF0"/>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7576"/>
    <w:rsid w:val="008104E1"/>
    <w:rsid w:val="00811CF8"/>
    <w:rsid w:val="00816861"/>
    <w:rsid w:val="0082250A"/>
    <w:rsid w:val="00830818"/>
    <w:rsid w:val="00830FC2"/>
    <w:rsid w:val="00831431"/>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71432"/>
    <w:rsid w:val="00A76C9A"/>
    <w:rsid w:val="00A83545"/>
    <w:rsid w:val="00A84352"/>
    <w:rsid w:val="00A84457"/>
    <w:rsid w:val="00A85894"/>
    <w:rsid w:val="00A87CFB"/>
    <w:rsid w:val="00A92559"/>
    <w:rsid w:val="00A92663"/>
    <w:rsid w:val="00A963C9"/>
    <w:rsid w:val="00AA0A7C"/>
    <w:rsid w:val="00AA0AB1"/>
    <w:rsid w:val="00AA0C6D"/>
    <w:rsid w:val="00AA156B"/>
    <w:rsid w:val="00AA3D0F"/>
    <w:rsid w:val="00AA528C"/>
    <w:rsid w:val="00AB1398"/>
    <w:rsid w:val="00AB1BA1"/>
    <w:rsid w:val="00AB4CD2"/>
    <w:rsid w:val="00AB50DF"/>
    <w:rsid w:val="00AB7469"/>
    <w:rsid w:val="00AC047D"/>
    <w:rsid w:val="00AC1E6C"/>
    <w:rsid w:val="00AC374A"/>
    <w:rsid w:val="00AC3887"/>
    <w:rsid w:val="00AC4DE1"/>
    <w:rsid w:val="00AC53EC"/>
    <w:rsid w:val="00AD2130"/>
    <w:rsid w:val="00AD2FED"/>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A57"/>
    <w:rsid w:val="00C130CF"/>
    <w:rsid w:val="00C23625"/>
    <w:rsid w:val="00C248CF"/>
    <w:rsid w:val="00C273D8"/>
    <w:rsid w:val="00C31C99"/>
    <w:rsid w:val="00C33079"/>
    <w:rsid w:val="00C34BA0"/>
    <w:rsid w:val="00C355D7"/>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3182"/>
    <w:rsid w:val="00CC625E"/>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6946"/>
    <w:rsid w:val="00D41E70"/>
    <w:rsid w:val="00D447F7"/>
    <w:rsid w:val="00D44998"/>
    <w:rsid w:val="00D44E3F"/>
    <w:rsid w:val="00D50100"/>
    <w:rsid w:val="00D52240"/>
    <w:rsid w:val="00D52704"/>
    <w:rsid w:val="00D536E2"/>
    <w:rsid w:val="00D6076B"/>
    <w:rsid w:val="00D72DEC"/>
    <w:rsid w:val="00D82831"/>
    <w:rsid w:val="00D86721"/>
    <w:rsid w:val="00D87E00"/>
    <w:rsid w:val="00D92B4D"/>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421E"/>
    <w:rsid w:val="00E40D81"/>
    <w:rsid w:val="00E43AF0"/>
    <w:rsid w:val="00E446BA"/>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50C82"/>
    <w:rsid w:val="00F5531B"/>
    <w:rsid w:val="00F60C5F"/>
    <w:rsid w:val="00F652A4"/>
    <w:rsid w:val="00F653B8"/>
    <w:rsid w:val="00F6583C"/>
    <w:rsid w:val="00F65C19"/>
    <w:rsid w:val="00F71C7E"/>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DD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390D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90DDA"/>
    <w:pPr>
      <w:pBdr>
        <w:top w:val="none" w:sz="0" w:space="0" w:color="auto"/>
      </w:pBdr>
      <w:spacing w:before="180"/>
      <w:outlineLvl w:val="1"/>
    </w:pPr>
    <w:rPr>
      <w:sz w:val="32"/>
    </w:rPr>
  </w:style>
  <w:style w:type="paragraph" w:styleId="Heading3">
    <w:name w:val="heading 3"/>
    <w:basedOn w:val="Heading2"/>
    <w:next w:val="Normal"/>
    <w:link w:val="Heading3Char"/>
    <w:qFormat/>
    <w:rsid w:val="00390DDA"/>
    <w:pPr>
      <w:spacing w:before="120"/>
      <w:outlineLvl w:val="2"/>
    </w:pPr>
    <w:rPr>
      <w:sz w:val="28"/>
    </w:rPr>
  </w:style>
  <w:style w:type="paragraph" w:styleId="Heading4">
    <w:name w:val="heading 4"/>
    <w:basedOn w:val="Heading3"/>
    <w:next w:val="Normal"/>
    <w:qFormat/>
    <w:rsid w:val="00390DDA"/>
    <w:pPr>
      <w:ind w:left="1418" w:hanging="1418"/>
      <w:outlineLvl w:val="3"/>
    </w:pPr>
    <w:rPr>
      <w:sz w:val="24"/>
    </w:rPr>
  </w:style>
  <w:style w:type="paragraph" w:styleId="Heading5">
    <w:name w:val="heading 5"/>
    <w:basedOn w:val="Heading4"/>
    <w:next w:val="Normal"/>
    <w:qFormat/>
    <w:rsid w:val="00390DDA"/>
    <w:pPr>
      <w:ind w:left="1701" w:hanging="1701"/>
      <w:outlineLvl w:val="4"/>
    </w:pPr>
    <w:rPr>
      <w:sz w:val="22"/>
    </w:rPr>
  </w:style>
  <w:style w:type="paragraph" w:styleId="Heading6">
    <w:name w:val="heading 6"/>
    <w:basedOn w:val="H6"/>
    <w:next w:val="Normal"/>
    <w:qFormat/>
    <w:rsid w:val="00390DDA"/>
    <w:pPr>
      <w:outlineLvl w:val="5"/>
    </w:pPr>
  </w:style>
  <w:style w:type="paragraph" w:styleId="Heading7">
    <w:name w:val="heading 7"/>
    <w:basedOn w:val="H6"/>
    <w:next w:val="Normal"/>
    <w:qFormat/>
    <w:rsid w:val="00390DDA"/>
    <w:pPr>
      <w:outlineLvl w:val="6"/>
    </w:pPr>
  </w:style>
  <w:style w:type="paragraph" w:styleId="Heading8">
    <w:name w:val="heading 8"/>
    <w:basedOn w:val="Heading1"/>
    <w:next w:val="Normal"/>
    <w:qFormat/>
    <w:rsid w:val="00390DDA"/>
    <w:pPr>
      <w:ind w:left="0" w:firstLine="0"/>
      <w:outlineLvl w:val="7"/>
    </w:pPr>
  </w:style>
  <w:style w:type="paragraph" w:styleId="Heading9">
    <w:name w:val="heading 9"/>
    <w:basedOn w:val="Heading8"/>
    <w:next w:val="Normal"/>
    <w:qFormat/>
    <w:rsid w:val="00390DDA"/>
    <w:pPr>
      <w:outlineLvl w:val="8"/>
    </w:pPr>
  </w:style>
  <w:style w:type="character" w:default="1" w:styleId="DefaultParagraphFont">
    <w:name w:val="Default Paragraph Font"/>
    <w:semiHidden/>
    <w:rsid w:val="00390D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DDA"/>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390DDA"/>
    <w:pPr>
      <w:ind w:left="1985" w:hanging="1985"/>
      <w:outlineLvl w:val="9"/>
    </w:pPr>
    <w:rPr>
      <w:sz w:val="20"/>
    </w:rPr>
  </w:style>
  <w:style w:type="paragraph" w:styleId="TOC9">
    <w:name w:val="toc 9"/>
    <w:basedOn w:val="TOC8"/>
    <w:semiHidden/>
    <w:rsid w:val="00390DDA"/>
    <w:pPr>
      <w:ind w:left="1418" w:hanging="1418"/>
    </w:pPr>
  </w:style>
  <w:style w:type="paragraph" w:styleId="TOC8">
    <w:name w:val="toc 8"/>
    <w:basedOn w:val="TOC1"/>
    <w:rsid w:val="00390DDA"/>
    <w:pPr>
      <w:spacing w:before="180"/>
      <w:ind w:left="2693" w:hanging="2693"/>
    </w:pPr>
    <w:rPr>
      <w:b/>
    </w:rPr>
  </w:style>
  <w:style w:type="paragraph" w:styleId="TOC1">
    <w:name w:val="toc 1"/>
    <w:rsid w:val="00390D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90DDA"/>
    <w:pPr>
      <w:keepLines/>
      <w:tabs>
        <w:tab w:val="center" w:pos="4536"/>
        <w:tab w:val="right" w:pos="9072"/>
      </w:tabs>
    </w:pPr>
    <w:rPr>
      <w:noProof/>
    </w:rPr>
  </w:style>
  <w:style w:type="character" w:customStyle="1" w:styleId="ZGSM">
    <w:name w:val="ZGSM"/>
    <w:rsid w:val="00390DDA"/>
  </w:style>
  <w:style w:type="paragraph" w:styleId="Header">
    <w:name w:val="header"/>
    <w:rsid w:val="00390DD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90D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90DDA"/>
    <w:pPr>
      <w:ind w:left="1701" w:hanging="1701"/>
    </w:pPr>
  </w:style>
  <w:style w:type="paragraph" w:styleId="TOC4">
    <w:name w:val="toc 4"/>
    <w:basedOn w:val="TOC3"/>
    <w:rsid w:val="00390DDA"/>
    <w:pPr>
      <w:ind w:left="1418" w:hanging="1418"/>
    </w:pPr>
  </w:style>
  <w:style w:type="paragraph" w:styleId="TOC3">
    <w:name w:val="toc 3"/>
    <w:basedOn w:val="TOC2"/>
    <w:rsid w:val="00390DDA"/>
    <w:pPr>
      <w:ind w:left="1134" w:hanging="1134"/>
    </w:pPr>
  </w:style>
  <w:style w:type="paragraph" w:styleId="TOC2">
    <w:name w:val="toc 2"/>
    <w:basedOn w:val="TOC1"/>
    <w:rsid w:val="00390DDA"/>
    <w:pPr>
      <w:keepNext w:val="0"/>
      <w:spacing w:before="0"/>
      <w:ind w:left="851" w:hanging="851"/>
    </w:pPr>
    <w:rPr>
      <w:sz w:val="20"/>
    </w:rPr>
  </w:style>
  <w:style w:type="paragraph" w:styleId="Footer">
    <w:name w:val="footer"/>
    <w:basedOn w:val="Header"/>
    <w:rsid w:val="00390DDA"/>
    <w:pPr>
      <w:jc w:val="center"/>
    </w:pPr>
    <w:rPr>
      <w:i/>
    </w:rPr>
  </w:style>
  <w:style w:type="paragraph" w:customStyle="1" w:styleId="TT">
    <w:name w:val="TT"/>
    <w:basedOn w:val="Heading1"/>
    <w:next w:val="Normal"/>
    <w:rsid w:val="00390DDA"/>
    <w:pPr>
      <w:outlineLvl w:val="9"/>
    </w:pPr>
  </w:style>
  <w:style w:type="paragraph" w:customStyle="1" w:styleId="NF">
    <w:name w:val="NF"/>
    <w:basedOn w:val="NO"/>
    <w:rsid w:val="00390DDA"/>
    <w:pPr>
      <w:keepNext/>
      <w:spacing w:after="0"/>
    </w:pPr>
    <w:rPr>
      <w:rFonts w:ascii="Arial" w:hAnsi="Arial"/>
      <w:sz w:val="18"/>
    </w:rPr>
  </w:style>
  <w:style w:type="paragraph" w:customStyle="1" w:styleId="NO">
    <w:name w:val="NO"/>
    <w:basedOn w:val="Normal"/>
    <w:rsid w:val="00390DDA"/>
    <w:pPr>
      <w:keepLines/>
      <w:ind w:left="1135" w:hanging="851"/>
    </w:pPr>
  </w:style>
  <w:style w:type="paragraph" w:customStyle="1" w:styleId="PL">
    <w:name w:val="PL"/>
    <w:link w:val="PLChar"/>
    <w:rsid w:val="00390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B9060E"/>
    <w:rPr>
      <w:rFonts w:ascii="Courier New" w:hAnsi="Courier New"/>
      <w:noProof/>
      <w:sz w:val="16"/>
    </w:rPr>
  </w:style>
  <w:style w:type="paragraph" w:customStyle="1" w:styleId="TAR">
    <w:name w:val="TAR"/>
    <w:basedOn w:val="TAL"/>
    <w:rsid w:val="00390DDA"/>
    <w:pPr>
      <w:jc w:val="right"/>
    </w:pPr>
  </w:style>
  <w:style w:type="paragraph" w:customStyle="1" w:styleId="TAL">
    <w:name w:val="TAL"/>
    <w:basedOn w:val="Normal"/>
    <w:link w:val="TALChar"/>
    <w:rsid w:val="00390DDA"/>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390DDA"/>
    <w:rPr>
      <w:b/>
    </w:rPr>
  </w:style>
  <w:style w:type="paragraph" w:customStyle="1" w:styleId="TAC">
    <w:name w:val="TAC"/>
    <w:basedOn w:val="TAL"/>
    <w:link w:val="TACCar"/>
    <w:rsid w:val="00390DDA"/>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390D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90DDA"/>
    <w:pPr>
      <w:keepLines/>
      <w:ind w:left="1702" w:hanging="1418"/>
    </w:pPr>
  </w:style>
  <w:style w:type="character" w:customStyle="1" w:styleId="EXChar">
    <w:name w:val="EX Char"/>
    <w:link w:val="EX"/>
    <w:rsid w:val="00B179EE"/>
  </w:style>
  <w:style w:type="paragraph" w:customStyle="1" w:styleId="FP">
    <w:name w:val="FP"/>
    <w:basedOn w:val="Normal"/>
    <w:rsid w:val="00390DDA"/>
    <w:pPr>
      <w:spacing w:after="0"/>
    </w:pPr>
  </w:style>
  <w:style w:type="paragraph" w:customStyle="1" w:styleId="NW">
    <w:name w:val="NW"/>
    <w:basedOn w:val="NO"/>
    <w:rsid w:val="00390DDA"/>
    <w:pPr>
      <w:spacing w:after="0"/>
    </w:pPr>
  </w:style>
  <w:style w:type="paragraph" w:customStyle="1" w:styleId="EW">
    <w:name w:val="EW"/>
    <w:basedOn w:val="EX"/>
    <w:rsid w:val="00390DDA"/>
    <w:pPr>
      <w:spacing w:after="0"/>
    </w:pPr>
  </w:style>
  <w:style w:type="paragraph" w:customStyle="1" w:styleId="B1">
    <w:name w:val="B1"/>
    <w:basedOn w:val="List"/>
    <w:link w:val="B1Char"/>
    <w:rsid w:val="00390DDA"/>
  </w:style>
  <w:style w:type="character" w:customStyle="1" w:styleId="B1Char">
    <w:name w:val="B1 Char"/>
    <w:link w:val="B1"/>
    <w:rsid w:val="007D1B62"/>
  </w:style>
  <w:style w:type="paragraph" w:styleId="TOC6">
    <w:name w:val="toc 6"/>
    <w:basedOn w:val="TOC5"/>
    <w:next w:val="Normal"/>
    <w:semiHidden/>
    <w:rsid w:val="00390DDA"/>
    <w:pPr>
      <w:ind w:left="1985" w:hanging="1985"/>
    </w:pPr>
  </w:style>
  <w:style w:type="paragraph" w:styleId="TOC7">
    <w:name w:val="toc 7"/>
    <w:basedOn w:val="TOC6"/>
    <w:next w:val="Normal"/>
    <w:semiHidden/>
    <w:rsid w:val="00390DDA"/>
    <w:pPr>
      <w:ind w:left="2268" w:hanging="2268"/>
    </w:pPr>
  </w:style>
  <w:style w:type="paragraph" w:customStyle="1" w:styleId="EditorsNote">
    <w:name w:val="Editor's Note"/>
    <w:basedOn w:val="NO"/>
    <w:rsid w:val="00390DDA"/>
    <w:rPr>
      <w:color w:val="FF0000"/>
    </w:rPr>
  </w:style>
  <w:style w:type="paragraph" w:customStyle="1" w:styleId="TH">
    <w:name w:val="TH"/>
    <w:basedOn w:val="Normal"/>
    <w:link w:val="THChar"/>
    <w:rsid w:val="00390DDA"/>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390D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90D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90D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90D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90DDA"/>
    <w:pPr>
      <w:ind w:left="851" w:hanging="851"/>
    </w:pPr>
  </w:style>
  <w:style w:type="paragraph" w:customStyle="1" w:styleId="ZH">
    <w:name w:val="ZH"/>
    <w:rsid w:val="00390D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90DDA"/>
    <w:pPr>
      <w:keepNext w:val="0"/>
      <w:spacing w:before="0" w:after="240"/>
    </w:pPr>
  </w:style>
  <w:style w:type="paragraph" w:customStyle="1" w:styleId="ZG">
    <w:name w:val="ZG"/>
    <w:rsid w:val="00390D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90DDA"/>
  </w:style>
  <w:style w:type="paragraph" w:customStyle="1" w:styleId="B3">
    <w:name w:val="B3"/>
    <w:basedOn w:val="List3"/>
    <w:rsid w:val="00390DDA"/>
  </w:style>
  <w:style w:type="paragraph" w:customStyle="1" w:styleId="B4">
    <w:name w:val="B4"/>
    <w:basedOn w:val="List4"/>
    <w:rsid w:val="00390DDA"/>
  </w:style>
  <w:style w:type="paragraph" w:customStyle="1" w:styleId="B5">
    <w:name w:val="B5"/>
    <w:basedOn w:val="List5"/>
    <w:rsid w:val="00390DDA"/>
  </w:style>
  <w:style w:type="paragraph" w:customStyle="1" w:styleId="ZTD">
    <w:name w:val="ZTD"/>
    <w:basedOn w:val="ZB"/>
    <w:rsid w:val="00390DDA"/>
    <w:pPr>
      <w:framePr w:hRule="auto" w:wrap="notBeside" w:y="852"/>
    </w:pPr>
    <w:rPr>
      <w:i w:val="0"/>
      <w:sz w:val="40"/>
    </w:rPr>
  </w:style>
  <w:style w:type="paragraph" w:customStyle="1" w:styleId="ZV">
    <w:name w:val="ZV"/>
    <w:basedOn w:val="ZU"/>
    <w:rsid w:val="00390DDA"/>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390DDA"/>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390DDA"/>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390DDA"/>
    <w:pPr>
      <w:ind w:left="284"/>
    </w:pPr>
  </w:style>
  <w:style w:type="paragraph" w:styleId="Index1">
    <w:name w:val="index 1"/>
    <w:basedOn w:val="Normal"/>
    <w:rsid w:val="00390DDA"/>
    <w:pPr>
      <w:keepLines/>
      <w:spacing w:after="0"/>
    </w:pPr>
  </w:style>
  <w:style w:type="paragraph" w:styleId="ListNumber2">
    <w:name w:val="List Number 2"/>
    <w:basedOn w:val="ListNumber"/>
    <w:rsid w:val="00390DDA"/>
    <w:pPr>
      <w:ind w:left="851"/>
    </w:pPr>
  </w:style>
  <w:style w:type="paragraph" w:styleId="ListBullet2">
    <w:name w:val="List Bullet 2"/>
    <w:basedOn w:val="ListBullet"/>
    <w:rsid w:val="00390DDA"/>
    <w:pPr>
      <w:ind w:left="851"/>
    </w:pPr>
  </w:style>
  <w:style w:type="paragraph" w:styleId="ListBullet3">
    <w:name w:val="List Bullet 3"/>
    <w:basedOn w:val="ListBullet2"/>
    <w:rsid w:val="00390DDA"/>
    <w:pPr>
      <w:ind w:left="1135"/>
    </w:pPr>
  </w:style>
  <w:style w:type="paragraph" w:styleId="ListNumber">
    <w:name w:val="List Number"/>
    <w:basedOn w:val="List"/>
    <w:rsid w:val="00390DDA"/>
  </w:style>
  <w:style w:type="paragraph" w:styleId="List2">
    <w:name w:val="List 2"/>
    <w:basedOn w:val="List"/>
    <w:rsid w:val="00390DDA"/>
    <w:pPr>
      <w:ind w:left="851"/>
    </w:pPr>
  </w:style>
  <w:style w:type="paragraph" w:styleId="List3">
    <w:name w:val="List 3"/>
    <w:basedOn w:val="List2"/>
    <w:rsid w:val="00390DDA"/>
    <w:pPr>
      <w:ind w:left="1135"/>
    </w:pPr>
  </w:style>
  <w:style w:type="paragraph" w:styleId="List4">
    <w:name w:val="List 4"/>
    <w:basedOn w:val="List3"/>
    <w:rsid w:val="00390DDA"/>
    <w:pPr>
      <w:ind w:left="1418"/>
    </w:pPr>
  </w:style>
  <w:style w:type="paragraph" w:styleId="List5">
    <w:name w:val="List 5"/>
    <w:basedOn w:val="List4"/>
    <w:rsid w:val="00390DDA"/>
    <w:pPr>
      <w:ind w:left="1702"/>
    </w:pPr>
  </w:style>
  <w:style w:type="paragraph" w:styleId="List">
    <w:name w:val="List"/>
    <w:basedOn w:val="Normal"/>
    <w:rsid w:val="00390DDA"/>
    <w:pPr>
      <w:ind w:left="568" w:hanging="284"/>
    </w:pPr>
  </w:style>
  <w:style w:type="paragraph" w:styleId="ListBullet">
    <w:name w:val="List Bullet"/>
    <w:basedOn w:val="List"/>
    <w:rsid w:val="00390DDA"/>
  </w:style>
  <w:style w:type="paragraph" w:styleId="ListBullet4">
    <w:name w:val="List Bullet 4"/>
    <w:basedOn w:val="ListBullet3"/>
    <w:rsid w:val="00390DDA"/>
    <w:pPr>
      <w:ind w:left="1418"/>
    </w:pPr>
  </w:style>
  <w:style w:type="paragraph" w:styleId="ListBullet5">
    <w:name w:val="List Bullet 5"/>
    <w:basedOn w:val="ListBullet4"/>
    <w:rsid w:val="00390DDA"/>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www.3gpp.org/ftp/tsg_ran/WG5_Test_ex-T1/TTCN/TTCN_CRs/2016/Docs/R5s160480.zip" TargetMode="External"/><Relationship Id="rId39" Type="http://schemas.openxmlformats.org/officeDocument/2006/relationships/hyperlink" Target="http://www.3gpp.org/ftp/TSG_RAN/WG5_Test_ex-T1/TTCN/TTCN_CRs/2018/Docs/R5s180113.zip" TargetMode="External"/><Relationship Id="rId21" Type="http://schemas.openxmlformats.org/officeDocument/2006/relationships/image" Target="media/image9.emf"/><Relationship Id="rId34" Type="http://schemas.openxmlformats.org/officeDocument/2006/relationships/hyperlink" Target="http://www.3gpp.org/ftp/TSG_RAN/WG5_Test_ex-T1/TTCN/TTCN_CRs/2017/Docs/R5s170416.zip" TargetMode="External"/><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76" Type="http://schemas.openxmlformats.org/officeDocument/2006/relationships/hyperlink" Target="https://www.3gpp.org/ftp/TSG_RAN/WG5_Test_ex-T1/TTCN/TTCN_CRs/2022/Docs/R5s220439.zip" TargetMode="External"/><Relationship Id="rId84" Type="http://schemas.openxmlformats.org/officeDocument/2006/relationships/hyperlink" Target="https://www.3gpp.org/ftp/TSG_RAN/WG5_Test_ex-T1/TTCN/TTCN_CRs/2022/Docs/R5s221296.zip" TargetMode="External"/><Relationship Id="rId89" Type="http://schemas.openxmlformats.org/officeDocument/2006/relationships/hyperlink" Target="https://www.3gpp.org/ftp/TSG_RAN/WG5_Test_ex-T1/TTCN/TTCN_CRs/2022/Docs/R5s221354.zip" TargetMode="Externa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9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yperlink" Target="https://www.3gpp.org/ftp/TSG_RAN/WG5_Test_ex-T1/TTCN/TTCN_CRs/2022/Docs/R5s220765.zip" TargetMode="External"/><Relationship Id="rId87" Type="http://schemas.openxmlformats.org/officeDocument/2006/relationships/hyperlink" Target="https://www.3gpp.org/ftp/TSG_RAN/WG5_Test_ex-T1/TTCN/TTCN_CRs/2022/Docs/R5s221352.zip" TargetMode="Externa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hyperlink" Target="https://www.3gpp.org/ftp/TSG_RAN/WG5_Test_ex-T1/TTCN/TTCN_CRs/2022/Docs/R5s221026.zip" TargetMode="External"/><Relationship Id="rId90" Type="http://schemas.openxmlformats.org/officeDocument/2006/relationships/hyperlink" Target="https://www.3gpp.org/ftp/TSG_RAN/WG5_Test_ex-T1/TTCN/TTCN_CRs/2022/Docs/R5s221363.zip" TargetMode="External"/><Relationship Id="rId19" Type="http://schemas.openxmlformats.org/officeDocument/2006/relationships/image" Target="media/image8.e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hyperlink" Target="https://www.3gpp.org/ftp/TSG_RAN/WG5_Test_ex-T1/TTCN/TTCN_CRs/2022/Docs/R5s220799.zip" TargetMode="External"/><Relationship Id="rId85" Type="http://schemas.openxmlformats.org/officeDocument/2006/relationships/hyperlink" Target="https://www.3gpp.org/ftp/TSG_RAN/WG5_Test_ex-T1/TTCN/TTCN_CRs/2022/Docs/R5s221350.zip" TargetMode="External"/><Relationship Id="rId93"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83" Type="http://schemas.openxmlformats.org/officeDocument/2006/relationships/hyperlink" Target="https://www.3gpp.org/ftp/TSG_RAN/WG5_Test_ex-T1/TTCN/TTCN_CRs/2022/Docs/R5s221073.zip" TargetMode="External"/><Relationship Id="rId88" Type="http://schemas.openxmlformats.org/officeDocument/2006/relationships/hyperlink" Target="https://www.3gpp.org/ftp/TSG_RAN/WG5_Test_ex-T1/TTCN/TTCN_CRs/2022/Docs/R5s221353.zip" TargetMode="External"/><Relationship Id="rId9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10" Type="http://schemas.openxmlformats.org/officeDocument/2006/relationships/footnotes" Target="footnotes.xml"/><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hyperlink" Target="https://www.3gpp.org/ftp/TSG_RAN/WG5_Test_ex-T1/TTCN/TTCN_CRs/2022/Docs/R5s220900.zip" TargetMode="External"/><Relationship Id="rId86" Type="http://schemas.openxmlformats.org/officeDocument/2006/relationships/hyperlink" Target="https://www.3gpp.org/ftp/TSG_RAN/WG5_Test_ex-T1/TTCN/TTCN_CRs/2022/Docs/R5s221351.zip" TargetMode="External"/><Relationship Id="rId9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46</Pages>
  <Words>12720</Words>
  <Characters>72510</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85060</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7426</cp:lastModifiedBy>
  <cp:revision>32</cp:revision>
  <cp:lastPrinted>2012-06-07T10:39:00Z</cp:lastPrinted>
  <dcterms:created xsi:type="dcterms:W3CDTF">2021-12-20T17:37:00Z</dcterms:created>
  <dcterms:modified xsi:type="dcterms:W3CDTF">2023-01-04T19:19:00Z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