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4AC90A12" w14:textId="77777777" w:rsidTr="005E4BB2">
        <w:tc>
          <w:tcPr>
            <w:tcW w:w="10423" w:type="dxa"/>
            <w:gridSpan w:val="2"/>
            <w:shd w:val="clear" w:color="auto" w:fill="auto"/>
          </w:tcPr>
          <w:p w14:paraId="7DD7619F" w14:textId="050B14F1"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16.</w:t>
            </w:r>
            <w:r w:rsidR="00E23B11">
              <w:t>1</w:t>
            </w:r>
            <w:r w:rsidR="00196C98">
              <w:t>.0</w:t>
            </w:r>
            <w:r w:rsidRPr="00EC092D">
              <w:t xml:space="preserve"> </w:t>
            </w:r>
            <w:r w:rsidRPr="00EC092D">
              <w:rPr>
                <w:sz w:val="32"/>
              </w:rPr>
              <w:t>(</w:t>
            </w:r>
            <w:r w:rsidR="00E23B11">
              <w:rPr>
                <w:sz w:val="32"/>
              </w:rPr>
              <w:t>2023</w:t>
            </w:r>
            <w:r w:rsidR="00196C98">
              <w:rPr>
                <w:sz w:val="32"/>
              </w:rPr>
              <w:t>-</w:t>
            </w:r>
            <w:r w:rsidR="00E23B11">
              <w:rPr>
                <w:sz w:val="32"/>
              </w:rPr>
              <w:t>03</w:t>
            </w:r>
            <w:r w:rsidRPr="00EC092D">
              <w:rPr>
                <w:sz w:val="32"/>
              </w:rPr>
              <w:t>)</w:t>
            </w:r>
          </w:p>
        </w:tc>
      </w:tr>
      <w:tr w:rsidR="004F0988" w:rsidRPr="00EC092D" w14:paraId="59370BBC" w14:textId="77777777" w:rsidTr="005E4BB2">
        <w:trPr>
          <w:trHeight w:hRule="exact" w:val="1134"/>
        </w:trPr>
        <w:tc>
          <w:tcPr>
            <w:tcW w:w="10423" w:type="dxa"/>
            <w:gridSpan w:val="2"/>
            <w:shd w:val="clear" w:color="auto" w:fill="auto"/>
          </w:tcPr>
          <w:p w14:paraId="1D943161"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63A1702B" w14:textId="77777777" w:rsidTr="005E4BB2">
        <w:trPr>
          <w:trHeight w:hRule="exact" w:val="3686"/>
        </w:trPr>
        <w:tc>
          <w:tcPr>
            <w:tcW w:w="10423" w:type="dxa"/>
            <w:gridSpan w:val="2"/>
            <w:shd w:val="clear" w:color="auto" w:fill="auto"/>
          </w:tcPr>
          <w:p w14:paraId="2FCA1FA9" w14:textId="77777777" w:rsidR="004F0988" w:rsidRPr="00931051" w:rsidRDefault="004F0988" w:rsidP="00133525">
            <w:pPr>
              <w:pStyle w:val="ZT"/>
              <w:framePr w:wrap="auto" w:hAnchor="text" w:yAlign="inline"/>
            </w:pPr>
            <w:r w:rsidRPr="00931051">
              <w:t>3rd Generation Partnership Project;</w:t>
            </w:r>
          </w:p>
          <w:p w14:paraId="782D739A" w14:textId="77777777" w:rsidR="00934ADE" w:rsidRPr="00931051" w:rsidRDefault="00934ADE" w:rsidP="00934ADE">
            <w:pPr>
              <w:pStyle w:val="ZT"/>
              <w:framePr w:wrap="auto" w:hAnchor="text" w:yAlign="inline"/>
            </w:pPr>
            <w:r w:rsidRPr="00931051">
              <w:t>Technical Specification Group Radio Access Network;</w:t>
            </w:r>
          </w:p>
          <w:p w14:paraId="02B8D9A7" w14:textId="77777777" w:rsidR="00934ADE" w:rsidRPr="00931051" w:rsidRDefault="00934ADE" w:rsidP="00934ADE">
            <w:pPr>
              <w:pStyle w:val="ZT"/>
              <w:framePr w:wrap="auto" w:hAnchor="text" w:yAlign="inline"/>
            </w:pPr>
            <w:r w:rsidRPr="00931051">
              <w:t>Active Antenna System (AAS) Base Station (BS)</w:t>
            </w:r>
          </w:p>
          <w:p w14:paraId="08829524" w14:textId="77777777" w:rsidR="00934ADE" w:rsidRPr="00931051" w:rsidRDefault="00934ADE" w:rsidP="00934ADE">
            <w:pPr>
              <w:pStyle w:val="ZT"/>
              <w:framePr w:wrap="auto" w:hAnchor="text" w:yAlign="inline"/>
            </w:pPr>
            <w:r w:rsidRPr="00931051">
              <w:t>Electromagnetic Compatibility (EMC)</w:t>
            </w:r>
          </w:p>
          <w:p w14:paraId="14A045C6" w14:textId="77777777"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16</w:t>
            </w:r>
            <w:r w:rsidRPr="00931051">
              <w:t>)</w:t>
            </w:r>
          </w:p>
        </w:tc>
      </w:tr>
      <w:tr w:rsidR="00BF128E" w:rsidRPr="00EC092D" w14:paraId="4C8EE791" w14:textId="77777777" w:rsidTr="005E4BB2">
        <w:tc>
          <w:tcPr>
            <w:tcW w:w="10423" w:type="dxa"/>
            <w:gridSpan w:val="2"/>
            <w:shd w:val="clear" w:color="auto" w:fill="auto"/>
          </w:tcPr>
          <w:p w14:paraId="43591BD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tr w:rsidR="00D57972" w:rsidRPr="00EC092D" w14:paraId="13FBC707" w14:textId="77777777" w:rsidTr="005E4BB2">
        <w:trPr>
          <w:trHeight w:hRule="exact" w:val="1531"/>
        </w:trPr>
        <w:tc>
          <w:tcPr>
            <w:tcW w:w="4883" w:type="dxa"/>
            <w:shd w:val="clear" w:color="auto" w:fill="auto"/>
          </w:tcPr>
          <w:p w14:paraId="2156904D" w14:textId="77777777" w:rsidR="00D57972" w:rsidRPr="00EC092D" w:rsidRDefault="00EC092D">
            <w:r w:rsidRPr="00EC092D">
              <w:rPr>
                <w:i/>
                <w:noProof/>
              </w:rPr>
              <w:drawing>
                <wp:inline distT="0" distB="0" distL="0" distR="0" wp14:anchorId="06A2C608" wp14:editId="2D93CB6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0EA9FA9" w14:textId="77777777" w:rsidR="00D57972" w:rsidRPr="00EC092D" w:rsidRDefault="00EC092D" w:rsidP="00133525">
            <w:pPr>
              <w:jc w:val="right"/>
            </w:pPr>
            <w:bookmarkStart w:id="4" w:name="logos"/>
            <w:r w:rsidRPr="00EC092D">
              <w:rPr>
                <w:noProof/>
              </w:rPr>
              <w:drawing>
                <wp:inline distT="0" distB="0" distL="0" distR="0" wp14:anchorId="19EE94CC" wp14:editId="70CF04F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EC092D" w14:paraId="047CF81F" w14:textId="77777777" w:rsidTr="005E4BB2">
        <w:trPr>
          <w:trHeight w:hRule="exact" w:val="5783"/>
        </w:trPr>
        <w:tc>
          <w:tcPr>
            <w:tcW w:w="10423" w:type="dxa"/>
            <w:gridSpan w:val="2"/>
            <w:shd w:val="clear" w:color="auto" w:fill="auto"/>
          </w:tcPr>
          <w:p w14:paraId="3D0F0699" w14:textId="77777777" w:rsidR="00C074DD" w:rsidRPr="00EC092D" w:rsidRDefault="00C074DD" w:rsidP="00C074DD">
            <w:pPr>
              <w:pStyle w:val="Guidance"/>
              <w:rPr>
                <w:bCs/>
                <w:i w:val="0"/>
                <w:iCs/>
                <w:color w:val="auto"/>
              </w:rPr>
            </w:pPr>
          </w:p>
        </w:tc>
      </w:tr>
      <w:tr w:rsidR="00C074DD" w:rsidRPr="00EC092D" w14:paraId="03356928" w14:textId="77777777" w:rsidTr="005E4BB2">
        <w:trPr>
          <w:cantSplit/>
          <w:trHeight w:hRule="exact" w:val="964"/>
        </w:trPr>
        <w:tc>
          <w:tcPr>
            <w:tcW w:w="10423" w:type="dxa"/>
            <w:gridSpan w:val="2"/>
            <w:shd w:val="clear" w:color="auto" w:fill="auto"/>
          </w:tcPr>
          <w:p w14:paraId="49477D40" w14:textId="77777777" w:rsidR="00C074DD" w:rsidRPr="00EC092D" w:rsidRDefault="00C074DD" w:rsidP="00C074DD">
            <w:pPr>
              <w:rPr>
                <w:sz w:val="16"/>
              </w:rPr>
            </w:pPr>
            <w:bookmarkStart w:id="5"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5"/>
          </w:p>
          <w:p w14:paraId="569CDEBC" w14:textId="77777777" w:rsidR="00C074DD" w:rsidRPr="00EC092D" w:rsidRDefault="00C074DD" w:rsidP="00C074DD">
            <w:pPr>
              <w:pStyle w:val="ZV"/>
              <w:framePr w:w="0" w:wrap="auto" w:vAnchor="margin" w:hAnchor="text" w:yAlign="inline"/>
            </w:pPr>
          </w:p>
          <w:p w14:paraId="5B19AE02" w14:textId="77777777" w:rsidR="00C074DD" w:rsidRPr="00EC092D" w:rsidRDefault="00C074DD" w:rsidP="00C074DD">
            <w:pPr>
              <w:rPr>
                <w:sz w:val="16"/>
              </w:rPr>
            </w:pPr>
          </w:p>
        </w:tc>
      </w:tr>
      <w:bookmarkEnd w:id="0"/>
    </w:tbl>
    <w:p w14:paraId="330FE29F" w14:textId="77777777" w:rsidR="00080512" w:rsidRPr="00EC092D" w:rsidRDefault="00080512">
      <w:pPr>
        <w:sectPr w:rsidR="00080512" w:rsidRPr="00EC092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58210B80" w14:textId="77777777" w:rsidTr="00133525">
        <w:trPr>
          <w:trHeight w:hRule="exact" w:val="5670"/>
        </w:trPr>
        <w:tc>
          <w:tcPr>
            <w:tcW w:w="10423" w:type="dxa"/>
            <w:shd w:val="clear" w:color="auto" w:fill="auto"/>
          </w:tcPr>
          <w:p w14:paraId="0375C55C" w14:textId="77777777" w:rsidR="00E16509" w:rsidRPr="00EB4F9C" w:rsidRDefault="00E16509" w:rsidP="00E16509">
            <w:pPr>
              <w:pStyle w:val="Guidance"/>
              <w:rPr>
                <w:color w:val="auto"/>
              </w:rPr>
            </w:pPr>
            <w:bookmarkStart w:id="6" w:name="page2"/>
          </w:p>
        </w:tc>
      </w:tr>
      <w:tr w:rsidR="00E16509" w:rsidRPr="00EC092D" w14:paraId="4814A0A4" w14:textId="77777777" w:rsidTr="00C074DD">
        <w:trPr>
          <w:trHeight w:hRule="exact" w:val="5387"/>
        </w:trPr>
        <w:tc>
          <w:tcPr>
            <w:tcW w:w="10423" w:type="dxa"/>
            <w:shd w:val="clear" w:color="auto" w:fill="auto"/>
          </w:tcPr>
          <w:p w14:paraId="06C3065E" w14:textId="77777777" w:rsidR="00E16509" w:rsidRPr="00EC092D" w:rsidRDefault="00E16509" w:rsidP="00133525">
            <w:pPr>
              <w:pStyle w:val="FP"/>
              <w:spacing w:after="240"/>
              <w:ind w:left="2835" w:right="2835"/>
              <w:jc w:val="center"/>
              <w:rPr>
                <w:rFonts w:ascii="Arial" w:hAnsi="Arial"/>
                <w:b/>
                <w:i/>
              </w:rPr>
            </w:pPr>
            <w:bookmarkStart w:id="7" w:name="coords3gpp"/>
            <w:r w:rsidRPr="00EC092D">
              <w:rPr>
                <w:rFonts w:ascii="Arial" w:hAnsi="Arial"/>
                <w:b/>
                <w:i/>
              </w:rPr>
              <w:t>3GPP</w:t>
            </w:r>
          </w:p>
          <w:p w14:paraId="02D807F6" w14:textId="77777777" w:rsidR="00E16509" w:rsidRPr="00EC092D" w:rsidRDefault="00E16509" w:rsidP="00133525">
            <w:pPr>
              <w:pStyle w:val="FP"/>
              <w:pBdr>
                <w:bottom w:val="single" w:sz="6" w:space="1" w:color="auto"/>
              </w:pBdr>
              <w:ind w:left="2835" w:right="2835"/>
              <w:jc w:val="center"/>
            </w:pPr>
            <w:r w:rsidRPr="00EC092D">
              <w:t>Postal address</w:t>
            </w:r>
          </w:p>
          <w:p w14:paraId="34B62A9B" w14:textId="77777777" w:rsidR="00E16509" w:rsidRPr="00EC092D" w:rsidRDefault="00E16509" w:rsidP="00133525">
            <w:pPr>
              <w:pStyle w:val="FP"/>
              <w:ind w:left="2835" w:right="2835"/>
              <w:jc w:val="center"/>
              <w:rPr>
                <w:rFonts w:ascii="Arial" w:hAnsi="Arial"/>
                <w:sz w:val="18"/>
              </w:rPr>
            </w:pPr>
          </w:p>
          <w:p w14:paraId="4B8D45AA"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05B674EF"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3B0B710"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6D6BAA2A"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566C06CA"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094D653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7"/>
          </w:p>
          <w:p w14:paraId="79302BFE" w14:textId="77777777" w:rsidR="00E16509" w:rsidRPr="00EC092D" w:rsidRDefault="00E16509" w:rsidP="00133525"/>
        </w:tc>
      </w:tr>
      <w:tr w:rsidR="00E16509" w:rsidRPr="00EC092D" w14:paraId="1E81A21E" w14:textId="77777777" w:rsidTr="00C074DD">
        <w:tc>
          <w:tcPr>
            <w:tcW w:w="10423" w:type="dxa"/>
            <w:shd w:val="clear" w:color="auto" w:fill="auto"/>
            <w:vAlign w:val="bottom"/>
          </w:tcPr>
          <w:p w14:paraId="5A6386AC" w14:textId="77777777" w:rsidR="00E16509" w:rsidRPr="00EC092D" w:rsidRDefault="00E16509" w:rsidP="00133525">
            <w:pPr>
              <w:pStyle w:val="FP"/>
              <w:pBdr>
                <w:bottom w:val="single" w:sz="6" w:space="1" w:color="auto"/>
              </w:pBdr>
              <w:spacing w:after="240"/>
              <w:jc w:val="center"/>
              <w:rPr>
                <w:rFonts w:ascii="Arial" w:hAnsi="Arial"/>
                <w:b/>
                <w:i/>
                <w:noProof/>
              </w:rPr>
            </w:pPr>
            <w:bookmarkStart w:id="8" w:name="copyrightNotification"/>
            <w:r w:rsidRPr="00EC092D">
              <w:rPr>
                <w:rFonts w:ascii="Arial" w:hAnsi="Arial"/>
                <w:b/>
                <w:i/>
                <w:noProof/>
              </w:rPr>
              <w:t>Copyright Notification</w:t>
            </w:r>
          </w:p>
          <w:p w14:paraId="37325F2F"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227A5ABA" w14:textId="77777777" w:rsidR="00E16509" w:rsidRPr="00EC092D" w:rsidRDefault="00E16509" w:rsidP="00133525">
            <w:pPr>
              <w:pStyle w:val="FP"/>
              <w:jc w:val="center"/>
              <w:rPr>
                <w:noProof/>
              </w:rPr>
            </w:pPr>
          </w:p>
          <w:p w14:paraId="4AF76471" w14:textId="1BB0A103"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E23B11">
              <w:rPr>
                <w:noProof/>
                <w:sz w:val="18"/>
              </w:rPr>
              <w:t>223</w:t>
            </w:r>
            <w:r w:rsidRPr="00EC092D">
              <w:rPr>
                <w:noProof/>
                <w:sz w:val="18"/>
              </w:rPr>
              <w:t>, 3GPP Organizational Partners (ARIB, ATIS, CCSA, ETSI, TSDSI, TTA, TTC).</w:t>
            </w:r>
            <w:bookmarkStart w:id="9" w:name="copyrightaddon"/>
            <w:bookmarkEnd w:id="9"/>
          </w:p>
          <w:p w14:paraId="0FD518D9" w14:textId="77777777" w:rsidR="00E16509" w:rsidRPr="00EC092D" w:rsidRDefault="00E16509" w:rsidP="00133525">
            <w:pPr>
              <w:pStyle w:val="FP"/>
              <w:jc w:val="center"/>
              <w:rPr>
                <w:noProof/>
                <w:sz w:val="18"/>
              </w:rPr>
            </w:pPr>
            <w:r w:rsidRPr="00EC092D">
              <w:rPr>
                <w:noProof/>
                <w:sz w:val="18"/>
              </w:rPr>
              <w:t>All rights reserved.</w:t>
            </w:r>
          </w:p>
          <w:p w14:paraId="7D26EF7B" w14:textId="77777777" w:rsidR="00E16509" w:rsidRPr="00EC092D" w:rsidRDefault="00E16509" w:rsidP="00E16509">
            <w:pPr>
              <w:pStyle w:val="FP"/>
              <w:rPr>
                <w:noProof/>
                <w:sz w:val="18"/>
              </w:rPr>
            </w:pPr>
          </w:p>
          <w:p w14:paraId="59BE39CB"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71BC012D"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548612C8"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8"/>
          </w:p>
          <w:p w14:paraId="368B712D" w14:textId="77777777" w:rsidR="00E16509" w:rsidRPr="00EC092D" w:rsidRDefault="00E16509" w:rsidP="00133525"/>
        </w:tc>
      </w:tr>
      <w:bookmarkEnd w:id="6"/>
    </w:tbl>
    <w:p w14:paraId="6E351969" w14:textId="77777777" w:rsidR="00080512" w:rsidRPr="00EC092D" w:rsidRDefault="00080512">
      <w:pPr>
        <w:pStyle w:val="TT"/>
      </w:pPr>
      <w:r w:rsidRPr="00EC092D">
        <w:br w:type="page"/>
      </w:r>
      <w:bookmarkStart w:id="10" w:name="tableOfContents"/>
      <w:bookmarkEnd w:id="10"/>
      <w:r w:rsidRPr="00EC092D">
        <w:lastRenderedPageBreak/>
        <w:t>Contents</w:t>
      </w:r>
    </w:p>
    <w:p w14:paraId="7281267F" w14:textId="47D467BA" w:rsidR="00243BAC" w:rsidRDefault="00243BAC">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_Toc130736692 \h </w:instrText>
      </w:r>
      <w:r>
        <w:fldChar w:fldCharType="separate"/>
      </w:r>
      <w:r>
        <w:t>4</w:t>
      </w:r>
      <w:r>
        <w:fldChar w:fldCharType="end"/>
      </w:r>
    </w:p>
    <w:p w14:paraId="5FAEC075" w14:textId="018F4684" w:rsidR="00243BAC" w:rsidRDefault="00243BA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_Toc130736693 \h </w:instrText>
      </w:r>
      <w:r>
        <w:fldChar w:fldCharType="separate"/>
      </w:r>
      <w:r>
        <w:t>6</w:t>
      </w:r>
      <w:r>
        <w:fldChar w:fldCharType="end"/>
      </w:r>
    </w:p>
    <w:p w14:paraId="4E1A3F1D" w14:textId="714A7FBE" w:rsidR="00243BAC" w:rsidRDefault="00243BA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_Toc130736694 \h </w:instrText>
      </w:r>
      <w:r>
        <w:fldChar w:fldCharType="separate"/>
      </w:r>
      <w:r>
        <w:t>6</w:t>
      </w:r>
      <w:r>
        <w:fldChar w:fldCharType="end"/>
      </w:r>
    </w:p>
    <w:p w14:paraId="5FF429FA" w14:textId="60C50257" w:rsidR="00243BAC" w:rsidRDefault="00243BA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_Toc130736695 \h </w:instrText>
      </w:r>
      <w:r>
        <w:fldChar w:fldCharType="separate"/>
      </w:r>
      <w:r>
        <w:t>8</w:t>
      </w:r>
      <w:r>
        <w:fldChar w:fldCharType="end"/>
      </w:r>
    </w:p>
    <w:p w14:paraId="34FB51FC" w14:textId="0ED0BDFF" w:rsidR="00243BAC" w:rsidRDefault="00243BA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_Toc130736696 \h </w:instrText>
      </w:r>
      <w:r>
        <w:fldChar w:fldCharType="separate"/>
      </w:r>
      <w:r>
        <w:t>8</w:t>
      </w:r>
      <w:r>
        <w:fldChar w:fldCharType="end"/>
      </w:r>
    </w:p>
    <w:p w14:paraId="2884F52F" w14:textId="63888EFE" w:rsidR="00243BAC" w:rsidRDefault="00243BA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_Toc130736697 \h </w:instrText>
      </w:r>
      <w:r>
        <w:fldChar w:fldCharType="separate"/>
      </w:r>
      <w:r>
        <w:t>10</w:t>
      </w:r>
      <w:r>
        <w:fldChar w:fldCharType="end"/>
      </w:r>
    </w:p>
    <w:p w14:paraId="0FBECE3D" w14:textId="07837B32" w:rsidR="00243BAC" w:rsidRDefault="00243BA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_Toc130736698 \h </w:instrText>
      </w:r>
      <w:r>
        <w:fldChar w:fldCharType="separate"/>
      </w:r>
      <w:r>
        <w:t>10</w:t>
      </w:r>
      <w:r>
        <w:fldChar w:fldCharType="end"/>
      </w:r>
    </w:p>
    <w:p w14:paraId="25FABC8C" w14:textId="73D88D51" w:rsidR="00243BAC" w:rsidRDefault="00243BAC">
      <w:pPr>
        <w:pStyle w:val="TOC1"/>
        <w:rPr>
          <w:rFonts w:asciiTheme="minorHAnsi" w:eastAsiaTheme="minorEastAsia" w:hAnsiTheme="minorHAnsi" w:cstheme="minorBidi"/>
          <w:szCs w:val="22"/>
          <w:lang w:eastAsia="en-GB"/>
        </w:rPr>
      </w:pPr>
      <w:r w:rsidRPr="00223BBD">
        <w:rPr>
          <w:rFonts w:cs="v4.2.0"/>
        </w:rPr>
        <w:t>4</w:t>
      </w:r>
      <w:r>
        <w:rPr>
          <w:rFonts w:asciiTheme="minorHAnsi" w:eastAsiaTheme="minorEastAsia" w:hAnsiTheme="minorHAnsi" w:cstheme="minorBidi"/>
          <w:szCs w:val="22"/>
          <w:lang w:eastAsia="en-GB"/>
        </w:rPr>
        <w:tab/>
      </w:r>
      <w:r w:rsidRPr="00223BBD">
        <w:rPr>
          <w:rFonts w:cs="v4.2.0"/>
        </w:rPr>
        <w:t>Test conditions</w:t>
      </w:r>
      <w:r>
        <w:tab/>
      </w:r>
      <w:r>
        <w:fldChar w:fldCharType="begin"/>
      </w:r>
      <w:r>
        <w:instrText xml:space="preserve"> PAGEREF _Toc130736699 \h </w:instrText>
      </w:r>
      <w:r>
        <w:fldChar w:fldCharType="separate"/>
      </w:r>
      <w:r>
        <w:t>11</w:t>
      </w:r>
      <w:r>
        <w:fldChar w:fldCharType="end"/>
      </w:r>
    </w:p>
    <w:p w14:paraId="1F201E27" w14:textId="33DA51AD" w:rsidR="00243BAC" w:rsidRDefault="00243BA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_Toc130736700 \h </w:instrText>
      </w:r>
      <w:r>
        <w:fldChar w:fldCharType="separate"/>
      </w:r>
      <w:r>
        <w:t>12</w:t>
      </w:r>
      <w:r>
        <w:fldChar w:fldCharType="end"/>
      </w:r>
    </w:p>
    <w:p w14:paraId="2E318919" w14:textId="418DD7F5" w:rsidR="00243BAC" w:rsidRDefault="00243BAC">
      <w:pPr>
        <w:pStyle w:val="TOC3"/>
        <w:rPr>
          <w:rFonts w:asciiTheme="minorHAnsi" w:eastAsiaTheme="minorEastAsia" w:hAnsiTheme="minorHAnsi" w:cstheme="minorBidi"/>
          <w:sz w:val="22"/>
          <w:szCs w:val="22"/>
          <w:lang w:eastAsia="en-GB"/>
        </w:rPr>
      </w:pPr>
      <w:r>
        <w:rPr>
          <w:lang w:eastAsia="en-GB"/>
        </w:rPr>
        <w:t>4.1.1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_Toc130736701 \h </w:instrText>
      </w:r>
      <w:r>
        <w:fldChar w:fldCharType="separate"/>
      </w:r>
      <w:r>
        <w:t>12</w:t>
      </w:r>
      <w:r>
        <w:fldChar w:fldCharType="end"/>
      </w:r>
    </w:p>
    <w:p w14:paraId="3D655022" w14:textId="11180A06" w:rsidR="00243BAC" w:rsidRDefault="00243BAC">
      <w:pPr>
        <w:pStyle w:val="TOC3"/>
        <w:rPr>
          <w:rFonts w:asciiTheme="minorHAnsi" w:eastAsiaTheme="minorEastAsia" w:hAnsiTheme="minorHAnsi" w:cstheme="minorBidi"/>
          <w:sz w:val="22"/>
          <w:szCs w:val="22"/>
          <w:lang w:eastAsia="en-GB"/>
        </w:rPr>
      </w:pPr>
      <w:r>
        <w:rPr>
          <w:lang w:eastAsia="en-GB"/>
        </w:rPr>
        <w:t>4.1.2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_Toc130736702 \h </w:instrText>
      </w:r>
      <w:r>
        <w:fldChar w:fldCharType="separate"/>
      </w:r>
      <w:r>
        <w:t>12</w:t>
      </w:r>
      <w:r>
        <w:fldChar w:fldCharType="end"/>
      </w:r>
    </w:p>
    <w:p w14:paraId="72C01033" w14:textId="3A083AE1" w:rsidR="00243BAC" w:rsidRDefault="00243BAC">
      <w:pPr>
        <w:pStyle w:val="TOC2"/>
        <w:rPr>
          <w:rFonts w:asciiTheme="minorHAnsi" w:eastAsiaTheme="minorEastAsia" w:hAnsiTheme="minorHAnsi" w:cstheme="minorBidi"/>
          <w:sz w:val="22"/>
          <w:szCs w:val="22"/>
          <w:lang w:eastAsia="en-GB"/>
        </w:rPr>
      </w:pPr>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_Toc130736703 \h </w:instrText>
      </w:r>
      <w:r>
        <w:fldChar w:fldCharType="separate"/>
      </w:r>
      <w:r>
        <w:t>13</w:t>
      </w:r>
      <w:r>
        <w:fldChar w:fldCharType="end"/>
      </w:r>
    </w:p>
    <w:p w14:paraId="4D3A6B4A" w14:textId="4296667F" w:rsidR="00243BAC" w:rsidRDefault="00243BAC">
      <w:pPr>
        <w:pStyle w:val="TOC2"/>
        <w:rPr>
          <w:rFonts w:asciiTheme="minorHAnsi" w:eastAsiaTheme="minorEastAsia" w:hAnsiTheme="minorHAnsi" w:cstheme="minorBidi"/>
          <w:sz w:val="22"/>
          <w:szCs w:val="22"/>
          <w:lang w:eastAsia="en-GB"/>
        </w:rPr>
      </w:pPr>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_Toc130736704 \h </w:instrText>
      </w:r>
      <w:r>
        <w:fldChar w:fldCharType="separate"/>
      </w:r>
      <w:r>
        <w:t>13</w:t>
      </w:r>
      <w:r>
        <w:fldChar w:fldCharType="end"/>
      </w:r>
    </w:p>
    <w:p w14:paraId="5532CBF9" w14:textId="7624F539" w:rsidR="00243BAC" w:rsidRDefault="00243BAC">
      <w:pPr>
        <w:pStyle w:val="TOC2"/>
        <w:rPr>
          <w:rFonts w:asciiTheme="minorHAnsi" w:eastAsiaTheme="minorEastAsia" w:hAnsiTheme="minorHAnsi" w:cstheme="minorBidi"/>
          <w:sz w:val="22"/>
          <w:szCs w:val="22"/>
          <w:lang w:eastAsia="en-GB"/>
        </w:rPr>
      </w:pPr>
      <w:r>
        <w:rPr>
          <w:lang w:eastAsia="en-GB"/>
        </w:rPr>
        <w:t>4.</w:t>
      </w:r>
      <w:r w:rsidRPr="00223BBD">
        <w:rPr>
          <w:lang w:val="en-US" w:eastAsia="zh-CN"/>
        </w:rPr>
        <w:t>4</w:t>
      </w:r>
      <w:r>
        <w:rPr>
          <w:rFonts w:asciiTheme="minorHAnsi" w:eastAsiaTheme="minorEastAsia" w:hAnsiTheme="minorHAnsi" w:cstheme="minorBidi"/>
          <w:sz w:val="22"/>
          <w:szCs w:val="22"/>
          <w:lang w:eastAsia="en-GB"/>
        </w:rPr>
        <w:tab/>
      </w:r>
      <w:r w:rsidRPr="00223BBD">
        <w:rPr>
          <w:lang w:val="en-US" w:eastAsia="zh-CN"/>
        </w:rPr>
        <w:t>BS test configurations</w:t>
      </w:r>
      <w:r>
        <w:tab/>
      </w:r>
      <w:r>
        <w:fldChar w:fldCharType="begin"/>
      </w:r>
      <w:r>
        <w:instrText xml:space="preserve"> PAGEREF _Toc130736705 \h </w:instrText>
      </w:r>
      <w:r>
        <w:fldChar w:fldCharType="separate"/>
      </w:r>
      <w:r>
        <w:t>13</w:t>
      </w:r>
      <w:r>
        <w:fldChar w:fldCharType="end"/>
      </w:r>
    </w:p>
    <w:p w14:paraId="18C80459" w14:textId="3C206613" w:rsidR="00243BAC" w:rsidRDefault="00243BAC">
      <w:pPr>
        <w:pStyle w:val="TOC1"/>
        <w:rPr>
          <w:rFonts w:asciiTheme="minorHAnsi" w:eastAsiaTheme="minorEastAsia" w:hAnsiTheme="minorHAnsi" w:cstheme="minorBidi"/>
          <w:szCs w:val="22"/>
          <w:lang w:eastAsia="en-GB"/>
        </w:rPr>
      </w:pPr>
      <w:r w:rsidRPr="00223BBD">
        <w:rPr>
          <w:rFonts w:cs="v4.2.0"/>
        </w:rPr>
        <w:t>5</w:t>
      </w:r>
      <w:r>
        <w:rPr>
          <w:rFonts w:asciiTheme="minorHAnsi" w:eastAsiaTheme="minorEastAsia" w:hAnsiTheme="minorHAnsi" w:cstheme="minorBidi"/>
          <w:szCs w:val="22"/>
          <w:lang w:eastAsia="en-GB"/>
        </w:rPr>
        <w:tab/>
      </w:r>
      <w:r w:rsidRPr="00223BBD">
        <w:rPr>
          <w:rFonts w:cs="v4.2.0"/>
        </w:rPr>
        <w:t>Performance assessment</w:t>
      </w:r>
      <w:r>
        <w:tab/>
      </w:r>
      <w:r>
        <w:fldChar w:fldCharType="begin"/>
      </w:r>
      <w:r>
        <w:instrText xml:space="preserve"> PAGEREF _Toc130736706 \h </w:instrText>
      </w:r>
      <w:r>
        <w:fldChar w:fldCharType="separate"/>
      </w:r>
      <w:r>
        <w:t>17</w:t>
      </w:r>
      <w:r>
        <w:fldChar w:fldCharType="end"/>
      </w:r>
    </w:p>
    <w:p w14:paraId="4C5B8B98" w14:textId="6E3AE4A2" w:rsidR="00243BAC" w:rsidRDefault="00243BA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_Toc130736707 \h </w:instrText>
      </w:r>
      <w:r>
        <w:fldChar w:fldCharType="separate"/>
      </w:r>
      <w:r>
        <w:t>17</w:t>
      </w:r>
      <w:r>
        <w:fldChar w:fldCharType="end"/>
      </w:r>
    </w:p>
    <w:p w14:paraId="6F072813" w14:textId="0495548D" w:rsidR="00243BAC" w:rsidRDefault="00243BAC">
      <w:pPr>
        <w:pStyle w:val="TOC2"/>
        <w:rPr>
          <w:rFonts w:asciiTheme="minorHAnsi" w:eastAsiaTheme="minorEastAsia" w:hAnsiTheme="minorHAnsi" w:cstheme="minorBidi"/>
          <w:sz w:val="22"/>
          <w:szCs w:val="22"/>
          <w:lang w:eastAsia="en-GB"/>
        </w:rPr>
      </w:pPr>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_Toc130736708 \h </w:instrText>
      </w:r>
      <w:r>
        <w:fldChar w:fldCharType="separate"/>
      </w:r>
      <w:r>
        <w:t>17</w:t>
      </w:r>
      <w:r>
        <w:fldChar w:fldCharType="end"/>
      </w:r>
    </w:p>
    <w:p w14:paraId="0099434A" w14:textId="450DE670" w:rsidR="00243BAC" w:rsidRDefault="00243BAC">
      <w:pPr>
        <w:pStyle w:val="TOC2"/>
        <w:rPr>
          <w:rFonts w:asciiTheme="minorHAnsi" w:eastAsiaTheme="minorEastAsia" w:hAnsiTheme="minorHAnsi" w:cstheme="minorBidi"/>
          <w:sz w:val="22"/>
          <w:szCs w:val="22"/>
          <w:lang w:eastAsia="en-GB"/>
        </w:rPr>
      </w:pPr>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223BBD">
        <w:rPr>
          <w:rFonts w:cs="v4.2.0"/>
        </w:rPr>
        <w:t>performance</w:t>
      </w:r>
      <w:r>
        <w:rPr>
          <w:lang w:eastAsia="en-GB"/>
        </w:rPr>
        <w:t xml:space="preserve"> in Uplink</w:t>
      </w:r>
      <w:r>
        <w:tab/>
      </w:r>
      <w:r>
        <w:fldChar w:fldCharType="begin"/>
      </w:r>
      <w:r>
        <w:instrText xml:space="preserve"> PAGEREF _Toc130736709 \h </w:instrText>
      </w:r>
      <w:r>
        <w:fldChar w:fldCharType="separate"/>
      </w:r>
      <w:r>
        <w:t>18</w:t>
      </w:r>
      <w:r>
        <w:fldChar w:fldCharType="end"/>
      </w:r>
    </w:p>
    <w:p w14:paraId="12B70E08" w14:textId="6294BCE0" w:rsidR="00243BAC" w:rsidRDefault="00243BAC">
      <w:pPr>
        <w:pStyle w:val="TOC1"/>
        <w:rPr>
          <w:rFonts w:asciiTheme="minorHAnsi" w:eastAsiaTheme="minorEastAsia" w:hAnsiTheme="minorHAnsi" w:cstheme="minorBidi"/>
          <w:szCs w:val="22"/>
          <w:lang w:eastAsia="en-GB"/>
        </w:rPr>
      </w:pPr>
      <w:r w:rsidRPr="00223BBD">
        <w:rPr>
          <w:rFonts w:cs="v4.2.0"/>
        </w:rPr>
        <w:t>6</w:t>
      </w:r>
      <w:r>
        <w:rPr>
          <w:rFonts w:asciiTheme="minorHAnsi" w:eastAsiaTheme="minorEastAsia" w:hAnsiTheme="minorHAnsi" w:cstheme="minorBidi"/>
          <w:szCs w:val="22"/>
          <w:lang w:eastAsia="en-GB"/>
        </w:rPr>
        <w:tab/>
      </w:r>
      <w:r w:rsidRPr="00223BBD">
        <w:rPr>
          <w:rFonts w:cs="v4.2.0"/>
        </w:rPr>
        <w:t>Performance criteria</w:t>
      </w:r>
      <w:r>
        <w:tab/>
      </w:r>
      <w:r>
        <w:fldChar w:fldCharType="begin"/>
      </w:r>
      <w:r>
        <w:instrText xml:space="preserve"> PAGEREF _Toc130736710 \h </w:instrText>
      </w:r>
      <w:r>
        <w:fldChar w:fldCharType="separate"/>
      </w:r>
      <w:r>
        <w:t>18</w:t>
      </w:r>
      <w:r>
        <w:fldChar w:fldCharType="end"/>
      </w:r>
    </w:p>
    <w:p w14:paraId="13A1F977" w14:textId="3C1C9DEA" w:rsidR="00243BAC" w:rsidRDefault="00243BAC">
      <w:pPr>
        <w:pStyle w:val="TOC1"/>
        <w:rPr>
          <w:rFonts w:asciiTheme="minorHAnsi" w:eastAsiaTheme="minorEastAsia" w:hAnsiTheme="minorHAnsi" w:cstheme="minorBidi"/>
          <w:szCs w:val="22"/>
          <w:lang w:eastAsia="en-GB"/>
        </w:rPr>
      </w:pPr>
      <w:r w:rsidRPr="00223BBD">
        <w:rPr>
          <w:rFonts w:cs="v4.2.0"/>
        </w:rPr>
        <w:t>7</w:t>
      </w:r>
      <w:r>
        <w:rPr>
          <w:rFonts w:asciiTheme="minorHAnsi" w:eastAsiaTheme="minorEastAsia" w:hAnsiTheme="minorHAnsi" w:cstheme="minorBidi"/>
          <w:szCs w:val="22"/>
          <w:lang w:eastAsia="en-GB"/>
        </w:rPr>
        <w:tab/>
      </w:r>
      <w:r w:rsidRPr="00223BBD">
        <w:rPr>
          <w:rFonts w:cs="v4.2.0"/>
        </w:rPr>
        <w:t>Applicability overview</w:t>
      </w:r>
      <w:r>
        <w:tab/>
      </w:r>
      <w:r>
        <w:fldChar w:fldCharType="begin"/>
      </w:r>
      <w:r>
        <w:instrText xml:space="preserve"> PAGEREF _Toc130736711 \h </w:instrText>
      </w:r>
      <w:r>
        <w:fldChar w:fldCharType="separate"/>
      </w:r>
      <w:r>
        <w:t>19</w:t>
      </w:r>
      <w:r>
        <w:fldChar w:fldCharType="end"/>
      </w:r>
    </w:p>
    <w:p w14:paraId="47EBFDD2" w14:textId="3F2ACD6B" w:rsidR="00243BAC" w:rsidRDefault="00243BAC">
      <w:pPr>
        <w:pStyle w:val="TOC2"/>
        <w:rPr>
          <w:rFonts w:asciiTheme="minorHAnsi" w:eastAsiaTheme="minorEastAsia" w:hAnsiTheme="minorHAnsi" w:cstheme="minorBidi"/>
          <w:sz w:val="22"/>
          <w:szCs w:val="22"/>
          <w:lang w:eastAsia="en-GB"/>
        </w:rPr>
      </w:pPr>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_Toc130736712 \h </w:instrText>
      </w:r>
      <w:r>
        <w:fldChar w:fldCharType="separate"/>
      </w:r>
      <w:r>
        <w:t>19</w:t>
      </w:r>
      <w:r>
        <w:fldChar w:fldCharType="end"/>
      </w:r>
    </w:p>
    <w:p w14:paraId="43752A3B" w14:textId="20C14E94" w:rsidR="00243BAC" w:rsidRDefault="00243BA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_Toc130736713 \h </w:instrText>
      </w:r>
      <w:r>
        <w:fldChar w:fldCharType="separate"/>
      </w:r>
      <w:r>
        <w:t>19</w:t>
      </w:r>
      <w:r>
        <w:fldChar w:fldCharType="end"/>
      </w:r>
    </w:p>
    <w:p w14:paraId="00E1FFCA" w14:textId="2FC3D694" w:rsidR="00243BAC" w:rsidRDefault="00243BA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Emission</w:t>
      </w:r>
      <w:r>
        <w:tab/>
      </w:r>
      <w:r>
        <w:fldChar w:fldCharType="begin"/>
      </w:r>
      <w:r>
        <w:instrText xml:space="preserve"> PAGEREF _Toc130736714 \h </w:instrText>
      </w:r>
      <w:r>
        <w:fldChar w:fldCharType="separate"/>
      </w:r>
      <w:r>
        <w:t>19</w:t>
      </w:r>
      <w:r>
        <w:fldChar w:fldCharType="end"/>
      </w:r>
    </w:p>
    <w:p w14:paraId="791EA080" w14:textId="10BF299A" w:rsidR="00243BAC" w:rsidRDefault="00243BAC">
      <w:pPr>
        <w:pStyle w:val="TOC2"/>
        <w:rPr>
          <w:rFonts w:asciiTheme="minorHAnsi" w:eastAsiaTheme="minorEastAsia" w:hAnsiTheme="minorHAnsi" w:cstheme="minorBidi"/>
          <w:sz w:val="22"/>
          <w:szCs w:val="22"/>
          <w:lang w:eastAsia="en-GB"/>
        </w:rPr>
      </w:pPr>
      <w:r>
        <w:rPr>
          <w:lang w:eastAsia="en-GB"/>
        </w:rPr>
        <w:t>8.1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_Toc130736715 \h </w:instrText>
      </w:r>
      <w:r>
        <w:fldChar w:fldCharType="separate"/>
      </w:r>
      <w:r>
        <w:t>19</w:t>
      </w:r>
      <w:r>
        <w:fldChar w:fldCharType="end"/>
      </w:r>
    </w:p>
    <w:p w14:paraId="27005094" w14:textId="7D383FC7" w:rsidR="00243BAC" w:rsidRDefault="00243BAC">
      <w:pPr>
        <w:pStyle w:val="TOC2"/>
        <w:rPr>
          <w:rFonts w:asciiTheme="minorHAnsi" w:eastAsiaTheme="minorEastAsia" w:hAnsiTheme="minorHAnsi" w:cstheme="minorBidi"/>
          <w:sz w:val="22"/>
          <w:szCs w:val="22"/>
          <w:lang w:eastAsia="en-GB"/>
        </w:rPr>
      </w:pPr>
      <w:r>
        <w:rPr>
          <w:lang w:eastAsia="en-GB"/>
        </w:rPr>
        <w:t>8.2</w:t>
      </w:r>
      <w:r>
        <w:rPr>
          <w:rFonts w:asciiTheme="minorHAnsi" w:eastAsiaTheme="minorEastAsia" w:hAnsiTheme="minorHAnsi" w:cstheme="minorBidi"/>
          <w:sz w:val="22"/>
          <w:szCs w:val="22"/>
          <w:lang w:eastAsia="en-GB"/>
        </w:rPr>
        <w:tab/>
      </w:r>
      <w:r>
        <w:rPr>
          <w:lang w:eastAsia="en-GB"/>
        </w:rPr>
        <w:t>Radiated emission from base station</w:t>
      </w:r>
      <w:r>
        <w:tab/>
      </w:r>
      <w:r>
        <w:fldChar w:fldCharType="begin"/>
      </w:r>
      <w:r>
        <w:instrText xml:space="preserve"> PAGEREF _Toc130736716 \h </w:instrText>
      </w:r>
      <w:r>
        <w:fldChar w:fldCharType="separate"/>
      </w:r>
      <w:r>
        <w:t>20</w:t>
      </w:r>
      <w:r>
        <w:fldChar w:fldCharType="end"/>
      </w:r>
    </w:p>
    <w:p w14:paraId="5220095E" w14:textId="33EE8207" w:rsidR="00243BAC" w:rsidRDefault="00243BAC">
      <w:pPr>
        <w:pStyle w:val="TOC3"/>
        <w:rPr>
          <w:rFonts w:asciiTheme="minorHAnsi" w:eastAsiaTheme="minorEastAsia" w:hAnsiTheme="minorHAnsi" w:cstheme="minorBidi"/>
          <w:sz w:val="22"/>
          <w:szCs w:val="22"/>
          <w:lang w:eastAsia="en-GB"/>
        </w:rPr>
      </w:pPr>
      <w:r>
        <w:rPr>
          <w:lang w:eastAsia="en-GB"/>
        </w:rPr>
        <w:t>8.2.1</w:t>
      </w:r>
      <w:r>
        <w:rPr>
          <w:rFonts w:asciiTheme="minorHAnsi" w:eastAsiaTheme="minorEastAsia" w:hAnsiTheme="minorHAnsi" w:cstheme="minorBidi"/>
          <w:sz w:val="22"/>
          <w:szCs w:val="22"/>
          <w:lang w:eastAsia="en-GB"/>
        </w:rPr>
        <w:tab/>
      </w:r>
      <w:r>
        <w:rPr>
          <w:lang w:eastAsia="en-GB"/>
        </w:rPr>
        <w:t>Radiated emission, hybrid AAS BS</w:t>
      </w:r>
      <w:r>
        <w:tab/>
      </w:r>
      <w:r>
        <w:fldChar w:fldCharType="begin"/>
      </w:r>
      <w:r>
        <w:instrText xml:space="preserve"> PAGEREF _Toc130736717 \h </w:instrText>
      </w:r>
      <w:r>
        <w:fldChar w:fldCharType="separate"/>
      </w:r>
      <w:r>
        <w:t>20</w:t>
      </w:r>
      <w:r>
        <w:fldChar w:fldCharType="end"/>
      </w:r>
    </w:p>
    <w:p w14:paraId="32143F8E" w14:textId="3A99961F" w:rsidR="00243BAC" w:rsidRDefault="00243BA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Radiated emission, OTA AAS BS</w:t>
      </w:r>
      <w:r>
        <w:tab/>
      </w:r>
      <w:r>
        <w:fldChar w:fldCharType="begin"/>
      </w:r>
      <w:r>
        <w:instrText xml:space="preserve"> PAGEREF _Toc130736718 \h </w:instrText>
      </w:r>
      <w:r>
        <w:fldChar w:fldCharType="separate"/>
      </w:r>
      <w:r>
        <w:t>20</w:t>
      </w:r>
      <w:r>
        <w:fldChar w:fldCharType="end"/>
      </w:r>
    </w:p>
    <w:p w14:paraId="4DD6ED59" w14:textId="3FAEDEB8" w:rsidR="00243BAC" w:rsidRDefault="00243BAC">
      <w:pPr>
        <w:pStyle w:val="TOC2"/>
        <w:rPr>
          <w:rFonts w:asciiTheme="minorHAnsi" w:eastAsiaTheme="minorEastAsia" w:hAnsiTheme="minorHAnsi" w:cstheme="minorBidi"/>
          <w:sz w:val="22"/>
          <w:szCs w:val="22"/>
          <w:lang w:eastAsia="en-GB"/>
        </w:rPr>
      </w:pPr>
      <w:r>
        <w:rPr>
          <w:lang w:eastAsia="en-GB"/>
        </w:rPr>
        <w:t>8.3</w:t>
      </w:r>
      <w:r>
        <w:rPr>
          <w:rFonts w:asciiTheme="minorHAnsi" w:eastAsiaTheme="minorEastAsia" w:hAnsiTheme="minorHAnsi" w:cstheme="minorBidi"/>
          <w:sz w:val="22"/>
          <w:szCs w:val="22"/>
          <w:lang w:eastAsia="en-GB"/>
        </w:rPr>
        <w:tab/>
      </w:r>
      <w:r>
        <w:rPr>
          <w:lang w:eastAsia="en-GB"/>
        </w:rPr>
        <w:t>Conducted emissions, DC power input/output port</w:t>
      </w:r>
      <w:r>
        <w:tab/>
      </w:r>
      <w:r>
        <w:fldChar w:fldCharType="begin"/>
      </w:r>
      <w:r>
        <w:instrText xml:space="preserve"> PAGEREF _Toc130736719 \h </w:instrText>
      </w:r>
      <w:r>
        <w:fldChar w:fldCharType="separate"/>
      </w:r>
      <w:r>
        <w:t>21</w:t>
      </w:r>
      <w:r>
        <w:fldChar w:fldCharType="end"/>
      </w:r>
    </w:p>
    <w:p w14:paraId="495C431A" w14:textId="5FB6DE6C" w:rsidR="00243BAC" w:rsidRDefault="00243BAC">
      <w:pPr>
        <w:pStyle w:val="TOC2"/>
        <w:rPr>
          <w:rFonts w:asciiTheme="minorHAnsi" w:eastAsiaTheme="minorEastAsia" w:hAnsiTheme="minorHAnsi" w:cstheme="minorBidi"/>
          <w:sz w:val="22"/>
          <w:szCs w:val="22"/>
          <w:lang w:eastAsia="en-GB"/>
        </w:rPr>
      </w:pPr>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_Toc130736720 \h </w:instrText>
      </w:r>
      <w:r>
        <w:fldChar w:fldCharType="separate"/>
      </w:r>
      <w:r>
        <w:t>21</w:t>
      </w:r>
      <w:r>
        <w:fldChar w:fldCharType="end"/>
      </w:r>
    </w:p>
    <w:p w14:paraId="73871921" w14:textId="3D7B6477" w:rsidR="00243BAC" w:rsidRDefault="00243BAC">
      <w:pPr>
        <w:pStyle w:val="TOC2"/>
        <w:rPr>
          <w:rFonts w:asciiTheme="minorHAnsi" w:eastAsiaTheme="minorEastAsia" w:hAnsiTheme="minorHAnsi" w:cstheme="minorBidi"/>
          <w:sz w:val="22"/>
          <w:szCs w:val="22"/>
          <w:lang w:eastAsia="en-GB"/>
        </w:rPr>
      </w:pPr>
      <w:r w:rsidRPr="00223BBD">
        <w:rPr>
          <w:lang w:val="fr-FR" w:eastAsia="en-GB"/>
        </w:rPr>
        <w:t>8.5</w:t>
      </w:r>
      <w:r>
        <w:rPr>
          <w:rFonts w:asciiTheme="minorHAnsi" w:eastAsiaTheme="minorEastAsia" w:hAnsiTheme="minorHAnsi" w:cstheme="minorBidi"/>
          <w:sz w:val="22"/>
          <w:szCs w:val="22"/>
          <w:lang w:eastAsia="en-GB"/>
        </w:rPr>
        <w:tab/>
      </w:r>
      <w:r w:rsidRPr="00223BBD">
        <w:rPr>
          <w:lang w:val="fr-FR" w:eastAsia="en-GB"/>
        </w:rPr>
        <w:t>Harmonic current emissions (AC mains input port)</w:t>
      </w:r>
      <w:r>
        <w:tab/>
      </w:r>
      <w:r>
        <w:fldChar w:fldCharType="begin"/>
      </w:r>
      <w:r>
        <w:instrText xml:space="preserve"> PAGEREF _Toc130736721 \h </w:instrText>
      </w:r>
      <w:r>
        <w:fldChar w:fldCharType="separate"/>
      </w:r>
      <w:r>
        <w:t>21</w:t>
      </w:r>
      <w:r>
        <w:fldChar w:fldCharType="end"/>
      </w:r>
    </w:p>
    <w:p w14:paraId="20DBFB47" w14:textId="720BC83A" w:rsidR="00243BAC" w:rsidRDefault="00243BAC">
      <w:pPr>
        <w:pStyle w:val="TOC2"/>
        <w:rPr>
          <w:rFonts w:asciiTheme="minorHAnsi" w:eastAsiaTheme="minorEastAsia" w:hAnsiTheme="minorHAnsi" w:cstheme="minorBidi"/>
          <w:sz w:val="22"/>
          <w:szCs w:val="22"/>
          <w:lang w:eastAsia="en-GB"/>
        </w:rPr>
      </w:pPr>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_Toc130736722 \h </w:instrText>
      </w:r>
      <w:r>
        <w:fldChar w:fldCharType="separate"/>
      </w:r>
      <w:r>
        <w:t>21</w:t>
      </w:r>
      <w:r>
        <w:fldChar w:fldCharType="end"/>
      </w:r>
    </w:p>
    <w:p w14:paraId="3243A909" w14:textId="42D916D3" w:rsidR="00243BAC" w:rsidRDefault="00243BAC">
      <w:pPr>
        <w:pStyle w:val="TOC2"/>
        <w:rPr>
          <w:rFonts w:asciiTheme="minorHAnsi" w:eastAsiaTheme="minorEastAsia" w:hAnsiTheme="minorHAnsi" w:cstheme="minorBidi"/>
          <w:sz w:val="22"/>
          <w:szCs w:val="22"/>
          <w:lang w:eastAsia="en-GB"/>
        </w:rPr>
      </w:pPr>
      <w:r>
        <w:rPr>
          <w:lang w:eastAsia="en-GB"/>
        </w:rPr>
        <w:t>8.7</w:t>
      </w:r>
      <w:r>
        <w:rPr>
          <w:rFonts w:asciiTheme="minorHAnsi" w:eastAsiaTheme="minorEastAsia" w:hAnsiTheme="minorHAnsi" w:cstheme="minorBidi"/>
          <w:sz w:val="22"/>
          <w:szCs w:val="22"/>
          <w:lang w:eastAsia="en-GB"/>
        </w:rPr>
        <w:tab/>
      </w:r>
      <w:r>
        <w:rPr>
          <w:lang w:eastAsia="en-GB"/>
        </w:rPr>
        <w:t>Conducted emissions, telecommunication ports</w:t>
      </w:r>
      <w:r>
        <w:tab/>
      </w:r>
      <w:r>
        <w:fldChar w:fldCharType="begin"/>
      </w:r>
      <w:r>
        <w:instrText xml:space="preserve"> PAGEREF _Toc130736723 \h </w:instrText>
      </w:r>
      <w:r>
        <w:fldChar w:fldCharType="separate"/>
      </w:r>
      <w:r>
        <w:t>21</w:t>
      </w:r>
      <w:r>
        <w:fldChar w:fldCharType="end"/>
      </w:r>
    </w:p>
    <w:p w14:paraId="68B89ABB" w14:textId="3CFBC365" w:rsidR="00243BAC" w:rsidRDefault="00243BAC">
      <w:pPr>
        <w:pStyle w:val="TOC1"/>
        <w:rPr>
          <w:rFonts w:asciiTheme="minorHAnsi" w:eastAsiaTheme="minorEastAsia" w:hAnsiTheme="minorHAnsi" w:cstheme="minorBidi"/>
          <w:szCs w:val="22"/>
          <w:lang w:eastAsia="en-GB"/>
        </w:rPr>
      </w:pPr>
      <w:r w:rsidRPr="00223BBD">
        <w:rPr>
          <w:rFonts w:cs="v4.2.0"/>
        </w:rPr>
        <w:t>9</w:t>
      </w:r>
      <w:r>
        <w:rPr>
          <w:rFonts w:asciiTheme="minorHAnsi" w:eastAsiaTheme="minorEastAsia" w:hAnsiTheme="minorHAnsi" w:cstheme="minorBidi"/>
          <w:szCs w:val="22"/>
          <w:lang w:eastAsia="en-GB"/>
        </w:rPr>
        <w:tab/>
      </w:r>
      <w:r w:rsidRPr="00223BBD">
        <w:rPr>
          <w:rFonts w:cs="v4.2.0"/>
        </w:rPr>
        <w:t>Immunity</w:t>
      </w:r>
      <w:r>
        <w:tab/>
      </w:r>
      <w:r>
        <w:fldChar w:fldCharType="begin"/>
      </w:r>
      <w:r>
        <w:instrText xml:space="preserve"> PAGEREF _Toc130736724 \h </w:instrText>
      </w:r>
      <w:r>
        <w:fldChar w:fldCharType="separate"/>
      </w:r>
      <w:r>
        <w:t>22</w:t>
      </w:r>
      <w:r>
        <w:fldChar w:fldCharType="end"/>
      </w:r>
    </w:p>
    <w:p w14:paraId="0D14D752" w14:textId="6E637B91" w:rsidR="00243BAC" w:rsidRDefault="00243BAC">
      <w:pPr>
        <w:pStyle w:val="TOC2"/>
        <w:rPr>
          <w:rFonts w:asciiTheme="minorHAnsi" w:eastAsiaTheme="minorEastAsia" w:hAnsiTheme="minorHAnsi" w:cstheme="minorBidi"/>
          <w:sz w:val="22"/>
          <w:szCs w:val="22"/>
          <w:lang w:eastAsia="en-GB"/>
        </w:rPr>
      </w:pPr>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_Toc130736725 \h </w:instrText>
      </w:r>
      <w:r>
        <w:fldChar w:fldCharType="separate"/>
      </w:r>
      <w:r>
        <w:t>22</w:t>
      </w:r>
      <w:r>
        <w:fldChar w:fldCharType="end"/>
      </w:r>
    </w:p>
    <w:p w14:paraId="73952107" w14:textId="1516530C" w:rsidR="00243BAC" w:rsidRDefault="00243BAC">
      <w:pPr>
        <w:pStyle w:val="TOC2"/>
        <w:rPr>
          <w:rFonts w:asciiTheme="minorHAnsi" w:eastAsiaTheme="minorEastAsia" w:hAnsiTheme="minorHAnsi" w:cstheme="minorBidi"/>
          <w:sz w:val="22"/>
          <w:szCs w:val="22"/>
          <w:lang w:eastAsia="en-GB"/>
        </w:rPr>
      </w:pPr>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_Toc130736726 \h </w:instrText>
      </w:r>
      <w:r>
        <w:fldChar w:fldCharType="separate"/>
      </w:r>
      <w:r>
        <w:t>23</w:t>
      </w:r>
      <w:r>
        <w:fldChar w:fldCharType="end"/>
      </w:r>
    </w:p>
    <w:p w14:paraId="3B210B3F" w14:textId="5394A5A7" w:rsidR="00243BAC" w:rsidRDefault="00243BAC">
      <w:pPr>
        <w:pStyle w:val="TOC3"/>
        <w:rPr>
          <w:rFonts w:asciiTheme="minorHAnsi" w:eastAsiaTheme="minorEastAsia" w:hAnsiTheme="minorHAnsi" w:cstheme="minorBidi"/>
          <w:sz w:val="22"/>
          <w:szCs w:val="22"/>
          <w:lang w:eastAsia="en-GB"/>
        </w:rPr>
      </w:pPr>
      <w:r>
        <w:rPr>
          <w:lang w:eastAsia="en-GB"/>
        </w:rPr>
        <w:t>9.2.1</w:t>
      </w:r>
      <w:r>
        <w:rPr>
          <w:rFonts w:asciiTheme="minorHAnsi" w:eastAsiaTheme="minorEastAsia" w:hAnsiTheme="minorHAnsi" w:cstheme="minorBidi"/>
          <w:sz w:val="22"/>
          <w:szCs w:val="22"/>
          <w:lang w:eastAsia="en-GB"/>
        </w:rPr>
        <w:tab/>
      </w:r>
      <w:r>
        <w:rPr>
          <w:lang w:eastAsia="en-GB"/>
        </w:rPr>
        <w:t>RF electromagnetic field, hybrid AAS BS</w:t>
      </w:r>
      <w:r>
        <w:tab/>
      </w:r>
      <w:r>
        <w:fldChar w:fldCharType="begin"/>
      </w:r>
      <w:r>
        <w:instrText xml:space="preserve"> PAGEREF _Toc130736727 \h </w:instrText>
      </w:r>
      <w:r>
        <w:fldChar w:fldCharType="separate"/>
      </w:r>
      <w:r>
        <w:t>23</w:t>
      </w:r>
      <w:r>
        <w:fldChar w:fldCharType="end"/>
      </w:r>
    </w:p>
    <w:p w14:paraId="7DB9338B" w14:textId="256ECA46" w:rsidR="00243BAC" w:rsidRDefault="00243BAC">
      <w:pPr>
        <w:pStyle w:val="TOC3"/>
        <w:rPr>
          <w:rFonts w:asciiTheme="minorHAnsi" w:eastAsiaTheme="minorEastAsia" w:hAnsiTheme="minorHAnsi" w:cstheme="minorBidi"/>
          <w:sz w:val="22"/>
          <w:szCs w:val="22"/>
          <w:lang w:eastAsia="en-GB"/>
        </w:rPr>
      </w:pPr>
      <w:r>
        <w:rPr>
          <w:lang w:eastAsia="en-GB"/>
        </w:rPr>
        <w:t>9.2.2</w:t>
      </w:r>
      <w:r>
        <w:rPr>
          <w:rFonts w:asciiTheme="minorHAnsi" w:eastAsiaTheme="minorEastAsia" w:hAnsiTheme="minorHAnsi" w:cstheme="minorBidi"/>
          <w:sz w:val="22"/>
          <w:szCs w:val="22"/>
          <w:lang w:eastAsia="en-GB"/>
        </w:rPr>
        <w:tab/>
      </w:r>
      <w:r>
        <w:rPr>
          <w:lang w:eastAsia="en-GB"/>
        </w:rPr>
        <w:t>RF electromagnetic field, OTA AAS BS</w:t>
      </w:r>
      <w:r>
        <w:tab/>
      </w:r>
      <w:r>
        <w:fldChar w:fldCharType="begin"/>
      </w:r>
      <w:r>
        <w:instrText xml:space="preserve"> PAGEREF _Toc130736728 \h </w:instrText>
      </w:r>
      <w:r>
        <w:fldChar w:fldCharType="separate"/>
      </w:r>
      <w:r>
        <w:t>23</w:t>
      </w:r>
      <w:r>
        <w:fldChar w:fldCharType="end"/>
      </w:r>
    </w:p>
    <w:p w14:paraId="44FB5C86" w14:textId="719DCA00" w:rsidR="00243BAC" w:rsidRDefault="00243BAC">
      <w:pPr>
        <w:pStyle w:val="TOC2"/>
        <w:rPr>
          <w:rFonts w:asciiTheme="minorHAnsi" w:eastAsiaTheme="minorEastAsia" w:hAnsiTheme="minorHAnsi" w:cstheme="minorBidi"/>
          <w:sz w:val="22"/>
          <w:szCs w:val="22"/>
          <w:lang w:eastAsia="en-GB"/>
        </w:rPr>
      </w:pPr>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_Toc130736729 \h </w:instrText>
      </w:r>
      <w:r>
        <w:fldChar w:fldCharType="separate"/>
      </w:r>
      <w:r>
        <w:t>24</w:t>
      </w:r>
      <w:r>
        <w:fldChar w:fldCharType="end"/>
      </w:r>
    </w:p>
    <w:p w14:paraId="7A19526C" w14:textId="671FF747" w:rsidR="00243BAC" w:rsidRDefault="00243BAC">
      <w:pPr>
        <w:pStyle w:val="TOC2"/>
        <w:rPr>
          <w:rFonts w:asciiTheme="minorHAnsi" w:eastAsiaTheme="minorEastAsia" w:hAnsiTheme="minorHAnsi" w:cstheme="minorBidi"/>
          <w:sz w:val="22"/>
          <w:szCs w:val="22"/>
          <w:lang w:eastAsia="en-GB"/>
        </w:rPr>
      </w:pPr>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_Toc130736730 \h </w:instrText>
      </w:r>
      <w:r>
        <w:fldChar w:fldCharType="separate"/>
      </w:r>
      <w:r>
        <w:t>24</w:t>
      </w:r>
      <w:r>
        <w:fldChar w:fldCharType="end"/>
      </w:r>
    </w:p>
    <w:p w14:paraId="387BFFF5" w14:textId="0D351BA6" w:rsidR="00243BAC" w:rsidRDefault="00243BAC">
      <w:pPr>
        <w:pStyle w:val="TOC2"/>
        <w:rPr>
          <w:rFonts w:asciiTheme="minorHAnsi" w:eastAsiaTheme="minorEastAsia" w:hAnsiTheme="minorHAnsi" w:cstheme="minorBidi"/>
          <w:sz w:val="22"/>
          <w:szCs w:val="22"/>
          <w:lang w:eastAsia="en-GB"/>
        </w:rPr>
      </w:pPr>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_Toc130736731 \h </w:instrText>
      </w:r>
      <w:r>
        <w:fldChar w:fldCharType="separate"/>
      </w:r>
      <w:r>
        <w:t>25</w:t>
      </w:r>
      <w:r>
        <w:fldChar w:fldCharType="end"/>
      </w:r>
    </w:p>
    <w:p w14:paraId="08172443" w14:textId="5146C2AE" w:rsidR="00243BAC" w:rsidRDefault="00243BAC">
      <w:pPr>
        <w:pStyle w:val="TOC2"/>
        <w:rPr>
          <w:rFonts w:asciiTheme="minorHAnsi" w:eastAsiaTheme="minorEastAsia" w:hAnsiTheme="minorHAnsi" w:cstheme="minorBidi"/>
          <w:sz w:val="22"/>
          <w:szCs w:val="22"/>
          <w:lang w:eastAsia="en-GB"/>
        </w:rPr>
      </w:pPr>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_Toc130736732 \h </w:instrText>
      </w:r>
      <w:r>
        <w:fldChar w:fldCharType="separate"/>
      </w:r>
      <w:r>
        <w:t>25</w:t>
      </w:r>
      <w:r>
        <w:fldChar w:fldCharType="end"/>
      </w:r>
    </w:p>
    <w:p w14:paraId="7AD6D209" w14:textId="34335BDE" w:rsidR="00243BAC" w:rsidRDefault="00243BAC">
      <w:pPr>
        <w:pStyle w:val="TOC2"/>
        <w:rPr>
          <w:rFonts w:asciiTheme="minorHAnsi" w:eastAsiaTheme="minorEastAsia" w:hAnsiTheme="minorHAnsi" w:cstheme="minorBidi"/>
          <w:sz w:val="22"/>
          <w:szCs w:val="22"/>
          <w:lang w:eastAsia="en-GB"/>
        </w:rPr>
      </w:pPr>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_Toc130736733 \h </w:instrText>
      </w:r>
      <w:r>
        <w:fldChar w:fldCharType="separate"/>
      </w:r>
      <w:r>
        <w:t>25</w:t>
      </w:r>
      <w:r>
        <w:fldChar w:fldCharType="end"/>
      </w:r>
    </w:p>
    <w:p w14:paraId="1E44B036" w14:textId="643727DD" w:rsidR="00243BAC" w:rsidRDefault="00243BAC">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_Toc130736734 \h </w:instrText>
      </w:r>
      <w:r>
        <w:fldChar w:fldCharType="separate"/>
      </w:r>
      <w:r>
        <w:t>26</w:t>
      </w:r>
      <w:r>
        <w:fldChar w:fldCharType="end"/>
      </w:r>
    </w:p>
    <w:p w14:paraId="1C38DEDE" w14:textId="097A5A40" w:rsidR="00080512" w:rsidRPr="00EC092D" w:rsidRDefault="00243BAC">
      <w:r>
        <w:fldChar w:fldCharType="end"/>
      </w:r>
    </w:p>
    <w:p w14:paraId="4CCAA564" w14:textId="77777777" w:rsidR="00934ADE" w:rsidRPr="00EC092D" w:rsidRDefault="00080512" w:rsidP="00934ADE">
      <w:pPr>
        <w:pStyle w:val="Heading1"/>
      </w:pPr>
      <w:r w:rsidRPr="00EC092D">
        <w:br w:type="page"/>
      </w:r>
      <w:bookmarkStart w:id="11" w:name="_Toc2086433"/>
      <w:bookmarkStart w:id="12" w:name="_Toc36031783"/>
      <w:bookmarkStart w:id="13" w:name="_Toc37180222"/>
      <w:bookmarkStart w:id="14" w:name="_Toc45877233"/>
      <w:bookmarkStart w:id="15" w:name="_Toc130736692"/>
      <w:r w:rsidR="00934ADE" w:rsidRPr="00EC092D">
        <w:lastRenderedPageBreak/>
        <w:t>Foreword</w:t>
      </w:r>
      <w:bookmarkEnd w:id="11"/>
      <w:bookmarkEnd w:id="12"/>
      <w:bookmarkEnd w:id="13"/>
      <w:bookmarkEnd w:id="14"/>
      <w:bookmarkEnd w:id="15"/>
    </w:p>
    <w:p w14:paraId="1537D6C1" w14:textId="77777777" w:rsidR="00737F68" w:rsidRDefault="00737F68">
      <w:r w:rsidRPr="00737F68">
        <w:t xml:space="preserve">This Technical </w:t>
      </w:r>
      <w:bookmarkStart w:id="16" w:name="spectype3"/>
      <w:r w:rsidRPr="00737F68">
        <w:t>Specification</w:t>
      </w:r>
      <w:bookmarkEnd w:id="16"/>
      <w:r w:rsidRPr="00737F68">
        <w:t xml:space="preserve"> has been produced by the 3rd Generation Partnership Project (3GPP).</w:t>
      </w:r>
    </w:p>
    <w:p w14:paraId="1A367365"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F5B5E5" w14:textId="77777777" w:rsidR="00080512" w:rsidRPr="00EC092D" w:rsidRDefault="00080512">
      <w:pPr>
        <w:pStyle w:val="B1"/>
      </w:pPr>
      <w:r w:rsidRPr="00EC092D">
        <w:t>Version x.y.z</w:t>
      </w:r>
    </w:p>
    <w:p w14:paraId="2E4FE19E" w14:textId="77777777" w:rsidR="00080512" w:rsidRPr="00EC092D" w:rsidRDefault="00080512">
      <w:pPr>
        <w:pStyle w:val="B1"/>
      </w:pPr>
      <w:r w:rsidRPr="00EC092D">
        <w:t>where:</w:t>
      </w:r>
    </w:p>
    <w:p w14:paraId="498F328E" w14:textId="77777777" w:rsidR="00080512" w:rsidRPr="00EC092D" w:rsidRDefault="00080512">
      <w:pPr>
        <w:pStyle w:val="B2"/>
      </w:pPr>
      <w:r w:rsidRPr="00EC092D">
        <w:t>x</w:t>
      </w:r>
      <w:r w:rsidRPr="00EC092D">
        <w:tab/>
        <w:t>the first digit:</w:t>
      </w:r>
    </w:p>
    <w:p w14:paraId="1593485B" w14:textId="77777777" w:rsidR="00080512" w:rsidRPr="00EC092D" w:rsidRDefault="00080512">
      <w:pPr>
        <w:pStyle w:val="B3"/>
      </w:pPr>
      <w:r w:rsidRPr="00EC092D">
        <w:t>1</w:t>
      </w:r>
      <w:r w:rsidRPr="00EC092D">
        <w:tab/>
        <w:t>presented to TSG for information;</w:t>
      </w:r>
    </w:p>
    <w:p w14:paraId="4E4B8B92" w14:textId="77777777" w:rsidR="00080512" w:rsidRPr="00EC092D" w:rsidRDefault="00080512">
      <w:pPr>
        <w:pStyle w:val="B3"/>
      </w:pPr>
      <w:r w:rsidRPr="00EC092D">
        <w:t>2</w:t>
      </w:r>
      <w:r w:rsidRPr="00EC092D">
        <w:tab/>
        <w:t>presented to TSG for approval;</w:t>
      </w:r>
    </w:p>
    <w:p w14:paraId="433648F0" w14:textId="77777777" w:rsidR="00080512" w:rsidRPr="00EC092D" w:rsidRDefault="00080512">
      <w:pPr>
        <w:pStyle w:val="B3"/>
      </w:pPr>
      <w:r w:rsidRPr="00EC092D">
        <w:t>3</w:t>
      </w:r>
      <w:r w:rsidRPr="00EC092D">
        <w:tab/>
        <w:t>or greater indicates TSG approved document under change control.</w:t>
      </w:r>
    </w:p>
    <w:p w14:paraId="1499046B"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4D4B3F8F" w14:textId="77777777" w:rsidR="00080512" w:rsidRPr="00EC092D" w:rsidRDefault="00080512">
      <w:pPr>
        <w:pStyle w:val="B2"/>
      </w:pPr>
      <w:r w:rsidRPr="00EC092D">
        <w:t>z</w:t>
      </w:r>
      <w:r w:rsidRPr="00EC092D">
        <w:tab/>
        <w:t>the third digit is incremented when editorial only changes have been incorporated in the document.</w:t>
      </w:r>
    </w:p>
    <w:p w14:paraId="5AD21DC0"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49CC2F8F"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9494E80"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4C555E43" w14:textId="77777777" w:rsidR="00BA19ED" w:rsidRPr="00EC092D" w:rsidRDefault="00BA19ED" w:rsidP="00A27486">
      <w:r w:rsidRPr="00EC092D">
        <w:t>The constructions "shall" and "shall not" are confined to the context of normative provisions, and do not appear in Technical Reports.</w:t>
      </w:r>
    </w:p>
    <w:p w14:paraId="020E2169"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7324704A" w14:textId="77777777" w:rsidR="008C384C" w:rsidRPr="00EC092D" w:rsidRDefault="008C384C" w:rsidP="00774DA4">
      <w:pPr>
        <w:pStyle w:val="EX"/>
      </w:pPr>
      <w:r w:rsidRPr="00EC092D">
        <w:rPr>
          <w:b/>
        </w:rPr>
        <w:t>should</w:t>
      </w:r>
      <w:r w:rsidRPr="00EC092D">
        <w:tab/>
      </w:r>
      <w:r w:rsidRPr="00EC092D">
        <w:tab/>
        <w:t>indicates a recommendation to do something</w:t>
      </w:r>
    </w:p>
    <w:p w14:paraId="57F4BB19" w14:textId="77777777" w:rsidR="008C384C" w:rsidRPr="00EC092D" w:rsidRDefault="008C384C" w:rsidP="00774DA4">
      <w:pPr>
        <w:pStyle w:val="EX"/>
      </w:pPr>
      <w:r w:rsidRPr="00EC092D">
        <w:rPr>
          <w:b/>
        </w:rPr>
        <w:t>should not</w:t>
      </w:r>
      <w:r w:rsidRPr="00EC092D">
        <w:tab/>
        <w:t>indicates a recommendation not to do something</w:t>
      </w:r>
    </w:p>
    <w:p w14:paraId="62BA945B" w14:textId="77777777" w:rsidR="008C384C" w:rsidRPr="00EC092D" w:rsidRDefault="008C384C" w:rsidP="00774DA4">
      <w:pPr>
        <w:pStyle w:val="EX"/>
      </w:pPr>
      <w:r w:rsidRPr="00EC092D">
        <w:rPr>
          <w:b/>
        </w:rPr>
        <w:t>may</w:t>
      </w:r>
      <w:r w:rsidRPr="00EC092D">
        <w:tab/>
      </w:r>
      <w:r w:rsidRPr="00EC092D">
        <w:tab/>
        <w:t>indicates permission to do something</w:t>
      </w:r>
    </w:p>
    <w:p w14:paraId="2ADA64F1" w14:textId="77777777" w:rsidR="008C384C" w:rsidRPr="00EC092D" w:rsidRDefault="008C384C" w:rsidP="00774DA4">
      <w:pPr>
        <w:pStyle w:val="EX"/>
      </w:pPr>
      <w:r w:rsidRPr="00EC092D">
        <w:rPr>
          <w:b/>
        </w:rPr>
        <w:t>need not</w:t>
      </w:r>
      <w:r w:rsidRPr="00EC092D">
        <w:tab/>
        <w:t>indicates permission not to do something</w:t>
      </w:r>
    </w:p>
    <w:p w14:paraId="175F2B06"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90244DF"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2718E1A0" w14:textId="77777777" w:rsidR="00774DA4" w:rsidRPr="00EC092D" w:rsidRDefault="00774DA4" w:rsidP="00774DA4">
      <w:pPr>
        <w:pStyle w:val="EX"/>
      </w:pPr>
      <w:r w:rsidRPr="00EC092D">
        <w:rPr>
          <w:b/>
        </w:rPr>
        <w:t>cannot</w:t>
      </w:r>
      <w:r w:rsidRPr="00EC092D">
        <w:tab/>
      </w:r>
      <w:r w:rsidRPr="00EC092D">
        <w:tab/>
        <w:t>indicates that something is impossible</w:t>
      </w:r>
    </w:p>
    <w:p w14:paraId="00947CF6"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5B8AA7EE"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1594900"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09526DC1"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3A493631"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25B0CEAB" w14:textId="77777777" w:rsidR="001F1132" w:rsidRPr="00EC092D" w:rsidRDefault="001F1132" w:rsidP="001F1132">
      <w:r w:rsidRPr="00EC092D">
        <w:t>In addition:</w:t>
      </w:r>
    </w:p>
    <w:p w14:paraId="0AF539EF"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7CBC480F"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5E25572A" w14:textId="77777777" w:rsidR="00774DA4" w:rsidRPr="00EC092D" w:rsidRDefault="00647114" w:rsidP="00A27486">
      <w:r w:rsidRPr="00EC092D">
        <w:t>The constructions "is" and "is not" do not indicate requirements.</w:t>
      </w:r>
    </w:p>
    <w:p w14:paraId="598DDFDD" w14:textId="77777777" w:rsidR="00934ADE" w:rsidRPr="00EC092D" w:rsidRDefault="00934ADE" w:rsidP="00934ADE">
      <w:pPr>
        <w:pStyle w:val="Heading1"/>
      </w:pPr>
      <w:bookmarkStart w:id="17" w:name="_Toc21020109"/>
      <w:bookmarkStart w:id="18" w:name="_Toc29763910"/>
      <w:bookmarkStart w:id="19" w:name="_Toc29763953"/>
      <w:r w:rsidRPr="00EC092D">
        <w:br w:type="page"/>
      </w:r>
      <w:bookmarkStart w:id="20" w:name="_Toc36031784"/>
      <w:bookmarkStart w:id="21" w:name="_Toc37180223"/>
      <w:bookmarkStart w:id="22" w:name="_Toc45877234"/>
      <w:bookmarkStart w:id="23" w:name="_Toc130736693"/>
      <w:r w:rsidRPr="00EC092D">
        <w:lastRenderedPageBreak/>
        <w:t>1</w:t>
      </w:r>
      <w:r w:rsidRPr="00EC092D">
        <w:tab/>
        <w:t>Scope</w:t>
      </w:r>
      <w:bookmarkEnd w:id="17"/>
      <w:bookmarkEnd w:id="18"/>
      <w:bookmarkEnd w:id="19"/>
      <w:bookmarkEnd w:id="20"/>
      <w:bookmarkEnd w:id="21"/>
      <w:bookmarkEnd w:id="22"/>
      <w:bookmarkEnd w:id="23"/>
    </w:p>
    <w:p w14:paraId="32D219EC"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41393725"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4B055A10"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275CE690"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3205F87B"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2A1A5C2E"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147C45A4" w14:textId="5470BF96" w:rsidR="000754BF" w:rsidRDefault="000754BF"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504F0DDA" w14:textId="4B298FBE"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03D3466E" w14:textId="77777777"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5B41A275"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00023AB3" w14:textId="77777777" w:rsidR="00934ADE" w:rsidRPr="00EC092D" w:rsidRDefault="00934ADE" w:rsidP="00934ADE">
      <w:pPr>
        <w:rPr>
          <w:rFonts w:cs="v4.2.0"/>
        </w:rPr>
      </w:pPr>
      <w:r w:rsidRPr="00EC092D">
        <w:rPr>
          <w:rFonts w:cs="v4.2.0"/>
        </w:rPr>
        <w:t>The scope of the present document is twofold:</w:t>
      </w:r>
    </w:p>
    <w:p w14:paraId="7092907C"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1BDCC60"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295652B9"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6FB0407F"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57A7384E"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4527DF07"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5A3EF74" w14:textId="77777777" w:rsidR="00934ADE" w:rsidRPr="00EC092D" w:rsidRDefault="00934ADE" w:rsidP="00934ADE">
      <w:pPr>
        <w:pStyle w:val="Heading1"/>
      </w:pPr>
      <w:bookmarkStart w:id="24" w:name="_Toc21020110"/>
      <w:bookmarkStart w:id="25" w:name="_Toc29763911"/>
      <w:bookmarkStart w:id="26" w:name="_Toc29763954"/>
      <w:bookmarkStart w:id="27" w:name="_Toc36031785"/>
      <w:bookmarkStart w:id="28" w:name="_Toc37180224"/>
      <w:bookmarkStart w:id="29" w:name="_Toc45877235"/>
      <w:bookmarkStart w:id="30" w:name="_Toc130736694"/>
      <w:r w:rsidRPr="00EC092D">
        <w:t>2</w:t>
      </w:r>
      <w:r w:rsidRPr="00EC092D">
        <w:tab/>
        <w:t>References</w:t>
      </w:r>
      <w:bookmarkEnd w:id="24"/>
      <w:bookmarkEnd w:id="25"/>
      <w:bookmarkEnd w:id="26"/>
      <w:bookmarkEnd w:id="27"/>
      <w:bookmarkEnd w:id="28"/>
      <w:bookmarkEnd w:id="29"/>
      <w:bookmarkEnd w:id="30"/>
    </w:p>
    <w:p w14:paraId="1D25FBCD" w14:textId="77777777" w:rsidR="00934ADE" w:rsidRPr="00EC092D" w:rsidRDefault="00934ADE" w:rsidP="00934ADE">
      <w:r w:rsidRPr="00EC092D">
        <w:t>The following documents contain provisions which, through reference in this text, constitute provisions of the present document.</w:t>
      </w:r>
    </w:p>
    <w:p w14:paraId="5539A5F6" w14:textId="77777777" w:rsidR="00934ADE" w:rsidRPr="00EC092D" w:rsidRDefault="00934ADE" w:rsidP="00934ADE">
      <w:pPr>
        <w:pStyle w:val="B1"/>
      </w:pPr>
      <w:r w:rsidRPr="00EC092D">
        <w:lastRenderedPageBreak/>
        <w:t>-</w:t>
      </w:r>
      <w:r w:rsidRPr="00EC092D">
        <w:tab/>
        <w:t>References are either specific (identified by date of publication, edition number, version number, etc.) or non</w:t>
      </w:r>
      <w:r w:rsidRPr="00EC092D">
        <w:noBreakHyphen/>
        <w:t>specific.</w:t>
      </w:r>
    </w:p>
    <w:p w14:paraId="1FA0BAF1" w14:textId="77777777" w:rsidR="00934ADE" w:rsidRPr="00EC092D" w:rsidRDefault="00934ADE" w:rsidP="00934ADE">
      <w:pPr>
        <w:pStyle w:val="B1"/>
      </w:pPr>
      <w:r w:rsidRPr="00EC092D">
        <w:t>-</w:t>
      </w:r>
      <w:r w:rsidRPr="00EC092D">
        <w:tab/>
        <w:t>For a specific reference, subsequent revisions do not apply.</w:t>
      </w:r>
    </w:p>
    <w:p w14:paraId="74306A97"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0762828" w14:textId="77777777" w:rsidR="00934ADE" w:rsidRPr="00EC092D" w:rsidRDefault="00934ADE" w:rsidP="00934ADE">
      <w:pPr>
        <w:pStyle w:val="EX"/>
      </w:pPr>
      <w:r w:rsidRPr="00EC092D">
        <w:t>[1]</w:t>
      </w:r>
      <w:r w:rsidRPr="00EC092D">
        <w:tab/>
        <w:t>3GPP TR 21.905: "Vocabulary for 3GPP Specifications".</w:t>
      </w:r>
    </w:p>
    <w:p w14:paraId="4FEF3F67" w14:textId="77777777" w:rsidR="00934ADE" w:rsidRPr="00EC092D" w:rsidRDefault="00934ADE" w:rsidP="00934ADE">
      <w:pPr>
        <w:pStyle w:val="EX"/>
      </w:pPr>
      <w:r w:rsidRPr="00EC092D">
        <w:t>[2]</w:t>
      </w:r>
      <w:r w:rsidRPr="00EC092D">
        <w:tab/>
        <w:t>3GPP TS 37.105: "Active Antenna System (AAS) Base Station (BS) transmission and reception".</w:t>
      </w:r>
    </w:p>
    <w:p w14:paraId="28602717"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0BC8660A"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1FF4874" w14:textId="77777777" w:rsidR="00934ADE" w:rsidRPr="00EC092D" w:rsidRDefault="00934ADE" w:rsidP="00934ADE">
      <w:pPr>
        <w:pStyle w:val="EX"/>
      </w:pPr>
      <w:r w:rsidRPr="00EC092D">
        <w:t>[5]</w:t>
      </w:r>
      <w:r w:rsidRPr="00EC092D">
        <w:tab/>
        <w:t>3GPP TS 25.113: "Base Station (BS) and repeater ElectroMagnetic Compatibility (EMC)".</w:t>
      </w:r>
    </w:p>
    <w:p w14:paraId="598B542B"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5128E124"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28521505"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6FFD2CB7" w14:textId="77777777" w:rsidR="00934ADE" w:rsidRPr="00EC092D" w:rsidRDefault="00934ADE" w:rsidP="00934ADE">
      <w:pPr>
        <w:pStyle w:val="EX"/>
      </w:pPr>
      <w:r w:rsidRPr="00EC092D">
        <w:t>[9]</w:t>
      </w:r>
      <w:r w:rsidRPr="00EC092D">
        <w:tab/>
      </w:r>
      <w:r w:rsidR="002F0EF1">
        <w:t>Void</w:t>
      </w:r>
      <w:r w:rsidRPr="00EC092D">
        <w:t>.</w:t>
      </w:r>
    </w:p>
    <w:p w14:paraId="5EA968C2"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2424B31E"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2EF85B2B"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08CE4F39"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6DC205EF"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76AA5E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616C3190"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0EB6518F"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0363922D"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1DEB76CE"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6D3987FD" w14:textId="77777777" w:rsidR="00934ADE" w:rsidRPr="00EC092D" w:rsidRDefault="00934ADE" w:rsidP="00934ADE">
      <w:pPr>
        <w:pStyle w:val="EX"/>
      </w:pPr>
      <w:r w:rsidRPr="00EC092D">
        <w:lastRenderedPageBreak/>
        <w:t>[20]</w:t>
      </w:r>
      <w:r w:rsidRPr="00EC092D">
        <w:tab/>
        <w:t>IEC 61000-4-11: 2004+AMD1:2017: "Electromagnetic compatibility (EMC) - Part 4-11: Testing and measurement techniques - Voltage dips, short interruptions and voltage variations immunity tests".</w:t>
      </w:r>
    </w:p>
    <w:p w14:paraId="5322D5DE"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738148" w14:textId="77777777" w:rsidR="00934ADE" w:rsidRPr="00EC092D" w:rsidRDefault="00934ADE" w:rsidP="00934ADE">
      <w:pPr>
        <w:pStyle w:val="EX"/>
      </w:pPr>
      <w:r w:rsidRPr="00EC092D">
        <w:t>[22]</w:t>
      </w:r>
      <w:r w:rsidRPr="00EC092D">
        <w:tab/>
      </w:r>
      <w:r w:rsidRPr="00EC092D">
        <w:rPr>
          <w:lang w:eastAsia="en-GB"/>
        </w:rPr>
        <w:t>Void</w:t>
      </w:r>
    </w:p>
    <w:p w14:paraId="3C33ACFB" w14:textId="77777777" w:rsidR="00934ADE" w:rsidRPr="00EC092D" w:rsidRDefault="00934ADE" w:rsidP="00934ADE">
      <w:pPr>
        <w:pStyle w:val="EX"/>
        <w:rPr>
          <w:lang w:eastAsia="en-GB"/>
        </w:rPr>
      </w:pPr>
      <w:r w:rsidRPr="00EC092D">
        <w:t>[23]</w:t>
      </w:r>
      <w:r w:rsidRPr="00EC092D">
        <w:tab/>
      </w:r>
      <w:r w:rsidRPr="00EC092D">
        <w:rPr>
          <w:lang w:eastAsia="en-GB"/>
        </w:rPr>
        <w:t>Void</w:t>
      </w:r>
    </w:p>
    <w:p w14:paraId="257FDC8C" w14:textId="77777777" w:rsidR="00934ADE" w:rsidRPr="00EC092D" w:rsidRDefault="00934ADE" w:rsidP="00934ADE">
      <w:pPr>
        <w:pStyle w:val="EX"/>
        <w:rPr>
          <w:lang w:eastAsia="en-GB"/>
        </w:rPr>
      </w:pPr>
      <w:r w:rsidRPr="00EC092D">
        <w:rPr>
          <w:lang w:eastAsia="en-GB"/>
        </w:rPr>
        <w:t>[24]</w:t>
      </w:r>
      <w:r w:rsidRPr="00EC092D">
        <w:rPr>
          <w:lang w:eastAsia="en-GB"/>
        </w:rPr>
        <w:tab/>
        <w:t xml:space="preserve">ITU-R SM.329-10: </w:t>
      </w:r>
      <w:r w:rsidRPr="00EC092D">
        <w:t>"Unwanted emissions in the spurious domain".</w:t>
      </w:r>
    </w:p>
    <w:p w14:paraId="353CA5A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72ABB362" w14:textId="77777777" w:rsidR="00934ADE" w:rsidRPr="00EC092D" w:rsidRDefault="00934ADE" w:rsidP="00934ADE">
      <w:pPr>
        <w:pStyle w:val="EX"/>
      </w:pPr>
      <w:r w:rsidRPr="00EC092D">
        <w:t>[26]</w:t>
      </w:r>
      <w:r w:rsidRPr="00EC092D">
        <w:tab/>
        <w:t>3GPP TS 25.102: "User Equipment (UE) radio transmission and reception (TDD)".</w:t>
      </w:r>
    </w:p>
    <w:p w14:paraId="400DADE3" w14:textId="77777777" w:rsidR="00934ADE" w:rsidRPr="00EC092D" w:rsidRDefault="00934ADE" w:rsidP="00934ADE">
      <w:pPr>
        <w:pStyle w:val="EX"/>
      </w:pPr>
      <w:r w:rsidRPr="00EC092D">
        <w:t>[27]</w:t>
      </w:r>
      <w:r w:rsidRPr="00EC092D">
        <w:tab/>
        <w:t>3GPP TS 25.101: "User Equipment (UE) radio transmission and reception (FDD)".</w:t>
      </w:r>
    </w:p>
    <w:p w14:paraId="67D4BDE5"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6785F1A0" w14:textId="77777777" w:rsidR="00934ADE" w:rsidRPr="00EC092D" w:rsidRDefault="00934ADE" w:rsidP="00934ADE">
      <w:pPr>
        <w:pStyle w:val="EX"/>
      </w:pPr>
      <w:r w:rsidRPr="00EC092D">
        <w:t>[29]</w:t>
      </w:r>
      <w:r w:rsidRPr="00EC092D">
        <w:tab/>
        <w:t>CISPR 32: "Electromagnetic compatibility of multimedia equipment - Emission requirements".</w:t>
      </w:r>
    </w:p>
    <w:p w14:paraId="1893757F" w14:textId="77777777" w:rsidR="00934ADE" w:rsidRPr="00EC092D" w:rsidRDefault="00934ADE" w:rsidP="00934ADE">
      <w:pPr>
        <w:pStyle w:val="EX"/>
      </w:pPr>
      <w:r w:rsidRPr="00EC092D">
        <w:t>[30]</w:t>
      </w:r>
      <w:r w:rsidRPr="00EC092D">
        <w:tab/>
        <w:t>3GPP TS 38.113: "NR; Base Station (BS) ElectroMagnetic Compatibility (EMC)".</w:t>
      </w:r>
    </w:p>
    <w:p w14:paraId="6C0F51F7"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22C85FDA"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7C11F00E"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57333C53" w14:textId="77777777" w:rsidR="00934ADE" w:rsidRDefault="00934ADE" w:rsidP="00934ADE">
      <w:pPr>
        <w:pStyle w:val="EX"/>
      </w:pPr>
      <w:r w:rsidRPr="00EC092D">
        <w:t>[34]</w:t>
      </w:r>
      <w:r w:rsidRPr="00EC092D">
        <w:tab/>
        <w:t>3GPP TS 38.101-4: "NR; User Equipment (UE) radio transmission and reception; Part 4: Performance requirements".</w:t>
      </w:r>
    </w:p>
    <w:p w14:paraId="639E2413"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44DAEAA2" w14:textId="77777777" w:rsidR="00934ADE" w:rsidRPr="00EC092D" w:rsidRDefault="00934ADE" w:rsidP="00934ADE">
      <w:pPr>
        <w:pStyle w:val="Heading1"/>
      </w:pPr>
      <w:bookmarkStart w:id="31" w:name="_Toc21020111"/>
      <w:bookmarkStart w:id="32" w:name="_Toc29763912"/>
      <w:bookmarkStart w:id="33" w:name="_Toc29763955"/>
      <w:bookmarkStart w:id="34" w:name="_Toc36031786"/>
      <w:bookmarkStart w:id="35" w:name="_Toc37180225"/>
      <w:bookmarkStart w:id="36" w:name="_Toc45877236"/>
      <w:bookmarkStart w:id="37" w:name="_Toc130736695"/>
      <w:r w:rsidRPr="00EC092D">
        <w:t>3</w:t>
      </w:r>
      <w:r w:rsidRPr="00EC092D">
        <w:tab/>
        <w:t>Definitions, symbols and abbreviations</w:t>
      </w:r>
      <w:bookmarkEnd w:id="31"/>
      <w:bookmarkEnd w:id="32"/>
      <w:bookmarkEnd w:id="33"/>
      <w:bookmarkEnd w:id="34"/>
      <w:bookmarkEnd w:id="35"/>
      <w:bookmarkEnd w:id="36"/>
      <w:bookmarkEnd w:id="37"/>
    </w:p>
    <w:p w14:paraId="1D681AC0" w14:textId="77777777" w:rsidR="00934ADE" w:rsidRPr="00EC092D" w:rsidRDefault="00934ADE" w:rsidP="00934ADE">
      <w:pPr>
        <w:pStyle w:val="Heading2"/>
      </w:pPr>
      <w:bookmarkStart w:id="38" w:name="_Toc21020112"/>
      <w:bookmarkStart w:id="39" w:name="_Toc29763913"/>
      <w:bookmarkStart w:id="40" w:name="_Toc29763956"/>
      <w:bookmarkStart w:id="41" w:name="_Toc36031787"/>
      <w:bookmarkStart w:id="42" w:name="_Toc37180226"/>
      <w:bookmarkStart w:id="43" w:name="_Toc45877237"/>
      <w:bookmarkStart w:id="44" w:name="_Toc130736696"/>
      <w:r w:rsidRPr="00EC092D">
        <w:t>3.1</w:t>
      </w:r>
      <w:r w:rsidRPr="00EC092D">
        <w:tab/>
        <w:t>Definitions</w:t>
      </w:r>
      <w:bookmarkEnd w:id="38"/>
      <w:bookmarkEnd w:id="39"/>
      <w:bookmarkEnd w:id="40"/>
      <w:bookmarkEnd w:id="41"/>
      <w:bookmarkEnd w:id="42"/>
      <w:bookmarkEnd w:id="43"/>
      <w:bookmarkEnd w:id="44"/>
    </w:p>
    <w:p w14:paraId="3DD6FFAE"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7C1B9E6F"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4A99FB90"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1054AB3E" w14:textId="77777777"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B3A1A87"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1F187EF1"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09CAAB7C" w14:textId="77777777" w:rsidR="00934ADE" w:rsidRPr="00EC092D" w:rsidRDefault="00934ADE" w:rsidP="00934ADE">
      <w:pPr>
        <w:rPr>
          <w:rFonts w:cs="v4.2.0"/>
          <w:i/>
          <w:lang w:val="en-US"/>
        </w:rPr>
      </w:pPr>
      <w:r w:rsidRPr="00EC092D">
        <w:rPr>
          <w:b/>
        </w:rPr>
        <w:lastRenderedPageBreak/>
        <w:t>BS type 1-O:</w:t>
      </w:r>
      <w:r w:rsidRPr="00EC092D">
        <w:tab/>
        <w:t>NR base station operating at FR1 with a requirement set consisting only of OTA requirements defined at the RIB.</w:t>
      </w:r>
    </w:p>
    <w:p w14:paraId="3F2175E9"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01B53886" w14:textId="77777777" w:rsidR="00934ADE" w:rsidRPr="00EC092D" w:rsidRDefault="00934ADE" w:rsidP="00934ADE">
      <w:pPr>
        <w:rPr>
          <w:b/>
        </w:rPr>
      </w:pPr>
      <w:r w:rsidRPr="00EC092D">
        <w:rPr>
          <w:b/>
        </w:rPr>
        <w:t>MSR operation:</w:t>
      </w:r>
      <w:r w:rsidRPr="00EC092D">
        <w:t xml:space="preserve"> operation of AAS BS declared to be MSR in particular </w:t>
      </w:r>
      <w:r w:rsidRPr="00EC092D">
        <w:rPr>
          <w:i/>
          <w:iCs/>
        </w:rPr>
        <w:t xml:space="preserve">operating band(s) </w:t>
      </w:r>
      <w:r w:rsidRPr="00EC092D">
        <w:rPr>
          <w:iCs/>
        </w:rPr>
        <w:t>(including any of UTRA, E-UTRA and/or NR operation as single RAT or multi-RAT based on TS 37.104 [33]).</w:t>
      </w:r>
    </w:p>
    <w:p w14:paraId="20462E18"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3F631827"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57A25AF2"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0A87DA66"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18D21E6C"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4FE5E4E2"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418A8F2A"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7BA308A9"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38902365" w14:textId="77777777" w:rsidR="00934ADE" w:rsidRPr="00EC092D" w:rsidRDefault="00EC092D" w:rsidP="00934ADE">
      <w:pPr>
        <w:pStyle w:val="TH"/>
      </w:pPr>
      <w:r w:rsidRPr="00EC092D">
        <w:rPr>
          <w:noProof/>
          <w:lang w:val="en-US" w:eastAsia="ko-KR"/>
        </w:rPr>
        <w:drawing>
          <wp:inline distT="0" distB="0" distL="0" distR="0" wp14:anchorId="50FD592E" wp14:editId="22532C6E">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0CAAB808"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0C62B252"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415FBC18" w14:textId="77777777" w:rsidR="00934ADE" w:rsidRPr="00EC092D" w:rsidRDefault="00EC092D" w:rsidP="00934ADE">
      <w:pPr>
        <w:pStyle w:val="TH"/>
        <w:rPr>
          <w:noProof/>
          <w:lang w:val="en-US"/>
        </w:rPr>
      </w:pPr>
      <w:r w:rsidRPr="00EC092D">
        <w:rPr>
          <w:noProof/>
          <w:lang w:val="en-US" w:eastAsia="ko-KR"/>
        </w:rPr>
        <w:drawing>
          <wp:inline distT="0" distB="0" distL="0" distR="0" wp14:anchorId="6BDC2EF5" wp14:editId="79025347">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10BFC96D"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89F12DF" w14:textId="77777777" w:rsidR="00934ADE" w:rsidRPr="00EC092D" w:rsidRDefault="00934ADE" w:rsidP="00934ADE">
      <w:pPr>
        <w:rPr>
          <w:b/>
        </w:rPr>
      </w:pPr>
      <w:r w:rsidRPr="00EC092D">
        <w:rPr>
          <w:b/>
          <w:lang w:eastAsia="sv-SE"/>
        </w:rPr>
        <w:lastRenderedPageBreak/>
        <w:t>radiated interface boundary</w:t>
      </w:r>
      <w:r w:rsidRPr="00EC092D">
        <w:rPr>
          <w:lang w:eastAsia="sv-SE"/>
        </w:rPr>
        <w:t>: operating band specific radiated requirements reference where the radiated requirements apply.</w:t>
      </w:r>
    </w:p>
    <w:p w14:paraId="79A3B84B"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18E219C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5046706" w14:textId="77777777" w:rsidR="00934ADE" w:rsidRPr="00EC092D" w:rsidRDefault="00934ADE" w:rsidP="00934ADE">
      <w:pPr>
        <w:rPr>
          <w:i/>
          <w:iCs/>
        </w:rPr>
      </w:pPr>
      <w:r w:rsidRPr="00EC092D">
        <w:rPr>
          <w:b/>
        </w:rPr>
        <w:t>single RAT E-UTRA operation:</w:t>
      </w:r>
      <w:r w:rsidRPr="00EC092D">
        <w:t xml:space="preserve"> operation of AAS BS declared to be single RAT E-UTRA in the </w:t>
      </w:r>
      <w:r w:rsidRPr="00EC092D">
        <w:rPr>
          <w:iCs/>
        </w:rPr>
        <w:t>operating band.</w:t>
      </w:r>
    </w:p>
    <w:p w14:paraId="04F128B3" w14:textId="77777777" w:rsidR="00934ADE" w:rsidRPr="00EC092D" w:rsidRDefault="00934ADE" w:rsidP="00934ADE">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32B31480" w14:textId="77777777" w:rsidR="00934ADE" w:rsidRPr="00EC092D" w:rsidRDefault="00934ADE" w:rsidP="00934ADE">
      <w:pPr>
        <w:rPr>
          <w:iCs/>
        </w:rPr>
      </w:pPr>
      <w:r w:rsidRPr="00EC092D">
        <w:rPr>
          <w:b/>
        </w:rPr>
        <w:t>single RAT UTRA operation:</w:t>
      </w:r>
      <w:r w:rsidRPr="00EC092D">
        <w:t xml:space="preserve"> operation of AAS BS declared to be single RAT UTRA in the </w:t>
      </w:r>
      <w:r w:rsidRPr="00EC092D">
        <w:rPr>
          <w:iCs/>
        </w:rPr>
        <w:t>operating band.</w:t>
      </w:r>
    </w:p>
    <w:p w14:paraId="1B263231" w14:textId="77777777" w:rsidR="00934ADE" w:rsidRPr="00EC092D" w:rsidRDefault="00934ADE" w:rsidP="00934ADE">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2360446A"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3F2D5C57"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4A3C5A8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086A06F3"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6994F33"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228036D7" w14:textId="77777777" w:rsidR="00934ADE" w:rsidRPr="00EC092D" w:rsidRDefault="00934ADE" w:rsidP="00934ADE">
      <w:pPr>
        <w:pStyle w:val="Heading2"/>
      </w:pPr>
      <w:bookmarkStart w:id="45" w:name="_Toc21020113"/>
      <w:bookmarkStart w:id="46" w:name="_Toc29763914"/>
      <w:bookmarkStart w:id="47" w:name="_Toc29763957"/>
      <w:bookmarkStart w:id="48" w:name="_Toc36031788"/>
      <w:bookmarkStart w:id="49" w:name="_Toc37180227"/>
      <w:bookmarkStart w:id="50" w:name="_Toc45877238"/>
      <w:bookmarkStart w:id="51" w:name="_Toc130736697"/>
      <w:r w:rsidRPr="00EC092D">
        <w:t>3.2</w:t>
      </w:r>
      <w:r w:rsidRPr="00EC092D">
        <w:tab/>
        <w:t>Symbols</w:t>
      </w:r>
      <w:bookmarkEnd w:id="45"/>
      <w:bookmarkEnd w:id="46"/>
      <w:bookmarkEnd w:id="47"/>
      <w:bookmarkEnd w:id="48"/>
      <w:bookmarkEnd w:id="49"/>
      <w:bookmarkEnd w:id="50"/>
      <w:bookmarkEnd w:id="51"/>
    </w:p>
    <w:p w14:paraId="2BC48B62" w14:textId="77777777" w:rsidR="00934ADE" w:rsidRPr="00EC092D" w:rsidRDefault="00934ADE" w:rsidP="00934ADE">
      <w:r w:rsidRPr="00EC092D">
        <w:t>For the purposes of the present document, the following symbols apply:</w:t>
      </w:r>
    </w:p>
    <w:p w14:paraId="2E23E7B3" w14:textId="77777777" w:rsidR="00934ADE" w:rsidRPr="00EC092D" w:rsidRDefault="00934ADE" w:rsidP="00934ADE">
      <w:pPr>
        <w:pStyle w:val="EW"/>
      </w:pPr>
      <w:r w:rsidRPr="00EC092D">
        <w:t>BW</w:t>
      </w:r>
      <w:r w:rsidRPr="00EC092D">
        <w:rPr>
          <w:vertAlign w:val="subscript"/>
        </w:rPr>
        <w:t>Channel</w:t>
      </w:r>
      <w:r w:rsidRPr="00EC092D">
        <w:tab/>
        <w:t>Channel bandwidth</w:t>
      </w:r>
    </w:p>
    <w:p w14:paraId="327C813D"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6D76D860"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0357C534"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593505C6"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622B6B5F"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36C311AD" w14:textId="77777777" w:rsidR="00934ADE" w:rsidRPr="00EC092D" w:rsidRDefault="00934ADE" w:rsidP="00934ADE">
      <w:pPr>
        <w:pStyle w:val="EW"/>
      </w:pPr>
    </w:p>
    <w:p w14:paraId="7489DE7B" w14:textId="77777777" w:rsidR="00934ADE" w:rsidRPr="00EC092D" w:rsidRDefault="00934ADE" w:rsidP="00934ADE">
      <w:pPr>
        <w:pStyle w:val="Heading2"/>
      </w:pPr>
      <w:bookmarkStart w:id="52" w:name="_Toc21020114"/>
      <w:bookmarkStart w:id="53" w:name="_Toc29763915"/>
      <w:bookmarkStart w:id="54" w:name="_Toc29763958"/>
      <w:bookmarkStart w:id="55" w:name="_Toc36031789"/>
      <w:bookmarkStart w:id="56" w:name="_Toc37180228"/>
      <w:bookmarkStart w:id="57" w:name="_Toc45877239"/>
      <w:bookmarkStart w:id="58" w:name="_Toc130736698"/>
      <w:r w:rsidRPr="00EC092D">
        <w:t>3.3</w:t>
      </w:r>
      <w:r w:rsidRPr="00EC092D">
        <w:tab/>
        <w:t>Abbreviations</w:t>
      </w:r>
      <w:bookmarkEnd w:id="52"/>
      <w:bookmarkEnd w:id="53"/>
      <w:bookmarkEnd w:id="54"/>
      <w:bookmarkEnd w:id="55"/>
      <w:bookmarkEnd w:id="56"/>
      <w:bookmarkEnd w:id="57"/>
      <w:bookmarkEnd w:id="58"/>
    </w:p>
    <w:p w14:paraId="6828FD35"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0786C315" w14:textId="77777777" w:rsidR="00934ADE" w:rsidRPr="00EC092D" w:rsidRDefault="00934ADE" w:rsidP="00934ADE">
      <w:pPr>
        <w:pStyle w:val="EW"/>
      </w:pPr>
      <w:r w:rsidRPr="00EC092D">
        <w:t>AAS</w:t>
      </w:r>
      <w:r w:rsidRPr="00EC092D">
        <w:tab/>
        <w:t xml:space="preserve">Active Antenna System </w:t>
      </w:r>
    </w:p>
    <w:p w14:paraId="57F6B486"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2E7865DA"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5BE8289F" w14:textId="77777777" w:rsidR="00934ADE" w:rsidRPr="00EC092D" w:rsidRDefault="00934ADE" w:rsidP="00934ADE">
      <w:pPr>
        <w:pStyle w:val="EW"/>
      </w:pPr>
      <w:r w:rsidRPr="00EC092D">
        <w:t>EMC</w:t>
      </w:r>
      <w:r w:rsidRPr="00EC092D">
        <w:tab/>
        <w:t>ElectroMagnetic Compatibility</w:t>
      </w:r>
    </w:p>
    <w:p w14:paraId="746B4016" w14:textId="77777777" w:rsidR="00934ADE" w:rsidRPr="00EC092D" w:rsidRDefault="00934ADE" w:rsidP="00934ADE">
      <w:pPr>
        <w:pStyle w:val="EW"/>
      </w:pPr>
      <w:r w:rsidRPr="00EC092D">
        <w:t>EUT</w:t>
      </w:r>
      <w:r w:rsidRPr="00EC092D">
        <w:tab/>
        <w:t>Equipment Under Test</w:t>
      </w:r>
    </w:p>
    <w:p w14:paraId="51869483" w14:textId="77777777" w:rsidR="00934ADE" w:rsidRPr="00EC092D" w:rsidRDefault="00934ADE" w:rsidP="00934ADE">
      <w:pPr>
        <w:pStyle w:val="EW"/>
      </w:pPr>
      <w:r w:rsidRPr="00EC092D">
        <w:t>FR1</w:t>
      </w:r>
      <w:r w:rsidRPr="00EC092D">
        <w:tab/>
        <w:t>Frequency Range 1</w:t>
      </w:r>
    </w:p>
    <w:p w14:paraId="32FC3DA2" w14:textId="77777777" w:rsidR="00934ADE" w:rsidRPr="00EC092D" w:rsidRDefault="00934ADE" w:rsidP="00934ADE">
      <w:pPr>
        <w:pStyle w:val="EW"/>
      </w:pPr>
      <w:r w:rsidRPr="00EC092D">
        <w:t>MSR</w:t>
      </w:r>
      <w:r w:rsidRPr="00EC092D">
        <w:tab/>
        <w:t>Multi-Standard Radio</w:t>
      </w:r>
    </w:p>
    <w:p w14:paraId="11D533BD"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3B2EA2DE"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072AE3E3"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137528A6" w14:textId="77777777" w:rsidR="00934ADE" w:rsidRPr="00EC092D" w:rsidRDefault="00934ADE" w:rsidP="00934ADE">
      <w:pPr>
        <w:pStyle w:val="EW"/>
      </w:pPr>
      <w:r w:rsidRPr="00EC092D">
        <w:rPr>
          <w:rFonts w:cs="v4.2.0"/>
          <w:lang w:eastAsia="en-GB"/>
        </w:rPr>
        <w:t>RDN</w:t>
      </w:r>
      <w:r w:rsidRPr="00EC092D">
        <w:rPr>
          <w:rFonts w:cs="v4.2.0"/>
          <w:lang w:eastAsia="en-GB"/>
        </w:rPr>
        <w:tab/>
      </w:r>
      <w:r w:rsidRPr="00EC092D">
        <w:t>Radio Distribution Network</w:t>
      </w:r>
    </w:p>
    <w:p w14:paraId="10A53017"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2C329648" w14:textId="77777777" w:rsidR="00934ADE" w:rsidRPr="00EC092D" w:rsidRDefault="00934ADE" w:rsidP="00934ADE">
      <w:pPr>
        <w:pStyle w:val="EW"/>
      </w:pPr>
      <w:r w:rsidRPr="00EC092D">
        <w:rPr>
          <w:rFonts w:cs="v4.2.0"/>
          <w:lang w:eastAsia="en-GB"/>
        </w:rPr>
        <w:lastRenderedPageBreak/>
        <w:t>RIB</w:t>
      </w:r>
      <w:r w:rsidRPr="00EC092D">
        <w:rPr>
          <w:rFonts w:cs="v4.2.0"/>
          <w:lang w:eastAsia="en-GB"/>
        </w:rPr>
        <w:tab/>
        <w:t>Radiated Interface Boundary</w:t>
      </w:r>
    </w:p>
    <w:p w14:paraId="2BBC1D47"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6ABBED74" w14:textId="77777777" w:rsidR="00934ADE" w:rsidRPr="00EC092D" w:rsidRDefault="00934ADE" w:rsidP="00934ADE">
      <w:pPr>
        <w:pStyle w:val="Heading1"/>
        <w:rPr>
          <w:rFonts w:cs="v4.2.0"/>
        </w:rPr>
      </w:pPr>
      <w:bookmarkStart w:id="59" w:name="_Toc21020115"/>
      <w:bookmarkStart w:id="60" w:name="_Toc29763916"/>
      <w:bookmarkStart w:id="61" w:name="_Toc29763959"/>
      <w:bookmarkStart w:id="62" w:name="_Toc36031790"/>
      <w:bookmarkStart w:id="63" w:name="_Toc37180229"/>
      <w:bookmarkStart w:id="64" w:name="_Toc45877240"/>
      <w:bookmarkStart w:id="65" w:name="_Toc130736699"/>
      <w:r w:rsidRPr="00EC092D">
        <w:rPr>
          <w:rFonts w:cs="v4.2.0"/>
        </w:rPr>
        <w:t>4</w:t>
      </w:r>
      <w:r w:rsidRPr="00EC092D">
        <w:rPr>
          <w:rFonts w:cs="v4.2.0"/>
        </w:rPr>
        <w:tab/>
        <w:t>Test conditions</w:t>
      </w:r>
      <w:bookmarkEnd w:id="59"/>
      <w:bookmarkEnd w:id="60"/>
      <w:bookmarkEnd w:id="61"/>
      <w:bookmarkEnd w:id="62"/>
      <w:bookmarkEnd w:id="63"/>
      <w:bookmarkEnd w:id="64"/>
      <w:bookmarkEnd w:id="65"/>
    </w:p>
    <w:p w14:paraId="469171FA" w14:textId="77777777"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54CE60CE" w14:textId="77777777" w:rsidR="00934ADE" w:rsidRPr="00EC092D" w:rsidRDefault="00934ADE" w:rsidP="00934ADE">
      <w:pPr>
        <w:rPr>
          <w:rFonts w:cs="v4.2.0"/>
          <w:lang w:eastAsia="en-GB"/>
        </w:rPr>
      </w:pPr>
      <w:r w:rsidRPr="00EC092D">
        <w:rPr>
          <w:rFonts w:cs="v4.2.0"/>
          <w:lang w:eastAsia="en-GB"/>
        </w:rPr>
        <w:t xml:space="preserve">For an AAS BS supporting more than one RAT,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0C64A8A3" w14:textId="77777777" w:rsidR="00934ADE" w:rsidRPr="00EC092D" w:rsidRDefault="00934ADE" w:rsidP="00934ADE">
      <w:pPr>
        <w:rPr>
          <w:rFonts w:cs="v4.2.0"/>
          <w:lang w:eastAsia="en-GB"/>
        </w:rPr>
      </w:pPr>
      <w:r w:rsidRPr="00EC092D">
        <w:rPr>
          <w:rFonts w:cs="v4.2.0"/>
          <w:lang w:eastAsia="en-GB"/>
        </w:rPr>
        <w:t xml:space="preserve">For AAS BS supporting only single RAT operation only, tests relating to the </w:t>
      </w:r>
      <w:r w:rsidRPr="00EC092D">
        <w:rPr>
          <w:rFonts w:cs="v4.2.0"/>
          <w:i/>
          <w:lang w:eastAsia="en-GB"/>
        </w:rPr>
        <w:t>antenna port(s)</w:t>
      </w:r>
      <w:r w:rsidRPr="00EC092D">
        <w:rPr>
          <w:rFonts w:cs="v4.2.0"/>
          <w:lang w:eastAsia="en-GB"/>
        </w:rPr>
        <w:t xml:space="preserve"> and RIBs shall be performed for each supported RAT.</w:t>
      </w:r>
    </w:p>
    <w:p w14:paraId="0CA63AFA" w14:textId="77777777" w:rsidR="00934ADE" w:rsidRPr="00EC092D" w:rsidRDefault="00934ADE" w:rsidP="00934ADE">
      <w:pPr>
        <w:rPr>
          <w:rFonts w:cs="v4.2.0"/>
          <w:lang w:eastAsia="en-GB"/>
        </w:rPr>
      </w:pPr>
      <w:r w:rsidRPr="00EC092D">
        <w:t xml:space="preserve">For AAS BS capable of multi-band operation,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6031406A" w14:textId="77777777" w:rsidR="00934ADE" w:rsidRPr="00EC092D" w:rsidRDefault="00934ADE" w:rsidP="00934ADE">
      <w:r w:rsidRPr="00EC092D">
        <w:t>Requirements apply only for the declared operating band and corresponding Band Categories as per CSA and/or RCSA capability sets and manufacturer's declarations of the AAS BS in TS 37.145-1 [3] and TS 37.145-2 [10].</w:t>
      </w:r>
    </w:p>
    <w:p w14:paraId="5C811A2B" w14:textId="77777777" w:rsidR="00934ADE" w:rsidRPr="00EC092D" w:rsidRDefault="00934ADE" w:rsidP="00934ADE">
      <w:pPr>
        <w:rPr>
          <w:rFonts w:cs="v4.2.0"/>
          <w:lang w:eastAsia="en-GB"/>
        </w:rPr>
      </w:pPr>
      <w:r w:rsidRPr="00EC092D">
        <w:t xml:space="preserve">The manufacturer shall declare the supported capability set(s) according to TS 37.145-1 [3] and TS 37.145-2 [10]. </w:t>
      </w:r>
      <w:r w:rsidRPr="00EC092D">
        <w:rPr>
          <w:rFonts w:cs="v4.2.0"/>
          <w:lang w:eastAsia="en-GB"/>
        </w:rPr>
        <w:t xml:space="preserve">Tests performed on an AAS BS according to a declared capability set(s) cover all single RAT and multi-RAT configurations included in the declared capability set. </w:t>
      </w:r>
    </w:p>
    <w:p w14:paraId="5FD5C088" w14:textId="77777777" w:rsidR="00934ADE" w:rsidRPr="00EC092D" w:rsidRDefault="00934ADE" w:rsidP="00934ADE">
      <w:pPr>
        <w:pStyle w:val="NO"/>
        <w:rPr>
          <w:lang w:eastAsia="en-GB"/>
        </w:rPr>
      </w:pPr>
      <w:r w:rsidRPr="00EC092D">
        <w:rPr>
          <w:lang w:eastAsia="en-GB"/>
        </w:rPr>
        <w:t xml:space="preserve">NOTE 1: </w:t>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2648043D" w14:textId="77777777" w:rsidR="00934ADE" w:rsidRPr="00EC092D" w:rsidRDefault="00934ADE" w:rsidP="00934ADE">
      <w:pPr>
        <w:pStyle w:val="NO"/>
        <w:rPr>
          <w:rFonts w:cs="v4.2.0"/>
          <w:lang w:eastAsia="en-GB"/>
        </w:rPr>
      </w:pPr>
      <w:r w:rsidRPr="00EC092D">
        <w:rPr>
          <w:lang w:eastAsia="en-GB"/>
        </w:rPr>
        <w:t xml:space="preserve">NOTE 2: 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33D7620A"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68D8F737"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6690F429"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61F3BA6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5E432F1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272D3EF"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1A39495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22BFA6C9"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2D6E437D" w14:textId="77777777" w:rsidR="00934ADE" w:rsidRPr="00EC092D" w:rsidRDefault="00934ADE" w:rsidP="00934ADE">
      <w:pPr>
        <w:pStyle w:val="NO"/>
        <w:rPr>
          <w:noProof/>
        </w:rPr>
      </w:pPr>
      <w:r w:rsidRPr="00EC092D">
        <w:rPr>
          <w:lang w:eastAsia="en-GB"/>
        </w:rPr>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7A1FDD69"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337DFE88" w14:textId="77777777" w:rsidR="00934ADE" w:rsidRPr="00EC092D" w:rsidRDefault="00934ADE" w:rsidP="00934ADE">
      <w:pPr>
        <w:pStyle w:val="Heading2"/>
        <w:rPr>
          <w:lang w:eastAsia="en-GB"/>
        </w:rPr>
      </w:pPr>
      <w:bookmarkStart w:id="66" w:name="_Toc21020116"/>
      <w:bookmarkStart w:id="67" w:name="_Toc29763917"/>
      <w:bookmarkStart w:id="68" w:name="_Toc29763960"/>
      <w:bookmarkStart w:id="69" w:name="_Toc36031791"/>
      <w:bookmarkStart w:id="70" w:name="_Toc37180230"/>
      <w:bookmarkStart w:id="71" w:name="_Toc45877241"/>
      <w:bookmarkStart w:id="72" w:name="_Toc130736700"/>
      <w:r w:rsidRPr="00EC092D">
        <w:lastRenderedPageBreak/>
        <w:t>4.1</w:t>
      </w:r>
      <w:r w:rsidRPr="00EC092D">
        <w:tab/>
      </w:r>
      <w:r w:rsidRPr="00EC092D">
        <w:rPr>
          <w:lang w:eastAsia="en-GB"/>
        </w:rPr>
        <w:t>Exclusion bands</w:t>
      </w:r>
      <w:bookmarkEnd w:id="66"/>
      <w:bookmarkEnd w:id="67"/>
      <w:bookmarkEnd w:id="68"/>
      <w:bookmarkEnd w:id="69"/>
      <w:bookmarkEnd w:id="70"/>
      <w:bookmarkEnd w:id="71"/>
      <w:bookmarkEnd w:id="72"/>
    </w:p>
    <w:p w14:paraId="039A64C7" w14:textId="77777777" w:rsidR="00934ADE" w:rsidRPr="00EC092D" w:rsidRDefault="00934ADE" w:rsidP="00934ADE">
      <w:pPr>
        <w:pStyle w:val="Heading3"/>
        <w:rPr>
          <w:lang w:eastAsia="en-GB"/>
        </w:rPr>
      </w:pPr>
      <w:bookmarkStart w:id="73" w:name="_Toc21020117"/>
      <w:bookmarkStart w:id="74" w:name="_Toc29763918"/>
      <w:bookmarkStart w:id="75" w:name="_Toc29763961"/>
      <w:bookmarkStart w:id="76" w:name="_Toc36031792"/>
      <w:bookmarkStart w:id="77" w:name="_Toc37180231"/>
      <w:bookmarkStart w:id="78" w:name="_Toc45877242"/>
      <w:bookmarkStart w:id="79" w:name="_Toc130736701"/>
      <w:r w:rsidRPr="00EC092D">
        <w:rPr>
          <w:lang w:eastAsia="en-GB"/>
        </w:rPr>
        <w:t>4.1.1</w:t>
      </w:r>
      <w:r w:rsidRPr="00EC092D">
        <w:rPr>
          <w:lang w:eastAsia="en-GB"/>
        </w:rPr>
        <w:tab/>
        <w:t>Transmitter exclusion band</w:t>
      </w:r>
      <w:bookmarkEnd w:id="73"/>
      <w:bookmarkEnd w:id="74"/>
      <w:bookmarkEnd w:id="75"/>
      <w:bookmarkEnd w:id="76"/>
      <w:bookmarkEnd w:id="77"/>
      <w:bookmarkEnd w:id="78"/>
      <w:bookmarkEnd w:id="79"/>
    </w:p>
    <w:p w14:paraId="5518D0B4" w14:textId="77777777" w:rsidR="00934ADE" w:rsidRPr="00EC092D" w:rsidRDefault="00934ADE" w:rsidP="00934ADE">
      <w:pPr>
        <w:rPr>
          <w:iCs/>
          <w:lang w:val="en-US" w:eastAsia="zh-CN"/>
        </w:rPr>
      </w:pPr>
      <w:bookmarkStart w:id="80" w:name="_Toc21020118"/>
      <w:bookmarkStart w:id="81" w:name="_Toc29763919"/>
      <w:bookmarkStart w:id="82" w:name="_Toc29763962"/>
      <w:r w:rsidRPr="00EC092D">
        <w:rPr>
          <w:lang w:val="en-US"/>
        </w:rPr>
        <w:t>The</w:t>
      </w:r>
      <w:r w:rsidRPr="00EC092D">
        <w:rPr>
          <w:i/>
          <w:iCs/>
          <w:lang w:val="en-US"/>
        </w:rPr>
        <w:t xml:space="preserve"> </w:t>
      </w:r>
      <w:bookmarkStart w:id="83" w:name="OLE_LINK1"/>
      <w:r w:rsidRPr="00EC092D">
        <w:rPr>
          <w:i/>
          <w:iCs/>
          <w:lang w:val="en-US" w:eastAsia="zh-CN"/>
        </w:rPr>
        <w:t>transmitter</w:t>
      </w:r>
      <w:r w:rsidRPr="00EC092D">
        <w:rPr>
          <w:i/>
          <w:lang w:val="en-US"/>
        </w:rPr>
        <w:t xml:space="preserve"> exclusion band</w:t>
      </w:r>
      <w:bookmarkEnd w:id="83"/>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340B5BE3"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32D0ECC8"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14187BEB" w14:textId="77777777" w:rsidR="00934ADE" w:rsidRPr="00EC092D" w:rsidRDefault="00934ADE" w:rsidP="00934ADE">
      <w:pPr>
        <w:rPr>
          <w:lang w:val="en-US" w:eastAsia="zh-CN"/>
        </w:rPr>
      </w:pPr>
      <w:r w:rsidRPr="00EC092D">
        <w:rPr>
          <w:lang w:val="en-US" w:eastAsia="zh-CN"/>
        </w:rPr>
        <w:t>Where:</w:t>
      </w:r>
    </w:p>
    <w:p w14:paraId="0A568FE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35DA9CB5"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1EBA89CC" w14:textId="77777777" w:rsidR="00934ADE" w:rsidRPr="00EC092D" w:rsidRDefault="00934ADE" w:rsidP="00934ADE">
      <w:pPr>
        <w:pStyle w:val="Heading3"/>
        <w:rPr>
          <w:lang w:eastAsia="en-GB"/>
        </w:rPr>
      </w:pPr>
      <w:bookmarkStart w:id="84" w:name="_Toc36031793"/>
      <w:bookmarkStart w:id="85" w:name="_Toc37180232"/>
      <w:bookmarkStart w:id="86" w:name="_Toc45877243"/>
      <w:bookmarkStart w:id="87" w:name="_Toc130736702"/>
      <w:r w:rsidRPr="00EC092D">
        <w:rPr>
          <w:lang w:eastAsia="en-GB"/>
        </w:rPr>
        <w:t>4.1.2</w:t>
      </w:r>
      <w:r w:rsidRPr="00EC092D">
        <w:rPr>
          <w:lang w:eastAsia="en-GB"/>
        </w:rPr>
        <w:tab/>
        <w:t>Receiver exclusion band</w:t>
      </w:r>
      <w:bookmarkEnd w:id="80"/>
      <w:bookmarkEnd w:id="81"/>
      <w:bookmarkEnd w:id="82"/>
      <w:bookmarkEnd w:id="84"/>
      <w:bookmarkEnd w:id="85"/>
      <w:bookmarkEnd w:id="86"/>
      <w:bookmarkEnd w:id="87"/>
    </w:p>
    <w:p w14:paraId="754519DE"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76FE53C7"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15E0FC7F"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734349B5" w14:textId="77777777" w:rsidR="00934ADE" w:rsidRPr="00EC092D" w:rsidRDefault="00934ADE" w:rsidP="00934ADE">
      <w:pPr>
        <w:rPr>
          <w:lang w:val="en-US" w:eastAsia="zh-CN"/>
        </w:rPr>
      </w:pPr>
      <w:r w:rsidRPr="00EC092D">
        <w:rPr>
          <w:lang w:val="en-US" w:eastAsia="zh-CN"/>
        </w:rPr>
        <w:t>Where:</w:t>
      </w:r>
    </w:p>
    <w:p w14:paraId="776FA015"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105D453C"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6535CF29"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6EF899D7" w14:textId="77777777" w:rsidTr="00934ADE">
        <w:trPr>
          <w:jc w:val="center"/>
        </w:trPr>
        <w:tc>
          <w:tcPr>
            <w:tcW w:w="3553" w:type="dxa"/>
            <w:shd w:val="clear" w:color="auto" w:fill="auto"/>
            <w:vAlign w:val="center"/>
          </w:tcPr>
          <w:p w14:paraId="5C5932DB"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6500E907"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243DDB85" w14:textId="77777777" w:rsidTr="00934ADE">
        <w:trPr>
          <w:jc w:val="center"/>
        </w:trPr>
        <w:tc>
          <w:tcPr>
            <w:tcW w:w="0" w:type="auto"/>
            <w:shd w:val="clear" w:color="auto" w:fill="auto"/>
            <w:vAlign w:val="center"/>
          </w:tcPr>
          <w:p w14:paraId="5232C750"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01152BCC" w14:textId="77777777" w:rsidR="00934ADE" w:rsidRPr="00EC092D" w:rsidRDefault="00934ADE" w:rsidP="00934ADE">
            <w:pPr>
              <w:pStyle w:val="TAC"/>
              <w:rPr>
                <w:rFonts w:cs="Arial"/>
              </w:rPr>
            </w:pPr>
            <w:r w:rsidRPr="00EC092D">
              <w:rPr>
                <w:rFonts w:cs="Arial"/>
              </w:rPr>
              <w:t>20</w:t>
            </w:r>
          </w:p>
        </w:tc>
      </w:tr>
      <w:tr w:rsidR="00934ADE" w:rsidRPr="00EC092D" w14:paraId="4841362E" w14:textId="77777777" w:rsidTr="00934ADE">
        <w:trPr>
          <w:jc w:val="center"/>
        </w:trPr>
        <w:tc>
          <w:tcPr>
            <w:tcW w:w="0" w:type="auto"/>
            <w:shd w:val="clear" w:color="auto" w:fill="auto"/>
            <w:vAlign w:val="center"/>
          </w:tcPr>
          <w:p w14:paraId="741B4FD0"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56D1C361" w14:textId="77777777" w:rsidR="00934ADE" w:rsidRPr="00EC092D" w:rsidRDefault="00934ADE" w:rsidP="00934ADE">
            <w:pPr>
              <w:pStyle w:val="TAC"/>
              <w:rPr>
                <w:rFonts w:cs="Arial"/>
              </w:rPr>
            </w:pPr>
            <w:r w:rsidRPr="00EC092D">
              <w:rPr>
                <w:rFonts w:cs="Arial"/>
              </w:rPr>
              <w:t>60</w:t>
            </w:r>
          </w:p>
        </w:tc>
      </w:tr>
    </w:tbl>
    <w:p w14:paraId="08C869AB" w14:textId="77777777" w:rsidR="00934ADE" w:rsidRPr="00EC092D" w:rsidRDefault="00934ADE" w:rsidP="00934ADE">
      <w:pPr>
        <w:rPr>
          <w:rFonts w:cs="v3.8.0"/>
        </w:rPr>
      </w:pPr>
    </w:p>
    <w:p w14:paraId="0B8A6844"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57CEB372"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2FC705D7"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0137D264"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122688FC"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558EEC2A"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706FD0B"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2A18DEE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6B61D3EE"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230C4DFE" w14:textId="77777777" w:rsidR="00934ADE" w:rsidRPr="00EC092D" w:rsidRDefault="00934ADE" w:rsidP="00934ADE">
            <w:pPr>
              <w:pStyle w:val="TAC"/>
            </w:pPr>
            <w:r w:rsidRPr="00EC092D">
              <w:t>60</w:t>
            </w:r>
          </w:p>
        </w:tc>
      </w:tr>
      <w:tr w:rsidR="00934ADE" w:rsidRPr="00EC092D" w14:paraId="6E4DC7CF"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72CA87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27471DC5" w14:textId="77777777" w:rsidR="00934ADE" w:rsidRPr="00EC092D" w:rsidRDefault="00934ADE" w:rsidP="00934ADE">
            <w:pPr>
              <w:pStyle w:val="TAC"/>
            </w:pPr>
            <w:r w:rsidRPr="00EC092D">
              <w:t>200</w:t>
            </w:r>
          </w:p>
        </w:tc>
      </w:tr>
    </w:tbl>
    <w:p w14:paraId="38F747B6" w14:textId="77777777" w:rsidR="00934ADE" w:rsidRPr="00EC092D" w:rsidRDefault="00934ADE" w:rsidP="00934ADE">
      <w:pPr>
        <w:rPr>
          <w:rFonts w:cs="v3.8.0"/>
        </w:rPr>
      </w:pPr>
    </w:p>
    <w:p w14:paraId="0186E02C"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2E529D4D"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326957FC" w14:textId="77777777" w:rsidR="00934ADE" w:rsidRPr="00EC092D" w:rsidRDefault="00934ADE" w:rsidP="00934ADE">
      <w:pPr>
        <w:pStyle w:val="NO"/>
        <w:rPr>
          <w:lang w:val="en-US" w:eastAsia="zh-CN"/>
        </w:rPr>
      </w:pPr>
      <w:r w:rsidRPr="00EC092D">
        <w:rPr>
          <w:rFonts w:hint="eastAsia"/>
          <w:lang w:val="en-US" w:eastAsia="zh-CN"/>
        </w:rPr>
        <w:t>NOTE 2:</w:t>
      </w:r>
      <w:r w:rsidRPr="00EC092D">
        <w:rPr>
          <w:rFonts w:hint="eastAsia"/>
          <w:lang w:val="en-US" w:eastAsia="zh-CN"/>
        </w:rPr>
        <w:tab/>
      </w:r>
      <w:r w:rsidRPr="00EC092D">
        <w:rPr>
          <w:lang w:val="en-US" w:eastAsia="zh-CN"/>
        </w:rPr>
        <w:t>Void</w:t>
      </w:r>
    </w:p>
    <w:p w14:paraId="0E6128B1" w14:textId="77777777" w:rsidR="00934ADE" w:rsidRPr="00EC092D" w:rsidRDefault="00934ADE" w:rsidP="00934ADE">
      <w:pPr>
        <w:pStyle w:val="Heading2"/>
        <w:rPr>
          <w:lang w:eastAsia="en-GB"/>
        </w:rPr>
      </w:pPr>
      <w:bookmarkStart w:id="88" w:name="_Toc21020119"/>
      <w:bookmarkStart w:id="89" w:name="_Toc29763920"/>
      <w:bookmarkStart w:id="90" w:name="_Toc29763963"/>
      <w:bookmarkStart w:id="91" w:name="_Toc36031794"/>
      <w:bookmarkStart w:id="92" w:name="_Toc37180233"/>
      <w:bookmarkStart w:id="93" w:name="_Toc45877244"/>
      <w:bookmarkStart w:id="94" w:name="_Toc130736703"/>
      <w:r w:rsidRPr="00EC092D">
        <w:rPr>
          <w:lang w:eastAsia="en-GB"/>
        </w:rPr>
        <w:lastRenderedPageBreak/>
        <w:t>4.2</w:t>
      </w:r>
      <w:r w:rsidRPr="00EC092D">
        <w:rPr>
          <w:lang w:eastAsia="en-GB"/>
        </w:rPr>
        <w:tab/>
        <w:t>Arrangements for establishing a communication link</w:t>
      </w:r>
      <w:bookmarkEnd w:id="88"/>
      <w:bookmarkEnd w:id="89"/>
      <w:bookmarkEnd w:id="90"/>
      <w:bookmarkEnd w:id="91"/>
      <w:bookmarkEnd w:id="92"/>
      <w:bookmarkEnd w:id="93"/>
      <w:bookmarkEnd w:id="94"/>
    </w:p>
    <w:p w14:paraId="4062CABB"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29084183"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3CC60B0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14A17CC9"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123CE6D1"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456F9174" w14:textId="77777777" w:rsidR="00934ADE" w:rsidRPr="00EC092D" w:rsidRDefault="00934ADE" w:rsidP="00934ADE">
      <w:pPr>
        <w:pStyle w:val="Heading2"/>
        <w:rPr>
          <w:lang w:eastAsia="en-GB"/>
        </w:rPr>
      </w:pPr>
      <w:bookmarkStart w:id="95" w:name="_Toc21020120"/>
      <w:bookmarkStart w:id="96" w:name="_Toc29763921"/>
      <w:bookmarkStart w:id="97" w:name="_Toc29763964"/>
      <w:bookmarkStart w:id="98" w:name="_Toc36031795"/>
      <w:bookmarkStart w:id="99" w:name="_Toc37180234"/>
      <w:bookmarkStart w:id="100" w:name="_Toc45877245"/>
      <w:bookmarkStart w:id="101" w:name="_Toc130736704"/>
      <w:r w:rsidRPr="00EC092D">
        <w:rPr>
          <w:lang w:eastAsia="en-GB"/>
        </w:rPr>
        <w:t>4.3</w:t>
      </w:r>
      <w:r w:rsidRPr="00EC092D">
        <w:rPr>
          <w:lang w:eastAsia="en-GB"/>
        </w:rPr>
        <w:tab/>
        <w:t>Narrow band responses on receivers</w:t>
      </w:r>
      <w:bookmarkEnd w:id="95"/>
      <w:bookmarkEnd w:id="96"/>
      <w:bookmarkEnd w:id="97"/>
      <w:bookmarkEnd w:id="98"/>
      <w:bookmarkEnd w:id="99"/>
      <w:bookmarkEnd w:id="100"/>
      <w:bookmarkEnd w:id="101"/>
    </w:p>
    <w:p w14:paraId="642BEB73"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03F49297"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58A86F57"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50C43731"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128643CC"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43E3994A" w14:textId="77777777" w:rsidR="00934ADE" w:rsidRPr="00EC092D" w:rsidRDefault="00934ADE" w:rsidP="00934ADE">
      <w:pPr>
        <w:pStyle w:val="Heading2"/>
      </w:pPr>
      <w:bookmarkStart w:id="102" w:name="_Toc21020121"/>
      <w:bookmarkStart w:id="103" w:name="_Toc29763922"/>
      <w:bookmarkStart w:id="104" w:name="_Toc29763965"/>
      <w:bookmarkStart w:id="105" w:name="_Toc36031796"/>
      <w:bookmarkStart w:id="106" w:name="_Toc37180235"/>
      <w:bookmarkStart w:id="107" w:name="_Toc45877246"/>
      <w:bookmarkStart w:id="108" w:name="_Toc130736705"/>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02"/>
      <w:bookmarkEnd w:id="103"/>
      <w:bookmarkEnd w:id="104"/>
      <w:bookmarkEnd w:id="105"/>
      <w:bookmarkEnd w:id="106"/>
      <w:bookmarkEnd w:id="107"/>
      <w:bookmarkEnd w:id="108"/>
    </w:p>
    <w:p w14:paraId="0D7C7DDC"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BF50974" w14:textId="77777777"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0278B19D" w14:textId="77777777"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6B427AEC" w14:textId="77777777" w:rsidR="00934ADE" w:rsidRPr="00EC092D" w:rsidRDefault="00934ADE" w:rsidP="00934ADE">
      <w:r w:rsidRPr="00EC092D">
        <w:t>The test configurations apply according to the declared RAT capability sets (i.e. CSA or RCSA) of the AAS BS according to subclause 4.</w:t>
      </w:r>
      <w:r w:rsidRPr="00EC092D">
        <w:rPr>
          <w:rFonts w:hint="eastAsia"/>
          <w:lang w:val="en-US" w:eastAsia="zh-CN"/>
        </w:rPr>
        <w:t>9</w:t>
      </w:r>
      <w:r w:rsidRPr="00EC092D">
        <w:t xml:space="preserve"> of TS 37.14</w:t>
      </w:r>
      <w:r w:rsidRPr="00EC092D">
        <w:rPr>
          <w:rFonts w:hint="eastAsia"/>
          <w:lang w:val="en-US" w:eastAsia="zh-CN"/>
        </w:rPr>
        <w:t>5-1</w:t>
      </w:r>
      <w:r w:rsidRPr="00EC092D">
        <w:t xml:space="preserve"> [</w:t>
      </w:r>
      <w:r w:rsidRPr="00EC092D">
        <w:rPr>
          <w:rFonts w:hint="eastAsia"/>
          <w:lang w:val="en-US" w:eastAsia="zh-CN"/>
        </w:rPr>
        <w:t>3</w:t>
      </w:r>
      <w:r w:rsidRPr="00EC092D">
        <w:t>]</w:t>
      </w:r>
      <w:r w:rsidRPr="00EC092D">
        <w:rPr>
          <w:rFonts w:hint="eastAsia"/>
          <w:lang w:val="en-US" w:eastAsia="zh-CN"/>
        </w:rPr>
        <w:t xml:space="preserve"> and TS 37.145-2</w:t>
      </w:r>
      <w:r w:rsidRPr="00EC092D">
        <w:rPr>
          <w:lang w:val="en-US" w:eastAsia="zh-CN"/>
        </w:rPr>
        <w:t xml:space="preserve"> </w:t>
      </w:r>
      <w:r w:rsidRPr="00EC092D">
        <w:rPr>
          <w:rFonts w:hint="eastAsia"/>
          <w:lang w:val="en-US" w:eastAsia="zh-CN"/>
        </w:rPr>
        <w:t>[10]</w:t>
      </w:r>
      <w:r w:rsidRPr="00EC092D">
        <w:t xml:space="preserve"> and the Band Category of the declared operating band (i.e. BC1, BC2 or BC3).</w:t>
      </w:r>
    </w:p>
    <w:p w14:paraId="707293FD" w14:textId="77777777" w:rsidR="00934ADE" w:rsidRPr="00EC092D" w:rsidRDefault="00934ADE"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37.145-2[10]</w:t>
      </w:r>
      <w:r w:rsidRPr="00EC092D">
        <w:rPr>
          <w:snapToGrid w:val="0"/>
        </w:rPr>
        <w:t>, subclause 4.</w:t>
      </w:r>
      <w:r w:rsidRPr="00EC092D">
        <w:rPr>
          <w:rFonts w:hint="eastAsia"/>
          <w:snapToGrid w:val="0"/>
          <w:lang w:val="en-US" w:eastAsia="zh-CN"/>
        </w:rPr>
        <w:t>11</w:t>
      </w:r>
      <w:r w:rsidRPr="00EC092D">
        <w:rPr>
          <w:snapToGrid w:val="0"/>
        </w:rPr>
        <w:t>.</w:t>
      </w:r>
    </w:p>
    <w:p w14:paraId="76A4432C" w14:textId="77777777" w:rsidR="00934ADE" w:rsidRPr="00EC092D" w:rsidRDefault="00934ADE" w:rsidP="00934ADE">
      <w:pPr>
        <w:pStyle w:val="B1"/>
        <w:rPr>
          <w:snapToGrid w:val="0"/>
        </w:rPr>
      </w:pPr>
      <w:r w:rsidRPr="00EC092D">
        <w:rPr>
          <w:snapToGrid w:val="0"/>
        </w:rPr>
        <w:t>-</w:t>
      </w:r>
      <w:r w:rsidRPr="00EC092D">
        <w:rPr>
          <w:snapToGrid w:val="0"/>
        </w:rPr>
        <w:tab/>
        <w:t xml:space="preserve">For AAS BS declared to be capable of contiguous operation only,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16B1EF57" w14:textId="77777777"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w:t>
      </w:r>
      <w:r w:rsidRPr="00EC092D">
        <w:rPr>
          <w:rFonts w:eastAsia="SimSun"/>
          <w:bCs/>
          <w:lang w:val="en-US" w:eastAsia="zh-CN"/>
        </w:rPr>
        <w:t>'</w:t>
      </w:r>
      <w:r w:rsidRPr="00EC092D">
        <w:rPr>
          <w:snapToGrid w:val="0"/>
        </w:rPr>
        <w:t>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identical for contiguous and non-contiguous operation, the test configurations denoted by "CNC" shall be used.</w:t>
      </w:r>
    </w:p>
    <w:p w14:paraId="433795ED" w14:textId="77777777" w:rsidR="00934ADE" w:rsidRPr="00EC092D" w:rsidRDefault="00934ADE" w:rsidP="00934ADE">
      <w:pPr>
        <w:pStyle w:val="B1"/>
        <w:rPr>
          <w:snapToGrid w:val="0"/>
        </w:rPr>
      </w:pPr>
      <w:r w:rsidRPr="00EC092D">
        <w:rPr>
          <w:snapToGrid w:val="0"/>
        </w:rPr>
        <w:t>-</w:t>
      </w:r>
      <w:r w:rsidRPr="00EC092D">
        <w:rPr>
          <w:snapToGrid w:val="0"/>
        </w:rPr>
        <w:tab/>
        <w:t>For AAS BS declared to be capable of contiguous and non-contiguous operation and where the parameters in the manufacture's declaration according to subclause 4.</w:t>
      </w:r>
      <w:r w:rsidRPr="00EC092D">
        <w:rPr>
          <w:snapToGrid w:val="0"/>
          <w:lang w:val="en-US" w:eastAsia="zh-CN"/>
        </w:rPr>
        <w:t>10</w:t>
      </w:r>
      <w:r w:rsidRPr="00EC092D">
        <w:rPr>
          <w:snapToGrid w:val="0"/>
        </w:rPr>
        <w:t xml:space="preserve"> of 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and TS 37.145-2 [10]</w:t>
      </w:r>
      <w:r w:rsidRPr="00EC092D">
        <w:rPr>
          <w:snapToGrid w:val="0"/>
        </w:rPr>
        <w:t xml:space="preserve"> are not identical </w:t>
      </w:r>
      <w:r w:rsidRPr="00EC092D">
        <w:rPr>
          <w:snapToGrid w:val="0"/>
        </w:rPr>
        <w:lastRenderedPageBreak/>
        <w:t>for contiguous and non-contiguous operation, the test configurations denoted by "</w:t>
      </w:r>
      <w:r w:rsidRPr="00EC092D">
        <w:rPr>
          <w:lang w:eastAsia="ja-JP"/>
        </w:rPr>
        <w:t>C/</w:t>
      </w:r>
      <w:r w:rsidRPr="00EC092D">
        <w:rPr>
          <w:snapToGrid w:val="0"/>
        </w:rPr>
        <w:t>NC" shall be used for testing.</w:t>
      </w:r>
    </w:p>
    <w:p w14:paraId="467F7D37" w14:textId="77777777" w:rsidR="00934ADE" w:rsidRPr="00EC092D" w:rsidRDefault="00934ADE" w:rsidP="00934ADE">
      <w:r w:rsidRPr="00EC092D">
        <w:t>For immunity tests:</w:t>
      </w:r>
    </w:p>
    <w:p w14:paraId="23F371D6"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4D62E3D3" w14:textId="77777777" w:rsidR="00934ADE" w:rsidRPr="00EC092D" w:rsidRDefault="00934ADE" w:rsidP="00934ADE">
      <w:pPr>
        <w:pStyle w:val="B1"/>
      </w:pPr>
      <w:r w:rsidRPr="00EC092D">
        <w:t>-</w:t>
      </w:r>
      <w:r w:rsidRPr="00EC092D">
        <w:tab/>
        <w:t>Tests for ports relating to the RAT(s) supported shall be performed according to subclause 4.1.</w:t>
      </w:r>
    </w:p>
    <w:p w14:paraId="3D355FDE" w14:textId="77777777" w:rsidR="000754BF" w:rsidRDefault="000754BF" w:rsidP="000754BF">
      <w:pPr>
        <w:keepNext/>
        <w:keepLines/>
        <w:spacing w:before="60"/>
        <w:jc w:val="center"/>
        <w:rPr>
          <w:rFonts w:ascii="Arial" w:hAnsi="Arial"/>
          <w:b/>
          <w:lang w:val="en-US" w:eastAsia="zh-CN"/>
        </w:rPr>
      </w:pPr>
      <w:r>
        <w:rPr>
          <w:rFonts w:ascii="Arial" w:hAnsi="Arial"/>
          <w:b/>
        </w:rPr>
        <w:t>Table 4.</w:t>
      </w:r>
      <w:r>
        <w:rPr>
          <w:rFonts w:ascii="Arial" w:hAnsi="Arial" w:hint="eastAsia"/>
          <w:b/>
          <w:lang w:val="en-US" w:eastAsia="zh-CN"/>
        </w:rPr>
        <w:t>4</w:t>
      </w:r>
      <w:r>
        <w:rPr>
          <w:rFonts w:ascii="Arial" w:hAnsi="Arial"/>
          <w:b/>
        </w:rPr>
        <w:t xml:space="preserve">-1: </w:t>
      </w:r>
      <w:r>
        <w:rPr>
          <w:rFonts w:ascii="Arial" w:hAnsi="Arial"/>
          <w:b/>
          <w:lang w:val="en-US"/>
        </w:rPr>
        <w:t>T</w:t>
      </w:r>
      <w:r>
        <w:rPr>
          <w:rFonts w:ascii="Arial" w:hAnsi="Arial"/>
          <w:b/>
        </w:rPr>
        <w:t xml:space="preserve">est configuration applicability to requirements and capability sets for </w:t>
      </w:r>
      <w:r>
        <w:rPr>
          <w:rFonts w:ascii="Arial" w:hAnsi="Arial"/>
          <w:b/>
          <w:i/>
        </w:rPr>
        <w:t>TAB connectors</w:t>
      </w:r>
      <w:r>
        <w:rPr>
          <w:rFonts w:ascii="Arial" w:hAnsi="Arial"/>
          <w:b/>
        </w:rPr>
        <w:t xml:space="preserve"> supporting MSR operatio</w:t>
      </w:r>
      <w:r>
        <w:rPr>
          <w:rFonts w:ascii="Arial" w:hAnsi="Arial" w:hint="eastAsia"/>
          <w:b/>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0754BF" w14:paraId="43C3DBB6" w14:textId="77777777" w:rsidTr="008152B8">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43ABA71B" w14:textId="77777777" w:rsidR="000754BF" w:rsidRDefault="000754BF" w:rsidP="006C6608">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2B36A062"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69B3A6D1"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2C138A40" w14:textId="77777777" w:rsidR="000754BF" w:rsidRDefault="000754BF" w:rsidP="006C6608">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UTRA + E-UTRA + NR</w:t>
            </w:r>
          </w:p>
          <w:p w14:paraId="04AB896D" w14:textId="77777777" w:rsidR="000754BF" w:rsidRDefault="000754BF" w:rsidP="006C6608">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(CSA3B)</w:t>
            </w:r>
          </w:p>
        </w:tc>
      </w:tr>
      <w:tr w:rsidR="000754BF" w14:paraId="29699A7B" w14:textId="77777777" w:rsidTr="008152B8">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4BD0A909" w14:textId="77777777" w:rsidR="000754BF" w:rsidRDefault="000754BF" w:rsidP="006C6608">
            <w:pPr>
              <w:keepNext/>
              <w:keepLines/>
              <w:spacing w:after="0"/>
              <w:jc w:val="center"/>
              <w:rPr>
                <w:rFonts w:ascii="Arial" w:hAnsi="Arial"/>
                <w:b/>
                <w:sz w:val="18"/>
                <w:lang w:eastAsia="en-GB"/>
              </w:rPr>
            </w:pPr>
          </w:p>
        </w:tc>
        <w:tc>
          <w:tcPr>
            <w:tcW w:w="1026" w:type="dxa"/>
            <w:tcBorders>
              <w:top w:val="nil"/>
              <w:left w:val="nil"/>
              <w:bottom w:val="single" w:sz="4" w:space="0" w:color="auto"/>
              <w:right w:val="single" w:sz="4" w:space="0" w:color="auto"/>
            </w:tcBorders>
            <w:shd w:val="clear" w:color="auto" w:fill="auto"/>
          </w:tcPr>
          <w:p w14:paraId="1EF1A8E5"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37E91EE0"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05524E5F"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41954191"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16013437"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473CE1F8"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05B5C595" w14:textId="77777777" w:rsidR="000754BF" w:rsidRDefault="000754BF" w:rsidP="006C6608">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0754BF" w14:paraId="46EDF08C" w14:textId="77777777" w:rsidTr="008152B8">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535820BF" w14:textId="77777777" w:rsidR="000754BF" w:rsidRDefault="000754BF" w:rsidP="006C6608">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6ED24D6" w14:textId="067A3C09"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02AB23B3" w14:textId="1CC12F87"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7A854A8A"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66897908"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ATC6 </w:t>
            </w:r>
          </w:p>
          <w:p w14:paraId="42F52436"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17B1291"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ATC6 </w:t>
            </w:r>
          </w:p>
          <w:p w14:paraId="7984348A"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5FE0999A"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ATC6</w:t>
            </w:r>
          </w:p>
          <w:p w14:paraId="4671925F"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090FCC" w14:textId="77777777" w:rsidR="000754BF" w:rsidRDefault="000754BF" w:rsidP="006C660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0CAFAAF4" w14:textId="77777777" w:rsidR="000754BF" w:rsidRDefault="000754BF" w:rsidP="006C660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4A3DFBB3" w14:textId="77777777" w:rsidR="000754BF" w:rsidRDefault="000754BF" w:rsidP="006C660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0754BF" w14:paraId="1059EE54" w14:textId="77777777" w:rsidTr="008152B8">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313201A1" w14:textId="77777777" w:rsidR="000754BF" w:rsidRDefault="000754BF" w:rsidP="006C6608">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66753E00" w14:textId="1FDD0532"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AD86EE6" w14:textId="5E42D081"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1C2352C9"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122BABB5"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ATC6 </w:t>
            </w:r>
          </w:p>
          <w:p w14:paraId="30670B8F"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7C332764"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ATC6 </w:t>
            </w:r>
          </w:p>
          <w:p w14:paraId="517B1B3E"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AD0F35C"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ATC6</w:t>
            </w:r>
          </w:p>
          <w:p w14:paraId="3D150875"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AF24A0A" w14:textId="77777777" w:rsidR="000754BF" w:rsidRDefault="000754BF" w:rsidP="006C660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6C0F6428" w14:textId="77777777" w:rsidR="000754BF" w:rsidRDefault="000754BF" w:rsidP="006C660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25823C8F" w14:textId="77777777" w:rsidR="000754BF" w:rsidRDefault="000754BF" w:rsidP="006C6608">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6518BEB7" w14:textId="77777777" w:rsidR="000754BF" w:rsidRDefault="000754BF" w:rsidP="000754BF"/>
    <w:p w14:paraId="30FE3CCB" w14:textId="77777777" w:rsidR="000754BF" w:rsidRDefault="000754BF" w:rsidP="000754BF">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rPr>
        <w:t>-</w:t>
      </w:r>
      <w:r>
        <w:rPr>
          <w:rFonts w:ascii="Arial" w:hAnsi="Arial"/>
          <w:b/>
          <w:lang w:val="en-US" w:eastAsia="zh-CN"/>
        </w:rPr>
        <w:t>2</w:t>
      </w:r>
      <w:r>
        <w:rPr>
          <w:rFonts w:ascii="Arial" w:hAnsi="Arial"/>
          <w:b/>
        </w:rPr>
        <w:t xml:space="preserve">: </w:t>
      </w:r>
      <w:r>
        <w:rPr>
          <w:rFonts w:ascii="Arial" w:hAnsi="Arial"/>
          <w:b/>
          <w:lang w:val="en-US"/>
        </w:rPr>
        <w:t>T</w:t>
      </w:r>
      <w:r>
        <w:rPr>
          <w:rFonts w:ascii="Arial" w:hAnsi="Arial"/>
          <w:b/>
        </w:rPr>
        <w:t>est configuration applicability to requirements and capability sets for A</w:t>
      </w:r>
      <w:r>
        <w:rPr>
          <w:rFonts w:ascii="Arial" w:hAnsi="Arial"/>
          <w:b/>
          <w:lang w:val="en-US"/>
        </w:rPr>
        <w:t>A</w:t>
      </w:r>
      <w:r>
        <w:rPr>
          <w:rFonts w:ascii="Arial" w:hAnsi="Arial"/>
          <w:b/>
        </w:rP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0754BF" w14:paraId="69BA582D" w14:textId="77777777" w:rsidTr="008152B8">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246EF869"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503CA49E"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41841E62" w14:textId="77777777" w:rsidR="000754BF" w:rsidRDefault="000754BF" w:rsidP="006C6608">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048E7F67" w14:textId="77777777" w:rsidR="000754BF" w:rsidRDefault="000754BF" w:rsidP="006C6608">
            <w:pPr>
              <w:keepNext/>
              <w:keepLines/>
              <w:spacing w:after="0"/>
              <w:jc w:val="center"/>
              <w:rPr>
                <w:rFonts w:ascii="Arial" w:hAnsi="Arial"/>
                <w:b/>
                <w:sz w:val="18"/>
                <w:lang w:val="sv-SE" w:eastAsia="en-GB"/>
              </w:rPr>
            </w:pPr>
            <w:r>
              <w:rPr>
                <w:lang w:val="pl-PL" w:eastAsia="en-GB"/>
              </w:rPr>
              <w:t>UTRA + E-UTRA + NR (RCSA 3B)</w:t>
            </w:r>
          </w:p>
        </w:tc>
      </w:tr>
      <w:tr w:rsidR="000754BF" w14:paraId="7EA8517D" w14:textId="77777777" w:rsidTr="008152B8">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2CD5944F" w14:textId="77777777" w:rsidR="000754BF" w:rsidRDefault="000754BF" w:rsidP="006C6608">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18A76C00"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69E6F28C"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5BF3C7B0"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2409B2E"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738E114B"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2C3A656E"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5751F81D" w14:textId="77777777" w:rsidR="000754BF" w:rsidRDefault="000754BF" w:rsidP="006C6608">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0754BF" w14:paraId="1B395F08" w14:textId="77777777" w:rsidTr="008152B8">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1A4B2A43" w14:textId="77777777" w:rsidR="000754BF" w:rsidRDefault="000754BF" w:rsidP="006C6608">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50A11DF0" w14:textId="46F61FEB"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5006529C" w14:textId="2C29A22B"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1D9BFD05"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04467433"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1DE471AA"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5FE955E1"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ATCR7</w:t>
            </w:r>
          </w:p>
          <w:p w14:paraId="159091C0"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663433A3"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ATCR9 </w:t>
            </w:r>
          </w:p>
          <w:p w14:paraId="7BADD997"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ANTCR9</w:t>
            </w:r>
          </w:p>
          <w:p w14:paraId="57816CD7"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ATCR9, ANTCR9</w:t>
            </w:r>
          </w:p>
        </w:tc>
      </w:tr>
      <w:tr w:rsidR="000754BF" w14:paraId="419B89E3" w14:textId="77777777" w:rsidTr="008152B8">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02FF711B" w14:textId="77777777" w:rsidR="000754BF" w:rsidRDefault="000754BF" w:rsidP="006C6608">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1CA2B8F5" w14:textId="141D0219"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299E3F90" w14:textId="12C70CF4" w:rsidR="000754BF" w:rsidRDefault="000754BF" w:rsidP="006C6608">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6F93667"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11A8E503"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17666488"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4E2B70F9"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ATCR7</w:t>
            </w:r>
          </w:p>
          <w:p w14:paraId="7399E9CE"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72AB6C82"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ATCR9 </w:t>
            </w:r>
          </w:p>
          <w:p w14:paraId="356EADFD"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ANTCR9</w:t>
            </w:r>
          </w:p>
          <w:p w14:paraId="72159900"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C/NC: ATCR9, ANTCR9</w:t>
            </w:r>
          </w:p>
        </w:tc>
      </w:tr>
    </w:tbl>
    <w:p w14:paraId="0705B118" w14:textId="77777777" w:rsidR="000754BF" w:rsidRDefault="000754BF" w:rsidP="000754BF"/>
    <w:p w14:paraId="5CC40EC2" w14:textId="77777777" w:rsidR="00934ADE" w:rsidRPr="00EC092D" w:rsidRDefault="00934ADE" w:rsidP="00934ADE">
      <w:pPr>
        <w:pStyle w:val="TH"/>
      </w:pPr>
      <w:r w:rsidRPr="00EC092D">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D6EA37A"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8770FBA"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3AA337F3"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22A635E7"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1759FAC2"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788260E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3CCB5E3F"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60EB6DE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42E32628"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1F3BA912"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ED1D787"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63463487" w14:textId="77777777" w:rsidR="00934ADE" w:rsidRPr="00EC092D" w:rsidRDefault="00934ADE" w:rsidP="00934ADE">
            <w:pPr>
              <w:pStyle w:val="TAH"/>
              <w:rPr>
                <w:lang w:eastAsia="en-GB"/>
              </w:rPr>
            </w:pPr>
            <w:r w:rsidRPr="00EC092D">
              <w:rPr>
                <w:lang w:eastAsia="en-GB"/>
              </w:rPr>
              <w:t>BC3</w:t>
            </w:r>
          </w:p>
        </w:tc>
      </w:tr>
      <w:tr w:rsidR="00934ADE" w:rsidRPr="00EC092D" w14:paraId="64B0C8AF"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71F5A48A"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77B6279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22197D3C"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6E6353F"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895928C"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6D23C479"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03537F7"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0C381E04"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D0FC620"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1130B0B0"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13F71B8B"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09E8618A"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32F2ADE5"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2305FDF7"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37ECA30E"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5FE42F55" w14:textId="77777777" w:rsidR="00934ADE" w:rsidRPr="00EC092D" w:rsidRDefault="00934ADE" w:rsidP="00934ADE"/>
    <w:p w14:paraId="07ED5CC9" w14:textId="77777777" w:rsidR="000754BF" w:rsidRDefault="000754BF" w:rsidP="000754BF">
      <w:pPr>
        <w:keepNext/>
        <w:keepLines/>
        <w:spacing w:before="60"/>
        <w:jc w:val="center"/>
        <w:rPr>
          <w:rFonts w:ascii="Arial" w:hAnsi="Arial"/>
          <w:b/>
        </w:rPr>
      </w:pPr>
      <w:r>
        <w:rPr>
          <w:rFonts w:ascii="Arial" w:hAnsi="Arial"/>
          <w:b/>
        </w:rPr>
        <w:t xml:space="preserve">Table </w:t>
      </w:r>
      <w:r>
        <w:rPr>
          <w:rFonts w:ascii="Arial" w:hAnsi="Arial" w:hint="eastAsia"/>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0754BF" w14:paraId="06A9C949" w14:textId="77777777" w:rsidTr="006C6608">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80D319C"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6D34F60D" w14:textId="77777777" w:rsidR="000754BF" w:rsidRDefault="000754BF" w:rsidP="006C6608">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3D03C66" w14:textId="77777777" w:rsidR="000754BF" w:rsidRDefault="000754BF" w:rsidP="006C6608">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0754BF" w14:paraId="102F4AAD" w14:textId="77777777" w:rsidTr="006C6608">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9B99C9"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7E678A8F"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653B8848"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37E82792"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6042D7B7"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7F5A72D9"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4BF4FA33" w14:textId="77777777" w:rsidR="000754BF" w:rsidRDefault="000754BF" w:rsidP="006C6608">
            <w:pPr>
              <w:keepNext/>
              <w:keepLines/>
              <w:spacing w:after="0"/>
              <w:jc w:val="center"/>
              <w:rPr>
                <w:rFonts w:ascii="Arial" w:hAnsi="Arial"/>
                <w:b/>
                <w:sz w:val="18"/>
                <w:lang w:eastAsia="en-GB"/>
              </w:rPr>
            </w:pPr>
            <w:r>
              <w:rPr>
                <w:rFonts w:ascii="Arial" w:hAnsi="Arial"/>
                <w:b/>
                <w:sz w:val="18"/>
                <w:lang w:eastAsia="en-GB"/>
              </w:rPr>
              <w:t>BC3</w:t>
            </w:r>
          </w:p>
        </w:tc>
      </w:tr>
      <w:tr w:rsidR="000754BF" w14:paraId="36598615" w14:textId="77777777" w:rsidTr="006C6608">
        <w:trPr>
          <w:jc w:val="center"/>
        </w:trPr>
        <w:tc>
          <w:tcPr>
            <w:tcW w:w="1076" w:type="dxa"/>
            <w:tcBorders>
              <w:top w:val="nil"/>
              <w:left w:val="single" w:sz="4" w:space="0" w:color="auto"/>
              <w:bottom w:val="single" w:sz="4" w:space="0" w:color="auto"/>
              <w:right w:val="single" w:sz="4" w:space="0" w:color="auto"/>
            </w:tcBorders>
            <w:shd w:val="clear" w:color="auto" w:fill="auto"/>
          </w:tcPr>
          <w:p w14:paraId="015081A7" w14:textId="77777777" w:rsidR="000754BF" w:rsidRDefault="000754BF" w:rsidP="006C6608">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088A9CFE" w14:textId="7948AECD"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ATCR1a CNC: </w:t>
            </w: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8B56E07" w14:textId="7466D738" w:rsidR="000754BF" w:rsidRDefault="000754BF" w:rsidP="006C6608">
            <w:pPr>
              <w:keepNext/>
              <w:keepLines/>
              <w:spacing w:after="0"/>
              <w:jc w:val="center"/>
              <w:rPr>
                <w:rFonts w:ascii="Arial" w:hAnsi="Arial"/>
                <w:sz w:val="18"/>
                <w:lang w:eastAsia="en-GB"/>
              </w:rPr>
            </w:pPr>
            <w:r>
              <w:rPr>
                <w:rFonts w:ascii="Arial" w:hAnsi="Arial"/>
                <w:sz w:val="18"/>
                <w:lang w:eastAsia="en-GB"/>
              </w:rPr>
              <w:t>C: ATCR1a CNC:</w:t>
            </w:r>
            <w:r>
              <w:rPr>
                <w:rFonts w:ascii="Arial" w:eastAsia="SimSun" w:hAnsi="Arial" w:hint="eastAsia"/>
                <w:sz w:val="18"/>
                <w:lang w:val="en-US" w:eastAsia="zh-CN"/>
              </w:rPr>
              <w:t xml:space="preserve"> ANTCR1a</w:t>
            </w:r>
            <w:r>
              <w:rPr>
                <w:rFonts w:ascii="Arial" w:hAnsi="Arial"/>
                <w:sz w:val="18"/>
                <w:lang w:eastAsia="en-GB"/>
              </w:rPr>
              <w:t xml:space="preserve"> C/NC: ATCR1a, ANTCR1a</w:t>
            </w:r>
          </w:p>
        </w:tc>
        <w:tc>
          <w:tcPr>
            <w:tcW w:w="1310" w:type="dxa"/>
            <w:tcBorders>
              <w:top w:val="nil"/>
              <w:left w:val="nil"/>
              <w:bottom w:val="single" w:sz="4" w:space="0" w:color="auto"/>
              <w:right w:val="single" w:sz="4" w:space="0" w:color="auto"/>
            </w:tcBorders>
            <w:shd w:val="clear" w:color="auto" w:fill="auto"/>
          </w:tcPr>
          <w:p w14:paraId="734AD8E5" w14:textId="77777777" w:rsidR="000754BF" w:rsidRDefault="000754BF" w:rsidP="006C6608">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196FC354" w14:textId="285B7D26"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6FA523FC" w14:textId="58DCF3BE"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13" w:type="dxa"/>
            <w:tcBorders>
              <w:top w:val="nil"/>
              <w:left w:val="nil"/>
              <w:bottom w:val="single" w:sz="4" w:space="0" w:color="auto"/>
              <w:right w:val="single" w:sz="4" w:space="0" w:color="auto"/>
            </w:tcBorders>
            <w:shd w:val="clear" w:color="auto" w:fill="auto"/>
          </w:tcPr>
          <w:p w14:paraId="2D627CC6" w14:textId="2F7FB12B"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0754BF" w14:paraId="5F4180CD" w14:textId="77777777" w:rsidTr="006C6608">
        <w:trPr>
          <w:jc w:val="center"/>
        </w:trPr>
        <w:tc>
          <w:tcPr>
            <w:tcW w:w="1076" w:type="dxa"/>
            <w:tcBorders>
              <w:top w:val="nil"/>
              <w:left w:val="single" w:sz="4" w:space="0" w:color="auto"/>
              <w:bottom w:val="single" w:sz="4" w:space="0" w:color="auto"/>
              <w:right w:val="single" w:sz="4" w:space="0" w:color="auto"/>
            </w:tcBorders>
            <w:shd w:val="clear" w:color="auto" w:fill="auto"/>
          </w:tcPr>
          <w:p w14:paraId="2379986A" w14:textId="77777777" w:rsidR="000754BF" w:rsidRDefault="000754BF" w:rsidP="006C6608">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0AD8EA9C"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3EAD1CD1"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23755F8"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6FE9CEFA"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77B63C63"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5378DA4" w14:textId="77777777" w:rsidR="000754BF" w:rsidRDefault="000754BF" w:rsidP="006C6608">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6EF72976" w14:textId="77777777" w:rsidR="000754BF" w:rsidRDefault="000754BF" w:rsidP="000754BF"/>
    <w:p w14:paraId="5BC3B375"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4B64E212"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7DC8818B"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101E9CDF"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174D5B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A381BAE"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58ADD9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2E24E32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841A70D"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09B287C0"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0E8521"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4515F531"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766C2719" w14:textId="77777777" w:rsidR="00934ADE" w:rsidRPr="00EC092D" w:rsidRDefault="00934ADE" w:rsidP="00934ADE">
            <w:pPr>
              <w:pStyle w:val="TAC"/>
              <w:rPr>
                <w:lang w:eastAsia="en-GB"/>
              </w:rPr>
            </w:pPr>
            <w:r w:rsidRPr="00EC092D">
              <w:rPr>
                <w:lang w:eastAsia="zh-CN"/>
              </w:rPr>
              <w:t>ATC1b</w:t>
            </w:r>
          </w:p>
        </w:tc>
      </w:tr>
      <w:tr w:rsidR="00934ADE" w:rsidRPr="00EC092D" w14:paraId="6302EAC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582BB07A"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1F1E199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60C813C3"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76AB073D"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1A41A27A" w14:textId="77777777" w:rsidR="00934ADE" w:rsidRPr="00EC092D" w:rsidRDefault="00934ADE" w:rsidP="00934ADE">
            <w:pPr>
              <w:pStyle w:val="TAC"/>
              <w:rPr>
                <w:lang w:eastAsia="en-GB"/>
              </w:rPr>
            </w:pPr>
            <w:r w:rsidRPr="00EC092D">
              <w:rPr>
                <w:lang w:eastAsia="zh-CN"/>
              </w:rPr>
              <w:t>ATC1b</w:t>
            </w:r>
          </w:p>
        </w:tc>
      </w:tr>
    </w:tbl>
    <w:p w14:paraId="01F5A093" w14:textId="77777777" w:rsidR="00934ADE" w:rsidRPr="00EC092D" w:rsidRDefault="00934ADE" w:rsidP="00934ADE"/>
    <w:p w14:paraId="471DD76E"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37A0F765"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5EDE815C"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19159492"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6BF158F6"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24EED0DA"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8CEFBDB"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2C243DCC"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353FBAD4"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68EF2863"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39ED41D8"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5E03DA2D"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54D5E0F7" w14:textId="77777777" w:rsidR="00934ADE" w:rsidRPr="00EC092D" w:rsidRDefault="00934ADE" w:rsidP="00934ADE">
            <w:pPr>
              <w:pStyle w:val="TAC"/>
              <w:rPr>
                <w:lang w:eastAsia="en-GB"/>
              </w:rPr>
            </w:pPr>
            <w:r w:rsidRPr="00EC092D">
              <w:rPr>
                <w:lang w:eastAsia="en-GB"/>
              </w:rPr>
              <w:t> N/A </w:t>
            </w:r>
          </w:p>
        </w:tc>
      </w:tr>
      <w:tr w:rsidR="00934ADE" w:rsidRPr="00EC092D" w14:paraId="337BEC0B"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05637B54"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47EEC2D"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24377010"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7DD2D6FF"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C8EF5E4" w14:textId="77777777" w:rsidR="00934ADE" w:rsidRPr="00EC092D" w:rsidRDefault="00934ADE" w:rsidP="00934ADE">
            <w:pPr>
              <w:pStyle w:val="TAC"/>
              <w:rPr>
                <w:lang w:eastAsia="en-GB"/>
              </w:rPr>
            </w:pPr>
            <w:r w:rsidRPr="00EC092D">
              <w:rPr>
                <w:lang w:eastAsia="en-GB"/>
              </w:rPr>
              <w:t> N/A  </w:t>
            </w:r>
          </w:p>
        </w:tc>
      </w:tr>
    </w:tbl>
    <w:p w14:paraId="341B2F06" w14:textId="77777777" w:rsidR="00934ADE" w:rsidRPr="00EC092D" w:rsidRDefault="00934ADE" w:rsidP="00934ADE"/>
    <w:p w14:paraId="11E7C888"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3BC9A966"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0404CA99"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46DD041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27F36650" w14:textId="77777777" w:rsidR="00934ADE" w:rsidRPr="00EC092D" w:rsidRDefault="00934ADE" w:rsidP="00934ADE">
            <w:pPr>
              <w:pStyle w:val="TAH"/>
              <w:rPr>
                <w:lang w:eastAsia="en-GB"/>
              </w:rPr>
            </w:pPr>
            <w:r w:rsidRPr="00EC092D">
              <w:rPr>
                <w:lang w:eastAsia="en-GB"/>
              </w:rPr>
              <w:t xml:space="preserve">C capable only </w:t>
            </w:r>
          </w:p>
          <w:p w14:paraId="3FA8D11F"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4A6B65B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52A9E1D" w14:textId="77777777" w:rsidR="00934ADE" w:rsidRPr="00EC092D" w:rsidRDefault="00934ADE" w:rsidP="00934ADE">
            <w:pPr>
              <w:pStyle w:val="TAH"/>
              <w:rPr>
                <w:lang w:eastAsia="en-GB"/>
              </w:rPr>
            </w:pPr>
            <w:r w:rsidRPr="00EC092D">
              <w:rPr>
                <w:lang w:eastAsia="en-GB"/>
              </w:rPr>
              <w:t>C and NC capable BS with identical parameters</w:t>
            </w:r>
          </w:p>
          <w:p w14:paraId="1F007695"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6FD206DF"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675E838F" w14:textId="77777777" w:rsidR="00934ADE" w:rsidRPr="00EC092D" w:rsidRDefault="00934ADE" w:rsidP="00934ADE">
            <w:pPr>
              <w:pStyle w:val="TAH"/>
              <w:rPr>
                <w:lang w:eastAsia="en-GB"/>
              </w:rPr>
            </w:pPr>
            <w:r w:rsidRPr="00EC092D">
              <w:rPr>
                <w:lang w:eastAsia="en-GB"/>
              </w:rPr>
              <w:t>C and NC capable BS with different parameters</w:t>
            </w:r>
          </w:p>
          <w:p w14:paraId="2FE9EA2E" w14:textId="77777777" w:rsidR="00934ADE" w:rsidRPr="00EC092D" w:rsidRDefault="00934ADE" w:rsidP="00934ADE">
            <w:pPr>
              <w:pStyle w:val="TAH"/>
              <w:rPr>
                <w:lang w:eastAsia="en-GB"/>
              </w:rPr>
            </w:pPr>
            <w:r w:rsidRPr="00EC092D">
              <w:rPr>
                <w:lang w:eastAsia="en-GB"/>
              </w:rPr>
              <w:t>(CNC)</w:t>
            </w:r>
          </w:p>
        </w:tc>
      </w:tr>
      <w:tr w:rsidR="00934ADE" w:rsidRPr="00EC092D" w14:paraId="29F2019A"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42747ADB"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099A045F"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74A657B2"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2C7F47CB"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42B33295"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44343607"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2099684"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4E015F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3B7F15D" w14:textId="77777777" w:rsidR="00934ADE" w:rsidRPr="00EC092D" w:rsidRDefault="00934ADE" w:rsidP="00934ADE">
            <w:pPr>
              <w:pStyle w:val="TAL"/>
              <w:jc w:val="center"/>
              <w:rPr>
                <w:lang w:eastAsia="en-GB"/>
              </w:rPr>
            </w:pPr>
            <w:r w:rsidRPr="00EC092D">
              <w:rPr>
                <w:lang w:eastAsia="zh-CN"/>
              </w:rPr>
              <w:t>ATC2a, ANTC2</w:t>
            </w:r>
          </w:p>
        </w:tc>
      </w:tr>
    </w:tbl>
    <w:p w14:paraId="6FA86800" w14:textId="77777777" w:rsidR="00934ADE" w:rsidRPr="00EC092D" w:rsidRDefault="00934ADE" w:rsidP="00934ADE"/>
    <w:p w14:paraId="2AAABB17"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3261B390"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D83B31"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6C63BED5" w14:textId="77777777" w:rsidR="00934ADE" w:rsidRPr="00EC092D" w:rsidRDefault="00934ADE" w:rsidP="00934ADE">
            <w:pPr>
              <w:pStyle w:val="TAH"/>
              <w:rPr>
                <w:lang w:eastAsia="en-GB"/>
              </w:rPr>
            </w:pPr>
            <w:r w:rsidRPr="00EC092D">
              <w:rPr>
                <w:lang w:eastAsia="en-GB"/>
              </w:rPr>
              <w:t>Single-RAT E-UTRA MC capable AAS BS operating band  (RCSA5)</w:t>
            </w:r>
          </w:p>
          <w:p w14:paraId="499CF148"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24E13365" w14:textId="77777777" w:rsidR="00934ADE" w:rsidRPr="00EC092D" w:rsidRDefault="00934ADE" w:rsidP="00934ADE">
            <w:pPr>
              <w:pStyle w:val="TAH"/>
              <w:rPr>
                <w:lang w:eastAsia="en-GB"/>
              </w:rPr>
            </w:pPr>
            <w:r w:rsidRPr="00EC092D">
              <w:rPr>
                <w:lang w:eastAsia="en-GB"/>
              </w:rPr>
              <w:t>Single-RAT E-UTRA MC capable AAS BS operating band  (RCSA5)</w:t>
            </w:r>
          </w:p>
          <w:p w14:paraId="6E7D742B"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5DDE8497" w14:textId="77777777" w:rsidR="00934ADE" w:rsidRPr="00EC092D" w:rsidRDefault="00934ADE" w:rsidP="00934ADE">
            <w:pPr>
              <w:pStyle w:val="TAH"/>
              <w:rPr>
                <w:lang w:eastAsia="en-GB"/>
              </w:rPr>
            </w:pPr>
            <w:r w:rsidRPr="00EC092D">
              <w:rPr>
                <w:lang w:eastAsia="en-GB"/>
              </w:rPr>
              <w:t>Single-RAT E-UTRA MC capable AAS BS operating band  (RCSA5)</w:t>
            </w:r>
          </w:p>
          <w:p w14:paraId="3C916F25"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7CEDF88D"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9325BF9"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BFF564B"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1D9E583C"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5EABB93B" w14:textId="77777777" w:rsidR="00934ADE" w:rsidRPr="00EC092D" w:rsidRDefault="00934ADE" w:rsidP="00934ADE">
            <w:pPr>
              <w:pStyle w:val="TAC"/>
              <w:rPr>
                <w:lang w:eastAsia="en-GB"/>
              </w:rPr>
            </w:pPr>
            <w:r w:rsidRPr="00EC092D">
              <w:rPr>
                <w:lang w:eastAsia="zh-CN"/>
              </w:rPr>
              <w:t>ATCR2a, ANTCR2</w:t>
            </w:r>
          </w:p>
        </w:tc>
      </w:tr>
      <w:tr w:rsidR="00934ADE" w:rsidRPr="00EC092D" w14:paraId="0C59F164"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0653D8C"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6F6F54E"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B2D9C2F"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7FCD91A9" w14:textId="77777777" w:rsidR="00934ADE" w:rsidRPr="00EC092D" w:rsidRDefault="00934ADE" w:rsidP="00934ADE">
            <w:pPr>
              <w:pStyle w:val="TAC"/>
              <w:rPr>
                <w:lang w:eastAsia="en-GB"/>
              </w:rPr>
            </w:pPr>
            <w:r w:rsidRPr="00EC092D">
              <w:rPr>
                <w:lang w:eastAsia="en-GB"/>
              </w:rPr>
              <w:t>ATCR2a, ANTCR2</w:t>
            </w:r>
          </w:p>
        </w:tc>
      </w:tr>
    </w:tbl>
    <w:p w14:paraId="718E3981" w14:textId="77777777" w:rsidR="00934ADE" w:rsidRPr="00EC092D" w:rsidRDefault="00934ADE" w:rsidP="00934ADE"/>
    <w:p w14:paraId="78410232"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1995845F"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FE2D93"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62275284"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06A3ED76"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803F200"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A67BA6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2866B113" w14:textId="77777777" w:rsidR="00934ADE" w:rsidRPr="00EC092D" w:rsidRDefault="00934ADE" w:rsidP="00934ADE">
            <w:pPr>
              <w:pStyle w:val="TAH"/>
              <w:rPr>
                <w:lang w:eastAsia="en-GB"/>
              </w:rPr>
            </w:pPr>
            <w:r w:rsidRPr="00EC092D">
              <w:rPr>
                <w:lang w:eastAsia="zh-CN"/>
              </w:rPr>
              <w:t>BC3</w:t>
            </w:r>
          </w:p>
        </w:tc>
      </w:tr>
      <w:tr w:rsidR="00934ADE" w:rsidRPr="00EC092D" w14:paraId="5D9044C7"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59D98D40"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A0CB1BC"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240B38D7" w14:textId="77777777" w:rsidR="00934ADE" w:rsidRPr="00EC092D" w:rsidRDefault="00934ADE" w:rsidP="00934ADE">
            <w:pPr>
              <w:pStyle w:val="TAC"/>
              <w:rPr>
                <w:lang w:eastAsia="en-GB"/>
              </w:rPr>
            </w:pPr>
            <w:r w:rsidRPr="00EC092D">
              <w:rPr>
                <w:lang w:eastAsia="zh-CN"/>
              </w:rPr>
              <w:t>ATC5b</w:t>
            </w:r>
          </w:p>
        </w:tc>
      </w:tr>
      <w:tr w:rsidR="00934ADE" w:rsidRPr="00EC092D" w14:paraId="2D79FB3E"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2AB7ABC"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07903C1E"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435EF8C2" w14:textId="77777777" w:rsidR="00934ADE" w:rsidRPr="00EC092D" w:rsidRDefault="00934ADE" w:rsidP="00934ADE">
            <w:pPr>
              <w:pStyle w:val="TAC"/>
              <w:rPr>
                <w:lang w:eastAsia="en-GB"/>
              </w:rPr>
            </w:pPr>
            <w:r w:rsidRPr="00EC092D">
              <w:rPr>
                <w:lang w:eastAsia="zh-CN"/>
              </w:rPr>
              <w:t>ATC5b</w:t>
            </w:r>
          </w:p>
        </w:tc>
      </w:tr>
    </w:tbl>
    <w:p w14:paraId="3BA83CBC" w14:textId="77777777" w:rsidR="00934ADE" w:rsidRPr="00EC092D" w:rsidRDefault="00934ADE" w:rsidP="00934ADE"/>
    <w:p w14:paraId="402ECF84"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EACB731"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5EDBBEE9"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2F37E72F"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79FB931D"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2FC805C"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7BD50DAE"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377AB842" w14:textId="77777777" w:rsidR="00934ADE" w:rsidRPr="00EC092D" w:rsidRDefault="00934ADE" w:rsidP="00934ADE">
            <w:pPr>
              <w:pStyle w:val="TAH"/>
              <w:rPr>
                <w:lang w:eastAsia="en-GB"/>
              </w:rPr>
            </w:pPr>
            <w:r w:rsidRPr="00EC092D">
              <w:rPr>
                <w:lang w:eastAsia="zh-CN"/>
              </w:rPr>
              <w:t>BC3</w:t>
            </w:r>
          </w:p>
        </w:tc>
      </w:tr>
      <w:tr w:rsidR="00934ADE" w:rsidRPr="00EC092D" w14:paraId="188F3FD4"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4347C941"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3400970F"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5AFE920" w14:textId="77777777" w:rsidR="00934ADE" w:rsidRPr="00EC092D" w:rsidRDefault="00934ADE" w:rsidP="00934ADE">
            <w:pPr>
              <w:pStyle w:val="TAL"/>
              <w:jc w:val="center"/>
              <w:rPr>
                <w:lang w:eastAsia="en-GB"/>
              </w:rPr>
            </w:pPr>
            <w:r w:rsidRPr="00EC092D">
              <w:rPr>
                <w:lang w:eastAsia="zh-CN"/>
              </w:rPr>
              <w:t>ATCR5b</w:t>
            </w:r>
          </w:p>
        </w:tc>
      </w:tr>
      <w:tr w:rsidR="00934ADE" w:rsidRPr="00EC092D" w14:paraId="596E8474"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4A905B44"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1F0A22D6"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2E72B21" w14:textId="77777777" w:rsidR="00934ADE" w:rsidRPr="00EC092D" w:rsidRDefault="00934ADE" w:rsidP="00934ADE">
            <w:pPr>
              <w:pStyle w:val="TAL"/>
              <w:jc w:val="center"/>
              <w:rPr>
                <w:lang w:eastAsia="en-GB"/>
              </w:rPr>
            </w:pPr>
            <w:r w:rsidRPr="00EC092D">
              <w:rPr>
                <w:lang w:eastAsia="zh-CN"/>
              </w:rPr>
              <w:t>ATCR5b</w:t>
            </w:r>
          </w:p>
        </w:tc>
      </w:tr>
    </w:tbl>
    <w:p w14:paraId="7FDC2C74" w14:textId="77777777" w:rsidR="00934ADE" w:rsidRPr="00EC092D" w:rsidRDefault="00934ADE" w:rsidP="00934ADE"/>
    <w:p w14:paraId="3CA267EF"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E8837DD"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3D7A172A"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0FD769D9"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5604572A"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F90BBF9" w14:textId="77777777" w:rsidR="00934ADE" w:rsidRPr="00EC092D" w:rsidRDefault="00934ADE" w:rsidP="00934ADE">
            <w:pPr>
              <w:pStyle w:val="TAH"/>
              <w:rPr>
                <w:lang w:eastAsia="en-GB"/>
              </w:rPr>
            </w:pPr>
            <w:r w:rsidRPr="00EC092D">
              <w:rPr>
                <w:lang w:eastAsia="en-GB"/>
              </w:rPr>
              <w:t>E-UTRA Test CSA5</w:t>
            </w:r>
          </w:p>
        </w:tc>
      </w:tr>
      <w:tr w:rsidR="00934ADE" w:rsidRPr="00EC092D" w14:paraId="7CC563CD"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7AD41597"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54D28E2"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6C2636A6"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110B6243"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541C2EE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3B92A9E8"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048CFBA2"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2F9E1ADE"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5F798625" w14:textId="77777777" w:rsidR="00934ADE" w:rsidRPr="00EC092D" w:rsidRDefault="00934ADE" w:rsidP="00934ADE">
            <w:pPr>
              <w:pStyle w:val="TAC"/>
              <w:rPr>
                <w:lang w:eastAsia="en-GB"/>
              </w:rPr>
            </w:pPr>
            <w:r w:rsidRPr="00EC092D">
              <w:rPr>
                <w:lang w:eastAsia="en-GB"/>
              </w:rPr>
              <w:t>ATC5b</w:t>
            </w:r>
          </w:p>
        </w:tc>
      </w:tr>
      <w:tr w:rsidR="00934ADE" w:rsidRPr="00EC092D" w14:paraId="71D873A3"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41331B"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8527A0F"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6F2176D3"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17D91F24" w14:textId="77777777" w:rsidR="00934ADE" w:rsidRPr="00EC092D" w:rsidRDefault="00934ADE" w:rsidP="00934ADE"/>
    <w:p w14:paraId="7F8C6358"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3E368DF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7CC1ACF"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7C2D4A24"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0824A33"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516581EF" w14:textId="77777777" w:rsidR="00934ADE" w:rsidRPr="00EC092D" w:rsidRDefault="00934ADE" w:rsidP="00934ADE">
            <w:pPr>
              <w:pStyle w:val="TAH"/>
              <w:rPr>
                <w:lang w:eastAsia="en-GB"/>
              </w:rPr>
            </w:pPr>
            <w:r w:rsidRPr="00EC092D">
              <w:rPr>
                <w:lang w:eastAsia="en-GB"/>
              </w:rPr>
              <w:t>E-UTRA Test CSA5</w:t>
            </w:r>
          </w:p>
        </w:tc>
      </w:tr>
      <w:tr w:rsidR="00934ADE" w:rsidRPr="00EC092D" w14:paraId="22925988"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DF0CB9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29BE522B"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056302F5"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4275217C"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139361F4"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638174D2"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86B81E4"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F62ED5B"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21389AB2" w14:textId="77777777" w:rsidR="00934ADE" w:rsidRPr="00EC092D" w:rsidRDefault="00934ADE" w:rsidP="00934ADE">
            <w:pPr>
              <w:pStyle w:val="TAC"/>
              <w:rPr>
                <w:lang w:eastAsia="en-GB"/>
              </w:rPr>
            </w:pPr>
            <w:r w:rsidRPr="00EC092D">
              <w:rPr>
                <w:lang w:eastAsia="en-GB"/>
              </w:rPr>
              <w:t>ATCR5b</w:t>
            </w:r>
          </w:p>
        </w:tc>
      </w:tr>
      <w:tr w:rsidR="00934ADE" w:rsidRPr="00EC092D" w14:paraId="6BCC1116"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218577"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5909E61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0EB85CF3" w14:textId="77777777" w:rsidR="00934ADE" w:rsidRPr="00EC092D" w:rsidRDefault="00934ADE" w:rsidP="00934ADE"/>
    <w:p w14:paraId="51D295BE" w14:textId="77777777" w:rsidR="00934ADE" w:rsidRPr="00EC092D" w:rsidRDefault="00934ADE" w:rsidP="00934ADE">
      <w:pPr>
        <w:pStyle w:val="Heading1"/>
        <w:rPr>
          <w:rFonts w:cs="v4.2.0"/>
        </w:rPr>
      </w:pPr>
      <w:bookmarkStart w:id="109" w:name="_Toc21020122"/>
      <w:bookmarkStart w:id="110" w:name="_Toc29763923"/>
      <w:bookmarkStart w:id="111" w:name="_Toc29763966"/>
      <w:bookmarkStart w:id="112" w:name="_Toc36031797"/>
      <w:bookmarkStart w:id="113" w:name="_Toc37180236"/>
      <w:bookmarkStart w:id="114" w:name="_Toc45877247"/>
      <w:bookmarkStart w:id="115" w:name="_Toc130736706"/>
      <w:r w:rsidRPr="00EC092D">
        <w:rPr>
          <w:rFonts w:cs="v4.2.0"/>
        </w:rPr>
        <w:t>5</w:t>
      </w:r>
      <w:r w:rsidRPr="00EC092D">
        <w:rPr>
          <w:rFonts w:cs="v4.2.0"/>
        </w:rPr>
        <w:tab/>
        <w:t>Performance assessment</w:t>
      </w:r>
      <w:bookmarkEnd w:id="109"/>
      <w:bookmarkEnd w:id="110"/>
      <w:bookmarkEnd w:id="111"/>
      <w:bookmarkEnd w:id="112"/>
      <w:bookmarkEnd w:id="113"/>
      <w:bookmarkEnd w:id="114"/>
      <w:bookmarkEnd w:id="115"/>
    </w:p>
    <w:p w14:paraId="16C76E19" w14:textId="77777777" w:rsidR="00934ADE" w:rsidRPr="00EC092D" w:rsidRDefault="00934ADE" w:rsidP="00934ADE">
      <w:pPr>
        <w:pStyle w:val="Heading2"/>
        <w:rPr>
          <w:rFonts w:cs="v4.2.0"/>
        </w:rPr>
      </w:pPr>
      <w:bookmarkStart w:id="116" w:name="_Toc21020123"/>
      <w:bookmarkStart w:id="117" w:name="_Toc29763924"/>
      <w:bookmarkStart w:id="118" w:name="_Toc29763967"/>
      <w:bookmarkStart w:id="119" w:name="_Toc36031798"/>
      <w:bookmarkStart w:id="120" w:name="_Toc37180237"/>
      <w:bookmarkStart w:id="121" w:name="_Toc45877248"/>
      <w:bookmarkStart w:id="122" w:name="_Toc130736707"/>
      <w:r w:rsidRPr="00EC092D">
        <w:t>5.1</w:t>
      </w:r>
      <w:r w:rsidRPr="00EC092D">
        <w:tab/>
        <w:t>General</w:t>
      </w:r>
      <w:bookmarkEnd w:id="116"/>
      <w:bookmarkEnd w:id="117"/>
      <w:bookmarkEnd w:id="118"/>
      <w:bookmarkEnd w:id="119"/>
      <w:bookmarkEnd w:id="120"/>
      <w:bookmarkEnd w:id="121"/>
      <w:bookmarkEnd w:id="122"/>
    </w:p>
    <w:p w14:paraId="7BD760E9"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10ADD4D1"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77CA074D"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1C8709B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038C64F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3C09DCAD"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6163B23C"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48B99C63"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p>
    <w:p w14:paraId="13B14DB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p>
    <w:p w14:paraId="13FF57D3"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45D8F42C" w14:textId="77777777" w:rsidR="00934ADE" w:rsidRPr="00EC092D" w:rsidRDefault="00934ADE" w:rsidP="00934ADE">
      <w:pPr>
        <w:rPr>
          <w:lang w:eastAsia="en-GB"/>
        </w:rPr>
      </w:pPr>
      <w:r w:rsidRPr="00EC092D">
        <w:rPr>
          <w:lang w:eastAsia="en-GB"/>
        </w:rPr>
        <w:t xml:space="preserve">A communication link used by more than one RAT or more than one operating band, shall be assessed on all RATs and </w:t>
      </w:r>
      <w:r w:rsidRPr="00EC092D">
        <w:t xml:space="preserve">operating </w:t>
      </w:r>
      <w:r w:rsidRPr="00EC092D">
        <w:rPr>
          <w:lang w:eastAsia="en-GB"/>
        </w:rPr>
        <w:t>bands. Communication link(s) and/or radio performance parameters for the RATs and operating bands can during the test be assessed simultaneously or separately for each RAT and band, depending on the test environment capability.</w:t>
      </w:r>
    </w:p>
    <w:p w14:paraId="2F1C1081"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62B1FA81"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60E4184E" w14:textId="77777777" w:rsidR="00934ADE" w:rsidRPr="00EC092D" w:rsidRDefault="00934ADE" w:rsidP="00934ADE">
      <w:pPr>
        <w:pStyle w:val="Heading2"/>
        <w:rPr>
          <w:lang w:eastAsia="en-GB"/>
        </w:rPr>
      </w:pPr>
      <w:bookmarkStart w:id="123" w:name="_Toc21020124"/>
      <w:bookmarkStart w:id="124" w:name="_Toc29763925"/>
      <w:bookmarkStart w:id="125" w:name="_Toc29763968"/>
      <w:bookmarkStart w:id="126" w:name="_Toc36031799"/>
      <w:bookmarkStart w:id="127" w:name="_Toc37180238"/>
      <w:bookmarkStart w:id="128" w:name="_Toc45877249"/>
      <w:bookmarkStart w:id="129" w:name="_Toc130736708"/>
      <w:r w:rsidRPr="00EC092D">
        <w:rPr>
          <w:lang w:eastAsia="en-GB"/>
        </w:rPr>
        <w:t>5.2</w:t>
      </w:r>
      <w:r w:rsidRPr="00EC092D">
        <w:rPr>
          <w:lang w:eastAsia="en-GB"/>
        </w:rPr>
        <w:tab/>
        <w:t>Assessment of performance in Downlink</w:t>
      </w:r>
      <w:bookmarkEnd w:id="123"/>
      <w:bookmarkEnd w:id="124"/>
      <w:bookmarkEnd w:id="125"/>
      <w:bookmarkEnd w:id="126"/>
      <w:bookmarkEnd w:id="127"/>
      <w:bookmarkEnd w:id="128"/>
      <w:bookmarkEnd w:id="129"/>
    </w:p>
    <w:p w14:paraId="29854254"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784E49C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6E708EFC"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6F2A4EF5"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4523FF1F"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10FF1451"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4BB28EA" w14:textId="77777777" w:rsidR="00934ADE" w:rsidRPr="00EC092D" w:rsidRDefault="00934ADE" w:rsidP="00934ADE">
      <w:pPr>
        <w:pStyle w:val="Heading2"/>
        <w:rPr>
          <w:lang w:eastAsia="en-GB"/>
        </w:rPr>
      </w:pPr>
      <w:bookmarkStart w:id="130" w:name="_Toc21020125"/>
      <w:bookmarkStart w:id="131" w:name="_Toc29763926"/>
      <w:bookmarkStart w:id="132" w:name="_Toc29763969"/>
      <w:bookmarkStart w:id="133" w:name="_Toc36031800"/>
      <w:bookmarkStart w:id="134" w:name="_Toc37180239"/>
      <w:bookmarkStart w:id="135" w:name="_Toc45877250"/>
      <w:bookmarkStart w:id="136" w:name="_Toc130736709"/>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30"/>
      <w:bookmarkEnd w:id="131"/>
      <w:bookmarkEnd w:id="132"/>
      <w:bookmarkEnd w:id="133"/>
      <w:bookmarkEnd w:id="134"/>
      <w:bookmarkEnd w:id="135"/>
      <w:bookmarkEnd w:id="136"/>
    </w:p>
    <w:p w14:paraId="3B1D6968"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726190CC"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23FCD00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34C5885E" w14:textId="77777777" w:rsidR="00934ADE" w:rsidRPr="00EC092D" w:rsidRDefault="00934ADE" w:rsidP="00934ADE">
      <w:pPr>
        <w:pStyle w:val="Heading1"/>
        <w:rPr>
          <w:rFonts w:cs="v4.2.0"/>
        </w:rPr>
      </w:pPr>
      <w:bookmarkStart w:id="137" w:name="_Toc21020126"/>
      <w:bookmarkStart w:id="138" w:name="_Toc29763927"/>
      <w:bookmarkStart w:id="139" w:name="_Toc29763970"/>
      <w:bookmarkStart w:id="140" w:name="_Toc36031801"/>
      <w:bookmarkStart w:id="141" w:name="_Toc37180240"/>
      <w:bookmarkStart w:id="142" w:name="_Toc45877251"/>
      <w:bookmarkStart w:id="143" w:name="_Toc130736710"/>
      <w:r w:rsidRPr="00EC092D">
        <w:rPr>
          <w:rFonts w:cs="v4.2.0"/>
        </w:rPr>
        <w:t>6</w:t>
      </w:r>
      <w:r w:rsidRPr="00EC092D">
        <w:rPr>
          <w:rFonts w:cs="v4.2.0"/>
        </w:rPr>
        <w:tab/>
        <w:t>Performance criteria</w:t>
      </w:r>
      <w:bookmarkEnd w:id="137"/>
      <w:bookmarkEnd w:id="138"/>
      <w:bookmarkEnd w:id="139"/>
      <w:bookmarkEnd w:id="140"/>
      <w:bookmarkEnd w:id="141"/>
      <w:bookmarkEnd w:id="142"/>
      <w:bookmarkEnd w:id="143"/>
    </w:p>
    <w:p w14:paraId="190D403D"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2C661F94"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64D64C2D"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0C354B45"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3953F4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3FA95CE3"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5F5D3F10"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1749376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6EDF6E84" w14:textId="77777777" w:rsidR="00934ADE" w:rsidRPr="00EC092D" w:rsidRDefault="00934ADE" w:rsidP="00934ADE">
      <w:pPr>
        <w:pStyle w:val="Heading1"/>
        <w:rPr>
          <w:rFonts w:cs="v4.2.0"/>
        </w:rPr>
      </w:pPr>
      <w:bookmarkStart w:id="144" w:name="_Toc21020127"/>
      <w:bookmarkStart w:id="145" w:name="_Toc29763928"/>
      <w:bookmarkStart w:id="146" w:name="_Toc29763971"/>
      <w:bookmarkStart w:id="147" w:name="_Toc36031802"/>
      <w:bookmarkStart w:id="148" w:name="_Toc37180241"/>
      <w:bookmarkStart w:id="149" w:name="_Toc45877252"/>
      <w:bookmarkStart w:id="150" w:name="_Toc130736711"/>
      <w:r w:rsidRPr="00EC092D">
        <w:rPr>
          <w:rFonts w:cs="v4.2.0"/>
        </w:rPr>
        <w:t>7</w:t>
      </w:r>
      <w:r w:rsidRPr="00EC092D">
        <w:rPr>
          <w:rFonts w:cs="v4.2.0"/>
        </w:rPr>
        <w:tab/>
        <w:t>Applicability overview</w:t>
      </w:r>
      <w:bookmarkEnd w:id="144"/>
      <w:bookmarkEnd w:id="145"/>
      <w:bookmarkEnd w:id="146"/>
      <w:bookmarkEnd w:id="147"/>
      <w:bookmarkEnd w:id="148"/>
      <w:bookmarkEnd w:id="149"/>
      <w:bookmarkEnd w:id="150"/>
    </w:p>
    <w:p w14:paraId="0C9FA0B6" w14:textId="77777777" w:rsidR="00934ADE" w:rsidRPr="00EC092D" w:rsidRDefault="00934ADE" w:rsidP="00934ADE">
      <w:pPr>
        <w:pStyle w:val="Heading2"/>
        <w:rPr>
          <w:lang w:eastAsia="en-GB"/>
        </w:rPr>
      </w:pPr>
      <w:bookmarkStart w:id="151" w:name="_Toc21020128"/>
      <w:bookmarkStart w:id="152" w:name="_Toc29763929"/>
      <w:bookmarkStart w:id="153" w:name="_Toc29763972"/>
      <w:bookmarkStart w:id="154" w:name="_Toc36031803"/>
      <w:bookmarkStart w:id="155" w:name="_Toc37180242"/>
      <w:bookmarkStart w:id="156" w:name="_Toc45877253"/>
      <w:bookmarkStart w:id="157" w:name="_Toc130736712"/>
      <w:r w:rsidRPr="00EC092D">
        <w:rPr>
          <w:lang w:eastAsia="en-GB"/>
        </w:rPr>
        <w:t>7.1</w:t>
      </w:r>
      <w:r w:rsidRPr="00EC092D">
        <w:rPr>
          <w:lang w:eastAsia="en-GB"/>
        </w:rPr>
        <w:tab/>
        <w:t>Emission</w:t>
      </w:r>
      <w:bookmarkEnd w:id="151"/>
      <w:bookmarkEnd w:id="152"/>
      <w:bookmarkEnd w:id="153"/>
      <w:bookmarkEnd w:id="154"/>
      <w:bookmarkEnd w:id="155"/>
      <w:bookmarkEnd w:id="156"/>
      <w:bookmarkEnd w:id="157"/>
    </w:p>
    <w:p w14:paraId="62E5292D"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070DB2D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0C6992FF"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4938E67A"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26EEA5BF"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2C59588B" w14:textId="77777777" w:rsidR="00934ADE" w:rsidRPr="00EC092D" w:rsidRDefault="00934ADE" w:rsidP="00934ADE">
            <w:pPr>
              <w:pStyle w:val="TAH"/>
              <w:rPr>
                <w:lang w:eastAsia="en-GB"/>
              </w:rPr>
            </w:pPr>
            <w:r w:rsidRPr="00EC092D">
              <w:rPr>
                <w:lang w:eastAsia="en-GB"/>
              </w:rPr>
              <w:t>Reference</w:t>
            </w:r>
          </w:p>
          <w:p w14:paraId="7AA6A34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65D22837" w14:textId="77777777" w:rsidR="00934ADE" w:rsidRPr="00EC092D" w:rsidRDefault="00934ADE" w:rsidP="00934ADE">
            <w:pPr>
              <w:pStyle w:val="TAH"/>
              <w:rPr>
                <w:lang w:eastAsia="en-GB"/>
              </w:rPr>
            </w:pPr>
            <w:r w:rsidRPr="00EC092D">
              <w:rPr>
                <w:lang w:eastAsia="en-GB"/>
              </w:rPr>
              <w:t>Reference</w:t>
            </w:r>
          </w:p>
          <w:p w14:paraId="4A5DAEF4" w14:textId="77777777" w:rsidR="00934ADE" w:rsidRPr="00EC092D" w:rsidRDefault="00934ADE" w:rsidP="00934ADE">
            <w:pPr>
              <w:pStyle w:val="TAH"/>
              <w:rPr>
                <w:lang w:eastAsia="en-GB"/>
              </w:rPr>
            </w:pPr>
            <w:r w:rsidRPr="00EC092D">
              <w:rPr>
                <w:lang w:eastAsia="en-GB"/>
              </w:rPr>
              <w:t>standard</w:t>
            </w:r>
          </w:p>
        </w:tc>
      </w:tr>
      <w:tr w:rsidR="00934ADE" w:rsidRPr="00EC092D" w14:paraId="1D4E8A1A"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3392A0AC"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1B2AB3AA"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503B37AE"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0AD3ED86"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7F4BE2F3" w14:textId="77777777" w:rsidR="00934ADE" w:rsidRPr="00EC092D" w:rsidRDefault="00934ADE" w:rsidP="00934ADE">
            <w:pPr>
              <w:keepNext/>
              <w:keepLines/>
              <w:jc w:val="center"/>
              <w:rPr>
                <w:rFonts w:ascii="Arial" w:hAnsi="Arial"/>
                <w:b/>
                <w:sz w:val="18"/>
                <w:lang w:eastAsia="en-GB"/>
              </w:rPr>
            </w:pPr>
          </w:p>
        </w:tc>
      </w:tr>
      <w:tr w:rsidR="00934ADE" w:rsidRPr="00EC092D" w14:paraId="60870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914CACE"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5DB525FD"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097F3CF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153AD31"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32283799"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4BE9B9BB"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3602193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3793F45B"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42121030"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A03E611"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29DF1D8"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5053B2E0"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B950B19"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098D09CD"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02BDBC4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43EC386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583D5828"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446BEDF8"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3C566D2"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1FD7AD47"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01F458D"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3ABBF403"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578CDCFF"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52070E88"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DBC52D3"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7068A4F"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50F4FB0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614E040B"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08FDFA0F"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126EBFAF"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779ACFA2"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7CC22F9B"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0A94E09"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A238B82"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00ABC4B6"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58A61C5C"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247A9D26"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091C79D5"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EEB7A33" w14:textId="77777777" w:rsidR="00934ADE" w:rsidRPr="00EC092D" w:rsidRDefault="00934ADE" w:rsidP="00934ADE">
      <w:pPr>
        <w:rPr>
          <w:lang w:val="en-US" w:eastAsia="zh-CN"/>
        </w:rPr>
      </w:pPr>
    </w:p>
    <w:p w14:paraId="7ABB9D43" w14:textId="77777777" w:rsidR="00934ADE" w:rsidRPr="00EC092D" w:rsidRDefault="00934ADE" w:rsidP="00934ADE">
      <w:pPr>
        <w:pStyle w:val="Heading2"/>
      </w:pPr>
      <w:bookmarkStart w:id="158" w:name="_Toc21020129"/>
      <w:bookmarkStart w:id="159" w:name="_Toc29763930"/>
      <w:bookmarkStart w:id="160" w:name="_Toc29763973"/>
      <w:bookmarkStart w:id="161" w:name="_Toc36031804"/>
      <w:bookmarkStart w:id="162" w:name="_Toc37180243"/>
      <w:bookmarkStart w:id="163" w:name="_Toc45877254"/>
      <w:bookmarkStart w:id="164" w:name="_Toc130736713"/>
      <w:r w:rsidRPr="00EC092D">
        <w:t>7.2</w:t>
      </w:r>
      <w:r w:rsidRPr="00EC092D">
        <w:tab/>
        <w:t>Immunity</w:t>
      </w:r>
      <w:bookmarkEnd w:id="158"/>
      <w:bookmarkEnd w:id="159"/>
      <w:bookmarkEnd w:id="160"/>
      <w:bookmarkEnd w:id="161"/>
      <w:bookmarkEnd w:id="162"/>
      <w:bookmarkEnd w:id="163"/>
      <w:bookmarkEnd w:id="164"/>
    </w:p>
    <w:p w14:paraId="0A8D1006"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0862658" w14:textId="77777777" w:rsidTr="00934ADE">
        <w:trPr>
          <w:cantSplit/>
          <w:jc w:val="center"/>
        </w:trPr>
        <w:tc>
          <w:tcPr>
            <w:tcW w:w="1878" w:type="dxa"/>
            <w:vMerge w:val="restart"/>
            <w:vAlign w:val="center"/>
          </w:tcPr>
          <w:p w14:paraId="60AC733F"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CE1326"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46C17BC9"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07B6A5D7" w14:textId="77777777" w:rsidR="00934ADE" w:rsidRPr="00EC092D" w:rsidRDefault="00934ADE" w:rsidP="00934ADE">
            <w:pPr>
              <w:pStyle w:val="TAH"/>
              <w:rPr>
                <w:lang w:eastAsia="en-GB"/>
              </w:rPr>
            </w:pPr>
            <w:r w:rsidRPr="00EC092D">
              <w:rPr>
                <w:lang w:eastAsia="en-GB"/>
              </w:rPr>
              <w:t>Reference</w:t>
            </w:r>
          </w:p>
          <w:p w14:paraId="0504D817"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25E29990" w14:textId="77777777" w:rsidR="00934ADE" w:rsidRPr="00EC092D" w:rsidRDefault="00934ADE" w:rsidP="00934ADE">
            <w:pPr>
              <w:pStyle w:val="TAH"/>
              <w:rPr>
                <w:lang w:eastAsia="en-GB"/>
              </w:rPr>
            </w:pPr>
            <w:r w:rsidRPr="00EC092D">
              <w:rPr>
                <w:lang w:eastAsia="en-GB"/>
              </w:rPr>
              <w:t>Reference</w:t>
            </w:r>
          </w:p>
          <w:p w14:paraId="0129ED6D"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D869C91" w14:textId="77777777" w:rsidTr="00934ADE">
        <w:trPr>
          <w:cantSplit/>
          <w:jc w:val="center"/>
        </w:trPr>
        <w:tc>
          <w:tcPr>
            <w:tcW w:w="1878" w:type="dxa"/>
            <w:vMerge/>
            <w:vAlign w:val="center"/>
          </w:tcPr>
          <w:p w14:paraId="7579DD33"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5F27F40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1AC965D2"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3B53E263"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1C20B32E" w14:textId="77777777" w:rsidR="00934ADE" w:rsidRPr="00EC092D" w:rsidRDefault="00934ADE" w:rsidP="00934ADE">
            <w:pPr>
              <w:keepNext/>
              <w:keepLines/>
              <w:jc w:val="center"/>
              <w:rPr>
                <w:rFonts w:ascii="Arial" w:hAnsi="Arial" w:cs="v4.2.0"/>
                <w:b/>
                <w:sz w:val="18"/>
                <w:lang w:eastAsia="en-GB"/>
              </w:rPr>
            </w:pPr>
          </w:p>
        </w:tc>
      </w:tr>
      <w:tr w:rsidR="00934ADE" w:rsidRPr="00EC092D" w14:paraId="1F694E88" w14:textId="77777777" w:rsidTr="00934ADE">
        <w:trPr>
          <w:cantSplit/>
          <w:jc w:val="center"/>
        </w:trPr>
        <w:tc>
          <w:tcPr>
            <w:tcW w:w="1878" w:type="dxa"/>
          </w:tcPr>
          <w:p w14:paraId="20312AA3"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193D7F64"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74CE07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B4B22F9"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5C896EB7"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2FAF5BAE" w14:textId="77777777" w:rsidTr="00934ADE">
        <w:trPr>
          <w:cantSplit/>
          <w:jc w:val="center"/>
        </w:trPr>
        <w:tc>
          <w:tcPr>
            <w:tcW w:w="1878" w:type="dxa"/>
          </w:tcPr>
          <w:p w14:paraId="25F66809"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7901F6AF"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5B619A79"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4A6FFA62"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44E5670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0F428FF6" w14:textId="77777777" w:rsidTr="00934ADE">
        <w:trPr>
          <w:cantSplit/>
          <w:jc w:val="center"/>
        </w:trPr>
        <w:tc>
          <w:tcPr>
            <w:tcW w:w="1878" w:type="dxa"/>
          </w:tcPr>
          <w:p w14:paraId="755CE2A5"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076FDC3D"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6960D338"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4293F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210881D"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768792F7" w14:textId="77777777" w:rsidTr="00934ADE">
        <w:trPr>
          <w:cantSplit/>
          <w:jc w:val="center"/>
        </w:trPr>
        <w:tc>
          <w:tcPr>
            <w:tcW w:w="1878" w:type="dxa"/>
          </w:tcPr>
          <w:p w14:paraId="07999887" w14:textId="77777777" w:rsidR="00934ADE" w:rsidRPr="00EC092D" w:rsidRDefault="00934ADE" w:rsidP="00934ADE">
            <w:pPr>
              <w:pStyle w:val="TAC"/>
              <w:rPr>
                <w:rFonts w:cs="Arial"/>
                <w:lang w:eastAsia="en-GB"/>
              </w:rPr>
            </w:pPr>
            <w:r w:rsidRPr="00EC092D">
              <w:rPr>
                <w:rFonts w:cs="Arial"/>
                <w:lang w:eastAsia="en-GB"/>
              </w:rPr>
              <w:t>RF common mode</w:t>
            </w:r>
          </w:p>
          <w:p w14:paraId="2A7D2373"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1DC5B34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47C06C8"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51D0BE2"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265DC627"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5E8F8158" w14:textId="77777777" w:rsidTr="00934ADE">
        <w:trPr>
          <w:cantSplit/>
          <w:jc w:val="center"/>
        </w:trPr>
        <w:tc>
          <w:tcPr>
            <w:tcW w:w="1878" w:type="dxa"/>
          </w:tcPr>
          <w:p w14:paraId="4A1E14E7"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7F14AF77"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579C685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265C5C4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404CD4E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676239FE" w14:textId="77777777" w:rsidTr="00934ADE">
        <w:trPr>
          <w:cantSplit/>
          <w:jc w:val="center"/>
        </w:trPr>
        <w:tc>
          <w:tcPr>
            <w:tcW w:w="1878" w:type="dxa"/>
          </w:tcPr>
          <w:p w14:paraId="4262035B"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45279399"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1A5630B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798D2E5"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CDF8E48"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3E57BD4F" w14:textId="77777777" w:rsidR="00934ADE" w:rsidRPr="00EC092D" w:rsidRDefault="00934ADE" w:rsidP="00934ADE"/>
    <w:p w14:paraId="47065917" w14:textId="77777777" w:rsidR="00934ADE" w:rsidRPr="00EC092D" w:rsidRDefault="00934ADE" w:rsidP="00934ADE">
      <w:pPr>
        <w:pStyle w:val="Heading1"/>
      </w:pPr>
      <w:bookmarkStart w:id="165" w:name="_Toc21020130"/>
      <w:bookmarkStart w:id="166" w:name="_Toc29763931"/>
      <w:bookmarkStart w:id="167" w:name="_Toc29763974"/>
      <w:bookmarkStart w:id="168" w:name="_Toc36031805"/>
      <w:bookmarkStart w:id="169" w:name="_Toc37180244"/>
      <w:bookmarkStart w:id="170" w:name="_Toc45877255"/>
      <w:bookmarkStart w:id="171" w:name="_Toc130736714"/>
      <w:r w:rsidRPr="00EC092D">
        <w:t>8</w:t>
      </w:r>
      <w:r w:rsidRPr="00EC092D">
        <w:tab/>
        <w:t>Emission</w:t>
      </w:r>
      <w:bookmarkEnd w:id="165"/>
      <w:bookmarkEnd w:id="166"/>
      <w:bookmarkEnd w:id="167"/>
      <w:bookmarkEnd w:id="168"/>
      <w:bookmarkEnd w:id="169"/>
      <w:bookmarkEnd w:id="170"/>
      <w:bookmarkEnd w:id="171"/>
    </w:p>
    <w:p w14:paraId="59949594" w14:textId="77777777" w:rsidR="00934ADE" w:rsidRPr="00EC092D" w:rsidRDefault="00934ADE" w:rsidP="00934ADE">
      <w:pPr>
        <w:pStyle w:val="Heading2"/>
        <w:rPr>
          <w:lang w:eastAsia="en-GB"/>
        </w:rPr>
      </w:pPr>
      <w:bookmarkStart w:id="172" w:name="_Toc21020131"/>
      <w:bookmarkStart w:id="173" w:name="_Toc29763932"/>
      <w:bookmarkStart w:id="174" w:name="_Toc29763975"/>
      <w:bookmarkStart w:id="175" w:name="_Toc36031806"/>
      <w:bookmarkStart w:id="176" w:name="_Toc37180245"/>
      <w:bookmarkStart w:id="177" w:name="_Toc45877256"/>
      <w:bookmarkStart w:id="178" w:name="_Toc130736715"/>
      <w:r w:rsidRPr="00EC092D">
        <w:rPr>
          <w:lang w:eastAsia="en-GB"/>
        </w:rPr>
        <w:t>8.1</w:t>
      </w:r>
      <w:r w:rsidRPr="00EC092D">
        <w:rPr>
          <w:lang w:eastAsia="en-GB"/>
        </w:rPr>
        <w:tab/>
        <w:t>Test configurations</w:t>
      </w:r>
      <w:bookmarkEnd w:id="172"/>
      <w:bookmarkEnd w:id="173"/>
      <w:bookmarkEnd w:id="174"/>
      <w:bookmarkEnd w:id="175"/>
      <w:bookmarkEnd w:id="176"/>
      <w:bookmarkEnd w:id="177"/>
      <w:bookmarkEnd w:id="178"/>
    </w:p>
    <w:p w14:paraId="343B40E2"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6034EA14"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6904E225"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7B64A052"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E6765CB"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3FB90E43"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3965014C"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72EF9C1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6D443C9A"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D5D1C2"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EDCFC62" w14:textId="77777777" w:rsidR="00934ADE" w:rsidRPr="00EC092D" w:rsidRDefault="00934ADE" w:rsidP="00934ADE">
      <w:pPr>
        <w:pStyle w:val="Heading2"/>
        <w:rPr>
          <w:lang w:eastAsia="en-GB"/>
        </w:rPr>
      </w:pPr>
      <w:bookmarkStart w:id="179" w:name="_Toc21020132"/>
      <w:bookmarkStart w:id="180" w:name="_Toc29763933"/>
      <w:bookmarkStart w:id="181" w:name="_Toc29763976"/>
      <w:bookmarkStart w:id="182" w:name="_Toc36031807"/>
      <w:bookmarkStart w:id="183" w:name="_Toc37180246"/>
      <w:bookmarkStart w:id="184" w:name="_Toc45877257"/>
      <w:bookmarkStart w:id="185" w:name="_Toc130736716"/>
      <w:r w:rsidRPr="00EC092D">
        <w:rPr>
          <w:lang w:eastAsia="en-GB"/>
        </w:rPr>
        <w:t>8.2</w:t>
      </w:r>
      <w:r w:rsidRPr="00EC092D">
        <w:rPr>
          <w:lang w:eastAsia="en-GB"/>
        </w:rPr>
        <w:tab/>
        <w:t>Radiated emission from base station</w:t>
      </w:r>
      <w:bookmarkEnd w:id="179"/>
      <w:bookmarkEnd w:id="180"/>
      <w:bookmarkEnd w:id="181"/>
      <w:bookmarkEnd w:id="182"/>
      <w:bookmarkEnd w:id="183"/>
      <w:bookmarkEnd w:id="184"/>
      <w:bookmarkEnd w:id="185"/>
      <w:r w:rsidRPr="00EC092D">
        <w:rPr>
          <w:lang w:eastAsia="en-GB"/>
        </w:rPr>
        <w:t xml:space="preserve"> </w:t>
      </w:r>
    </w:p>
    <w:p w14:paraId="3ECB0DA6" w14:textId="77777777" w:rsidR="00934ADE" w:rsidRPr="00EC092D" w:rsidRDefault="00934ADE" w:rsidP="00934ADE">
      <w:pPr>
        <w:pStyle w:val="Heading3"/>
        <w:rPr>
          <w:lang w:eastAsia="en-GB"/>
        </w:rPr>
      </w:pPr>
      <w:bookmarkStart w:id="186" w:name="_Toc21020133"/>
      <w:bookmarkStart w:id="187" w:name="_Toc29763934"/>
      <w:bookmarkStart w:id="188" w:name="_Toc29763977"/>
      <w:bookmarkStart w:id="189" w:name="_Toc36031808"/>
      <w:bookmarkStart w:id="190" w:name="_Toc37180247"/>
      <w:bookmarkStart w:id="191" w:name="_Toc45877258"/>
      <w:bookmarkStart w:id="192" w:name="_Toc130736717"/>
      <w:r w:rsidRPr="00EC092D">
        <w:rPr>
          <w:lang w:eastAsia="en-GB"/>
        </w:rPr>
        <w:t>8.2.1</w:t>
      </w:r>
      <w:r w:rsidRPr="00EC092D">
        <w:rPr>
          <w:lang w:eastAsia="en-GB"/>
        </w:rPr>
        <w:tab/>
        <w:t>Radiated emission, hybrid AAS BS</w:t>
      </w:r>
      <w:bookmarkEnd w:id="186"/>
      <w:bookmarkEnd w:id="187"/>
      <w:bookmarkEnd w:id="188"/>
      <w:bookmarkEnd w:id="189"/>
      <w:bookmarkEnd w:id="190"/>
      <w:bookmarkEnd w:id="191"/>
      <w:bookmarkEnd w:id="192"/>
      <w:r w:rsidRPr="00EC092D" w:rsidDel="00A17098">
        <w:rPr>
          <w:lang w:eastAsia="en-GB"/>
        </w:rPr>
        <w:t xml:space="preserve"> </w:t>
      </w:r>
    </w:p>
    <w:p w14:paraId="0ED76F2D"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79D0CAF7"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5A0759B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6709C8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7D609C5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7E5AE03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7F588EBE" w14:textId="77777777" w:rsidR="00934ADE" w:rsidRPr="00EC092D" w:rsidRDefault="00934ADE" w:rsidP="00934ADE">
      <w:pPr>
        <w:pStyle w:val="Heading3"/>
      </w:pPr>
      <w:bookmarkStart w:id="193" w:name="_Toc21020134"/>
      <w:bookmarkStart w:id="194" w:name="_Toc29763935"/>
      <w:bookmarkStart w:id="195" w:name="_Toc29763978"/>
      <w:bookmarkStart w:id="196" w:name="_Toc36031809"/>
      <w:bookmarkStart w:id="197" w:name="_Toc37180248"/>
      <w:bookmarkStart w:id="198" w:name="_Toc45877259"/>
      <w:bookmarkStart w:id="199" w:name="_Toc130736718"/>
      <w:r w:rsidRPr="00EC092D">
        <w:t>8.2.2</w:t>
      </w:r>
      <w:r w:rsidRPr="00EC092D">
        <w:tab/>
        <w:t>Radiated emission, OTA AAS BS</w:t>
      </w:r>
      <w:bookmarkEnd w:id="193"/>
      <w:bookmarkEnd w:id="194"/>
      <w:bookmarkEnd w:id="195"/>
      <w:bookmarkEnd w:id="196"/>
      <w:bookmarkEnd w:id="197"/>
      <w:bookmarkEnd w:id="198"/>
      <w:bookmarkEnd w:id="199"/>
    </w:p>
    <w:p w14:paraId="03691D7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729C1D3E"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6A1ACA82"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20D7C827" w14:textId="77777777" w:rsidR="00934ADE" w:rsidRPr="00EC092D" w:rsidRDefault="00934ADE" w:rsidP="00934ADE">
      <w:pPr>
        <w:pStyle w:val="Heading2"/>
        <w:rPr>
          <w:lang w:eastAsia="en-GB"/>
        </w:rPr>
      </w:pPr>
      <w:bookmarkStart w:id="200" w:name="_Toc21020135"/>
      <w:bookmarkStart w:id="201" w:name="_Toc29763936"/>
      <w:bookmarkStart w:id="202" w:name="_Toc29763979"/>
      <w:bookmarkStart w:id="203" w:name="_Toc36031810"/>
      <w:bookmarkStart w:id="204" w:name="_Toc37180249"/>
      <w:bookmarkStart w:id="205" w:name="_Toc45877260"/>
      <w:bookmarkStart w:id="206" w:name="_Toc130736719"/>
      <w:r w:rsidRPr="00EC092D">
        <w:rPr>
          <w:lang w:eastAsia="en-GB"/>
        </w:rPr>
        <w:t>8.3</w:t>
      </w:r>
      <w:r w:rsidRPr="00EC092D">
        <w:rPr>
          <w:lang w:eastAsia="en-GB"/>
        </w:rPr>
        <w:tab/>
        <w:t>Conducted emissions, DC power input/output port</w:t>
      </w:r>
      <w:bookmarkEnd w:id="200"/>
      <w:bookmarkEnd w:id="201"/>
      <w:bookmarkEnd w:id="202"/>
      <w:bookmarkEnd w:id="203"/>
      <w:bookmarkEnd w:id="204"/>
      <w:bookmarkEnd w:id="205"/>
      <w:bookmarkEnd w:id="206"/>
    </w:p>
    <w:p w14:paraId="11263B5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02C0254C"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2063852A"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4F86AB6"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6922996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6F64546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7076F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73551658"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22471299" w14:textId="77777777" w:rsidR="00934ADE" w:rsidRPr="00EC092D" w:rsidRDefault="00934ADE" w:rsidP="00934ADE">
      <w:pPr>
        <w:pStyle w:val="Heading2"/>
        <w:rPr>
          <w:lang w:eastAsia="en-GB"/>
        </w:rPr>
      </w:pPr>
      <w:bookmarkStart w:id="207" w:name="_Toc21020136"/>
      <w:bookmarkStart w:id="208" w:name="_Toc29763937"/>
      <w:bookmarkStart w:id="209" w:name="_Toc29763980"/>
      <w:bookmarkStart w:id="210" w:name="_Toc36031811"/>
      <w:bookmarkStart w:id="211" w:name="_Toc37180250"/>
      <w:bookmarkStart w:id="212" w:name="_Toc45877261"/>
      <w:bookmarkStart w:id="213" w:name="_Toc130736720"/>
      <w:r w:rsidRPr="00EC092D">
        <w:rPr>
          <w:lang w:eastAsia="en-GB"/>
        </w:rPr>
        <w:t>8.4</w:t>
      </w:r>
      <w:r w:rsidRPr="00EC092D">
        <w:rPr>
          <w:lang w:eastAsia="en-GB"/>
        </w:rPr>
        <w:tab/>
        <w:t>Conducted emissions, AC mains power input/output port</w:t>
      </w:r>
      <w:bookmarkEnd w:id="207"/>
      <w:bookmarkEnd w:id="208"/>
      <w:bookmarkEnd w:id="209"/>
      <w:bookmarkEnd w:id="210"/>
      <w:bookmarkEnd w:id="211"/>
      <w:bookmarkEnd w:id="212"/>
      <w:bookmarkEnd w:id="213"/>
    </w:p>
    <w:p w14:paraId="1BA14F53"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166CF188"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6C7AA1B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79B6D08"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60B2AD8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41B8549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5792B7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3295456B"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94F702" w14:textId="77777777" w:rsidR="00934ADE" w:rsidRPr="00EC092D" w:rsidRDefault="00934ADE" w:rsidP="00934ADE">
      <w:pPr>
        <w:pStyle w:val="Heading2"/>
        <w:rPr>
          <w:lang w:val="fr-FR" w:eastAsia="en-GB"/>
        </w:rPr>
      </w:pPr>
      <w:bookmarkStart w:id="214" w:name="_Toc21020137"/>
      <w:bookmarkStart w:id="215" w:name="_Toc29763938"/>
      <w:bookmarkStart w:id="216" w:name="_Toc29763981"/>
      <w:bookmarkStart w:id="217" w:name="_Toc36031812"/>
      <w:bookmarkStart w:id="218" w:name="_Toc37180251"/>
      <w:bookmarkStart w:id="219" w:name="_Toc45877262"/>
      <w:bookmarkStart w:id="220" w:name="_Toc130736721"/>
      <w:r w:rsidRPr="00EC092D">
        <w:rPr>
          <w:lang w:val="fr-FR" w:eastAsia="en-GB"/>
        </w:rPr>
        <w:t>8.5</w:t>
      </w:r>
      <w:r w:rsidRPr="00EC092D">
        <w:rPr>
          <w:lang w:val="fr-FR" w:eastAsia="en-GB"/>
        </w:rPr>
        <w:tab/>
        <w:t>Harmonic current emissions (AC mains input port)</w:t>
      </w:r>
      <w:bookmarkEnd w:id="214"/>
      <w:bookmarkEnd w:id="215"/>
      <w:bookmarkEnd w:id="216"/>
      <w:bookmarkEnd w:id="217"/>
      <w:bookmarkEnd w:id="218"/>
      <w:bookmarkEnd w:id="219"/>
      <w:bookmarkEnd w:id="220"/>
    </w:p>
    <w:p w14:paraId="24D4D91A"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149977F7" w14:textId="77777777" w:rsidR="00934ADE" w:rsidRPr="00EC092D" w:rsidRDefault="00934ADE" w:rsidP="00934ADE">
      <w:pPr>
        <w:pStyle w:val="Heading2"/>
        <w:rPr>
          <w:lang w:eastAsia="en-GB"/>
        </w:rPr>
      </w:pPr>
      <w:bookmarkStart w:id="221" w:name="_Toc21020138"/>
      <w:bookmarkStart w:id="222" w:name="_Toc29763939"/>
      <w:bookmarkStart w:id="223" w:name="_Toc29763982"/>
      <w:bookmarkStart w:id="224" w:name="_Toc36031813"/>
      <w:bookmarkStart w:id="225" w:name="_Toc37180252"/>
      <w:bookmarkStart w:id="226" w:name="_Toc45877263"/>
      <w:bookmarkStart w:id="227" w:name="_Toc130736722"/>
      <w:r w:rsidRPr="00EC092D">
        <w:rPr>
          <w:lang w:eastAsia="en-GB"/>
        </w:rPr>
        <w:t>8.6</w:t>
      </w:r>
      <w:r w:rsidRPr="00EC092D">
        <w:rPr>
          <w:lang w:eastAsia="en-GB"/>
        </w:rPr>
        <w:tab/>
        <w:t>Voltage fluctuations and flicker (AC mains input port)</w:t>
      </w:r>
      <w:bookmarkEnd w:id="221"/>
      <w:bookmarkEnd w:id="222"/>
      <w:bookmarkEnd w:id="223"/>
      <w:bookmarkEnd w:id="224"/>
      <w:bookmarkEnd w:id="225"/>
      <w:bookmarkEnd w:id="226"/>
      <w:bookmarkEnd w:id="227"/>
    </w:p>
    <w:p w14:paraId="5E9BF713"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0628486" w14:textId="77777777" w:rsidR="00934ADE" w:rsidRPr="00EC092D" w:rsidRDefault="00934ADE" w:rsidP="00934ADE">
      <w:pPr>
        <w:pStyle w:val="Heading2"/>
        <w:rPr>
          <w:lang w:eastAsia="en-GB"/>
        </w:rPr>
      </w:pPr>
      <w:bookmarkStart w:id="228" w:name="_Toc21020139"/>
      <w:bookmarkStart w:id="229" w:name="_Toc29763940"/>
      <w:bookmarkStart w:id="230" w:name="_Toc29763983"/>
      <w:bookmarkStart w:id="231" w:name="_Toc36031814"/>
      <w:bookmarkStart w:id="232" w:name="_Toc37180253"/>
      <w:bookmarkStart w:id="233" w:name="_Toc45877264"/>
      <w:bookmarkStart w:id="234" w:name="_Toc130736723"/>
      <w:r w:rsidRPr="00EC092D">
        <w:rPr>
          <w:lang w:eastAsia="en-GB"/>
        </w:rPr>
        <w:t>8.7</w:t>
      </w:r>
      <w:r w:rsidRPr="00EC092D">
        <w:rPr>
          <w:lang w:eastAsia="en-GB"/>
        </w:rPr>
        <w:tab/>
        <w:t>Conducted emissions, telecommunication ports</w:t>
      </w:r>
      <w:bookmarkEnd w:id="228"/>
      <w:bookmarkEnd w:id="229"/>
      <w:bookmarkEnd w:id="230"/>
      <w:bookmarkEnd w:id="231"/>
      <w:bookmarkEnd w:id="232"/>
      <w:bookmarkEnd w:id="233"/>
      <w:bookmarkEnd w:id="234"/>
    </w:p>
    <w:p w14:paraId="7E82BC60"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881BBD0" w14:textId="77777777" w:rsidR="00934ADE" w:rsidRPr="00EC092D" w:rsidRDefault="00934ADE" w:rsidP="00934ADE">
      <w:pPr>
        <w:rPr>
          <w:lang w:eastAsia="en-GB"/>
        </w:rPr>
      </w:pPr>
      <w:r w:rsidRPr="00EC092D">
        <w:rPr>
          <w:lang w:eastAsia="en-GB"/>
        </w:rPr>
        <w:t xml:space="preserve">This test shall be performed on a representative configuration of radio equipment. </w:t>
      </w:r>
    </w:p>
    <w:p w14:paraId="240F0E07"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7099F8EF" w14:textId="77777777" w:rsidR="00934ADE" w:rsidRPr="00EC092D" w:rsidRDefault="00934ADE" w:rsidP="00934ADE">
      <w:pPr>
        <w:pStyle w:val="Heading1"/>
        <w:rPr>
          <w:rFonts w:cs="v4.2.0"/>
        </w:rPr>
      </w:pPr>
      <w:bookmarkStart w:id="235" w:name="_Toc21020140"/>
      <w:bookmarkStart w:id="236" w:name="_Toc29763941"/>
      <w:bookmarkStart w:id="237" w:name="_Toc29763984"/>
      <w:bookmarkStart w:id="238" w:name="_Toc36031815"/>
      <w:bookmarkStart w:id="239" w:name="_Toc37180254"/>
      <w:bookmarkStart w:id="240" w:name="_Toc45877265"/>
      <w:bookmarkStart w:id="241" w:name="_Toc130736724"/>
      <w:r w:rsidRPr="00EC092D">
        <w:rPr>
          <w:rFonts w:cs="v4.2.0"/>
        </w:rPr>
        <w:t>9</w:t>
      </w:r>
      <w:r w:rsidRPr="00EC092D">
        <w:rPr>
          <w:rFonts w:cs="v4.2.0"/>
        </w:rPr>
        <w:tab/>
        <w:t>Immunity</w:t>
      </w:r>
      <w:bookmarkEnd w:id="235"/>
      <w:bookmarkEnd w:id="236"/>
      <w:bookmarkEnd w:id="237"/>
      <w:bookmarkEnd w:id="238"/>
      <w:bookmarkEnd w:id="239"/>
      <w:bookmarkEnd w:id="240"/>
      <w:bookmarkEnd w:id="241"/>
    </w:p>
    <w:p w14:paraId="5DEFD339" w14:textId="77777777" w:rsidR="00934ADE" w:rsidRPr="00EC092D" w:rsidRDefault="00934ADE" w:rsidP="00934ADE">
      <w:pPr>
        <w:pStyle w:val="Heading2"/>
        <w:rPr>
          <w:lang w:eastAsia="en-GB"/>
        </w:rPr>
      </w:pPr>
      <w:bookmarkStart w:id="242" w:name="_Toc21020141"/>
      <w:bookmarkStart w:id="243" w:name="_Toc29763942"/>
      <w:bookmarkStart w:id="244" w:name="_Toc29763985"/>
      <w:bookmarkStart w:id="245" w:name="_Toc36031816"/>
      <w:bookmarkStart w:id="246" w:name="_Toc37180255"/>
      <w:bookmarkStart w:id="247" w:name="_Toc45877266"/>
      <w:bookmarkStart w:id="248" w:name="_Toc130736725"/>
      <w:r w:rsidRPr="00EC092D">
        <w:rPr>
          <w:lang w:eastAsia="en-GB"/>
        </w:rPr>
        <w:t>9.1</w:t>
      </w:r>
      <w:r w:rsidRPr="00EC092D">
        <w:rPr>
          <w:lang w:eastAsia="en-GB"/>
        </w:rPr>
        <w:tab/>
        <w:t>Test configurations</w:t>
      </w:r>
      <w:bookmarkEnd w:id="242"/>
      <w:bookmarkEnd w:id="243"/>
      <w:bookmarkEnd w:id="244"/>
      <w:bookmarkEnd w:id="245"/>
      <w:bookmarkEnd w:id="246"/>
      <w:bookmarkEnd w:id="247"/>
      <w:bookmarkEnd w:id="248"/>
    </w:p>
    <w:p w14:paraId="548708D9"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B6B5030"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3EF015BB"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1B7E8E0A"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611BC6B6"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01A30CFC"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735E35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196002AA"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1352E237"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6DBD2322"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0BF9B050"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04EDA257"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2B799CB4"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lang w:val="en-US" w:eastAsia="en-GB"/>
        </w:rPr>
        <w:t xml:space="preserve">AAS </w:t>
      </w:r>
      <w:r w:rsidRPr="00EC092D">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737D6899" w14:textId="77777777" w:rsidR="00934ADE" w:rsidRPr="00EC092D" w:rsidRDefault="00EC092D" w:rsidP="00934ADE">
      <w:pPr>
        <w:pStyle w:val="TH"/>
        <w:rPr>
          <w:lang w:eastAsia="en-GB"/>
        </w:rPr>
      </w:pPr>
      <w:r w:rsidRPr="00EC092D">
        <w:rPr>
          <w:noProof/>
          <w:lang w:val="en-US" w:eastAsia="ko-KR"/>
        </w:rPr>
        <w:drawing>
          <wp:inline distT="0" distB="0" distL="0" distR="0" wp14:anchorId="6941C8BF" wp14:editId="1BBF2E44">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2D22B32A"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27401638" w14:textId="77777777" w:rsidR="00934ADE" w:rsidRPr="00EC092D" w:rsidRDefault="00EC092D" w:rsidP="00934ADE">
      <w:pPr>
        <w:pStyle w:val="TH"/>
      </w:pPr>
      <w:r w:rsidRPr="00EC092D">
        <w:rPr>
          <w:noProof/>
          <w:lang w:val="en-US" w:eastAsia="ko-KR"/>
        </w:rPr>
        <w:drawing>
          <wp:inline distT="0" distB="0" distL="0" distR="0" wp14:anchorId="105EA93E" wp14:editId="1A8F6E64">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0A13284"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231BD96E" w14:textId="77777777" w:rsidR="00934ADE" w:rsidRPr="00EC092D" w:rsidRDefault="00934ADE" w:rsidP="00934ADE">
      <w:pPr>
        <w:pStyle w:val="Heading2"/>
        <w:rPr>
          <w:lang w:eastAsia="en-GB"/>
        </w:rPr>
      </w:pPr>
      <w:bookmarkStart w:id="249" w:name="_Toc21020142"/>
      <w:bookmarkStart w:id="250" w:name="_Toc29763943"/>
      <w:bookmarkStart w:id="251" w:name="_Toc29763986"/>
      <w:bookmarkStart w:id="252" w:name="_Toc36031817"/>
      <w:bookmarkStart w:id="253" w:name="_Toc37180256"/>
      <w:bookmarkStart w:id="254" w:name="_Toc45877267"/>
      <w:bookmarkStart w:id="255" w:name="_Toc130736726"/>
      <w:r w:rsidRPr="00EC092D">
        <w:rPr>
          <w:lang w:eastAsia="en-GB"/>
        </w:rPr>
        <w:t>9.2</w:t>
      </w:r>
      <w:r w:rsidRPr="00EC092D">
        <w:rPr>
          <w:lang w:eastAsia="en-GB"/>
        </w:rPr>
        <w:tab/>
        <w:t>RF electromagnetic field (80 MHz - 6000 MHz)</w:t>
      </w:r>
      <w:bookmarkEnd w:id="249"/>
      <w:bookmarkEnd w:id="250"/>
      <w:bookmarkEnd w:id="251"/>
      <w:bookmarkEnd w:id="252"/>
      <w:bookmarkEnd w:id="253"/>
      <w:bookmarkEnd w:id="254"/>
      <w:bookmarkEnd w:id="255"/>
    </w:p>
    <w:p w14:paraId="7E7124E1" w14:textId="77777777" w:rsidR="00934ADE" w:rsidRPr="00EC092D" w:rsidRDefault="00934ADE" w:rsidP="00934ADE">
      <w:pPr>
        <w:pStyle w:val="Heading3"/>
        <w:rPr>
          <w:lang w:eastAsia="en-GB"/>
        </w:rPr>
      </w:pPr>
      <w:bookmarkStart w:id="256" w:name="_Toc21020143"/>
      <w:bookmarkStart w:id="257" w:name="_Toc29763944"/>
      <w:bookmarkStart w:id="258" w:name="_Toc29763987"/>
      <w:bookmarkStart w:id="259" w:name="_Toc36031818"/>
      <w:bookmarkStart w:id="260" w:name="_Toc37180257"/>
      <w:bookmarkStart w:id="261" w:name="_Toc45877268"/>
      <w:bookmarkStart w:id="262" w:name="_Toc130736727"/>
      <w:r w:rsidRPr="00EC092D">
        <w:rPr>
          <w:lang w:eastAsia="en-GB"/>
        </w:rPr>
        <w:t>9.2.1</w:t>
      </w:r>
      <w:r w:rsidRPr="00EC092D">
        <w:rPr>
          <w:lang w:eastAsia="en-GB"/>
        </w:rPr>
        <w:tab/>
        <w:t>RF electromagnetic field, hybrid AAS BS</w:t>
      </w:r>
      <w:bookmarkEnd w:id="256"/>
      <w:bookmarkEnd w:id="257"/>
      <w:bookmarkEnd w:id="258"/>
      <w:bookmarkEnd w:id="259"/>
      <w:bookmarkEnd w:id="260"/>
      <w:bookmarkEnd w:id="261"/>
      <w:bookmarkEnd w:id="262"/>
    </w:p>
    <w:p w14:paraId="55A0B65C"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1180D38C"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16405976" w14:textId="77777777" w:rsidR="00934ADE" w:rsidRPr="00EC092D" w:rsidRDefault="00934ADE" w:rsidP="00934ADE">
      <w:pPr>
        <w:pStyle w:val="Heading3"/>
        <w:rPr>
          <w:lang w:eastAsia="en-GB"/>
        </w:rPr>
      </w:pPr>
      <w:bookmarkStart w:id="263" w:name="_Toc21020144"/>
      <w:bookmarkStart w:id="264" w:name="_Toc29763945"/>
      <w:bookmarkStart w:id="265" w:name="_Toc29763988"/>
      <w:bookmarkStart w:id="266" w:name="_Toc36031819"/>
      <w:bookmarkStart w:id="267" w:name="_Toc37180258"/>
      <w:bookmarkStart w:id="268" w:name="_Toc45877269"/>
      <w:bookmarkStart w:id="269" w:name="_Toc130736728"/>
      <w:r w:rsidRPr="00EC092D">
        <w:rPr>
          <w:lang w:eastAsia="en-GB"/>
        </w:rPr>
        <w:t>9.2.2</w:t>
      </w:r>
      <w:r w:rsidRPr="00EC092D">
        <w:rPr>
          <w:lang w:eastAsia="en-GB"/>
        </w:rPr>
        <w:tab/>
        <w:t>RF electromagnetic field, OTA AAS BS</w:t>
      </w:r>
      <w:bookmarkEnd w:id="263"/>
      <w:bookmarkEnd w:id="264"/>
      <w:bookmarkEnd w:id="265"/>
      <w:bookmarkEnd w:id="266"/>
      <w:bookmarkEnd w:id="267"/>
      <w:bookmarkEnd w:id="268"/>
      <w:bookmarkEnd w:id="269"/>
    </w:p>
    <w:p w14:paraId="3DB4AECD"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57A2CB62"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1B61516F" w14:textId="50BC7CBC" w:rsidR="00934ADE" w:rsidRDefault="000754BF"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7F7DD933"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A027D7B" w14:textId="77777777" w:rsidR="00934ADE" w:rsidRPr="00EC092D" w:rsidRDefault="00EC092D" w:rsidP="00934ADE">
      <w:pPr>
        <w:pStyle w:val="TH"/>
        <w:rPr>
          <w:noProof/>
          <w:lang w:val="en-US"/>
        </w:rPr>
      </w:pPr>
      <w:r w:rsidRPr="00EC092D">
        <w:rPr>
          <w:noProof/>
          <w:lang w:val="en-US" w:eastAsia="ko-KR"/>
        </w:rPr>
        <w:drawing>
          <wp:inline distT="0" distB="0" distL="0" distR="0" wp14:anchorId="0B8AB505" wp14:editId="634F2741">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6C94863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18EDBE1B"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73A2C84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46EA4E05"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5BFE3F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4D9965E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270" w:name="_Hlk533534083"/>
      <w:r w:rsidRPr="00EC092D">
        <w:rPr>
          <w:lang w:eastAsia="en-GB"/>
        </w:rPr>
        <w:t>OTA AAS BS in single RAT NR operation</w:t>
      </w:r>
      <w:bookmarkEnd w:id="270"/>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0E638D7" w14:textId="77777777" w:rsidR="00934ADE" w:rsidRPr="00EC092D" w:rsidRDefault="00934ADE" w:rsidP="00934ADE">
      <w:pPr>
        <w:pStyle w:val="Heading2"/>
        <w:rPr>
          <w:lang w:eastAsia="en-GB"/>
        </w:rPr>
      </w:pPr>
      <w:bookmarkStart w:id="271" w:name="_Toc21020145"/>
      <w:bookmarkStart w:id="272" w:name="_Toc29763946"/>
      <w:bookmarkStart w:id="273" w:name="_Toc29763989"/>
      <w:bookmarkStart w:id="274" w:name="_Toc36031820"/>
      <w:bookmarkStart w:id="275" w:name="_Toc37180259"/>
      <w:bookmarkStart w:id="276" w:name="_Toc45877270"/>
      <w:bookmarkStart w:id="277" w:name="_Toc130736729"/>
      <w:r w:rsidRPr="00EC092D">
        <w:rPr>
          <w:lang w:eastAsia="en-GB"/>
        </w:rPr>
        <w:t>9.3</w:t>
      </w:r>
      <w:r w:rsidRPr="00EC092D">
        <w:rPr>
          <w:lang w:eastAsia="en-GB"/>
        </w:rPr>
        <w:tab/>
        <w:t>Electrostatic discharge</w:t>
      </w:r>
      <w:bookmarkEnd w:id="271"/>
      <w:bookmarkEnd w:id="272"/>
      <w:bookmarkEnd w:id="273"/>
      <w:bookmarkEnd w:id="274"/>
      <w:bookmarkEnd w:id="275"/>
      <w:bookmarkEnd w:id="276"/>
      <w:bookmarkEnd w:id="277"/>
    </w:p>
    <w:p w14:paraId="6B1F4A3F"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2A70514B"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31EB6E35"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2FEFB76E" w14:textId="77777777" w:rsidR="00934ADE" w:rsidRPr="00EC092D" w:rsidRDefault="00934ADE" w:rsidP="00934ADE">
      <w:pPr>
        <w:pStyle w:val="Heading2"/>
        <w:rPr>
          <w:lang w:eastAsia="en-GB"/>
        </w:rPr>
      </w:pPr>
      <w:bookmarkStart w:id="278" w:name="_Toc21020146"/>
      <w:bookmarkStart w:id="279" w:name="_Toc29763947"/>
      <w:bookmarkStart w:id="280" w:name="_Toc29763990"/>
      <w:bookmarkStart w:id="281" w:name="_Toc36031821"/>
      <w:bookmarkStart w:id="282" w:name="_Toc37180260"/>
      <w:bookmarkStart w:id="283" w:name="_Toc45877271"/>
      <w:bookmarkStart w:id="284" w:name="_Toc130736730"/>
      <w:r w:rsidRPr="00EC092D">
        <w:rPr>
          <w:lang w:eastAsia="en-GB"/>
        </w:rPr>
        <w:t>9.4</w:t>
      </w:r>
      <w:r w:rsidRPr="00EC092D">
        <w:rPr>
          <w:lang w:eastAsia="en-GB"/>
        </w:rPr>
        <w:tab/>
        <w:t>Fast transients common mode</w:t>
      </w:r>
      <w:bookmarkEnd w:id="278"/>
      <w:bookmarkEnd w:id="279"/>
      <w:bookmarkEnd w:id="280"/>
      <w:bookmarkEnd w:id="281"/>
      <w:bookmarkEnd w:id="282"/>
      <w:bookmarkEnd w:id="283"/>
      <w:bookmarkEnd w:id="284"/>
    </w:p>
    <w:p w14:paraId="1A5CB814"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720E84D2"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320A56EA" w14:textId="77777777"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51B514C4"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2AEA812A"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0169F98F" w14:textId="77777777" w:rsidR="00934ADE" w:rsidRPr="00EC092D" w:rsidRDefault="00934ADE" w:rsidP="00934ADE">
      <w:pPr>
        <w:pStyle w:val="Heading2"/>
        <w:rPr>
          <w:lang w:eastAsia="en-GB"/>
        </w:rPr>
      </w:pPr>
      <w:bookmarkStart w:id="285" w:name="_Ref371906712"/>
      <w:bookmarkStart w:id="286" w:name="_Toc21020147"/>
      <w:bookmarkStart w:id="287" w:name="_Toc29763948"/>
      <w:bookmarkStart w:id="288" w:name="_Toc29763991"/>
      <w:bookmarkStart w:id="289" w:name="_Toc36031822"/>
      <w:bookmarkStart w:id="290" w:name="_Toc37180261"/>
      <w:bookmarkStart w:id="291" w:name="_Toc45877272"/>
      <w:bookmarkStart w:id="292" w:name="_Toc130736731"/>
      <w:r w:rsidRPr="00EC092D">
        <w:rPr>
          <w:lang w:eastAsia="en-GB"/>
        </w:rPr>
        <w:t>9.5</w:t>
      </w:r>
      <w:r w:rsidRPr="00EC092D">
        <w:rPr>
          <w:lang w:eastAsia="en-GB"/>
        </w:rPr>
        <w:tab/>
        <w:t>RF common mode (0.15 MHz - 80 MHz</w:t>
      </w:r>
      <w:bookmarkEnd w:id="285"/>
      <w:r w:rsidRPr="00EC092D">
        <w:rPr>
          <w:lang w:eastAsia="en-GB"/>
        </w:rPr>
        <w:t>)</w:t>
      </w:r>
      <w:bookmarkEnd w:id="286"/>
      <w:bookmarkEnd w:id="287"/>
      <w:bookmarkEnd w:id="288"/>
      <w:bookmarkEnd w:id="289"/>
      <w:bookmarkEnd w:id="290"/>
      <w:bookmarkEnd w:id="291"/>
      <w:bookmarkEnd w:id="292"/>
    </w:p>
    <w:p w14:paraId="5997997F"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27E87FF8"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1D822271" w14:textId="77777777" w:rsidR="00934ADE" w:rsidRPr="00EC092D" w:rsidRDefault="00934ADE" w:rsidP="00934ADE">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246FF842"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7693C015"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D3CEA1B" w14:textId="6A0A2863" w:rsidR="00934ADE" w:rsidRPr="00EC092D" w:rsidRDefault="000754BF"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4EDC6AE" w14:textId="77777777" w:rsidR="00934ADE" w:rsidRPr="00EC092D" w:rsidRDefault="00934ADE" w:rsidP="00934ADE">
      <w:pPr>
        <w:pStyle w:val="Heading2"/>
        <w:rPr>
          <w:lang w:eastAsia="en-GB"/>
        </w:rPr>
      </w:pPr>
      <w:bookmarkStart w:id="293" w:name="_Toc21020148"/>
      <w:bookmarkStart w:id="294" w:name="_Toc29763949"/>
      <w:bookmarkStart w:id="295" w:name="_Toc29763992"/>
      <w:bookmarkStart w:id="296" w:name="_Toc36031823"/>
      <w:bookmarkStart w:id="297" w:name="_Toc37180262"/>
      <w:bookmarkStart w:id="298" w:name="_Toc45877273"/>
      <w:bookmarkStart w:id="299" w:name="_Toc130736732"/>
      <w:r w:rsidRPr="00EC092D">
        <w:rPr>
          <w:lang w:eastAsia="en-GB"/>
        </w:rPr>
        <w:t>9.6</w:t>
      </w:r>
      <w:r w:rsidRPr="00EC092D">
        <w:rPr>
          <w:lang w:eastAsia="en-GB"/>
        </w:rPr>
        <w:tab/>
        <w:t>Voltage dips and interruptions</w:t>
      </w:r>
      <w:bookmarkEnd w:id="293"/>
      <w:bookmarkEnd w:id="294"/>
      <w:bookmarkEnd w:id="295"/>
      <w:bookmarkEnd w:id="296"/>
      <w:bookmarkEnd w:id="297"/>
      <w:bookmarkEnd w:id="298"/>
      <w:bookmarkEnd w:id="299"/>
    </w:p>
    <w:p w14:paraId="70EBD5E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2278FC52"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167498B4"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1212ECBD"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7B10BCBD" w14:textId="77777777" w:rsidR="00934ADE" w:rsidRPr="00EC092D" w:rsidRDefault="00934ADE" w:rsidP="00934ADE">
      <w:pPr>
        <w:pStyle w:val="Heading2"/>
        <w:rPr>
          <w:lang w:eastAsia="en-GB"/>
        </w:rPr>
      </w:pPr>
      <w:bookmarkStart w:id="300" w:name="_Toc21020149"/>
      <w:bookmarkStart w:id="301" w:name="_Toc29763950"/>
      <w:bookmarkStart w:id="302" w:name="_Toc29763993"/>
      <w:bookmarkStart w:id="303" w:name="_Toc36031824"/>
      <w:bookmarkStart w:id="304" w:name="_Toc37180263"/>
      <w:bookmarkStart w:id="305" w:name="_Toc45877274"/>
      <w:bookmarkStart w:id="306" w:name="_Toc130736733"/>
      <w:r w:rsidRPr="00EC092D">
        <w:rPr>
          <w:lang w:eastAsia="en-GB"/>
        </w:rPr>
        <w:t>9.7</w:t>
      </w:r>
      <w:r w:rsidRPr="00EC092D">
        <w:rPr>
          <w:lang w:eastAsia="en-GB"/>
        </w:rPr>
        <w:tab/>
        <w:t>Surges, common and differential mode</w:t>
      </w:r>
      <w:bookmarkEnd w:id="300"/>
      <w:bookmarkEnd w:id="301"/>
      <w:bookmarkEnd w:id="302"/>
      <w:bookmarkEnd w:id="303"/>
      <w:bookmarkEnd w:id="304"/>
      <w:bookmarkEnd w:id="305"/>
      <w:bookmarkEnd w:id="306"/>
    </w:p>
    <w:p w14:paraId="4C2593B3"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58A00960"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E948F6E"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744F237C"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1B11328D"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7DCD1147" w14:textId="77777777" w:rsidR="00934ADE" w:rsidRPr="00EC092D" w:rsidRDefault="00934ADE" w:rsidP="00934ADE">
      <w:pPr>
        <w:pStyle w:val="Heading8"/>
      </w:pPr>
      <w:bookmarkStart w:id="307" w:name="historyclause"/>
      <w:r w:rsidRPr="00EC092D">
        <w:br w:type="page"/>
      </w:r>
      <w:bookmarkStart w:id="308" w:name="_Toc21020150"/>
      <w:bookmarkStart w:id="309" w:name="_Toc29763951"/>
      <w:bookmarkStart w:id="310" w:name="_Toc29763994"/>
      <w:bookmarkStart w:id="311" w:name="_Toc36031825"/>
      <w:bookmarkStart w:id="312" w:name="_Toc37180264"/>
      <w:bookmarkStart w:id="313" w:name="_Toc45877275"/>
      <w:bookmarkStart w:id="314" w:name="_Toc130736734"/>
      <w:r w:rsidRPr="00EC092D">
        <w:t>Annex A (informative):</w:t>
      </w:r>
      <w:r w:rsidRPr="00EC092D">
        <w:br/>
        <w:t>Change history</w:t>
      </w:r>
      <w:bookmarkEnd w:id="308"/>
      <w:bookmarkEnd w:id="309"/>
      <w:bookmarkEnd w:id="310"/>
      <w:bookmarkEnd w:id="311"/>
      <w:bookmarkEnd w:id="312"/>
      <w:bookmarkEnd w:id="313"/>
      <w:bookmarkEnd w:id="314"/>
    </w:p>
    <w:p w14:paraId="3F1CCAA0"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75A67F1F" w14:textId="77777777" w:rsidTr="003B2C18">
        <w:trPr>
          <w:cantSplit/>
        </w:trPr>
        <w:tc>
          <w:tcPr>
            <w:tcW w:w="9639" w:type="dxa"/>
            <w:gridSpan w:val="8"/>
            <w:tcBorders>
              <w:bottom w:val="nil"/>
            </w:tcBorders>
            <w:shd w:val="solid" w:color="FFFFFF" w:fill="auto"/>
          </w:tcPr>
          <w:p w14:paraId="4E964373" w14:textId="77777777" w:rsidR="00934ADE" w:rsidRPr="00EC092D" w:rsidRDefault="00934ADE" w:rsidP="00934ADE">
            <w:pPr>
              <w:pStyle w:val="TAL"/>
              <w:jc w:val="center"/>
              <w:rPr>
                <w:b/>
                <w:sz w:val="16"/>
              </w:rPr>
            </w:pPr>
            <w:bookmarkStart w:id="315" w:name="OLE_LINK20"/>
            <w:bookmarkStart w:id="316" w:name="OLE_LINK21"/>
            <w:bookmarkStart w:id="317" w:name="OLE_LINK22"/>
            <w:r w:rsidRPr="00EC092D">
              <w:rPr>
                <w:b/>
              </w:rPr>
              <w:t>Change history</w:t>
            </w:r>
          </w:p>
        </w:tc>
      </w:tr>
      <w:tr w:rsidR="00934ADE" w:rsidRPr="00EC092D" w14:paraId="244B242D" w14:textId="77777777" w:rsidTr="003B2C18">
        <w:tc>
          <w:tcPr>
            <w:tcW w:w="800" w:type="dxa"/>
            <w:shd w:val="pct10" w:color="auto" w:fill="FFFFFF"/>
          </w:tcPr>
          <w:p w14:paraId="0F67BB21"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982A600"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44270CA4"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291CC3B9"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4F8D695F"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7F104131"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2DA1F348"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38FEDC03" w14:textId="77777777" w:rsidR="00934ADE" w:rsidRPr="00EC092D" w:rsidRDefault="00934ADE" w:rsidP="00934ADE">
            <w:pPr>
              <w:pStyle w:val="TAL"/>
              <w:rPr>
                <w:b/>
                <w:sz w:val="16"/>
              </w:rPr>
            </w:pPr>
            <w:r w:rsidRPr="00EC092D">
              <w:rPr>
                <w:b/>
                <w:sz w:val="16"/>
              </w:rPr>
              <w:t>New version</w:t>
            </w:r>
          </w:p>
        </w:tc>
      </w:tr>
      <w:tr w:rsidR="00934ADE" w:rsidRPr="00EC092D" w14:paraId="668C3132" w14:textId="77777777" w:rsidTr="003B2C18">
        <w:tc>
          <w:tcPr>
            <w:tcW w:w="800" w:type="dxa"/>
            <w:shd w:val="solid" w:color="FFFFFF" w:fill="auto"/>
          </w:tcPr>
          <w:p w14:paraId="71B797F4"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2B4D6207"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52B68015"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E5C81CB" w14:textId="77777777" w:rsidR="00934ADE" w:rsidRPr="00EC092D" w:rsidRDefault="00934ADE" w:rsidP="00934ADE">
            <w:pPr>
              <w:pStyle w:val="TAL"/>
              <w:rPr>
                <w:sz w:val="16"/>
                <w:szCs w:val="16"/>
              </w:rPr>
            </w:pPr>
          </w:p>
        </w:tc>
        <w:tc>
          <w:tcPr>
            <w:tcW w:w="425" w:type="dxa"/>
            <w:shd w:val="solid" w:color="FFFFFF" w:fill="auto"/>
          </w:tcPr>
          <w:p w14:paraId="7DEC0C41" w14:textId="77777777" w:rsidR="00934ADE" w:rsidRPr="00EC092D" w:rsidRDefault="00934ADE" w:rsidP="00934ADE">
            <w:pPr>
              <w:pStyle w:val="TAL"/>
              <w:rPr>
                <w:sz w:val="16"/>
                <w:szCs w:val="16"/>
              </w:rPr>
            </w:pPr>
          </w:p>
        </w:tc>
        <w:tc>
          <w:tcPr>
            <w:tcW w:w="425" w:type="dxa"/>
            <w:shd w:val="solid" w:color="FFFFFF" w:fill="auto"/>
          </w:tcPr>
          <w:p w14:paraId="639F0CB4" w14:textId="77777777" w:rsidR="00934ADE" w:rsidRPr="00EC092D" w:rsidRDefault="00934ADE" w:rsidP="00934ADE">
            <w:pPr>
              <w:pStyle w:val="TAL"/>
              <w:rPr>
                <w:sz w:val="16"/>
                <w:szCs w:val="16"/>
              </w:rPr>
            </w:pPr>
          </w:p>
        </w:tc>
        <w:tc>
          <w:tcPr>
            <w:tcW w:w="4962" w:type="dxa"/>
            <w:shd w:val="solid" w:color="FFFFFF" w:fill="auto"/>
          </w:tcPr>
          <w:p w14:paraId="67B72F3A"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799BBC1A" w14:textId="77777777" w:rsidR="00934ADE" w:rsidRPr="00EC092D" w:rsidRDefault="00934ADE" w:rsidP="00934ADE">
            <w:pPr>
              <w:pStyle w:val="TAL"/>
              <w:rPr>
                <w:sz w:val="16"/>
                <w:szCs w:val="16"/>
              </w:rPr>
            </w:pPr>
            <w:r w:rsidRPr="00EC092D">
              <w:rPr>
                <w:sz w:val="16"/>
                <w:szCs w:val="16"/>
              </w:rPr>
              <w:t>0.1.0</w:t>
            </w:r>
          </w:p>
        </w:tc>
      </w:tr>
      <w:tr w:rsidR="00934ADE" w:rsidRPr="00EC092D" w14:paraId="73E11694" w14:textId="77777777" w:rsidTr="003B2C18">
        <w:tc>
          <w:tcPr>
            <w:tcW w:w="800" w:type="dxa"/>
            <w:shd w:val="solid" w:color="FFFFFF" w:fill="auto"/>
          </w:tcPr>
          <w:p w14:paraId="2B483FD4"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0DC57ABD"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6C026C84"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3409E536" w14:textId="77777777" w:rsidR="00934ADE" w:rsidRPr="00EC092D" w:rsidRDefault="00934ADE" w:rsidP="00934ADE">
            <w:pPr>
              <w:pStyle w:val="TAL"/>
              <w:rPr>
                <w:sz w:val="16"/>
                <w:szCs w:val="16"/>
              </w:rPr>
            </w:pPr>
          </w:p>
        </w:tc>
        <w:tc>
          <w:tcPr>
            <w:tcW w:w="425" w:type="dxa"/>
            <w:shd w:val="solid" w:color="FFFFFF" w:fill="auto"/>
          </w:tcPr>
          <w:p w14:paraId="7AAB19C3" w14:textId="77777777" w:rsidR="00934ADE" w:rsidRPr="00EC092D" w:rsidRDefault="00934ADE" w:rsidP="00934ADE">
            <w:pPr>
              <w:pStyle w:val="TAL"/>
              <w:rPr>
                <w:sz w:val="16"/>
                <w:szCs w:val="16"/>
              </w:rPr>
            </w:pPr>
          </w:p>
        </w:tc>
        <w:tc>
          <w:tcPr>
            <w:tcW w:w="425" w:type="dxa"/>
            <w:shd w:val="solid" w:color="FFFFFF" w:fill="auto"/>
          </w:tcPr>
          <w:p w14:paraId="1108432E" w14:textId="77777777" w:rsidR="00934ADE" w:rsidRPr="00EC092D" w:rsidRDefault="00934ADE" w:rsidP="00934ADE">
            <w:pPr>
              <w:pStyle w:val="TAL"/>
              <w:rPr>
                <w:sz w:val="16"/>
                <w:szCs w:val="16"/>
              </w:rPr>
            </w:pPr>
          </w:p>
        </w:tc>
        <w:tc>
          <w:tcPr>
            <w:tcW w:w="4962" w:type="dxa"/>
            <w:shd w:val="solid" w:color="FFFFFF" w:fill="auto"/>
          </w:tcPr>
          <w:p w14:paraId="05060093" w14:textId="77777777" w:rsidR="00934ADE" w:rsidRPr="00EC092D" w:rsidRDefault="00934ADE" w:rsidP="00934ADE">
            <w:pPr>
              <w:pStyle w:val="TAL"/>
              <w:rPr>
                <w:sz w:val="16"/>
                <w:szCs w:val="16"/>
              </w:rPr>
            </w:pPr>
            <w:r w:rsidRPr="00EC092D">
              <w:rPr>
                <w:sz w:val="16"/>
                <w:szCs w:val="16"/>
              </w:rPr>
              <w:t>Presented to RAN for approval.</w:t>
            </w:r>
          </w:p>
          <w:p w14:paraId="5250B81B"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7DB3C031" w14:textId="77777777" w:rsidR="00934ADE" w:rsidRPr="00EC092D" w:rsidRDefault="00934ADE" w:rsidP="00934ADE">
            <w:pPr>
              <w:pStyle w:val="TAL"/>
              <w:rPr>
                <w:sz w:val="16"/>
                <w:szCs w:val="16"/>
              </w:rPr>
            </w:pPr>
            <w:r w:rsidRPr="00EC092D">
              <w:rPr>
                <w:sz w:val="16"/>
                <w:szCs w:val="16"/>
              </w:rPr>
              <w:t>1.0.0</w:t>
            </w:r>
          </w:p>
        </w:tc>
      </w:tr>
      <w:tr w:rsidR="00934ADE" w:rsidRPr="00EC092D" w14:paraId="4CD2250E" w14:textId="77777777" w:rsidTr="003B2C18">
        <w:tc>
          <w:tcPr>
            <w:tcW w:w="800" w:type="dxa"/>
            <w:shd w:val="solid" w:color="FFFFFF" w:fill="auto"/>
          </w:tcPr>
          <w:p w14:paraId="1D2C127F"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ECE46D0"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0A7F67A4" w14:textId="77777777" w:rsidR="00934ADE" w:rsidRPr="00EC092D" w:rsidRDefault="00934ADE" w:rsidP="00934ADE">
            <w:pPr>
              <w:pStyle w:val="TAL"/>
              <w:rPr>
                <w:sz w:val="16"/>
                <w:szCs w:val="16"/>
              </w:rPr>
            </w:pPr>
          </w:p>
        </w:tc>
        <w:tc>
          <w:tcPr>
            <w:tcW w:w="567" w:type="dxa"/>
            <w:shd w:val="solid" w:color="FFFFFF" w:fill="auto"/>
          </w:tcPr>
          <w:p w14:paraId="54B7BC65" w14:textId="77777777" w:rsidR="00934ADE" w:rsidRPr="00EC092D" w:rsidRDefault="00934ADE" w:rsidP="00934ADE">
            <w:pPr>
              <w:pStyle w:val="TAL"/>
              <w:rPr>
                <w:sz w:val="16"/>
                <w:szCs w:val="16"/>
              </w:rPr>
            </w:pPr>
          </w:p>
        </w:tc>
        <w:tc>
          <w:tcPr>
            <w:tcW w:w="425" w:type="dxa"/>
            <w:shd w:val="solid" w:color="FFFFFF" w:fill="auto"/>
          </w:tcPr>
          <w:p w14:paraId="27C342EA" w14:textId="77777777" w:rsidR="00934ADE" w:rsidRPr="00EC092D" w:rsidRDefault="00934ADE" w:rsidP="00934ADE">
            <w:pPr>
              <w:pStyle w:val="TAL"/>
              <w:rPr>
                <w:sz w:val="16"/>
                <w:szCs w:val="16"/>
              </w:rPr>
            </w:pPr>
          </w:p>
        </w:tc>
        <w:tc>
          <w:tcPr>
            <w:tcW w:w="425" w:type="dxa"/>
            <w:shd w:val="solid" w:color="FFFFFF" w:fill="auto"/>
          </w:tcPr>
          <w:p w14:paraId="08EAC4C8" w14:textId="77777777" w:rsidR="00934ADE" w:rsidRPr="00EC092D" w:rsidRDefault="00934ADE" w:rsidP="00934ADE">
            <w:pPr>
              <w:pStyle w:val="TAL"/>
              <w:rPr>
                <w:sz w:val="16"/>
                <w:szCs w:val="16"/>
              </w:rPr>
            </w:pPr>
          </w:p>
        </w:tc>
        <w:tc>
          <w:tcPr>
            <w:tcW w:w="4962" w:type="dxa"/>
            <w:shd w:val="solid" w:color="FFFFFF" w:fill="auto"/>
          </w:tcPr>
          <w:p w14:paraId="318BE1DB"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5E64670C"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07DEAC91" w14:textId="77777777" w:rsidTr="003B2C18">
        <w:tc>
          <w:tcPr>
            <w:tcW w:w="800" w:type="dxa"/>
            <w:shd w:val="solid" w:color="FFFFFF" w:fill="auto"/>
          </w:tcPr>
          <w:p w14:paraId="34E460EE"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386751F1"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6EBF6F54"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411ECF1E"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55FC976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564A0F28"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2345436"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5C8F7DEC"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2E1AD098" w14:textId="77777777" w:rsidTr="003B2C18">
        <w:tc>
          <w:tcPr>
            <w:tcW w:w="800" w:type="dxa"/>
            <w:shd w:val="solid" w:color="FFFFFF" w:fill="auto"/>
          </w:tcPr>
          <w:p w14:paraId="048EE463"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78DC55CB"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37D456EA"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681726BF"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5B366220"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505F3F50"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0CCA29"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2B46887"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4C96EC6" w14:textId="77777777" w:rsidTr="003B2C18">
        <w:tc>
          <w:tcPr>
            <w:tcW w:w="800" w:type="dxa"/>
            <w:tcBorders>
              <w:top w:val="single" w:sz="6" w:space="0" w:color="auto"/>
            </w:tcBorders>
            <w:shd w:val="solid" w:color="FFFFFF" w:fill="auto"/>
          </w:tcPr>
          <w:p w14:paraId="55C130F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6F80FE3F"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42A6BAC3"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115798B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68898D93"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0920FD"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7943428E"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5D27B7"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2B64B75E" w14:textId="77777777" w:rsidTr="003B2C18">
        <w:tc>
          <w:tcPr>
            <w:tcW w:w="800" w:type="dxa"/>
            <w:shd w:val="solid" w:color="FFFFFF" w:fill="auto"/>
          </w:tcPr>
          <w:p w14:paraId="5EAB6CDB"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717BFFF9"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3D17DB4F"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5745363F"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153EF2D8" w14:textId="77777777" w:rsidR="00934ADE" w:rsidRPr="00EC092D" w:rsidRDefault="00934ADE" w:rsidP="00934ADE">
            <w:pPr>
              <w:pStyle w:val="TAL"/>
              <w:rPr>
                <w:sz w:val="16"/>
                <w:szCs w:val="16"/>
              </w:rPr>
            </w:pPr>
          </w:p>
        </w:tc>
        <w:tc>
          <w:tcPr>
            <w:tcW w:w="425" w:type="dxa"/>
            <w:shd w:val="solid" w:color="FFFFFF" w:fill="auto"/>
          </w:tcPr>
          <w:p w14:paraId="2AF707C9"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61F27027"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CC5629C"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6E6B2BB4" w14:textId="77777777" w:rsidTr="003B2C18">
        <w:tc>
          <w:tcPr>
            <w:tcW w:w="800" w:type="dxa"/>
            <w:shd w:val="solid" w:color="FFFFFF" w:fill="auto"/>
          </w:tcPr>
          <w:p w14:paraId="51DB4992"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64A23742"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E2EDB48"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269F401C"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66B3BA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1ADD3CF5"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34784611"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0524C376"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550FF5DC" w14:textId="77777777" w:rsidTr="003B2C18">
        <w:tc>
          <w:tcPr>
            <w:tcW w:w="800" w:type="dxa"/>
            <w:shd w:val="solid" w:color="FFFFFF" w:fill="auto"/>
          </w:tcPr>
          <w:p w14:paraId="20788E2E"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BF342DE"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4E59156A"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4A976A62"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2DD91A81" w14:textId="77777777" w:rsidR="00934ADE" w:rsidRPr="00EC092D" w:rsidRDefault="00934ADE" w:rsidP="00934ADE">
            <w:pPr>
              <w:pStyle w:val="TAL"/>
              <w:rPr>
                <w:sz w:val="16"/>
                <w:szCs w:val="16"/>
              </w:rPr>
            </w:pPr>
          </w:p>
        </w:tc>
        <w:tc>
          <w:tcPr>
            <w:tcW w:w="425" w:type="dxa"/>
            <w:shd w:val="solid" w:color="FFFFFF" w:fill="auto"/>
          </w:tcPr>
          <w:p w14:paraId="7CDA85BA"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649199E"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D68B5B7"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28437CF2" w14:textId="77777777" w:rsidTr="003B2C18">
        <w:tc>
          <w:tcPr>
            <w:tcW w:w="800" w:type="dxa"/>
            <w:shd w:val="solid" w:color="FFFFFF" w:fill="auto"/>
          </w:tcPr>
          <w:p w14:paraId="6057E498"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26E975BC"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655670F5"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403841AB"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493C0EB8"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00D7B44"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03EB20D"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4041681A"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22D181B7" w14:textId="77777777" w:rsidTr="003B2C18">
        <w:tc>
          <w:tcPr>
            <w:tcW w:w="800" w:type="dxa"/>
            <w:shd w:val="solid" w:color="FFFFFF" w:fill="auto"/>
          </w:tcPr>
          <w:p w14:paraId="401D1F0A"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383C954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0737AC0C"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7DD0075F"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30B7BE80"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1413F91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D469601"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77F5913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37E8D81" w14:textId="77777777" w:rsidTr="003B2C18">
        <w:tc>
          <w:tcPr>
            <w:tcW w:w="800" w:type="dxa"/>
            <w:shd w:val="solid" w:color="FFFFFF" w:fill="auto"/>
          </w:tcPr>
          <w:p w14:paraId="5A6A17EE"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3324E61F"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99CF2E1"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51E5D63"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78F1428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5A93262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5A2B03ED"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3F427490"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5080B8F" w14:textId="77777777" w:rsidTr="003B2C18">
        <w:tc>
          <w:tcPr>
            <w:tcW w:w="800" w:type="dxa"/>
            <w:shd w:val="solid" w:color="FFFFFF" w:fill="auto"/>
          </w:tcPr>
          <w:p w14:paraId="59077BDB"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F277347"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7E21CA"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3CE328A9"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719BB2FC" w14:textId="77777777" w:rsidR="00934ADE" w:rsidRPr="00EC092D" w:rsidRDefault="00934ADE" w:rsidP="00934ADE">
            <w:pPr>
              <w:pStyle w:val="TAL"/>
              <w:rPr>
                <w:sz w:val="16"/>
                <w:szCs w:val="16"/>
              </w:rPr>
            </w:pPr>
          </w:p>
        </w:tc>
        <w:tc>
          <w:tcPr>
            <w:tcW w:w="425" w:type="dxa"/>
            <w:shd w:val="solid" w:color="FFFFFF" w:fill="auto"/>
          </w:tcPr>
          <w:p w14:paraId="7D2E5458"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566BC43"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01513FC5"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200653A" w14:textId="77777777" w:rsidTr="003B2C18">
        <w:tc>
          <w:tcPr>
            <w:tcW w:w="800" w:type="dxa"/>
            <w:shd w:val="solid" w:color="FFFFFF" w:fill="auto"/>
          </w:tcPr>
          <w:p w14:paraId="40B0401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4498BC1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273AF65"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1B1C79A7"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2E73CBD8"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B5FDE95"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7EACE0D"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25EF8CFC"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21C7C52" w14:textId="77777777" w:rsidTr="003B2C18">
        <w:tc>
          <w:tcPr>
            <w:tcW w:w="800" w:type="dxa"/>
            <w:shd w:val="solid" w:color="FFFFFF" w:fill="auto"/>
          </w:tcPr>
          <w:p w14:paraId="14385F6E"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1B1AE17"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8708BDD"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0B25928"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55130C07" w14:textId="77777777" w:rsidR="00934ADE" w:rsidRPr="00EC092D" w:rsidRDefault="00934ADE" w:rsidP="00934ADE">
            <w:pPr>
              <w:pStyle w:val="TAL"/>
              <w:rPr>
                <w:sz w:val="16"/>
                <w:szCs w:val="16"/>
              </w:rPr>
            </w:pPr>
          </w:p>
        </w:tc>
        <w:tc>
          <w:tcPr>
            <w:tcW w:w="425" w:type="dxa"/>
            <w:shd w:val="solid" w:color="FFFFFF" w:fill="auto"/>
          </w:tcPr>
          <w:p w14:paraId="56C140BC"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4EDD4995"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1A5CB871" w14:textId="77777777" w:rsidR="00934ADE" w:rsidRPr="00EC092D" w:rsidRDefault="00934ADE" w:rsidP="00934ADE">
            <w:pPr>
              <w:pStyle w:val="TAL"/>
              <w:rPr>
                <w:sz w:val="16"/>
                <w:szCs w:val="16"/>
                <w:lang w:val="en-US"/>
              </w:rPr>
            </w:pPr>
            <w:r w:rsidRPr="00EC092D">
              <w:rPr>
                <w:sz w:val="16"/>
                <w:szCs w:val="16"/>
                <w:lang w:val="en-US"/>
              </w:rPr>
              <w:t>15.3.0</w:t>
            </w:r>
          </w:p>
        </w:tc>
      </w:tr>
      <w:bookmarkEnd w:id="307"/>
      <w:bookmarkEnd w:id="315"/>
      <w:bookmarkEnd w:id="316"/>
      <w:bookmarkEnd w:id="317"/>
      <w:tr w:rsidR="00934ADE" w:rsidRPr="00EC092D" w14:paraId="037AFD8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49DA5B9C"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95965"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E75CD8"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1AC8C"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56E38"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241D2"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3E935"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680E0"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4DE7BA88"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205BCF19"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4C36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683D27"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BDA2"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DE018"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AD64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C4329"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920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5DAD2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4DEBCF0B"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2B874"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1B23B7"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5FAB3"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F68FC"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B82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A5E2F"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C02F9"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6829DBF1"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46C6083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50CAE"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430A0"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A338D"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8A8B9"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AEC1"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B5EB2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BAE47"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2238715"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28E79A0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C9A1E"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144B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710AD"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7AD2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B08D0"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DE443"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A9DE"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31DD1788"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8021DE0"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0EDC5"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EE7EC7"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25476"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F073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576D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DF5F8"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20455"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2A437452"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9DC908E"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24A63"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0C97A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937F"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40F5"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5DE5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F28DD"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F72CA"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4D62D52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78D22575"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3F822"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83094B"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4D07"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FC3A9"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F420"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F3F47"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B3D7E"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07E93ABB"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3990759"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BFAC"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4D0E6"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ECFDC"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91B18"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117F8"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18466"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107E8"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68BE646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7EDD8B"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5ED85"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75E0DC"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00DB9"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B35B8"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8A091"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4DAE0"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DBB7D"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0BD0C228"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6B1EB3E2"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3E7D798"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4046AAAD"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20E7B1F"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0965105"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1AEF0EE"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F5D9234"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3BEDA7D"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22BB4E9A" w14:textId="77777777" w:rsidTr="008152B8">
        <w:tc>
          <w:tcPr>
            <w:tcW w:w="800" w:type="dxa"/>
            <w:tcBorders>
              <w:top w:val="single" w:sz="12" w:space="0" w:color="auto"/>
              <w:left w:val="single" w:sz="6" w:space="0" w:color="auto"/>
              <w:bottom w:val="single" w:sz="12" w:space="0" w:color="auto"/>
              <w:right w:val="single" w:sz="6" w:space="0" w:color="auto"/>
            </w:tcBorders>
            <w:shd w:val="solid" w:color="FFFFFF" w:fill="auto"/>
          </w:tcPr>
          <w:p w14:paraId="62B53CB7"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E71D8F"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665D211"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3884DC"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4DA59F"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D772FE"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6356E3"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109096D" w14:textId="77777777" w:rsidR="00196C98" w:rsidRPr="00196C98" w:rsidRDefault="00196C98" w:rsidP="003B2C18">
            <w:pPr>
              <w:pStyle w:val="TAL"/>
              <w:rPr>
                <w:b/>
                <w:sz w:val="16"/>
                <w:szCs w:val="16"/>
                <w:lang w:val="en-US"/>
              </w:rPr>
            </w:pPr>
            <w:r w:rsidRPr="00196C98">
              <w:rPr>
                <w:b/>
                <w:sz w:val="16"/>
                <w:szCs w:val="16"/>
                <w:lang w:val="en-US"/>
              </w:rPr>
              <w:t>16.0.0</w:t>
            </w:r>
          </w:p>
        </w:tc>
      </w:tr>
      <w:tr w:rsidR="00E23B11" w:rsidRPr="003B2C18" w14:paraId="787135FD"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3B7D2EC9" w14:textId="3B93E1A7" w:rsidR="00E23B11" w:rsidRDefault="00E23B11" w:rsidP="003B2C18">
            <w:pPr>
              <w:pStyle w:val="TAL"/>
              <w:rPr>
                <w:sz w:val="16"/>
                <w:szCs w:val="16"/>
              </w:rPr>
            </w:pPr>
            <w:r>
              <w:rPr>
                <w:sz w:val="16"/>
                <w:szCs w:val="16"/>
              </w:rPr>
              <w:t>2023-03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C78B497" w14:textId="50F9A733" w:rsidR="00E23B11" w:rsidRDefault="00E23B11" w:rsidP="003B2C18">
            <w:pPr>
              <w:pStyle w:val="TAL"/>
              <w:rPr>
                <w:sz w:val="16"/>
                <w:szCs w:val="16"/>
              </w:rPr>
            </w:pPr>
            <w:r>
              <w:rPr>
                <w:sz w:val="16"/>
                <w:szCs w:val="16"/>
              </w:rPr>
              <w:t>RAN#99</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4DB4E5AA" w14:textId="77777777" w:rsidR="00E23B11" w:rsidRDefault="00E23B11" w:rsidP="003B2C18">
            <w:pPr>
              <w:pStyle w:val="TAL"/>
              <w:rPr>
                <w:rFonts w:cs="Arial"/>
                <w:sz w:val="16"/>
                <w:szCs w:val="16"/>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FDB784F" w14:textId="77777777" w:rsidR="00E23B11" w:rsidRDefault="00E23B11" w:rsidP="003B2C18">
            <w:pPr>
              <w:pStyle w:val="TAL"/>
              <w:rPr>
                <w:rFonts w:cs="Arial"/>
                <w:sz w:val="16"/>
                <w:szCs w:val="16"/>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1A34877" w14:textId="77777777" w:rsidR="00E23B11" w:rsidRDefault="00E23B11" w:rsidP="003B2C18">
            <w:pPr>
              <w:pStyle w:val="TAL"/>
              <w:rPr>
                <w:rFonts w:cs="Arial"/>
                <w:sz w:val="16"/>
                <w:szCs w:val="16"/>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1FC7EF" w14:textId="77777777" w:rsidR="00E23B11" w:rsidRDefault="00E23B11" w:rsidP="003B2C18">
            <w:pPr>
              <w:pStyle w:val="TAL"/>
              <w:rPr>
                <w:rFonts w:cs="Arial"/>
                <w:sz w:val="16"/>
                <w:szCs w:val="16"/>
              </w:rPr>
            </w:pP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E45F956" w14:textId="77777777" w:rsidR="00E23B11" w:rsidRDefault="00E23B11" w:rsidP="003B2C18">
            <w:pPr>
              <w:pStyle w:val="TAL"/>
              <w:rPr>
                <w:rFonts w:cs="Arial"/>
                <w:sz w:val="16"/>
                <w:szCs w:val="16"/>
              </w:rPr>
            </w:pP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D7B2617" w14:textId="2688A053" w:rsidR="00E23B11" w:rsidRPr="00E23B11" w:rsidRDefault="00E23B11" w:rsidP="003B2C18">
            <w:pPr>
              <w:pStyle w:val="TAL"/>
              <w:rPr>
                <w:bCs/>
                <w:sz w:val="16"/>
                <w:szCs w:val="16"/>
                <w:lang w:val="en-US"/>
              </w:rPr>
            </w:pPr>
            <w:r w:rsidRPr="00E23B11">
              <w:rPr>
                <w:bCs/>
                <w:sz w:val="16"/>
                <w:szCs w:val="16"/>
                <w:lang w:val="en-US"/>
              </w:rPr>
              <w:t>16.1.0</w:t>
            </w:r>
          </w:p>
        </w:tc>
      </w:tr>
    </w:tbl>
    <w:p w14:paraId="06C31FAC" w14:textId="77777777" w:rsidR="00934ADE" w:rsidRPr="004D3578" w:rsidRDefault="00934ADE" w:rsidP="00A27486"/>
    <w:sectPr w:rsidR="00934ADE" w:rsidRPr="004D357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8895D" w14:textId="77777777" w:rsidR="00DF04EA" w:rsidRDefault="00DF04EA">
      <w:r>
        <w:separator/>
      </w:r>
    </w:p>
  </w:endnote>
  <w:endnote w:type="continuationSeparator" w:id="0">
    <w:p w14:paraId="413BC865" w14:textId="77777777" w:rsidR="00DF04EA" w:rsidRDefault="00DF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D5CA0" w14:textId="77777777"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0E2CA" w14:textId="77777777" w:rsidR="00DF04EA" w:rsidRDefault="00DF04EA">
      <w:r>
        <w:separator/>
      </w:r>
    </w:p>
  </w:footnote>
  <w:footnote w:type="continuationSeparator" w:id="0">
    <w:p w14:paraId="5CB90B1D" w14:textId="77777777" w:rsidR="00DF04EA" w:rsidRDefault="00DF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41BB" w14:textId="50CD2B89"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2B8">
      <w:rPr>
        <w:rFonts w:ascii="Arial" w:hAnsi="Arial" w:cs="Arial"/>
        <w:b/>
        <w:noProof/>
        <w:sz w:val="18"/>
        <w:szCs w:val="18"/>
      </w:rPr>
      <w:t>3GPP TS 37.114 V16.1.0 (2023-03)</w:t>
    </w:r>
    <w:r>
      <w:rPr>
        <w:rFonts w:ascii="Arial" w:hAnsi="Arial" w:cs="Arial"/>
        <w:b/>
        <w:sz w:val="18"/>
        <w:szCs w:val="18"/>
      </w:rPr>
      <w:fldChar w:fldCharType="end"/>
    </w:r>
  </w:p>
  <w:p w14:paraId="19E694C1" w14:textId="77777777"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E5604B" w14:textId="6C9F4E64"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2B8">
      <w:rPr>
        <w:rFonts w:ascii="Arial" w:hAnsi="Arial" w:cs="Arial"/>
        <w:b/>
        <w:noProof/>
        <w:sz w:val="18"/>
        <w:szCs w:val="18"/>
      </w:rPr>
      <w:t>Release 16</w:t>
    </w:r>
    <w:r>
      <w:rPr>
        <w:rFonts w:ascii="Arial" w:hAnsi="Arial" w:cs="Arial"/>
        <w:b/>
        <w:sz w:val="18"/>
        <w:szCs w:val="18"/>
      </w:rPr>
      <w:fldChar w:fldCharType="end"/>
    </w:r>
  </w:p>
  <w:p w14:paraId="23ABEF38" w14:textId="77777777"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208830713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01134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9434639">
    <w:abstractNumId w:val="9"/>
  </w:num>
  <w:num w:numId="4" w16cid:durableId="1308823267">
    <w:abstractNumId w:val="19"/>
  </w:num>
  <w:num w:numId="5" w16cid:durableId="874344906">
    <w:abstractNumId w:val="16"/>
  </w:num>
  <w:num w:numId="6" w16cid:durableId="453792661">
    <w:abstractNumId w:val="11"/>
  </w:num>
  <w:num w:numId="7" w16cid:durableId="1727099473">
    <w:abstractNumId w:val="6"/>
  </w:num>
  <w:num w:numId="8" w16cid:durableId="232086653">
    <w:abstractNumId w:val="4"/>
  </w:num>
  <w:num w:numId="9" w16cid:durableId="853999756">
    <w:abstractNumId w:val="3"/>
  </w:num>
  <w:num w:numId="10" w16cid:durableId="585263503">
    <w:abstractNumId w:val="2"/>
  </w:num>
  <w:num w:numId="11" w16cid:durableId="601492685">
    <w:abstractNumId w:val="1"/>
  </w:num>
  <w:num w:numId="12" w16cid:durableId="1149712777">
    <w:abstractNumId w:val="5"/>
  </w:num>
  <w:num w:numId="13" w16cid:durableId="1231310225">
    <w:abstractNumId w:val="0"/>
  </w:num>
  <w:num w:numId="14" w16cid:durableId="2129230238">
    <w:abstractNumId w:val="10"/>
  </w:num>
  <w:num w:numId="15" w16cid:durableId="1397584313">
    <w:abstractNumId w:val="21"/>
  </w:num>
  <w:num w:numId="16" w16cid:durableId="2136176241">
    <w:abstractNumId w:val="20"/>
  </w:num>
  <w:num w:numId="17" w16cid:durableId="1771706270">
    <w:abstractNumId w:val="18"/>
  </w:num>
  <w:num w:numId="18" w16cid:durableId="1216628203">
    <w:abstractNumId w:val="12"/>
  </w:num>
  <w:num w:numId="19" w16cid:durableId="1905598703">
    <w:abstractNumId w:val="17"/>
  </w:num>
  <w:num w:numId="20" w16cid:durableId="895235693">
    <w:abstractNumId w:val="14"/>
  </w:num>
  <w:num w:numId="21" w16cid:durableId="1663001738">
    <w:abstractNumId w:val="13"/>
  </w:num>
  <w:num w:numId="22" w16cid:durableId="391999215">
    <w:abstractNumId w:val="8"/>
  </w:num>
  <w:num w:numId="23" w16cid:durableId="493028345">
    <w:abstractNumId w:val="22"/>
  </w:num>
  <w:num w:numId="24" w16cid:durableId="71317708">
    <w:abstractNumId w:val="23"/>
  </w:num>
  <w:num w:numId="25" w16cid:durableId="12980743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4BF"/>
    <w:rsid w:val="00080512"/>
    <w:rsid w:val="000C47C3"/>
    <w:rsid w:val="000D58AB"/>
    <w:rsid w:val="000F02C9"/>
    <w:rsid w:val="00133525"/>
    <w:rsid w:val="001518C5"/>
    <w:rsid w:val="00196C98"/>
    <w:rsid w:val="001A4C42"/>
    <w:rsid w:val="001A7420"/>
    <w:rsid w:val="001B6637"/>
    <w:rsid w:val="001C21C3"/>
    <w:rsid w:val="001D02C2"/>
    <w:rsid w:val="001F0C1D"/>
    <w:rsid w:val="001F1132"/>
    <w:rsid w:val="001F168B"/>
    <w:rsid w:val="002347A2"/>
    <w:rsid w:val="00243BAC"/>
    <w:rsid w:val="002675F0"/>
    <w:rsid w:val="002A6813"/>
    <w:rsid w:val="002B6339"/>
    <w:rsid w:val="002E00EE"/>
    <w:rsid w:val="002F0EF1"/>
    <w:rsid w:val="003172DC"/>
    <w:rsid w:val="00347DFE"/>
    <w:rsid w:val="0035462D"/>
    <w:rsid w:val="003765B8"/>
    <w:rsid w:val="003B2C18"/>
    <w:rsid w:val="003C3971"/>
    <w:rsid w:val="00423334"/>
    <w:rsid w:val="004345EC"/>
    <w:rsid w:val="00447644"/>
    <w:rsid w:val="00465515"/>
    <w:rsid w:val="004762C3"/>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A7CCC"/>
    <w:rsid w:val="006B30D0"/>
    <w:rsid w:val="006C3D95"/>
    <w:rsid w:val="006E5C86"/>
    <w:rsid w:val="00701116"/>
    <w:rsid w:val="00713C44"/>
    <w:rsid w:val="00734A5B"/>
    <w:rsid w:val="00737F68"/>
    <w:rsid w:val="0074026F"/>
    <w:rsid w:val="007429F6"/>
    <w:rsid w:val="00744E76"/>
    <w:rsid w:val="00774DA4"/>
    <w:rsid w:val="00781F0F"/>
    <w:rsid w:val="007B600E"/>
    <w:rsid w:val="007F0F4A"/>
    <w:rsid w:val="008028A4"/>
    <w:rsid w:val="00814016"/>
    <w:rsid w:val="008152B8"/>
    <w:rsid w:val="00830747"/>
    <w:rsid w:val="008332B5"/>
    <w:rsid w:val="008768CA"/>
    <w:rsid w:val="008C384C"/>
    <w:rsid w:val="0090271F"/>
    <w:rsid w:val="00902E23"/>
    <w:rsid w:val="009114D7"/>
    <w:rsid w:val="0091348E"/>
    <w:rsid w:val="00917CCB"/>
    <w:rsid w:val="00931051"/>
    <w:rsid w:val="00934ADE"/>
    <w:rsid w:val="00942EC2"/>
    <w:rsid w:val="009A3B0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86332"/>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04EA"/>
    <w:rsid w:val="00DF2B1F"/>
    <w:rsid w:val="00DF62CD"/>
    <w:rsid w:val="00E16509"/>
    <w:rsid w:val="00E23B11"/>
    <w:rsid w:val="00E44582"/>
    <w:rsid w:val="00E50582"/>
    <w:rsid w:val="00E56986"/>
    <w:rsid w:val="00E77645"/>
    <w:rsid w:val="00EA15B0"/>
    <w:rsid w:val="00EA5EA7"/>
    <w:rsid w:val="00EB4F9C"/>
    <w:rsid w:val="00EC092D"/>
    <w:rsid w:val="00EC4A25"/>
    <w:rsid w:val="00F025A2"/>
    <w:rsid w:val="00F04712"/>
    <w:rsid w:val="00F13360"/>
    <w:rsid w:val="00F22EC7"/>
    <w:rsid w:val="00F325C8"/>
    <w:rsid w:val="00F653B8"/>
    <w:rsid w:val="00F9008D"/>
    <w:rsid w:val="00F96A4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4B392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basedOn w:val="Normal"/>
    <w:uiPriority w:val="99"/>
    <w:qFormat/>
    <w:rsid w:val="00934ADE"/>
    <w:pPr>
      <w:spacing w:line="259" w:lineRule="auto"/>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6948-BDFA-4702-966B-6AF7CAE9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9373</Words>
  <Characters>53428</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2020-07-17T09:20:00Z</dcterms:created>
  <dcterms:modified xsi:type="dcterms:W3CDTF">2023-04-05T17:03:00Z</dcterms:modified>
</cp:coreProperties>
</file>