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27FD4FFC"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1F1DB3">
              <w:t>15</w:t>
            </w:r>
            <w:r w:rsidRPr="009202AA">
              <w:t>.</w:t>
            </w:r>
            <w:bookmarkEnd w:id="3"/>
            <w:r w:rsidR="004C4A70" w:rsidRPr="009202AA">
              <w:t>0</w:t>
            </w:r>
            <w:r w:rsidRPr="009202AA">
              <w:t xml:space="preserve"> </w:t>
            </w:r>
            <w:r w:rsidRPr="009202AA">
              <w:rPr>
                <w:sz w:val="32"/>
              </w:rPr>
              <w:t>(</w:t>
            </w:r>
            <w:bookmarkStart w:id="4" w:name="issueDate"/>
            <w:r w:rsidR="001E390F" w:rsidRPr="009202AA">
              <w:rPr>
                <w:sz w:val="32"/>
              </w:rPr>
              <w:t>202</w:t>
            </w:r>
            <w:r w:rsidR="001E390F">
              <w:rPr>
                <w:sz w:val="32"/>
              </w:rPr>
              <w:t>4</w:t>
            </w:r>
            <w:r w:rsidR="004C4A70" w:rsidRPr="009202AA">
              <w:rPr>
                <w:sz w:val="32"/>
              </w:rPr>
              <w:t>-</w:t>
            </w:r>
            <w:bookmarkEnd w:id="4"/>
            <w:r w:rsidR="001E390F">
              <w:rPr>
                <w:sz w:val="32"/>
              </w:rPr>
              <w:t>03</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100D2AF" w:rsidR="00E16509" w:rsidRPr="009202AA" w:rsidRDefault="00E16509" w:rsidP="00133525">
            <w:pPr>
              <w:pStyle w:val="FP"/>
              <w:jc w:val="center"/>
              <w:rPr>
                <w:noProof/>
                <w:sz w:val="18"/>
              </w:rPr>
            </w:pPr>
            <w:r w:rsidRPr="009202AA">
              <w:rPr>
                <w:noProof/>
                <w:sz w:val="18"/>
              </w:rPr>
              <w:t xml:space="preserve">© </w:t>
            </w:r>
            <w:r w:rsidR="001E390F" w:rsidRPr="009202AA">
              <w:rPr>
                <w:noProof/>
                <w:sz w:val="18"/>
              </w:rPr>
              <w:t>202</w:t>
            </w:r>
            <w:r w:rsidR="001E390F">
              <w:rPr>
                <w:noProof/>
                <w:sz w:val="18"/>
              </w:rPr>
              <w:t>4</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3401D725" w14:textId="595D031D" w:rsidR="009104F3" w:rsidRDefault="009104F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_Toc138891836 \h </w:instrText>
      </w:r>
      <w:r>
        <w:fldChar w:fldCharType="separate"/>
      </w:r>
      <w:r>
        <w:t>11</w:t>
      </w:r>
      <w:r>
        <w:fldChar w:fldCharType="end"/>
      </w:r>
    </w:p>
    <w:p w14:paraId="45A76AB3" w14:textId="6E547D83" w:rsidR="009104F3" w:rsidRDefault="009104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_Toc138891837 \h </w:instrText>
      </w:r>
      <w:r>
        <w:fldChar w:fldCharType="separate"/>
      </w:r>
      <w:r>
        <w:t>13</w:t>
      </w:r>
      <w:r>
        <w:fldChar w:fldCharType="end"/>
      </w:r>
    </w:p>
    <w:p w14:paraId="42B54113" w14:textId="25D3ED75" w:rsidR="009104F3" w:rsidRDefault="009104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_Toc138891838 \h </w:instrText>
      </w:r>
      <w:r>
        <w:fldChar w:fldCharType="separate"/>
      </w:r>
      <w:r>
        <w:t>13</w:t>
      </w:r>
      <w:r>
        <w:fldChar w:fldCharType="end"/>
      </w:r>
    </w:p>
    <w:p w14:paraId="3E8E4CE5" w14:textId="6815F8EE" w:rsidR="009104F3" w:rsidRDefault="009104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_Toc138891839 \h </w:instrText>
      </w:r>
      <w:r>
        <w:fldChar w:fldCharType="separate"/>
      </w:r>
      <w:r>
        <w:t>15</w:t>
      </w:r>
      <w:r>
        <w:fldChar w:fldCharType="end"/>
      </w:r>
    </w:p>
    <w:p w14:paraId="7428C29B" w14:textId="1FBC0707" w:rsidR="009104F3" w:rsidRDefault="009104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_Toc138891840 \h </w:instrText>
      </w:r>
      <w:r>
        <w:fldChar w:fldCharType="separate"/>
      </w:r>
      <w:r>
        <w:t>15</w:t>
      </w:r>
      <w:r>
        <w:fldChar w:fldCharType="end"/>
      </w:r>
    </w:p>
    <w:p w14:paraId="5ABEB735" w14:textId="1756CB32" w:rsidR="009104F3" w:rsidRDefault="009104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_Toc138891841 \h </w:instrText>
      </w:r>
      <w:r>
        <w:fldChar w:fldCharType="separate"/>
      </w:r>
      <w:r>
        <w:t>19</w:t>
      </w:r>
      <w:r>
        <w:fldChar w:fldCharType="end"/>
      </w:r>
    </w:p>
    <w:p w14:paraId="618752AE" w14:textId="7E488879" w:rsidR="009104F3" w:rsidRDefault="009104F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_Toc138891842 \h </w:instrText>
      </w:r>
      <w:r>
        <w:fldChar w:fldCharType="separate"/>
      </w:r>
      <w:r>
        <w:t>20</w:t>
      </w:r>
      <w:r>
        <w:fldChar w:fldCharType="end"/>
      </w:r>
    </w:p>
    <w:p w14:paraId="1F7BC2AB" w14:textId="53CDAFDB" w:rsidR="009104F3" w:rsidRDefault="009104F3">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_Toc138891843 \h </w:instrText>
      </w:r>
      <w:r>
        <w:fldChar w:fldCharType="separate"/>
      </w:r>
      <w:r>
        <w:t>21</w:t>
      </w:r>
      <w:r>
        <w:fldChar w:fldCharType="end"/>
      </w:r>
    </w:p>
    <w:p w14:paraId="69E7CB59" w14:textId="2C537030" w:rsidR="009104F3" w:rsidRDefault="009104F3">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_Toc138891844 \h </w:instrText>
      </w:r>
      <w:r>
        <w:fldChar w:fldCharType="separate"/>
      </w:r>
      <w:r>
        <w:t>21</w:t>
      </w:r>
      <w:r>
        <w:fldChar w:fldCharType="end"/>
      </w:r>
    </w:p>
    <w:p w14:paraId="7C70FC21" w14:textId="5848B38C" w:rsidR="009104F3" w:rsidRDefault="009104F3">
      <w:pPr>
        <w:pStyle w:val="TOC2"/>
        <w:rPr>
          <w:rFonts w:asciiTheme="minorHAnsi" w:eastAsiaTheme="minorEastAsia" w:hAnsiTheme="minorHAnsi" w:cstheme="minorBidi"/>
          <w:sz w:val="22"/>
          <w:szCs w:val="22"/>
          <w:lang w:eastAsia="en-GB"/>
        </w:rPr>
      </w:pPr>
      <w:r w:rsidRPr="00972AE3">
        <w:rPr>
          <w:snapToGrid w:val="0"/>
        </w:rPr>
        <w:t>4.2</w:t>
      </w:r>
      <w:r>
        <w:rPr>
          <w:rFonts w:asciiTheme="minorHAnsi" w:eastAsiaTheme="minorEastAsia" w:hAnsiTheme="minorHAnsi" w:cstheme="minorBidi"/>
          <w:sz w:val="22"/>
          <w:szCs w:val="22"/>
          <w:lang w:eastAsia="en-GB"/>
        </w:rPr>
        <w:tab/>
      </w:r>
      <w:r w:rsidRPr="00972AE3">
        <w:rPr>
          <w:snapToGrid w:val="0"/>
        </w:rPr>
        <w:t>Relationship between minimum requirements and test requirements</w:t>
      </w:r>
      <w:r>
        <w:tab/>
      </w:r>
      <w:r>
        <w:fldChar w:fldCharType="begin"/>
      </w:r>
      <w:r>
        <w:instrText xml:space="preserve"> PAGEREF _Toc138891845 \h </w:instrText>
      </w:r>
      <w:r>
        <w:fldChar w:fldCharType="separate"/>
      </w:r>
      <w:r>
        <w:t>22</w:t>
      </w:r>
      <w:r>
        <w:fldChar w:fldCharType="end"/>
      </w:r>
    </w:p>
    <w:p w14:paraId="15858649" w14:textId="2C86E325" w:rsidR="009104F3" w:rsidRDefault="009104F3">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_Toc138891846 \h </w:instrText>
      </w:r>
      <w:r>
        <w:fldChar w:fldCharType="separate"/>
      </w:r>
      <w:r>
        <w:t>22</w:t>
      </w:r>
      <w:r>
        <w:fldChar w:fldCharType="end"/>
      </w:r>
    </w:p>
    <w:p w14:paraId="3E7D6195" w14:textId="33A61A60" w:rsidR="009104F3" w:rsidRDefault="009104F3">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_Toc138891847 \h </w:instrText>
      </w:r>
      <w:r>
        <w:fldChar w:fldCharType="separate"/>
      </w:r>
      <w:r>
        <w:t>23</w:t>
      </w:r>
      <w:r>
        <w:fldChar w:fldCharType="end"/>
      </w:r>
    </w:p>
    <w:p w14:paraId="6B155A68" w14:textId="4A540D6E" w:rsidR="009104F3" w:rsidRDefault="009104F3">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_Toc138891848 \h </w:instrText>
      </w:r>
      <w:r>
        <w:fldChar w:fldCharType="separate"/>
      </w:r>
      <w:r>
        <w:t>24</w:t>
      </w:r>
      <w:r>
        <w:fldChar w:fldCharType="end"/>
      </w:r>
    </w:p>
    <w:p w14:paraId="2D3A3A59" w14:textId="57214728" w:rsidR="009104F3" w:rsidRDefault="009104F3">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_Toc138891849 \h </w:instrText>
      </w:r>
      <w:r>
        <w:fldChar w:fldCharType="separate"/>
      </w:r>
      <w:r>
        <w:t>26</w:t>
      </w:r>
      <w:r>
        <w:fldChar w:fldCharType="end"/>
      </w:r>
    </w:p>
    <w:p w14:paraId="2DDD37D5" w14:textId="31FC3FDA" w:rsidR="009104F3" w:rsidRDefault="009104F3">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_Toc138891850 \h </w:instrText>
      </w:r>
      <w:r>
        <w:fldChar w:fldCharType="separate"/>
      </w:r>
      <w:r>
        <w:t>26</w:t>
      </w:r>
      <w:r>
        <w:fldChar w:fldCharType="end"/>
      </w:r>
    </w:p>
    <w:p w14:paraId="1AB3B581" w14:textId="2C9FDFC5" w:rsidR="009104F3" w:rsidRDefault="009104F3">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_Toc138891851 \h </w:instrText>
      </w:r>
      <w:r>
        <w:fldChar w:fldCharType="separate"/>
      </w:r>
      <w:r>
        <w:t>26</w:t>
      </w:r>
      <w:r>
        <w:fldChar w:fldCharType="end"/>
      </w:r>
    </w:p>
    <w:p w14:paraId="7B46E882" w14:textId="6CB8759F" w:rsidR="009104F3" w:rsidRDefault="009104F3">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_Toc138891852 \h </w:instrText>
      </w:r>
      <w:r>
        <w:fldChar w:fldCharType="separate"/>
      </w:r>
      <w:r>
        <w:t>26</w:t>
      </w:r>
      <w:r>
        <w:fldChar w:fldCharType="end"/>
      </w:r>
    </w:p>
    <w:p w14:paraId="6A52AA7A" w14:textId="2A2A920A" w:rsidR="009104F3" w:rsidRDefault="009104F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_Toc138891853 \h </w:instrText>
      </w:r>
      <w:r>
        <w:fldChar w:fldCharType="separate"/>
      </w:r>
      <w:r>
        <w:t>27</w:t>
      </w:r>
      <w:r>
        <w:fldChar w:fldCharType="end"/>
      </w:r>
    </w:p>
    <w:p w14:paraId="0062EFDA" w14:textId="2FBD6CCB" w:rsidR="009104F3" w:rsidRDefault="009104F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_Toc138891854 \h </w:instrText>
      </w:r>
      <w:r>
        <w:fldChar w:fldCharType="separate"/>
      </w:r>
      <w:r>
        <w:t>28</w:t>
      </w:r>
      <w:r>
        <w:fldChar w:fldCharType="end"/>
      </w:r>
    </w:p>
    <w:p w14:paraId="6E983664" w14:textId="1E44B136" w:rsidR="009104F3" w:rsidRDefault="009104F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_Toc138891855 \h </w:instrText>
      </w:r>
      <w:r>
        <w:fldChar w:fldCharType="separate"/>
      </w:r>
      <w:r>
        <w:t>28</w:t>
      </w:r>
      <w:r>
        <w:fldChar w:fldCharType="end"/>
      </w:r>
    </w:p>
    <w:p w14:paraId="606B7D02" w14:textId="7C52207F" w:rsidR="009104F3" w:rsidRDefault="009104F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_Toc138891856 \h </w:instrText>
      </w:r>
      <w:r>
        <w:fldChar w:fldCharType="separate"/>
      </w:r>
      <w:r>
        <w:t>29</w:t>
      </w:r>
      <w:r>
        <w:fldChar w:fldCharType="end"/>
      </w:r>
    </w:p>
    <w:p w14:paraId="16A7A67F" w14:textId="2F324AE6" w:rsidR="009104F3" w:rsidRDefault="009104F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_Toc138891857 \h </w:instrText>
      </w:r>
      <w:r>
        <w:fldChar w:fldCharType="separate"/>
      </w:r>
      <w:r>
        <w:t>32</w:t>
      </w:r>
      <w:r>
        <w:fldChar w:fldCharType="end"/>
      </w:r>
    </w:p>
    <w:p w14:paraId="38AB17C6" w14:textId="5B30BCDF" w:rsidR="009104F3" w:rsidRDefault="009104F3">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_Toc138891858 \h </w:instrText>
      </w:r>
      <w:r>
        <w:fldChar w:fldCharType="separate"/>
      </w:r>
      <w:r>
        <w:t>34</w:t>
      </w:r>
      <w:r>
        <w:fldChar w:fldCharType="end"/>
      </w:r>
    </w:p>
    <w:p w14:paraId="16BBE544" w14:textId="4D510482" w:rsidR="009104F3" w:rsidRDefault="009104F3">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_Toc138891859 \h </w:instrText>
      </w:r>
      <w:r>
        <w:fldChar w:fldCharType="separate"/>
      </w:r>
      <w:r>
        <w:t>34</w:t>
      </w:r>
      <w:r>
        <w:fldChar w:fldCharType="end"/>
      </w:r>
    </w:p>
    <w:p w14:paraId="41572F7B" w14:textId="4A07CF84" w:rsidR="009104F3" w:rsidRDefault="009104F3">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_Toc138891860 \h </w:instrText>
      </w:r>
      <w:r>
        <w:fldChar w:fldCharType="separate"/>
      </w:r>
      <w:r>
        <w:t>35</w:t>
      </w:r>
      <w:r>
        <w:fldChar w:fldCharType="end"/>
      </w:r>
    </w:p>
    <w:p w14:paraId="48C549FD" w14:textId="45865EB2" w:rsidR="009104F3" w:rsidRDefault="009104F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_Toc138891861 \h </w:instrText>
      </w:r>
      <w:r>
        <w:fldChar w:fldCharType="separate"/>
      </w:r>
      <w:r>
        <w:t>35</w:t>
      </w:r>
      <w:r>
        <w:fldChar w:fldCharType="end"/>
      </w:r>
    </w:p>
    <w:p w14:paraId="53B4539D" w14:textId="5726434D" w:rsidR="009104F3" w:rsidRDefault="009104F3">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_Toc138891862 \h </w:instrText>
      </w:r>
      <w:r>
        <w:fldChar w:fldCharType="separate"/>
      </w:r>
      <w:r>
        <w:t>35</w:t>
      </w:r>
      <w:r>
        <w:fldChar w:fldCharType="end"/>
      </w:r>
    </w:p>
    <w:p w14:paraId="47F88CAB" w14:textId="4FB1D5D7" w:rsidR="009104F3" w:rsidRDefault="009104F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_Toc138891863 \h </w:instrText>
      </w:r>
      <w:r>
        <w:fldChar w:fldCharType="separate"/>
      </w:r>
      <w:r>
        <w:t>35</w:t>
      </w:r>
      <w:r>
        <w:fldChar w:fldCharType="end"/>
      </w:r>
    </w:p>
    <w:p w14:paraId="253965C6" w14:textId="1FD35C32" w:rsidR="009104F3" w:rsidRDefault="009104F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_Toc138891864 \h </w:instrText>
      </w:r>
      <w:r>
        <w:fldChar w:fldCharType="separate"/>
      </w:r>
      <w:r>
        <w:t>36</w:t>
      </w:r>
      <w:r>
        <w:fldChar w:fldCharType="end"/>
      </w:r>
    </w:p>
    <w:p w14:paraId="260214C1" w14:textId="1E8BA57C" w:rsidR="009104F3" w:rsidRDefault="009104F3">
      <w:pPr>
        <w:pStyle w:val="TOC5"/>
        <w:rPr>
          <w:rFonts w:asciiTheme="minorHAnsi" w:eastAsiaTheme="minorEastAsia" w:hAnsiTheme="minorHAnsi" w:cstheme="minorBidi"/>
          <w:sz w:val="22"/>
          <w:szCs w:val="22"/>
          <w:lang w:eastAsia="en-GB"/>
        </w:rPr>
      </w:pPr>
      <w:r w:rsidRPr="00972AE3">
        <w:rPr>
          <w:rFonts w:cs="Arial"/>
        </w:rPr>
        <w:t>6.2.2.2.1</w:t>
      </w:r>
      <w:r>
        <w:rPr>
          <w:rFonts w:asciiTheme="minorHAnsi" w:eastAsiaTheme="minorEastAsia" w:hAnsiTheme="minorHAnsi" w:cstheme="minorBidi"/>
          <w:sz w:val="22"/>
          <w:szCs w:val="22"/>
          <w:lang w:eastAsia="en-GB"/>
        </w:rPr>
        <w:tab/>
      </w:r>
      <w:r w:rsidRPr="00972AE3">
        <w:rPr>
          <w:rFonts w:cs="Arial"/>
        </w:rPr>
        <w:t>General</w:t>
      </w:r>
      <w:r>
        <w:tab/>
      </w:r>
      <w:r>
        <w:fldChar w:fldCharType="begin"/>
      </w:r>
      <w:r>
        <w:instrText xml:space="preserve"> PAGEREF _Toc138891865 \h </w:instrText>
      </w:r>
      <w:r>
        <w:fldChar w:fldCharType="separate"/>
      </w:r>
      <w:r>
        <w:t>36</w:t>
      </w:r>
      <w:r>
        <w:fldChar w:fldCharType="end"/>
      </w:r>
    </w:p>
    <w:p w14:paraId="38E2EFF4" w14:textId="6CFB8A56" w:rsidR="009104F3" w:rsidRDefault="009104F3">
      <w:pPr>
        <w:pStyle w:val="TOC5"/>
        <w:rPr>
          <w:rFonts w:asciiTheme="minorHAnsi" w:eastAsiaTheme="minorEastAsia" w:hAnsiTheme="minorHAnsi" w:cstheme="minorBidi"/>
          <w:sz w:val="22"/>
          <w:szCs w:val="22"/>
          <w:lang w:eastAsia="en-GB"/>
        </w:rPr>
      </w:pPr>
      <w:r w:rsidRPr="00972AE3">
        <w:rPr>
          <w:rFonts w:cs="Arial"/>
        </w:rPr>
        <w:t>6.2.2.2.2</w:t>
      </w:r>
      <w:r>
        <w:rPr>
          <w:rFonts w:asciiTheme="minorHAnsi" w:eastAsiaTheme="minorEastAsia" w:hAnsiTheme="minorHAnsi" w:cstheme="minorBidi"/>
          <w:sz w:val="22"/>
          <w:szCs w:val="22"/>
          <w:lang w:eastAsia="en-GB"/>
        </w:rPr>
        <w:tab/>
      </w:r>
      <w:r w:rsidRPr="00972AE3">
        <w:rPr>
          <w:rFonts w:cs="Arial"/>
        </w:rPr>
        <w:t>Additional requirements (regional)</w:t>
      </w:r>
      <w:r>
        <w:tab/>
      </w:r>
      <w:r>
        <w:fldChar w:fldCharType="begin"/>
      </w:r>
      <w:r>
        <w:instrText xml:space="preserve"> PAGEREF _Toc138891866 \h </w:instrText>
      </w:r>
      <w:r>
        <w:fldChar w:fldCharType="separate"/>
      </w:r>
      <w:r>
        <w:t>36</w:t>
      </w:r>
      <w:r>
        <w:fldChar w:fldCharType="end"/>
      </w:r>
    </w:p>
    <w:p w14:paraId="751C3430" w14:textId="24554207" w:rsidR="009104F3" w:rsidRDefault="009104F3">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_Toc138891867 \h </w:instrText>
      </w:r>
      <w:r>
        <w:fldChar w:fldCharType="separate"/>
      </w:r>
      <w:r>
        <w:t>36</w:t>
      </w:r>
      <w:r>
        <w:fldChar w:fldCharType="end"/>
      </w:r>
    </w:p>
    <w:p w14:paraId="560AF964" w14:textId="131A85F6" w:rsidR="009104F3" w:rsidRDefault="009104F3">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_Toc138891868 \h </w:instrText>
      </w:r>
      <w:r>
        <w:fldChar w:fldCharType="separate"/>
      </w:r>
      <w:r>
        <w:t>36</w:t>
      </w:r>
      <w:r>
        <w:fldChar w:fldCharType="end"/>
      </w:r>
    </w:p>
    <w:p w14:paraId="7E0E5727" w14:textId="5A675D49" w:rsidR="009104F3" w:rsidRDefault="009104F3">
      <w:pPr>
        <w:pStyle w:val="TOC5"/>
        <w:rPr>
          <w:rFonts w:asciiTheme="minorHAnsi" w:eastAsiaTheme="minorEastAsia" w:hAnsiTheme="minorHAnsi" w:cstheme="minorBidi"/>
          <w:sz w:val="22"/>
          <w:szCs w:val="22"/>
          <w:lang w:eastAsia="en-GB"/>
        </w:rPr>
      </w:pPr>
      <w:r w:rsidRPr="00972AE3">
        <w:rPr>
          <w:rFonts w:cs="Arial"/>
        </w:rPr>
        <w:t>6.2.2.4.1</w:t>
      </w:r>
      <w:r>
        <w:rPr>
          <w:rFonts w:asciiTheme="minorHAnsi" w:eastAsiaTheme="minorEastAsia" w:hAnsiTheme="minorHAnsi" w:cstheme="minorBidi"/>
          <w:sz w:val="22"/>
          <w:szCs w:val="22"/>
          <w:lang w:eastAsia="en-GB"/>
        </w:rPr>
        <w:tab/>
      </w:r>
      <w:r w:rsidRPr="00972AE3">
        <w:rPr>
          <w:rFonts w:cs="Arial"/>
        </w:rPr>
        <w:t>General</w:t>
      </w:r>
      <w:r>
        <w:tab/>
      </w:r>
      <w:r>
        <w:fldChar w:fldCharType="begin"/>
      </w:r>
      <w:r>
        <w:instrText xml:space="preserve"> PAGEREF _Toc138891869 \h </w:instrText>
      </w:r>
      <w:r>
        <w:fldChar w:fldCharType="separate"/>
      </w:r>
      <w:r>
        <w:t>36</w:t>
      </w:r>
      <w:r>
        <w:fldChar w:fldCharType="end"/>
      </w:r>
    </w:p>
    <w:p w14:paraId="07326D9B" w14:textId="2F381394" w:rsidR="009104F3" w:rsidRDefault="009104F3">
      <w:pPr>
        <w:pStyle w:val="TOC5"/>
        <w:rPr>
          <w:rFonts w:asciiTheme="minorHAnsi" w:eastAsiaTheme="minorEastAsia" w:hAnsiTheme="minorHAnsi" w:cstheme="minorBidi"/>
          <w:sz w:val="22"/>
          <w:szCs w:val="22"/>
          <w:lang w:eastAsia="en-GB"/>
        </w:rPr>
      </w:pPr>
      <w:r w:rsidRPr="00972AE3">
        <w:rPr>
          <w:rFonts w:cs="Arial"/>
        </w:rPr>
        <w:t>6.2.2.4.2</w:t>
      </w:r>
      <w:r>
        <w:rPr>
          <w:rFonts w:asciiTheme="minorHAnsi" w:eastAsiaTheme="minorEastAsia" w:hAnsiTheme="minorHAnsi" w:cstheme="minorBidi"/>
          <w:sz w:val="22"/>
          <w:szCs w:val="22"/>
          <w:lang w:eastAsia="en-GB"/>
        </w:rPr>
        <w:tab/>
      </w:r>
      <w:r w:rsidRPr="00972AE3">
        <w:rPr>
          <w:rFonts w:cs="Arial"/>
        </w:rPr>
        <w:t>Additional requirements (regional)</w:t>
      </w:r>
      <w:r>
        <w:tab/>
      </w:r>
      <w:r>
        <w:fldChar w:fldCharType="begin"/>
      </w:r>
      <w:r>
        <w:instrText xml:space="preserve"> PAGEREF _Toc138891870 \h </w:instrText>
      </w:r>
      <w:r>
        <w:fldChar w:fldCharType="separate"/>
      </w:r>
      <w:r>
        <w:t>36</w:t>
      </w:r>
      <w:r>
        <w:fldChar w:fldCharType="end"/>
      </w:r>
    </w:p>
    <w:p w14:paraId="34A37F4B" w14:textId="75919BC7" w:rsidR="009104F3" w:rsidRDefault="009104F3">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_Toc138891871 \h </w:instrText>
      </w:r>
      <w:r>
        <w:fldChar w:fldCharType="separate"/>
      </w:r>
      <w:r>
        <w:t>36</w:t>
      </w:r>
      <w:r>
        <w:fldChar w:fldCharType="end"/>
      </w:r>
    </w:p>
    <w:p w14:paraId="7F572B9F" w14:textId="509A0074" w:rsidR="009104F3" w:rsidRDefault="009104F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_Toc138891872 \h </w:instrText>
      </w:r>
      <w:r>
        <w:fldChar w:fldCharType="separate"/>
      </w:r>
      <w:r>
        <w:t>36</w:t>
      </w:r>
      <w:r>
        <w:fldChar w:fldCharType="end"/>
      </w:r>
    </w:p>
    <w:p w14:paraId="4E3168A0" w14:textId="64F80301" w:rsidR="009104F3" w:rsidRDefault="009104F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_Toc138891873 \h </w:instrText>
      </w:r>
      <w:r>
        <w:fldChar w:fldCharType="separate"/>
      </w:r>
      <w:r>
        <w:t>36</w:t>
      </w:r>
      <w:r>
        <w:fldChar w:fldCharType="end"/>
      </w:r>
    </w:p>
    <w:p w14:paraId="58879153" w14:textId="3415C6E6" w:rsidR="009104F3" w:rsidRDefault="009104F3">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_Toc138891874 \h </w:instrText>
      </w:r>
      <w:r>
        <w:fldChar w:fldCharType="separate"/>
      </w:r>
      <w:r>
        <w:t>36</w:t>
      </w:r>
      <w:r>
        <w:fldChar w:fldCharType="end"/>
      </w:r>
    </w:p>
    <w:p w14:paraId="63DEF6C4" w14:textId="6617B7F4" w:rsidR="009104F3" w:rsidRDefault="009104F3">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_Toc138891875 \h </w:instrText>
      </w:r>
      <w:r>
        <w:fldChar w:fldCharType="separate"/>
      </w:r>
      <w:r>
        <w:t>37</w:t>
      </w:r>
      <w:r>
        <w:fldChar w:fldCharType="end"/>
      </w:r>
    </w:p>
    <w:p w14:paraId="7BADA054" w14:textId="75635752" w:rsidR="009104F3" w:rsidRDefault="009104F3">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_Toc138891876 \h </w:instrText>
      </w:r>
      <w:r>
        <w:fldChar w:fldCharType="separate"/>
      </w:r>
      <w:r>
        <w:t>37</w:t>
      </w:r>
      <w:r>
        <w:fldChar w:fldCharType="end"/>
      </w:r>
    </w:p>
    <w:p w14:paraId="4EECC2A2" w14:textId="0985867D" w:rsidR="009104F3" w:rsidRDefault="009104F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_Toc138891877 \h </w:instrText>
      </w:r>
      <w:r>
        <w:fldChar w:fldCharType="separate"/>
      </w:r>
      <w:r>
        <w:t>37</w:t>
      </w:r>
      <w:r>
        <w:fldChar w:fldCharType="end"/>
      </w:r>
    </w:p>
    <w:p w14:paraId="6BF38E1A" w14:textId="26107628" w:rsidR="009104F3" w:rsidRDefault="009104F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_Toc138891878 \h </w:instrText>
      </w:r>
      <w:r>
        <w:fldChar w:fldCharType="separate"/>
      </w:r>
      <w:r>
        <w:t>37</w:t>
      </w:r>
      <w:r>
        <w:fldChar w:fldCharType="end"/>
      </w:r>
    </w:p>
    <w:p w14:paraId="799F5FB2" w14:textId="55722FA4" w:rsidR="009104F3" w:rsidRDefault="009104F3">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_Toc138891879 \h </w:instrText>
      </w:r>
      <w:r>
        <w:fldChar w:fldCharType="separate"/>
      </w:r>
      <w:r>
        <w:t>37</w:t>
      </w:r>
      <w:r>
        <w:fldChar w:fldCharType="end"/>
      </w:r>
    </w:p>
    <w:p w14:paraId="7227315D" w14:textId="651226C9" w:rsidR="009104F3" w:rsidRDefault="009104F3">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_Toc138891880 \h </w:instrText>
      </w:r>
      <w:r>
        <w:fldChar w:fldCharType="separate"/>
      </w:r>
      <w:r>
        <w:t>38</w:t>
      </w:r>
      <w:r>
        <w:fldChar w:fldCharType="end"/>
      </w:r>
    </w:p>
    <w:p w14:paraId="649DA6CF" w14:textId="333424D0" w:rsidR="009104F3" w:rsidRDefault="009104F3">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972AE3">
        <w:rPr>
          <w:rFonts w:cs="v4.2.0"/>
        </w:rPr>
        <w:t>mode</w:t>
      </w:r>
      <w:r>
        <w:tab/>
      </w:r>
      <w:r>
        <w:fldChar w:fldCharType="begin"/>
      </w:r>
      <w:r>
        <w:instrText xml:space="preserve"> PAGEREF _Toc138891881 \h </w:instrText>
      </w:r>
      <w:r>
        <w:fldChar w:fldCharType="separate"/>
      </w:r>
      <w:r>
        <w:t>38</w:t>
      </w:r>
      <w:r>
        <w:fldChar w:fldCharType="end"/>
      </w:r>
    </w:p>
    <w:p w14:paraId="0F152DF1" w14:textId="6951E486" w:rsidR="009104F3" w:rsidRDefault="009104F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_Toc138891882 \h </w:instrText>
      </w:r>
      <w:r>
        <w:fldChar w:fldCharType="separate"/>
      </w:r>
      <w:r>
        <w:t>38</w:t>
      </w:r>
      <w:r>
        <w:fldChar w:fldCharType="end"/>
      </w:r>
    </w:p>
    <w:p w14:paraId="3A9028C1" w14:textId="34A9E929" w:rsidR="009104F3" w:rsidRDefault="009104F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_Toc138891883 \h </w:instrText>
      </w:r>
      <w:r>
        <w:fldChar w:fldCharType="separate"/>
      </w:r>
      <w:r>
        <w:t>38</w:t>
      </w:r>
      <w:r>
        <w:fldChar w:fldCharType="end"/>
      </w:r>
    </w:p>
    <w:p w14:paraId="4778426A" w14:textId="1E6DFEE3" w:rsidR="009104F3" w:rsidRDefault="009104F3">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_Toc138891884 \h </w:instrText>
      </w:r>
      <w:r>
        <w:fldChar w:fldCharType="separate"/>
      </w:r>
      <w:r>
        <w:t>38</w:t>
      </w:r>
      <w:r>
        <w:fldChar w:fldCharType="end"/>
      </w:r>
    </w:p>
    <w:p w14:paraId="6B98AF3A" w14:textId="2641230D" w:rsidR="009104F3" w:rsidRDefault="009104F3">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_Toc138891885 \h </w:instrText>
      </w:r>
      <w:r>
        <w:fldChar w:fldCharType="separate"/>
      </w:r>
      <w:r>
        <w:t>39</w:t>
      </w:r>
      <w:r>
        <w:fldChar w:fldCharType="end"/>
      </w:r>
    </w:p>
    <w:p w14:paraId="5B87324A" w14:textId="4213FDFF" w:rsidR="009104F3" w:rsidRDefault="009104F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_Toc138891886 \h </w:instrText>
      </w:r>
      <w:r>
        <w:fldChar w:fldCharType="separate"/>
      </w:r>
      <w:r>
        <w:t>39</w:t>
      </w:r>
      <w:r>
        <w:fldChar w:fldCharType="end"/>
      </w:r>
    </w:p>
    <w:p w14:paraId="6CA12236" w14:textId="27697403" w:rsidR="009104F3" w:rsidRDefault="009104F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_Toc138891887 \h </w:instrText>
      </w:r>
      <w:r>
        <w:fldChar w:fldCharType="separate"/>
      </w:r>
      <w:r>
        <w:t>39</w:t>
      </w:r>
      <w:r>
        <w:fldChar w:fldCharType="end"/>
      </w:r>
    </w:p>
    <w:p w14:paraId="7CAA6FF1" w14:textId="1568384B" w:rsidR="009104F3" w:rsidRDefault="009104F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_Toc138891888 \h </w:instrText>
      </w:r>
      <w:r>
        <w:fldChar w:fldCharType="separate"/>
      </w:r>
      <w:r>
        <w:t>40</w:t>
      </w:r>
      <w:r>
        <w:fldChar w:fldCharType="end"/>
      </w:r>
    </w:p>
    <w:p w14:paraId="31957A58" w14:textId="5240B2E8" w:rsidR="009104F3" w:rsidRDefault="009104F3">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_Toc138891889 \h </w:instrText>
      </w:r>
      <w:r>
        <w:fldChar w:fldCharType="separate"/>
      </w:r>
      <w:r>
        <w:t>40</w:t>
      </w:r>
      <w:r>
        <w:fldChar w:fldCharType="end"/>
      </w:r>
    </w:p>
    <w:p w14:paraId="4E835D4E" w14:textId="7FC0F1FD" w:rsidR="009104F3" w:rsidRDefault="009104F3">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_Toc138891890 \h </w:instrText>
      </w:r>
      <w:r>
        <w:fldChar w:fldCharType="separate"/>
      </w:r>
      <w:r>
        <w:t>40</w:t>
      </w:r>
      <w:r>
        <w:fldChar w:fldCharType="end"/>
      </w:r>
    </w:p>
    <w:p w14:paraId="209F6349" w14:textId="49444F3C" w:rsidR="009104F3" w:rsidRDefault="009104F3">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_Toc138891891 \h </w:instrText>
      </w:r>
      <w:r>
        <w:fldChar w:fldCharType="separate"/>
      </w:r>
      <w:r>
        <w:t>40</w:t>
      </w:r>
      <w:r>
        <w:fldChar w:fldCharType="end"/>
      </w:r>
    </w:p>
    <w:p w14:paraId="1DB0BB38" w14:textId="36FDDC22" w:rsidR="009104F3" w:rsidRDefault="009104F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_Toc138891892 \h </w:instrText>
      </w:r>
      <w:r>
        <w:fldChar w:fldCharType="separate"/>
      </w:r>
      <w:r>
        <w:t>40</w:t>
      </w:r>
      <w:r>
        <w:fldChar w:fldCharType="end"/>
      </w:r>
    </w:p>
    <w:p w14:paraId="200B02B3" w14:textId="0C0970B4" w:rsidR="009104F3" w:rsidRDefault="009104F3">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_Toc138891893 \h </w:instrText>
      </w:r>
      <w:r>
        <w:fldChar w:fldCharType="separate"/>
      </w:r>
      <w:r>
        <w:t>40</w:t>
      </w:r>
      <w:r>
        <w:fldChar w:fldCharType="end"/>
      </w:r>
    </w:p>
    <w:p w14:paraId="61735F12" w14:textId="218A1BF1" w:rsidR="009104F3" w:rsidRDefault="009104F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_Toc138891894 \h </w:instrText>
      </w:r>
      <w:r>
        <w:fldChar w:fldCharType="separate"/>
      </w:r>
      <w:r>
        <w:t>40</w:t>
      </w:r>
      <w:r>
        <w:fldChar w:fldCharType="end"/>
      </w:r>
    </w:p>
    <w:p w14:paraId="221331C6" w14:textId="02496A17" w:rsidR="009104F3" w:rsidRDefault="009104F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_Toc138891895 \h </w:instrText>
      </w:r>
      <w:r>
        <w:fldChar w:fldCharType="separate"/>
      </w:r>
      <w:r>
        <w:t>40</w:t>
      </w:r>
      <w:r>
        <w:fldChar w:fldCharType="end"/>
      </w:r>
    </w:p>
    <w:p w14:paraId="5569328C" w14:textId="30747596" w:rsidR="009104F3" w:rsidRDefault="009104F3">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_Toc138891896 \h </w:instrText>
      </w:r>
      <w:r>
        <w:fldChar w:fldCharType="separate"/>
      </w:r>
      <w:r>
        <w:t>40</w:t>
      </w:r>
      <w:r>
        <w:fldChar w:fldCharType="end"/>
      </w:r>
    </w:p>
    <w:p w14:paraId="3FC518D9" w14:textId="6E449822" w:rsidR="009104F3" w:rsidRDefault="009104F3">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_Toc138891897 \h </w:instrText>
      </w:r>
      <w:r>
        <w:fldChar w:fldCharType="separate"/>
      </w:r>
      <w:r>
        <w:t>41</w:t>
      </w:r>
      <w:r>
        <w:fldChar w:fldCharType="end"/>
      </w:r>
    </w:p>
    <w:p w14:paraId="07571D91" w14:textId="36F0C9B6" w:rsidR="009104F3" w:rsidRDefault="009104F3">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_Toc138891898 \h </w:instrText>
      </w:r>
      <w:r>
        <w:fldChar w:fldCharType="separate"/>
      </w:r>
      <w:r>
        <w:t>41</w:t>
      </w:r>
      <w:r>
        <w:fldChar w:fldCharType="end"/>
      </w:r>
    </w:p>
    <w:p w14:paraId="34160A42" w14:textId="72CD6B44" w:rsidR="009104F3" w:rsidRDefault="009104F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_Toc138891899 \h </w:instrText>
      </w:r>
      <w:r>
        <w:fldChar w:fldCharType="separate"/>
      </w:r>
      <w:r>
        <w:t>41</w:t>
      </w:r>
      <w:r>
        <w:fldChar w:fldCharType="end"/>
      </w:r>
    </w:p>
    <w:p w14:paraId="4C9463DC" w14:textId="51F8D1DE" w:rsidR="009104F3" w:rsidRDefault="009104F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_Toc138891900 \h </w:instrText>
      </w:r>
      <w:r>
        <w:fldChar w:fldCharType="separate"/>
      </w:r>
      <w:r>
        <w:t>41</w:t>
      </w:r>
      <w:r>
        <w:fldChar w:fldCharType="end"/>
      </w:r>
    </w:p>
    <w:p w14:paraId="73C7DF9C" w14:textId="5B71F253" w:rsidR="009104F3" w:rsidRDefault="009104F3">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_Toc138891901 \h </w:instrText>
      </w:r>
      <w:r>
        <w:fldChar w:fldCharType="separate"/>
      </w:r>
      <w:r>
        <w:t>41</w:t>
      </w:r>
      <w:r>
        <w:fldChar w:fldCharType="end"/>
      </w:r>
    </w:p>
    <w:p w14:paraId="55DA6B11" w14:textId="0397CCD4" w:rsidR="009104F3" w:rsidRDefault="009104F3">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_Toc138891902 \h </w:instrText>
      </w:r>
      <w:r>
        <w:fldChar w:fldCharType="separate"/>
      </w:r>
      <w:r>
        <w:t>42</w:t>
      </w:r>
      <w:r>
        <w:fldChar w:fldCharType="end"/>
      </w:r>
    </w:p>
    <w:p w14:paraId="374A4DB5" w14:textId="5702CA57" w:rsidR="009104F3" w:rsidRDefault="009104F3">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_Toc138891903 \h </w:instrText>
      </w:r>
      <w:r>
        <w:fldChar w:fldCharType="separate"/>
      </w:r>
      <w:r>
        <w:t>42</w:t>
      </w:r>
      <w:r>
        <w:fldChar w:fldCharType="end"/>
      </w:r>
    </w:p>
    <w:p w14:paraId="3893ED20" w14:textId="14557B01" w:rsidR="009104F3" w:rsidRDefault="009104F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_Toc138891904 \h </w:instrText>
      </w:r>
      <w:r>
        <w:fldChar w:fldCharType="separate"/>
      </w:r>
      <w:r>
        <w:t>42</w:t>
      </w:r>
      <w:r>
        <w:fldChar w:fldCharType="end"/>
      </w:r>
    </w:p>
    <w:p w14:paraId="1DFCAC55" w14:textId="47513FAE" w:rsidR="009104F3" w:rsidRDefault="009104F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_Toc138891905 \h </w:instrText>
      </w:r>
      <w:r>
        <w:fldChar w:fldCharType="separate"/>
      </w:r>
      <w:r>
        <w:t>42</w:t>
      </w:r>
      <w:r>
        <w:fldChar w:fldCharType="end"/>
      </w:r>
    </w:p>
    <w:p w14:paraId="016C0C34" w14:textId="3D15CE09" w:rsidR="009104F3" w:rsidRDefault="009104F3">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_Toc138891906 \h </w:instrText>
      </w:r>
      <w:r>
        <w:fldChar w:fldCharType="separate"/>
      </w:r>
      <w:r>
        <w:t>42</w:t>
      </w:r>
      <w:r>
        <w:fldChar w:fldCharType="end"/>
      </w:r>
    </w:p>
    <w:p w14:paraId="291CD9C5" w14:textId="2E37C894" w:rsidR="009104F3" w:rsidRDefault="009104F3">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_Toc138891907 \h </w:instrText>
      </w:r>
      <w:r>
        <w:fldChar w:fldCharType="separate"/>
      </w:r>
      <w:r>
        <w:t>42</w:t>
      </w:r>
      <w:r>
        <w:fldChar w:fldCharType="end"/>
      </w:r>
    </w:p>
    <w:p w14:paraId="52DB1ADB" w14:textId="608ECB1E" w:rsidR="009104F3" w:rsidRDefault="009104F3">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_Toc138891908 \h </w:instrText>
      </w:r>
      <w:r>
        <w:fldChar w:fldCharType="separate"/>
      </w:r>
      <w:r>
        <w:t>42</w:t>
      </w:r>
      <w:r>
        <w:fldChar w:fldCharType="end"/>
      </w:r>
    </w:p>
    <w:p w14:paraId="3AA2230E" w14:textId="10AD0CF9" w:rsidR="009104F3" w:rsidRDefault="009104F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_Toc138891909 \h </w:instrText>
      </w:r>
      <w:r>
        <w:fldChar w:fldCharType="separate"/>
      </w:r>
      <w:r>
        <w:t>42</w:t>
      </w:r>
      <w:r>
        <w:fldChar w:fldCharType="end"/>
      </w:r>
    </w:p>
    <w:p w14:paraId="7927A9FF" w14:textId="458C7FEA" w:rsidR="009104F3" w:rsidRDefault="009104F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_Toc138891910 \h </w:instrText>
      </w:r>
      <w:r>
        <w:fldChar w:fldCharType="separate"/>
      </w:r>
      <w:r>
        <w:t>43</w:t>
      </w:r>
      <w:r>
        <w:fldChar w:fldCharType="end"/>
      </w:r>
    </w:p>
    <w:p w14:paraId="01B19AA5" w14:textId="53432F2A" w:rsidR="009104F3" w:rsidRDefault="009104F3">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_Toc138891911 \h </w:instrText>
      </w:r>
      <w:r>
        <w:fldChar w:fldCharType="separate"/>
      </w:r>
      <w:r>
        <w:t>43</w:t>
      </w:r>
      <w:r>
        <w:fldChar w:fldCharType="end"/>
      </w:r>
    </w:p>
    <w:p w14:paraId="15865AED" w14:textId="7F46EDFF" w:rsidR="009104F3" w:rsidRDefault="009104F3">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_Toc138891912 \h </w:instrText>
      </w:r>
      <w:r>
        <w:fldChar w:fldCharType="separate"/>
      </w:r>
      <w:r>
        <w:t>43</w:t>
      </w:r>
      <w:r>
        <w:fldChar w:fldCharType="end"/>
      </w:r>
    </w:p>
    <w:p w14:paraId="5E5AE54E" w14:textId="3117C4EE" w:rsidR="009104F3" w:rsidRDefault="009104F3">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_Toc138891913 \h </w:instrText>
      </w:r>
      <w:r>
        <w:fldChar w:fldCharType="separate"/>
      </w:r>
      <w:r>
        <w:t>43</w:t>
      </w:r>
      <w:r>
        <w:fldChar w:fldCharType="end"/>
      </w:r>
    </w:p>
    <w:p w14:paraId="601BBC72" w14:textId="04E1E02D" w:rsidR="009104F3" w:rsidRDefault="009104F3">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_Toc138891914 \h </w:instrText>
      </w:r>
      <w:r>
        <w:fldChar w:fldCharType="separate"/>
      </w:r>
      <w:r>
        <w:t>43</w:t>
      </w:r>
      <w:r>
        <w:fldChar w:fldCharType="end"/>
      </w:r>
    </w:p>
    <w:p w14:paraId="23195CD3" w14:textId="21D5B6FF" w:rsidR="009104F3" w:rsidRDefault="009104F3">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_Toc138891915 \h </w:instrText>
      </w:r>
      <w:r>
        <w:fldChar w:fldCharType="separate"/>
      </w:r>
      <w:r>
        <w:t>43</w:t>
      </w:r>
      <w:r>
        <w:fldChar w:fldCharType="end"/>
      </w:r>
    </w:p>
    <w:p w14:paraId="1F0AC459" w14:textId="5A176854" w:rsidR="009104F3" w:rsidRDefault="009104F3">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_Toc138891916 \h </w:instrText>
      </w:r>
      <w:r>
        <w:fldChar w:fldCharType="separate"/>
      </w:r>
      <w:r>
        <w:t>43</w:t>
      </w:r>
      <w:r>
        <w:fldChar w:fldCharType="end"/>
      </w:r>
    </w:p>
    <w:p w14:paraId="7B1B5EEC" w14:textId="5E77E8A5" w:rsidR="009104F3" w:rsidRDefault="009104F3">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_Toc138891917 \h </w:instrText>
      </w:r>
      <w:r>
        <w:fldChar w:fldCharType="separate"/>
      </w:r>
      <w:r>
        <w:t>43</w:t>
      </w:r>
      <w:r>
        <w:fldChar w:fldCharType="end"/>
      </w:r>
    </w:p>
    <w:p w14:paraId="641586B5" w14:textId="7586BA6B" w:rsidR="009104F3" w:rsidRDefault="009104F3">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_Toc138891918 \h </w:instrText>
      </w:r>
      <w:r>
        <w:fldChar w:fldCharType="separate"/>
      </w:r>
      <w:r>
        <w:t>43</w:t>
      </w:r>
      <w:r>
        <w:fldChar w:fldCharType="end"/>
      </w:r>
    </w:p>
    <w:p w14:paraId="28DDBB13" w14:textId="1835E433" w:rsidR="009104F3" w:rsidRDefault="009104F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_Toc138891919 \h </w:instrText>
      </w:r>
      <w:r>
        <w:fldChar w:fldCharType="separate"/>
      </w:r>
      <w:r>
        <w:t>43</w:t>
      </w:r>
      <w:r>
        <w:fldChar w:fldCharType="end"/>
      </w:r>
    </w:p>
    <w:p w14:paraId="5D5EA244" w14:textId="05B3624A" w:rsidR="009104F3" w:rsidRDefault="009104F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_Toc138891920 \h </w:instrText>
      </w:r>
      <w:r>
        <w:fldChar w:fldCharType="separate"/>
      </w:r>
      <w:r>
        <w:t>44</w:t>
      </w:r>
      <w:r>
        <w:fldChar w:fldCharType="end"/>
      </w:r>
    </w:p>
    <w:p w14:paraId="1283E6CB" w14:textId="5BFDE230" w:rsidR="009104F3" w:rsidRDefault="009104F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_Toc138891921 \h </w:instrText>
      </w:r>
      <w:r>
        <w:fldChar w:fldCharType="separate"/>
      </w:r>
      <w:r>
        <w:t>44</w:t>
      </w:r>
      <w:r>
        <w:fldChar w:fldCharType="end"/>
      </w:r>
    </w:p>
    <w:p w14:paraId="6939B649" w14:textId="4716A943" w:rsidR="009104F3" w:rsidRDefault="009104F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_Toc138891922 \h </w:instrText>
      </w:r>
      <w:r>
        <w:fldChar w:fldCharType="separate"/>
      </w:r>
      <w:r>
        <w:t>44</w:t>
      </w:r>
      <w:r>
        <w:fldChar w:fldCharType="end"/>
      </w:r>
    </w:p>
    <w:p w14:paraId="661305BA" w14:textId="44B82D78" w:rsidR="009104F3" w:rsidRDefault="009104F3">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_Toc138891923 \h </w:instrText>
      </w:r>
      <w:r>
        <w:fldChar w:fldCharType="separate"/>
      </w:r>
      <w:r>
        <w:t>44</w:t>
      </w:r>
      <w:r>
        <w:fldChar w:fldCharType="end"/>
      </w:r>
    </w:p>
    <w:p w14:paraId="02CFB067" w14:textId="5E79BD35" w:rsidR="009104F3" w:rsidRDefault="009104F3">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_Toc138891924 \h </w:instrText>
      </w:r>
      <w:r>
        <w:fldChar w:fldCharType="separate"/>
      </w:r>
      <w:r>
        <w:t>44</w:t>
      </w:r>
      <w:r>
        <w:fldChar w:fldCharType="end"/>
      </w:r>
    </w:p>
    <w:p w14:paraId="74AF0E3F" w14:textId="3E84C7B0" w:rsidR="009104F3" w:rsidRDefault="009104F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_Toc138891925 \h </w:instrText>
      </w:r>
      <w:r>
        <w:fldChar w:fldCharType="separate"/>
      </w:r>
      <w:r>
        <w:t>44</w:t>
      </w:r>
      <w:r>
        <w:fldChar w:fldCharType="end"/>
      </w:r>
    </w:p>
    <w:p w14:paraId="7AC274E1" w14:textId="2A59165C" w:rsidR="009104F3" w:rsidRDefault="009104F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_Toc138891926 \h </w:instrText>
      </w:r>
      <w:r>
        <w:fldChar w:fldCharType="separate"/>
      </w:r>
      <w:r>
        <w:t>44</w:t>
      </w:r>
      <w:r>
        <w:fldChar w:fldCharType="end"/>
      </w:r>
    </w:p>
    <w:p w14:paraId="110AE589" w14:textId="0F609398" w:rsidR="009104F3" w:rsidRDefault="009104F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_Toc138891927 \h </w:instrText>
      </w:r>
      <w:r>
        <w:fldChar w:fldCharType="separate"/>
      </w:r>
      <w:r>
        <w:t>45</w:t>
      </w:r>
      <w:r>
        <w:fldChar w:fldCharType="end"/>
      </w:r>
    </w:p>
    <w:p w14:paraId="6A146DBE" w14:textId="3565E939" w:rsidR="009104F3" w:rsidRDefault="009104F3">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_Toc138891928 \h </w:instrText>
      </w:r>
      <w:r>
        <w:fldChar w:fldCharType="separate"/>
      </w:r>
      <w:r>
        <w:t>45</w:t>
      </w:r>
      <w:r>
        <w:fldChar w:fldCharType="end"/>
      </w:r>
    </w:p>
    <w:p w14:paraId="2CC2FBF9" w14:textId="262EA6A4" w:rsidR="009104F3" w:rsidRDefault="009104F3">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_Toc138891929 \h </w:instrText>
      </w:r>
      <w:r>
        <w:fldChar w:fldCharType="separate"/>
      </w:r>
      <w:r>
        <w:t>45</w:t>
      </w:r>
      <w:r>
        <w:fldChar w:fldCharType="end"/>
      </w:r>
    </w:p>
    <w:p w14:paraId="4F495327" w14:textId="4009D00C" w:rsidR="009104F3" w:rsidRDefault="009104F3">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_Toc138891930 \h </w:instrText>
      </w:r>
      <w:r>
        <w:fldChar w:fldCharType="separate"/>
      </w:r>
      <w:r>
        <w:t>45</w:t>
      </w:r>
      <w:r>
        <w:fldChar w:fldCharType="end"/>
      </w:r>
    </w:p>
    <w:p w14:paraId="4B07D4E3" w14:textId="4AAC8EBA" w:rsidR="009104F3" w:rsidRDefault="009104F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_Toc138891931 \h </w:instrText>
      </w:r>
      <w:r>
        <w:fldChar w:fldCharType="separate"/>
      </w:r>
      <w:r>
        <w:t>45</w:t>
      </w:r>
      <w:r>
        <w:fldChar w:fldCharType="end"/>
      </w:r>
    </w:p>
    <w:p w14:paraId="067EDA84" w14:textId="6E051655" w:rsidR="009104F3" w:rsidRDefault="009104F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_Toc138891932 \h </w:instrText>
      </w:r>
      <w:r>
        <w:fldChar w:fldCharType="separate"/>
      </w:r>
      <w:r>
        <w:t>45</w:t>
      </w:r>
      <w:r>
        <w:fldChar w:fldCharType="end"/>
      </w:r>
    </w:p>
    <w:p w14:paraId="4B91A975" w14:textId="781A170B" w:rsidR="009104F3" w:rsidRDefault="009104F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_Toc138891933 \h </w:instrText>
      </w:r>
      <w:r>
        <w:fldChar w:fldCharType="separate"/>
      </w:r>
      <w:r>
        <w:t>45</w:t>
      </w:r>
      <w:r>
        <w:fldChar w:fldCharType="end"/>
      </w:r>
    </w:p>
    <w:p w14:paraId="2E1ECD7D" w14:textId="315184D1" w:rsidR="009104F3" w:rsidRDefault="009104F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_Toc138891934 \h </w:instrText>
      </w:r>
      <w:r>
        <w:fldChar w:fldCharType="separate"/>
      </w:r>
      <w:r>
        <w:t>45</w:t>
      </w:r>
      <w:r>
        <w:fldChar w:fldCharType="end"/>
      </w:r>
    </w:p>
    <w:p w14:paraId="6EBE0209" w14:textId="608F9CE1" w:rsidR="009104F3" w:rsidRDefault="009104F3">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_Toc138891935 \h </w:instrText>
      </w:r>
      <w:r>
        <w:fldChar w:fldCharType="separate"/>
      </w:r>
      <w:r>
        <w:t>46</w:t>
      </w:r>
      <w:r>
        <w:fldChar w:fldCharType="end"/>
      </w:r>
    </w:p>
    <w:p w14:paraId="0A60F401" w14:textId="75C17CA9" w:rsidR="009104F3" w:rsidRDefault="009104F3">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_Toc138891936 \h </w:instrText>
      </w:r>
      <w:r>
        <w:fldChar w:fldCharType="separate"/>
      </w:r>
      <w:r>
        <w:t>46</w:t>
      </w:r>
      <w:r>
        <w:fldChar w:fldCharType="end"/>
      </w:r>
    </w:p>
    <w:p w14:paraId="447D9105" w14:textId="694F4ED9" w:rsidR="009104F3" w:rsidRDefault="009104F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_Toc138891937 \h </w:instrText>
      </w:r>
      <w:r>
        <w:fldChar w:fldCharType="separate"/>
      </w:r>
      <w:r>
        <w:t>46</w:t>
      </w:r>
      <w:r>
        <w:fldChar w:fldCharType="end"/>
      </w:r>
    </w:p>
    <w:p w14:paraId="203151AC" w14:textId="56C95130" w:rsidR="009104F3" w:rsidRDefault="009104F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_Toc138891938 \h </w:instrText>
      </w:r>
      <w:r>
        <w:fldChar w:fldCharType="separate"/>
      </w:r>
      <w:r>
        <w:t>46</w:t>
      </w:r>
      <w:r>
        <w:fldChar w:fldCharType="end"/>
      </w:r>
    </w:p>
    <w:p w14:paraId="1F16F9B2" w14:textId="5442CCD4" w:rsidR="009104F3" w:rsidRDefault="009104F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_Toc138891939 \h </w:instrText>
      </w:r>
      <w:r>
        <w:fldChar w:fldCharType="separate"/>
      </w:r>
      <w:r>
        <w:t>46</w:t>
      </w:r>
      <w:r>
        <w:fldChar w:fldCharType="end"/>
      </w:r>
    </w:p>
    <w:p w14:paraId="4F75DCB5" w14:textId="0FAA06CB" w:rsidR="009104F3" w:rsidRDefault="009104F3">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_Toc138891940 \h </w:instrText>
      </w:r>
      <w:r>
        <w:fldChar w:fldCharType="separate"/>
      </w:r>
      <w:r>
        <w:t>47</w:t>
      </w:r>
      <w:r>
        <w:fldChar w:fldCharType="end"/>
      </w:r>
    </w:p>
    <w:p w14:paraId="77A0EAAF" w14:textId="29B2576D" w:rsidR="009104F3" w:rsidRDefault="009104F3">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_Toc138891941 \h </w:instrText>
      </w:r>
      <w:r>
        <w:fldChar w:fldCharType="separate"/>
      </w:r>
      <w:r>
        <w:t>47</w:t>
      </w:r>
      <w:r>
        <w:fldChar w:fldCharType="end"/>
      </w:r>
    </w:p>
    <w:p w14:paraId="73584118" w14:textId="2E4274BC" w:rsidR="009104F3" w:rsidRDefault="009104F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_Toc138891942 \h </w:instrText>
      </w:r>
      <w:r>
        <w:fldChar w:fldCharType="separate"/>
      </w:r>
      <w:r>
        <w:t>47</w:t>
      </w:r>
      <w:r>
        <w:fldChar w:fldCharType="end"/>
      </w:r>
    </w:p>
    <w:p w14:paraId="1BC629EF" w14:textId="78ABD9FC" w:rsidR="009104F3" w:rsidRDefault="009104F3">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_Toc138891943 \h </w:instrText>
      </w:r>
      <w:r>
        <w:fldChar w:fldCharType="separate"/>
      </w:r>
      <w:r>
        <w:t>47</w:t>
      </w:r>
      <w:r>
        <w:fldChar w:fldCharType="end"/>
      </w:r>
    </w:p>
    <w:p w14:paraId="1C43852D" w14:textId="4A3F4580" w:rsidR="009104F3" w:rsidRDefault="009104F3">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_Toc138891944 \h </w:instrText>
      </w:r>
      <w:r>
        <w:fldChar w:fldCharType="separate"/>
      </w:r>
      <w:r>
        <w:t>47</w:t>
      </w:r>
      <w:r>
        <w:fldChar w:fldCharType="end"/>
      </w:r>
    </w:p>
    <w:p w14:paraId="6558D089" w14:textId="6E1EA9BE" w:rsidR="009104F3" w:rsidRDefault="009104F3">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_Toc138891945 \h </w:instrText>
      </w:r>
      <w:r>
        <w:fldChar w:fldCharType="separate"/>
      </w:r>
      <w:r>
        <w:t>47</w:t>
      </w:r>
      <w:r>
        <w:fldChar w:fldCharType="end"/>
      </w:r>
    </w:p>
    <w:p w14:paraId="1B44F2A9" w14:textId="61905B9C" w:rsidR="009104F3" w:rsidRDefault="009104F3">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_Toc138891946 \h </w:instrText>
      </w:r>
      <w:r>
        <w:fldChar w:fldCharType="separate"/>
      </w:r>
      <w:r>
        <w:t>48</w:t>
      </w:r>
      <w:r>
        <w:fldChar w:fldCharType="end"/>
      </w:r>
    </w:p>
    <w:p w14:paraId="3F1DFD89" w14:textId="3EFBF4B5" w:rsidR="009104F3" w:rsidRDefault="009104F3">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_Toc138891947 \h </w:instrText>
      </w:r>
      <w:r>
        <w:fldChar w:fldCharType="separate"/>
      </w:r>
      <w:r>
        <w:t>48</w:t>
      </w:r>
      <w:r>
        <w:fldChar w:fldCharType="end"/>
      </w:r>
    </w:p>
    <w:p w14:paraId="7C9436D3" w14:textId="5CB91AE4" w:rsidR="009104F3" w:rsidRDefault="009104F3">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_Toc138891948 \h </w:instrText>
      </w:r>
      <w:r>
        <w:fldChar w:fldCharType="separate"/>
      </w:r>
      <w:r>
        <w:t>48</w:t>
      </w:r>
      <w:r>
        <w:fldChar w:fldCharType="end"/>
      </w:r>
    </w:p>
    <w:p w14:paraId="5D08367C" w14:textId="1FCBFB8B" w:rsidR="009104F3" w:rsidRDefault="009104F3">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_Toc138891949 \h </w:instrText>
      </w:r>
      <w:r>
        <w:fldChar w:fldCharType="separate"/>
      </w:r>
      <w:r>
        <w:t>48</w:t>
      </w:r>
      <w:r>
        <w:fldChar w:fldCharType="end"/>
      </w:r>
    </w:p>
    <w:p w14:paraId="1F1F1A60" w14:textId="70C0A749" w:rsidR="009104F3" w:rsidRDefault="009104F3">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_Toc138891950 \h </w:instrText>
      </w:r>
      <w:r>
        <w:fldChar w:fldCharType="separate"/>
      </w:r>
      <w:r>
        <w:t>48</w:t>
      </w:r>
      <w:r>
        <w:fldChar w:fldCharType="end"/>
      </w:r>
    </w:p>
    <w:p w14:paraId="07439ADD" w14:textId="6AF04C57" w:rsidR="009104F3" w:rsidRDefault="009104F3">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_Toc138891951 \h </w:instrText>
      </w:r>
      <w:r>
        <w:fldChar w:fldCharType="separate"/>
      </w:r>
      <w:r>
        <w:t>48</w:t>
      </w:r>
      <w:r>
        <w:fldChar w:fldCharType="end"/>
      </w:r>
    </w:p>
    <w:p w14:paraId="4798B66C" w14:textId="7A2CEAAB" w:rsidR="009104F3" w:rsidRDefault="009104F3">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_Toc138891952 \h </w:instrText>
      </w:r>
      <w:r>
        <w:fldChar w:fldCharType="separate"/>
      </w:r>
      <w:r>
        <w:t>48</w:t>
      </w:r>
      <w:r>
        <w:fldChar w:fldCharType="end"/>
      </w:r>
    </w:p>
    <w:p w14:paraId="489B3888" w14:textId="79BC42E6" w:rsidR="009104F3" w:rsidRDefault="009104F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_Toc138891953 \h </w:instrText>
      </w:r>
      <w:r>
        <w:fldChar w:fldCharType="separate"/>
      </w:r>
      <w:r>
        <w:t>48</w:t>
      </w:r>
      <w:r>
        <w:fldChar w:fldCharType="end"/>
      </w:r>
    </w:p>
    <w:p w14:paraId="05D49772" w14:textId="0828FF0A" w:rsidR="009104F3" w:rsidRDefault="009104F3">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_Toc138891954 \h </w:instrText>
      </w:r>
      <w:r>
        <w:fldChar w:fldCharType="separate"/>
      </w:r>
      <w:r>
        <w:t>49</w:t>
      </w:r>
      <w:r>
        <w:fldChar w:fldCharType="end"/>
      </w:r>
    </w:p>
    <w:p w14:paraId="47C2A251" w14:textId="381F9AAC" w:rsidR="009104F3" w:rsidRDefault="009104F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_Toc138891955 \h </w:instrText>
      </w:r>
      <w:r>
        <w:fldChar w:fldCharType="separate"/>
      </w:r>
      <w:r>
        <w:t>49</w:t>
      </w:r>
      <w:r>
        <w:fldChar w:fldCharType="end"/>
      </w:r>
    </w:p>
    <w:p w14:paraId="10D9D638" w14:textId="5C8660F2" w:rsidR="009104F3" w:rsidRDefault="009104F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_Toc138891956 \h </w:instrText>
      </w:r>
      <w:r>
        <w:fldChar w:fldCharType="separate"/>
      </w:r>
      <w:r>
        <w:t>49</w:t>
      </w:r>
      <w:r>
        <w:fldChar w:fldCharType="end"/>
      </w:r>
    </w:p>
    <w:p w14:paraId="0FFBDF30" w14:textId="3C2FACCA" w:rsidR="009104F3" w:rsidRDefault="009104F3">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_Toc138891957 \h </w:instrText>
      </w:r>
      <w:r>
        <w:fldChar w:fldCharType="separate"/>
      </w:r>
      <w:r>
        <w:t>49</w:t>
      </w:r>
      <w:r>
        <w:fldChar w:fldCharType="end"/>
      </w:r>
    </w:p>
    <w:p w14:paraId="4CADFACB" w14:textId="50229C72" w:rsidR="009104F3" w:rsidRDefault="009104F3">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_Toc138891958 \h </w:instrText>
      </w:r>
      <w:r>
        <w:fldChar w:fldCharType="separate"/>
      </w:r>
      <w:r>
        <w:t>49</w:t>
      </w:r>
      <w:r>
        <w:fldChar w:fldCharType="end"/>
      </w:r>
    </w:p>
    <w:p w14:paraId="497B2D17" w14:textId="26AE3104" w:rsidR="009104F3" w:rsidRDefault="009104F3">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_Toc138891959 \h </w:instrText>
      </w:r>
      <w:r>
        <w:fldChar w:fldCharType="separate"/>
      </w:r>
      <w:r>
        <w:t>50</w:t>
      </w:r>
      <w:r>
        <w:fldChar w:fldCharType="end"/>
      </w:r>
    </w:p>
    <w:p w14:paraId="157DA20D" w14:textId="2359B72B" w:rsidR="009104F3" w:rsidRDefault="009104F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_Toc138891960 \h </w:instrText>
      </w:r>
      <w:r>
        <w:fldChar w:fldCharType="separate"/>
      </w:r>
      <w:r>
        <w:t>50</w:t>
      </w:r>
      <w:r>
        <w:fldChar w:fldCharType="end"/>
      </w:r>
    </w:p>
    <w:p w14:paraId="0FBE8645" w14:textId="15211292" w:rsidR="009104F3" w:rsidRDefault="009104F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_Toc138891961 \h </w:instrText>
      </w:r>
      <w:r>
        <w:fldChar w:fldCharType="separate"/>
      </w:r>
      <w:r>
        <w:t>50</w:t>
      </w:r>
      <w:r>
        <w:fldChar w:fldCharType="end"/>
      </w:r>
    </w:p>
    <w:p w14:paraId="1B31CBBA" w14:textId="40B6AACB" w:rsidR="009104F3" w:rsidRDefault="009104F3">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_Toc138891962 \h </w:instrText>
      </w:r>
      <w:r>
        <w:fldChar w:fldCharType="separate"/>
      </w:r>
      <w:r>
        <w:t>51</w:t>
      </w:r>
      <w:r>
        <w:fldChar w:fldCharType="end"/>
      </w:r>
    </w:p>
    <w:p w14:paraId="60615D0F" w14:textId="31D34FEE" w:rsidR="009104F3" w:rsidRDefault="009104F3">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_Toc138891963 \h </w:instrText>
      </w:r>
      <w:r>
        <w:fldChar w:fldCharType="separate"/>
      </w:r>
      <w:r>
        <w:t>51</w:t>
      </w:r>
      <w:r>
        <w:fldChar w:fldCharType="end"/>
      </w:r>
    </w:p>
    <w:p w14:paraId="123BF506" w14:textId="590505B1" w:rsidR="009104F3" w:rsidRDefault="009104F3">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_Toc138891964 \h </w:instrText>
      </w:r>
      <w:r>
        <w:fldChar w:fldCharType="separate"/>
      </w:r>
      <w:r>
        <w:t>51</w:t>
      </w:r>
      <w:r>
        <w:fldChar w:fldCharType="end"/>
      </w:r>
    </w:p>
    <w:p w14:paraId="2133A23A" w14:textId="7A959EE2" w:rsidR="009104F3" w:rsidRDefault="009104F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_Toc138891965 \h </w:instrText>
      </w:r>
      <w:r>
        <w:fldChar w:fldCharType="separate"/>
      </w:r>
      <w:r>
        <w:t>51</w:t>
      </w:r>
      <w:r>
        <w:fldChar w:fldCharType="end"/>
      </w:r>
    </w:p>
    <w:p w14:paraId="54E343A4" w14:textId="267AFAD2" w:rsidR="009104F3" w:rsidRDefault="009104F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_Toc138891966 \h </w:instrText>
      </w:r>
      <w:r>
        <w:fldChar w:fldCharType="separate"/>
      </w:r>
      <w:r>
        <w:t>51</w:t>
      </w:r>
      <w:r>
        <w:fldChar w:fldCharType="end"/>
      </w:r>
    </w:p>
    <w:p w14:paraId="2DA6C9BD" w14:textId="4FD43C3D" w:rsidR="009104F3" w:rsidRDefault="009104F3">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_Toc138891967 \h </w:instrText>
      </w:r>
      <w:r>
        <w:fldChar w:fldCharType="separate"/>
      </w:r>
      <w:r>
        <w:t>51</w:t>
      </w:r>
      <w:r>
        <w:fldChar w:fldCharType="end"/>
      </w:r>
    </w:p>
    <w:p w14:paraId="7296255C" w14:textId="3077F02C" w:rsidR="009104F3" w:rsidRDefault="009104F3">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_Toc138891968 \h </w:instrText>
      </w:r>
      <w:r>
        <w:fldChar w:fldCharType="separate"/>
      </w:r>
      <w:r>
        <w:t>51</w:t>
      </w:r>
      <w:r>
        <w:fldChar w:fldCharType="end"/>
      </w:r>
    </w:p>
    <w:p w14:paraId="05242220" w14:textId="4CE733FB" w:rsidR="009104F3" w:rsidRDefault="009104F3">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_Toc138891969 \h </w:instrText>
      </w:r>
      <w:r>
        <w:fldChar w:fldCharType="separate"/>
      </w:r>
      <w:r>
        <w:t>51</w:t>
      </w:r>
      <w:r>
        <w:fldChar w:fldCharType="end"/>
      </w:r>
    </w:p>
    <w:p w14:paraId="563DE816" w14:textId="6B51D19F" w:rsidR="009104F3" w:rsidRDefault="009104F3">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972AE3">
        <w:rPr>
          <w:iCs/>
        </w:rPr>
        <w:t>Basic limits</w:t>
      </w:r>
      <w:r>
        <w:t xml:space="preserve"> for single RAT UTRA TDD 1,28Mcps operation</w:t>
      </w:r>
      <w:r>
        <w:tab/>
      </w:r>
      <w:r>
        <w:fldChar w:fldCharType="begin"/>
      </w:r>
      <w:r>
        <w:instrText xml:space="preserve"> PAGEREF _Toc138891970 \h </w:instrText>
      </w:r>
      <w:r>
        <w:fldChar w:fldCharType="separate"/>
      </w:r>
      <w:r>
        <w:t>57</w:t>
      </w:r>
      <w:r>
        <w:fldChar w:fldCharType="end"/>
      </w:r>
    </w:p>
    <w:p w14:paraId="1FFD7241" w14:textId="2BEC70A4" w:rsidR="009104F3" w:rsidRDefault="009104F3">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_Toc138891971 \h </w:instrText>
      </w:r>
      <w:r>
        <w:fldChar w:fldCharType="separate"/>
      </w:r>
      <w:r>
        <w:t>59</w:t>
      </w:r>
      <w:r>
        <w:fldChar w:fldCharType="end"/>
      </w:r>
    </w:p>
    <w:p w14:paraId="5914EE6B" w14:textId="6EB3536B" w:rsidR="009104F3" w:rsidRDefault="009104F3">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_Toc138891972 \h </w:instrText>
      </w:r>
      <w:r>
        <w:fldChar w:fldCharType="separate"/>
      </w:r>
      <w:r>
        <w:t>59</w:t>
      </w:r>
      <w:r>
        <w:fldChar w:fldCharType="end"/>
      </w:r>
    </w:p>
    <w:p w14:paraId="130B71AA" w14:textId="3E2C9634" w:rsidR="009104F3" w:rsidRDefault="009104F3">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_Toc138891973 \h </w:instrText>
      </w:r>
      <w:r>
        <w:fldChar w:fldCharType="separate"/>
      </w:r>
      <w:r>
        <w:t>59</w:t>
      </w:r>
      <w:r>
        <w:fldChar w:fldCharType="end"/>
      </w:r>
    </w:p>
    <w:p w14:paraId="391444B9" w14:textId="7A05D770" w:rsidR="009104F3" w:rsidRDefault="009104F3">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_Toc138891974 \h </w:instrText>
      </w:r>
      <w:r>
        <w:fldChar w:fldCharType="separate"/>
      </w:r>
      <w:r>
        <w:t>59</w:t>
      </w:r>
      <w:r>
        <w:fldChar w:fldCharType="end"/>
      </w:r>
    </w:p>
    <w:p w14:paraId="599D4F5D" w14:textId="71B01395" w:rsidR="009104F3" w:rsidRDefault="009104F3">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_Toc138891975 \h </w:instrText>
      </w:r>
      <w:r>
        <w:fldChar w:fldCharType="separate"/>
      </w:r>
      <w:r>
        <w:t>59</w:t>
      </w:r>
      <w:r>
        <w:fldChar w:fldCharType="end"/>
      </w:r>
    </w:p>
    <w:p w14:paraId="02FA7AAE" w14:textId="46648DF4" w:rsidR="009104F3" w:rsidRDefault="009104F3">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972AE3">
        <w:rPr>
          <w:i/>
        </w:rPr>
        <w:t>Basic limits</w:t>
      </w:r>
      <w:r>
        <w:t xml:space="preserve"> for Band Categories 1 and 3</w:t>
      </w:r>
      <w:r>
        <w:tab/>
      </w:r>
      <w:r>
        <w:fldChar w:fldCharType="begin"/>
      </w:r>
      <w:r>
        <w:instrText xml:space="preserve"> PAGEREF _Toc138891976 \h </w:instrText>
      </w:r>
      <w:r>
        <w:fldChar w:fldCharType="separate"/>
      </w:r>
      <w:r>
        <w:t>60</w:t>
      </w:r>
      <w:r>
        <w:fldChar w:fldCharType="end"/>
      </w:r>
    </w:p>
    <w:p w14:paraId="5E411B28" w14:textId="5A9FCEC1" w:rsidR="009104F3" w:rsidRDefault="009104F3">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972AE3">
        <w:rPr>
          <w:i/>
        </w:rPr>
        <w:t>Basic limit</w:t>
      </w:r>
      <w:r>
        <w:t xml:space="preserve"> for Band Category 2</w:t>
      </w:r>
      <w:r>
        <w:tab/>
      </w:r>
      <w:r>
        <w:fldChar w:fldCharType="begin"/>
      </w:r>
      <w:r>
        <w:instrText xml:space="preserve"> PAGEREF _Toc138891977 \h </w:instrText>
      </w:r>
      <w:r>
        <w:fldChar w:fldCharType="separate"/>
      </w:r>
      <w:r>
        <w:t>65</w:t>
      </w:r>
      <w:r>
        <w:fldChar w:fldCharType="end"/>
      </w:r>
    </w:p>
    <w:p w14:paraId="02BBC559" w14:textId="2A5D0AFA" w:rsidR="009104F3" w:rsidRDefault="009104F3">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_Toc138891978 \h </w:instrText>
      </w:r>
      <w:r>
        <w:fldChar w:fldCharType="separate"/>
      </w:r>
      <w:r>
        <w:t>73</w:t>
      </w:r>
      <w:r>
        <w:fldChar w:fldCharType="end"/>
      </w:r>
    </w:p>
    <w:p w14:paraId="788E9C74" w14:textId="362F2962" w:rsidR="009104F3" w:rsidRDefault="009104F3">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_Toc138891979 \h </w:instrText>
      </w:r>
      <w:r>
        <w:fldChar w:fldCharType="separate"/>
      </w:r>
      <w:r>
        <w:t>73</w:t>
      </w:r>
      <w:r>
        <w:fldChar w:fldCharType="end"/>
      </w:r>
    </w:p>
    <w:p w14:paraId="12150608" w14:textId="24B7B2FE" w:rsidR="009104F3" w:rsidRDefault="009104F3">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_Toc138891980 \h </w:instrText>
      </w:r>
      <w:r>
        <w:fldChar w:fldCharType="separate"/>
      </w:r>
      <w:r>
        <w:t>73</w:t>
      </w:r>
      <w:r>
        <w:fldChar w:fldCharType="end"/>
      </w:r>
    </w:p>
    <w:p w14:paraId="4B951D13" w14:textId="02BBF186" w:rsidR="009104F3" w:rsidRDefault="009104F3">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_Toc138891981 \h </w:instrText>
      </w:r>
      <w:r>
        <w:fldChar w:fldCharType="separate"/>
      </w:r>
      <w:r>
        <w:t>73</w:t>
      </w:r>
      <w:r>
        <w:fldChar w:fldCharType="end"/>
      </w:r>
    </w:p>
    <w:p w14:paraId="32893646" w14:textId="79805F9A" w:rsidR="009104F3" w:rsidRDefault="009104F3">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_Toc138891982 \h </w:instrText>
      </w:r>
      <w:r>
        <w:fldChar w:fldCharType="separate"/>
      </w:r>
      <w:r>
        <w:t>75</w:t>
      </w:r>
      <w:r>
        <w:fldChar w:fldCharType="end"/>
      </w:r>
    </w:p>
    <w:p w14:paraId="54F3E323" w14:textId="3CAC6288" w:rsidR="009104F3" w:rsidRDefault="009104F3">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972AE3">
        <w:rPr>
          <w:rFonts w:cs="Arial"/>
        </w:rPr>
        <w:t>asic limit</w:t>
      </w:r>
      <w:r>
        <w:t xml:space="preserve">s </w:t>
      </w:r>
      <w:r>
        <w:rPr>
          <w:lang w:eastAsia="zh-CN"/>
        </w:rPr>
        <w:t>for Wide Area BS</w:t>
      </w:r>
      <w:r>
        <w:t xml:space="preserve"> (Category B)</w:t>
      </w:r>
      <w:r>
        <w:tab/>
      </w:r>
      <w:r>
        <w:fldChar w:fldCharType="begin"/>
      </w:r>
      <w:r>
        <w:instrText xml:space="preserve"> PAGEREF _Toc138891983 \h </w:instrText>
      </w:r>
      <w:r>
        <w:fldChar w:fldCharType="separate"/>
      </w:r>
      <w:r>
        <w:t>77</w:t>
      </w:r>
      <w:r>
        <w:fldChar w:fldCharType="end"/>
      </w:r>
    </w:p>
    <w:p w14:paraId="2B5D8909" w14:textId="276E776D" w:rsidR="009104F3" w:rsidRDefault="009104F3">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_Toc138891984 \h </w:instrText>
      </w:r>
      <w:r>
        <w:fldChar w:fldCharType="separate"/>
      </w:r>
      <w:r>
        <w:t>77</w:t>
      </w:r>
      <w:r>
        <w:fldChar w:fldCharType="end"/>
      </w:r>
    </w:p>
    <w:p w14:paraId="3E5EF782" w14:textId="52A81F37" w:rsidR="009104F3" w:rsidRDefault="009104F3">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_Toc138891985 \h </w:instrText>
      </w:r>
      <w:r>
        <w:fldChar w:fldCharType="separate"/>
      </w:r>
      <w:r>
        <w:t>77</w:t>
      </w:r>
      <w:r>
        <w:fldChar w:fldCharType="end"/>
      </w:r>
    </w:p>
    <w:p w14:paraId="5C4A1CE0" w14:textId="21AA42D3" w:rsidR="009104F3" w:rsidRDefault="009104F3">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_Toc138891986 \h </w:instrText>
      </w:r>
      <w:r>
        <w:fldChar w:fldCharType="separate"/>
      </w:r>
      <w:r>
        <w:t>81</w:t>
      </w:r>
      <w:r>
        <w:fldChar w:fldCharType="end"/>
      </w:r>
    </w:p>
    <w:p w14:paraId="2242B7BC" w14:textId="7EAA640F" w:rsidR="009104F3" w:rsidRDefault="009104F3">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972AE3">
        <w:rPr>
          <w:rFonts w:cs="Arial"/>
        </w:rPr>
        <w:t>Basic limit</w:t>
      </w:r>
      <w:r>
        <w:t xml:space="preserve">s </w:t>
      </w:r>
      <w:r>
        <w:rPr>
          <w:lang w:eastAsia="zh-CN"/>
        </w:rPr>
        <w:t>for Local Area BS (Category A and B)</w:t>
      </w:r>
      <w:r>
        <w:tab/>
      </w:r>
      <w:r>
        <w:fldChar w:fldCharType="begin"/>
      </w:r>
      <w:r>
        <w:instrText xml:space="preserve"> PAGEREF _Toc138891987 \h </w:instrText>
      </w:r>
      <w:r>
        <w:fldChar w:fldCharType="separate"/>
      </w:r>
      <w:r>
        <w:t>83</w:t>
      </w:r>
      <w:r>
        <w:fldChar w:fldCharType="end"/>
      </w:r>
    </w:p>
    <w:p w14:paraId="748F7286" w14:textId="1CC289EF" w:rsidR="009104F3" w:rsidRDefault="009104F3">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972AE3">
        <w:rPr>
          <w:rFonts w:cs="Arial"/>
        </w:rPr>
        <w:t>Basic limit</w:t>
      </w:r>
      <w:r>
        <w:t>s for Medium Range BS (Category A and B)</w:t>
      </w:r>
      <w:r>
        <w:tab/>
      </w:r>
      <w:r>
        <w:fldChar w:fldCharType="begin"/>
      </w:r>
      <w:r>
        <w:instrText xml:space="preserve"> PAGEREF _Toc138891988 \h </w:instrText>
      </w:r>
      <w:r>
        <w:fldChar w:fldCharType="separate"/>
      </w:r>
      <w:r>
        <w:t>84</w:t>
      </w:r>
      <w:r>
        <w:fldChar w:fldCharType="end"/>
      </w:r>
    </w:p>
    <w:p w14:paraId="3E29669B" w14:textId="40A08A9C" w:rsidR="009104F3" w:rsidRDefault="009104F3">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_Toc138891989 \h </w:instrText>
      </w:r>
      <w:r>
        <w:fldChar w:fldCharType="separate"/>
      </w:r>
      <w:r>
        <w:t>86</w:t>
      </w:r>
      <w:r>
        <w:fldChar w:fldCharType="end"/>
      </w:r>
    </w:p>
    <w:p w14:paraId="55521FC0" w14:textId="33188619" w:rsidR="009104F3" w:rsidRDefault="009104F3">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_Toc138891990 \h </w:instrText>
      </w:r>
      <w:r>
        <w:fldChar w:fldCharType="separate"/>
      </w:r>
      <w:r>
        <w:t>86</w:t>
      </w:r>
      <w:r>
        <w:fldChar w:fldCharType="end"/>
      </w:r>
    </w:p>
    <w:p w14:paraId="4A98E19D" w14:textId="1D65E7EB" w:rsidR="009104F3" w:rsidRDefault="009104F3">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_Toc138891991 \h </w:instrText>
      </w:r>
      <w:r>
        <w:fldChar w:fldCharType="separate"/>
      </w:r>
      <w:r>
        <w:t>86</w:t>
      </w:r>
      <w:r>
        <w:fldChar w:fldCharType="end"/>
      </w:r>
    </w:p>
    <w:p w14:paraId="66142E35" w14:textId="472E4AF6" w:rsidR="009104F3" w:rsidRDefault="009104F3">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_Toc138891992 \h </w:instrText>
      </w:r>
      <w:r>
        <w:fldChar w:fldCharType="separate"/>
      </w:r>
      <w:r>
        <w:t>86</w:t>
      </w:r>
      <w:r>
        <w:fldChar w:fldCharType="end"/>
      </w:r>
    </w:p>
    <w:p w14:paraId="2F3D8FDB" w14:textId="42D63BF6" w:rsidR="009104F3" w:rsidRDefault="009104F3">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_Toc138891993 \h </w:instrText>
      </w:r>
      <w:r>
        <w:fldChar w:fldCharType="separate"/>
      </w:r>
      <w:r>
        <w:t>87</w:t>
      </w:r>
      <w:r>
        <w:fldChar w:fldCharType="end"/>
      </w:r>
    </w:p>
    <w:p w14:paraId="67C48DE9" w14:textId="18C119C7" w:rsidR="009104F3" w:rsidRDefault="009104F3">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_Toc138891994 \h </w:instrText>
      </w:r>
      <w:r>
        <w:fldChar w:fldCharType="separate"/>
      </w:r>
      <w:r>
        <w:t>87</w:t>
      </w:r>
      <w:r>
        <w:fldChar w:fldCharType="end"/>
      </w:r>
    </w:p>
    <w:p w14:paraId="7A851D2D" w14:textId="729B5348" w:rsidR="009104F3" w:rsidRDefault="009104F3">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_Toc138891995 \h </w:instrText>
      </w:r>
      <w:r>
        <w:fldChar w:fldCharType="separate"/>
      </w:r>
      <w:r>
        <w:t>87</w:t>
      </w:r>
      <w:r>
        <w:fldChar w:fldCharType="end"/>
      </w:r>
    </w:p>
    <w:p w14:paraId="5FBD3903" w14:textId="4C5403E9" w:rsidR="009104F3" w:rsidRDefault="009104F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_Toc138891996 \h </w:instrText>
      </w:r>
      <w:r>
        <w:fldChar w:fldCharType="separate"/>
      </w:r>
      <w:r>
        <w:t>87</w:t>
      </w:r>
      <w:r>
        <w:fldChar w:fldCharType="end"/>
      </w:r>
    </w:p>
    <w:p w14:paraId="7941170E" w14:textId="7A3EF1E3" w:rsidR="009104F3" w:rsidRDefault="009104F3">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_Toc138891997 \h </w:instrText>
      </w:r>
      <w:r>
        <w:fldChar w:fldCharType="separate"/>
      </w:r>
      <w:r>
        <w:t>88</w:t>
      </w:r>
      <w:r>
        <w:fldChar w:fldCharType="end"/>
      </w:r>
    </w:p>
    <w:p w14:paraId="511E74AA" w14:textId="386C651B" w:rsidR="009104F3" w:rsidRDefault="009104F3">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_Toc138891998 \h </w:instrText>
      </w:r>
      <w:r>
        <w:fldChar w:fldCharType="separate"/>
      </w:r>
      <w:r>
        <w:t>88</w:t>
      </w:r>
      <w:r>
        <w:fldChar w:fldCharType="end"/>
      </w:r>
    </w:p>
    <w:p w14:paraId="186E6BE9" w14:textId="2ADBB95C" w:rsidR="009104F3" w:rsidRDefault="009104F3">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_Toc138891999 \h </w:instrText>
      </w:r>
      <w:r>
        <w:fldChar w:fldCharType="separate"/>
      </w:r>
      <w:r>
        <w:t>89</w:t>
      </w:r>
      <w:r>
        <w:fldChar w:fldCharType="end"/>
      </w:r>
    </w:p>
    <w:p w14:paraId="5F2E8E6D" w14:textId="2CD0F237" w:rsidR="009104F3" w:rsidRDefault="009104F3">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_Toc138892000 \h </w:instrText>
      </w:r>
      <w:r>
        <w:fldChar w:fldCharType="separate"/>
      </w:r>
      <w:r>
        <w:t>89</w:t>
      </w:r>
      <w:r>
        <w:fldChar w:fldCharType="end"/>
      </w:r>
    </w:p>
    <w:p w14:paraId="181AE210" w14:textId="59CD9062" w:rsidR="009104F3" w:rsidRDefault="009104F3">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_Toc138892001 \h </w:instrText>
      </w:r>
      <w:r>
        <w:fldChar w:fldCharType="separate"/>
      </w:r>
      <w:r>
        <w:t>90</w:t>
      </w:r>
      <w:r>
        <w:fldChar w:fldCharType="end"/>
      </w:r>
    </w:p>
    <w:p w14:paraId="5A5F39F5" w14:textId="1F1F50AE" w:rsidR="009104F3" w:rsidRDefault="009104F3">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_Toc138892002 \h </w:instrText>
      </w:r>
      <w:r>
        <w:fldChar w:fldCharType="separate"/>
      </w:r>
      <w:r>
        <w:t>90</w:t>
      </w:r>
      <w:r>
        <w:fldChar w:fldCharType="end"/>
      </w:r>
    </w:p>
    <w:p w14:paraId="123F440C" w14:textId="1EA40169" w:rsidR="009104F3" w:rsidRDefault="009104F3">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_Toc138892003 \h </w:instrText>
      </w:r>
      <w:r>
        <w:fldChar w:fldCharType="separate"/>
      </w:r>
      <w:r>
        <w:t>90</w:t>
      </w:r>
      <w:r>
        <w:fldChar w:fldCharType="end"/>
      </w:r>
    </w:p>
    <w:p w14:paraId="2022443F" w14:textId="7B16AB48" w:rsidR="009104F3" w:rsidRDefault="009104F3">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_Toc138892004 \h </w:instrText>
      </w:r>
      <w:r>
        <w:fldChar w:fldCharType="separate"/>
      </w:r>
      <w:r>
        <w:t>90</w:t>
      </w:r>
      <w:r>
        <w:fldChar w:fldCharType="end"/>
      </w:r>
    </w:p>
    <w:p w14:paraId="5DA0EE17" w14:textId="47D961DE" w:rsidR="009104F3" w:rsidRDefault="009104F3">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_Toc138892005 \h </w:instrText>
      </w:r>
      <w:r>
        <w:fldChar w:fldCharType="separate"/>
      </w:r>
      <w:r>
        <w:t>91</w:t>
      </w:r>
      <w:r>
        <w:fldChar w:fldCharType="end"/>
      </w:r>
    </w:p>
    <w:p w14:paraId="01DAD3F5" w14:textId="2DBB60BA" w:rsidR="009104F3" w:rsidRDefault="009104F3">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_Toc138892006 \h </w:instrText>
      </w:r>
      <w:r>
        <w:fldChar w:fldCharType="separate"/>
      </w:r>
      <w:r>
        <w:t>92</w:t>
      </w:r>
      <w:r>
        <w:fldChar w:fldCharType="end"/>
      </w:r>
    </w:p>
    <w:p w14:paraId="43020B30" w14:textId="5882ABBC" w:rsidR="009104F3" w:rsidRDefault="009104F3">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_Toc138892007 \h </w:instrText>
      </w:r>
      <w:r>
        <w:fldChar w:fldCharType="separate"/>
      </w:r>
      <w:r>
        <w:t>92</w:t>
      </w:r>
      <w:r>
        <w:fldChar w:fldCharType="end"/>
      </w:r>
    </w:p>
    <w:p w14:paraId="4073F839" w14:textId="6720F76A" w:rsidR="009104F3" w:rsidRDefault="009104F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_Toc138892008 \h </w:instrText>
      </w:r>
      <w:r>
        <w:fldChar w:fldCharType="separate"/>
      </w:r>
      <w:r>
        <w:t>92</w:t>
      </w:r>
      <w:r>
        <w:fldChar w:fldCharType="end"/>
      </w:r>
    </w:p>
    <w:p w14:paraId="3C066DA3" w14:textId="6D25B919" w:rsidR="009104F3" w:rsidRDefault="009104F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_Toc138892009 \h </w:instrText>
      </w:r>
      <w:r>
        <w:fldChar w:fldCharType="separate"/>
      </w:r>
      <w:r>
        <w:t>93</w:t>
      </w:r>
      <w:r>
        <w:fldChar w:fldCharType="end"/>
      </w:r>
    </w:p>
    <w:p w14:paraId="5DA8D244" w14:textId="3EAE950B" w:rsidR="009104F3" w:rsidRDefault="009104F3">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_Toc138892010 \h </w:instrText>
      </w:r>
      <w:r>
        <w:fldChar w:fldCharType="separate"/>
      </w:r>
      <w:r>
        <w:t>93</w:t>
      </w:r>
      <w:r>
        <w:fldChar w:fldCharType="end"/>
      </w:r>
    </w:p>
    <w:p w14:paraId="3097628E" w14:textId="525BF833" w:rsidR="009104F3" w:rsidRDefault="009104F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_Toc138892011 \h </w:instrText>
      </w:r>
      <w:r>
        <w:fldChar w:fldCharType="separate"/>
      </w:r>
      <w:r>
        <w:t>94</w:t>
      </w:r>
      <w:r>
        <w:fldChar w:fldCharType="end"/>
      </w:r>
    </w:p>
    <w:p w14:paraId="3AACB1FC" w14:textId="5F2BF832" w:rsidR="009104F3" w:rsidRDefault="009104F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_Toc138892012 \h </w:instrText>
      </w:r>
      <w:r>
        <w:fldChar w:fldCharType="separate"/>
      </w:r>
      <w:r>
        <w:t>94</w:t>
      </w:r>
      <w:r>
        <w:fldChar w:fldCharType="end"/>
      </w:r>
    </w:p>
    <w:p w14:paraId="0E34E691" w14:textId="72E1E930" w:rsidR="009104F3" w:rsidRDefault="009104F3">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_Toc138892013 \h </w:instrText>
      </w:r>
      <w:r>
        <w:fldChar w:fldCharType="separate"/>
      </w:r>
      <w:r>
        <w:t>94</w:t>
      </w:r>
      <w:r>
        <w:fldChar w:fldCharType="end"/>
      </w:r>
    </w:p>
    <w:p w14:paraId="1E7E103C" w14:textId="724A32FE" w:rsidR="009104F3" w:rsidRDefault="009104F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_Toc138892014 \h </w:instrText>
      </w:r>
      <w:r>
        <w:fldChar w:fldCharType="separate"/>
      </w:r>
      <w:r>
        <w:t>94</w:t>
      </w:r>
      <w:r>
        <w:fldChar w:fldCharType="end"/>
      </w:r>
    </w:p>
    <w:p w14:paraId="6541932E" w14:textId="62917D8D" w:rsidR="009104F3" w:rsidRDefault="009104F3">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_Toc138892015 \h </w:instrText>
      </w:r>
      <w:r>
        <w:fldChar w:fldCharType="separate"/>
      </w:r>
      <w:r>
        <w:t>94</w:t>
      </w:r>
      <w:r>
        <w:fldChar w:fldCharType="end"/>
      </w:r>
    </w:p>
    <w:p w14:paraId="1FB82D32" w14:textId="42849994" w:rsidR="009104F3" w:rsidRDefault="009104F3">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_Toc138892016 \h </w:instrText>
      </w:r>
      <w:r>
        <w:fldChar w:fldCharType="separate"/>
      </w:r>
      <w:r>
        <w:t>95</w:t>
      </w:r>
      <w:r>
        <w:fldChar w:fldCharType="end"/>
      </w:r>
    </w:p>
    <w:p w14:paraId="77AA96B3" w14:textId="6D4D0DB6" w:rsidR="009104F3" w:rsidRDefault="009104F3">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_Toc138892017 \h </w:instrText>
      </w:r>
      <w:r>
        <w:fldChar w:fldCharType="separate"/>
      </w:r>
      <w:r>
        <w:t>95</w:t>
      </w:r>
      <w:r>
        <w:fldChar w:fldCharType="end"/>
      </w:r>
    </w:p>
    <w:p w14:paraId="6664526D" w14:textId="039BC69F" w:rsidR="009104F3" w:rsidRDefault="009104F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_Toc138892018 \h </w:instrText>
      </w:r>
      <w:r>
        <w:fldChar w:fldCharType="separate"/>
      </w:r>
      <w:r>
        <w:t>95</w:t>
      </w:r>
      <w:r>
        <w:fldChar w:fldCharType="end"/>
      </w:r>
    </w:p>
    <w:p w14:paraId="31BB141D" w14:textId="6841D83E" w:rsidR="009104F3" w:rsidRDefault="009104F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_Toc138892019 \h </w:instrText>
      </w:r>
      <w:r>
        <w:fldChar w:fldCharType="separate"/>
      </w:r>
      <w:r>
        <w:t>95</w:t>
      </w:r>
      <w:r>
        <w:fldChar w:fldCharType="end"/>
      </w:r>
    </w:p>
    <w:p w14:paraId="70FF6151" w14:textId="339A8B19" w:rsidR="009104F3" w:rsidRDefault="009104F3">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_Toc138892020 \h </w:instrText>
      </w:r>
      <w:r>
        <w:fldChar w:fldCharType="separate"/>
      </w:r>
      <w:r>
        <w:t>95</w:t>
      </w:r>
      <w:r>
        <w:fldChar w:fldCharType="end"/>
      </w:r>
    </w:p>
    <w:p w14:paraId="104556E4" w14:textId="5F1B250C" w:rsidR="009104F3" w:rsidRDefault="009104F3">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_Toc138892021 \h </w:instrText>
      </w:r>
      <w:r>
        <w:fldChar w:fldCharType="separate"/>
      </w:r>
      <w:r>
        <w:t>95</w:t>
      </w:r>
      <w:r>
        <w:fldChar w:fldCharType="end"/>
      </w:r>
    </w:p>
    <w:p w14:paraId="4F23230C" w14:textId="79785152" w:rsidR="009104F3" w:rsidRDefault="009104F3">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_Toc138892022 \h </w:instrText>
      </w:r>
      <w:r>
        <w:fldChar w:fldCharType="separate"/>
      </w:r>
      <w:r>
        <w:t>96</w:t>
      </w:r>
      <w:r>
        <w:fldChar w:fldCharType="end"/>
      </w:r>
    </w:p>
    <w:p w14:paraId="1204625F" w14:textId="5BD96D0A" w:rsidR="009104F3" w:rsidRDefault="009104F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_Toc138892023 \h </w:instrText>
      </w:r>
      <w:r>
        <w:fldChar w:fldCharType="separate"/>
      </w:r>
      <w:r>
        <w:t>96</w:t>
      </w:r>
      <w:r>
        <w:fldChar w:fldCharType="end"/>
      </w:r>
    </w:p>
    <w:p w14:paraId="4D3E9646" w14:textId="5F7BBE38" w:rsidR="009104F3" w:rsidRDefault="009104F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_Toc138892024 \h </w:instrText>
      </w:r>
      <w:r>
        <w:fldChar w:fldCharType="separate"/>
      </w:r>
      <w:r>
        <w:t>96</w:t>
      </w:r>
      <w:r>
        <w:fldChar w:fldCharType="end"/>
      </w:r>
    </w:p>
    <w:p w14:paraId="7517EB5F" w14:textId="70C8DC76" w:rsidR="009104F3" w:rsidRDefault="009104F3">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_Toc138892025 \h </w:instrText>
      </w:r>
      <w:r>
        <w:fldChar w:fldCharType="separate"/>
      </w:r>
      <w:r>
        <w:t>96</w:t>
      </w:r>
      <w:r>
        <w:fldChar w:fldCharType="end"/>
      </w:r>
    </w:p>
    <w:p w14:paraId="31AD8397" w14:textId="42B29D2E" w:rsidR="009104F3" w:rsidRDefault="009104F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_Toc138892026 \h </w:instrText>
      </w:r>
      <w:r>
        <w:fldChar w:fldCharType="separate"/>
      </w:r>
      <w:r>
        <w:t>96</w:t>
      </w:r>
      <w:r>
        <w:fldChar w:fldCharType="end"/>
      </w:r>
    </w:p>
    <w:p w14:paraId="689DF6DE" w14:textId="2C0E5CE5" w:rsidR="009104F3" w:rsidRDefault="009104F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_Toc138892027 \h </w:instrText>
      </w:r>
      <w:r>
        <w:fldChar w:fldCharType="separate"/>
      </w:r>
      <w:r>
        <w:t>97</w:t>
      </w:r>
      <w:r>
        <w:fldChar w:fldCharType="end"/>
      </w:r>
    </w:p>
    <w:p w14:paraId="0F1499A3" w14:textId="0E9F1BAA" w:rsidR="009104F3" w:rsidRDefault="009104F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_Toc138892028 \h </w:instrText>
      </w:r>
      <w:r>
        <w:fldChar w:fldCharType="separate"/>
      </w:r>
      <w:r>
        <w:t>98</w:t>
      </w:r>
      <w:r>
        <w:fldChar w:fldCharType="end"/>
      </w:r>
    </w:p>
    <w:p w14:paraId="2456C6C7" w14:textId="69557686" w:rsidR="009104F3" w:rsidRDefault="009104F3">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_Toc138892029 \h </w:instrText>
      </w:r>
      <w:r>
        <w:fldChar w:fldCharType="separate"/>
      </w:r>
      <w:r>
        <w:t>99</w:t>
      </w:r>
      <w:r>
        <w:fldChar w:fldCharType="end"/>
      </w:r>
    </w:p>
    <w:p w14:paraId="30147B7D" w14:textId="486981EC" w:rsidR="009104F3" w:rsidRDefault="009104F3">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_Toc138892030 \h </w:instrText>
      </w:r>
      <w:r>
        <w:fldChar w:fldCharType="separate"/>
      </w:r>
      <w:r>
        <w:t>99</w:t>
      </w:r>
      <w:r>
        <w:fldChar w:fldCharType="end"/>
      </w:r>
    </w:p>
    <w:p w14:paraId="1CD230EC" w14:textId="58D6B44B" w:rsidR="009104F3" w:rsidRDefault="009104F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_Toc138892031 \h </w:instrText>
      </w:r>
      <w:r>
        <w:fldChar w:fldCharType="separate"/>
      </w:r>
      <w:r>
        <w:t>99</w:t>
      </w:r>
      <w:r>
        <w:fldChar w:fldCharType="end"/>
      </w:r>
    </w:p>
    <w:p w14:paraId="46AB7E4A" w14:textId="7467AF1B" w:rsidR="009104F3" w:rsidRDefault="009104F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_Toc138892032 \h </w:instrText>
      </w:r>
      <w:r>
        <w:fldChar w:fldCharType="separate"/>
      </w:r>
      <w:r>
        <w:t>99</w:t>
      </w:r>
      <w:r>
        <w:fldChar w:fldCharType="end"/>
      </w:r>
    </w:p>
    <w:p w14:paraId="3C18AB55" w14:textId="37B50FCE" w:rsidR="009104F3" w:rsidRDefault="009104F3">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_Toc138892033 \h </w:instrText>
      </w:r>
      <w:r>
        <w:fldChar w:fldCharType="separate"/>
      </w:r>
      <w:r>
        <w:t>100</w:t>
      </w:r>
      <w:r>
        <w:fldChar w:fldCharType="end"/>
      </w:r>
    </w:p>
    <w:p w14:paraId="1971BC8A" w14:textId="4E88B145" w:rsidR="009104F3" w:rsidRDefault="009104F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_Toc138892034 \h </w:instrText>
      </w:r>
      <w:r>
        <w:fldChar w:fldCharType="separate"/>
      </w:r>
      <w:r>
        <w:t>100</w:t>
      </w:r>
      <w:r>
        <w:fldChar w:fldCharType="end"/>
      </w:r>
    </w:p>
    <w:p w14:paraId="3B5AB9BF" w14:textId="261335E1" w:rsidR="009104F3" w:rsidRDefault="009104F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_Toc138892035 \h </w:instrText>
      </w:r>
      <w:r>
        <w:fldChar w:fldCharType="separate"/>
      </w:r>
      <w:r>
        <w:t>100</w:t>
      </w:r>
      <w:r>
        <w:fldChar w:fldCharType="end"/>
      </w:r>
    </w:p>
    <w:p w14:paraId="2294B665" w14:textId="24CA8EAF" w:rsidR="009104F3" w:rsidRDefault="009104F3">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_Toc138892036 \h </w:instrText>
      </w:r>
      <w:r>
        <w:fldChar w:fldCharType="separate"/>
      </w:r>
      <w:r>
        <w:t>105</w:t>
      </w:r>
      <w:r>
        <w:fldChar w:fldCharType="end"/>
      </w:r>
    </w:p>
    <w:p w14:paraId="3E260AA5" w14:textId="1652C03C" w:rsidR="009104F3" w:rsidRDefault="009104F3">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_Toc138892037 \h </w:instrText>
      </w:r>
      <w:r>
        <w:fldChar w:fldCharType="separate"/>
      </w:r>
      <w:r>
        <w:t>105</w:t>
      </w:r>
      <w:r>
        <w:fldChar w:fldCharType="end"/>
      </w:r>
    </w:p>
    <w:p w14:paraId="5473407F" w14:textId="067AB14F" w:rsidR="009104F3" w:rsidRDefault="009104F3">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_Toc138892038 \h </w:instrText>
      </w:r>
      <w:r>
        <w:fldChar w:fldCharType="separate"/>
      </w:r>
      <w:r>
        <w:t>105</w:t>
      </w:r>
      <w:r>
        <w:fldChar w:fldCharType="end"/>
      </w:r>
    </w:p>
    <w:p w14:paraId="647E18D5" w14:textId="495742A9" w:rsidR="009104F3" w:rsidRDefault="009104F3">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_Toc138892039 \h </w:instrText>
      </w:r>
      <w:r>
        <w:fldChar w:fldCharType="separate"/>
      </w:r>
      <w:r>
        <w:t>105</w:t>
      </w:r>
      <w:r>
        <w:fldChar w:fldCharType="end"/>
      </w:r>
    </w:p>
    <w:p w14:paraId="548B9545" w14:textId="1A7E3E36" w:rsidR="009104F3" w:rsidRDefault="009104F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_Toc138892040 \h </w:instrText>
      </w:r>
      <w:r>
        <w:fldChar w:fldCharType="separate"/>
      </w:r>
      <w:r>
        <w:t>105</w:t>
      </w:r>
      <w:r>
        <w:fldChar w:fldCharType="end"/>
      </w:r>
    </w:p>
    <w:p w14:paraId="09EA5581" w14:textId="18BEFFDA" w:rsidR="009104F3" w:rsidRDefault="009104F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_Toc138892041 \h </w:instrText>
      </w:r>
      <w:r>
        <w:fldChar w:fldCharType="separate"/>
      </w:r>
      <w:r>
        <w:t>110</w:t>
      </w:r>
      <w:r>
        <w:fldChar w:fldCharType="end"/>
      </w:r>
    </w:p>
    <w:p w14:paraId="7DDEFCBE" w14:textId="421DEF06" w:rsidR="009104F3" w:rsidRDefault="009104F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_Toc138892042 \h </w:instrText>
      </w:r>
      <w:r>
        <w:fldChar w:fldCharType="separate"/>
      </w:r>
      <w:r>
        <w:t>110</w:t>
      </w:r>
      <w:r>
        <w:fldChar w:fldCharType="end"/>
      </w:r>
    </w:p>
    <w:p w14:paraId="6E92FEC8" w14:textId="6EA0878D" w:rsidR="009104F3" w:rsidRDefault="009104F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_Toc138892043 \h </w:instrText>
      </w:r>
      <w:r>
        <w:fldChar w:fldCharType="separate"/>
      </w:r>
      <w:r>
        <w:t>110</w:t>
      </w:r>
      <w:r>
        <w:fldChar w:fldCharType="end"/>
      </w:r>
    </w:p>
    <w:p w14:paraId="18451EF1" w14:textId="4FC94824" w:rsidR="009104F3" w:rsidRDefault="009104F3">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_Toc138892044 \h </w:instrText>
      </w:r>
      <w:r>
        <w:fldChar w:fldCharType="separate"/>
      </w:r>
      <w:r>
        <w:t>111</w:t>
      </w:r>
      <w:r>
        <w:fldChar w:fldCharType="end"/>
      </w:r>
    </w:p>
    <w:p w14:paraId="2EC0C6C3" w14:textId="0D6288DE" w:rsidR="009104F3" w:rsidRDefault="009104F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_Toc138892045 \h </w:instrText>
      </w:r>
      <w:r>
        <w:fldChar w:fldCharType="separate"/>
      </w:r>
      <w:r>
        <w:t>111</w:t>
      </w:r>
      <w:r>
        <w:fldChar w:fldCharType="end"/>
      </w:r>
    </w:p>
    <w:p w14:paraId="3495FE0F" w14:textId="5B31614D" w:rsidR="009104F3" w:rsidRDefault="009104F3">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_Toc138892046 \h </w:instrText>
      </w:r>
      <w:r>
        <w:fldChar w:fldCharType="separate"/>
      </w:r>
      <w:r>
        <w:t>111</w:t>
      </w:r>
      <w:r>
        <w:fldChar w:fldCharType="end"/>
      </w:r>
    </w:p>
    <w:p w14:paraId="79404968" w14:textId="705023A1" w:rsidR="009104F3" w:rsidRDefault="009104F3">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_Toc138892047 \h </w:instrText>
      </w:r>
      <w:r>
        <w:fldChar w:fldCharType="separate"/>
      </w:r>
      <w:r>
        <w:t>112</w:t>
      </w:r>
      <w:r>
        <w:fldChar w:fldCharType="end"/>
      </w:r>
    </w:p>
    <w:p w14:paraId="324D1152" w14:textId="1C136410" w:rsidR="009104F3" w:rsidRDefault="009104F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_Toc138892048 \h </w:instrText>
      </w:r>
      <w:r>
        <w:fldChar w:fldCharType="separate"/>
      </w:r>
      <w:r>
        <w:t>112</w:t>
      </w:r>
      <w:r>
        <w:fldChar w:fldCharType="end"/>
      </w:r>
    </w:p>
    <w:p w14:paraId="519E380D" w14:textId="1497B80F" w:rsidR="009104F3" w:rsidRDefault="009104F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_Toc138892049 \h </w:instrText>
      </w:r>
      <w:r>
        <w:fldChar w:fldCharType="separate"/>
      </w:r>
      <w:r>
        <w:t>112</w:t>
      </w:r>
      <w:r>
        <w:fldChar w:fldCharType="end"/>
      </w:r>
    </w:p>
    <w:p w14:paraId="3DD92C94" w14:textId="361F3F38" w:rsidR="009104F3" w:rsidRDefault="009104F3">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_Toc138892050 \h </w:instrText>
      </w:r>
      <w:r>
        <w:fldChar w:fldCharType="separate"/>
      </w:r>
      <w:r>
        <w:t>112</w:t>
      </w:r>
      <w:r>
        <w:fldChar w:fldCharType="end"/>
      </w:r>
    </w:p>
    <w:p w14:paraId="4F900C25" w14:textId="6DDAF30D" w:rsidR="009104F3" w:rsidRDefault="009104F3">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_Toc138892051 \h </w:instrText>
      </w:r>
      <w:r>
        <w:fldChar w:fldCharType="separate"/>
      </w:r>
      <w:r>
        <w:t>112</w:t>
      </w:r>
      <w:r>
        <w:fldChar w:fldCharType="end"/>
      </w:r>
    </w:p>
    <w:p w14:paraId="642ED43C" w14:textId="74C8A60A" w:rsidR="009104F3" w:rsidRDefault="009104F3">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_Toc138892052 \h </w:instrText>
      </w:r>
      <w:r>
        <w:fldChar w:fldCharType="separate"/>
      </w:r>
      <w:r>
        <w:t>114</w:t>
      </w:r>
      <w:r>
        <w:fldChar w:fldCharType="end"/>
      </w:r>
    </w:p>
    <w:p w14:paraId="7390F81B" w14:textId="25CE0589" w:rsidR="009104F3" w:rsidRDefault="009104F3">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_Toc138892053 \h </w:instrText>
      </w:r>
      <w:r>
        <w:fldChar w:fldCharType="separate"/>
      </w:r>
      <w:r>
        <w:t>118</w:t>
      </w:r>
      <w:r>
        <w:fldChar w:fldCharType="end"/>
      </w:r>
    </w:p>
    <w:p w14:paraId="1B8B1CBF" w14:textId="739EAD61" w:rsidR="009104F3" w:rsidRDefault="009104F3">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_Toc138892054 \h </w:instrText>
      </w:r>
      <w:r>
        <w:fldChar w:fldCharType="separate"/>
      </w:r>
      <w:r>
        <w:t>118</w:t>
      </w:r>
      <w:r>
        <w:fldChar w:fldCharType="end"/>
      </w:r>
    </w:p>
    <w:p w14:paraId="42DA8575" w14:textId="39477855" w:rsidR="009104F3" w:rsidRDefault="009104F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_Toc138892055 \h </w:instrText>
      </w:r>
      <w:r>
        <w:fldChar w:fldCharType="separate"/>
      </w:r>
      <w:r>
        <w:t>118</w:t>
      </w:r>
      <w:r>
        <w:fldChar w:fldCharType="end"/>
      </w:r>
    </w:p>
    <w:p w14:paraId="543EAA93" w14:textId="264131AD" w:rsidR="009104F3" w:rsidRDefault="009104F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_Toc138892056 \h </w:instrText>
      </w:r>
      <w:r>
        <w:fldChar w:fldCharType="separate"/>
      </w:r>
      <w:r>
        <w:t>118</w:t>
      </w:r>
      <w:r>
        <w:fldChar w:fldCharType="end"/>
      </w:r>
    </w:p>
    <w:p w14:paraId="0322B7C7" w14:textId="1D9180E0" w:rsidR="009104F3" w:rsidRDefault="009104F3">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_Toc138892057 \h </w:instrText>
      </w:r>
      <w:r>
        <w:fldChar w:fldCharType="separate"/>
      </w:r>
      <w:r>
        <w:t>118</w:t>
      </w:r>
      <w:r>
        <w:fldChar w:fldCharType="end"/>
      </w:r>
    </w:p>
    <w:p w14:paraId="65F0EFC2" w14:textId="1C0DE1B7" w:rsidR="009104F3" w:rsidRDefault="009104F3">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_Toc138892058 \h </w:instrText>
      </w:r>
      <w:r>
        <w:fldChar w:fldCharType="separate"/>
      </w:r>
      <w:r>
        <w:t>118</w:t>
      </w:r>
      <w:r>
        <w:fldChar w:fldCharType="end"/>
      </w:r>
    </w:p>
    <w:p w14:paraId="672AD498" w14:textId="456C0BA8" w:rsidR="009104F3" w:rsidRDefault="009104F3">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_Toc138892059 \h </w:instrText>
      </w:r>
      <w:r>
        <w:fldChar w:fldCharType="separate"/>
      </w:r>
      <w:r>
        <w:t>119</w:t>
      </w:r>
      <w:r>
        <w:fldChar w:fldCharType="end"/>
      </w:r>
    </w:p>
    <w:p w14:paraId="712ACA5F" w14:textId="058D8F6A" w:rsidR="009104F3" w:rsidRDefault="009104F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_Toc138892060 \h </w:instrText>
      </w:r>
      <w:r>
        <w:fldChar w:fldCharType="separate"/>
      </w:r>
      <w:r>
        <w:t>119</w:t>
      </w:r>
      <w:r>
        <w:fldChar w:fldCharType="end"/>
      </w:r>
    </w:p>
    <w:p w14:paraId="11A281B8" w14:textId="29C44ADE" w:rsidR="009104F3" w:rsidRDefault="009104F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_Toc138892061 \h </w:instrText>
      </w:r>
      <w:r>
        <w:fldChar w:fldCharType="separate"/>
      </w:r>
      <w:r>
        <w:t>119</w:t>
      </w:r>
      <w:r>
        <w:fldChar w:fldCharType="end"/>
      </w:r>
    </w:p>
    <w:p w14:paraId="22573634" w14:textId="24CA5FAA" w:rsidR="009104F3" w:rsidRDefault="009104F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_Toc138892062 \h </w:instrText>
      </w:r>
      <w:r>
        <w:fldChar w:fldCharType="separate"/>
      </w:r>
      <w:r>
        <w:t>119</w:t>
      </w:r>
      <w:r>
        <w:fldChar w:fldCharType="end"/>
      </w:r>
    </w:p>
    <w:p w14:paraId="06C731E0" w14:textId="2B7A013B" w:rsidR="009104F3" w:rsidRDefault="009104F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_Toc138892063 \h </w:instrText>
      </w:r>
      <w:r>
        <w:fldChar w:fldCharType="separate"/>
      </w:r>
      <w:r>
        <w:t>120</w:t>
      </w:r>
      <w:r>
        <w:fldChar w:fldCharType="end"/>
      </w:r>
    </w:p>
    <w:p w14:paraId="22D10EB5" w14:textId="0326E563" w:rsidR="009104F3" w:rsidRDefault="009104F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_Toc138892064 \h </w:instrText>
      </w:r>
      <w:r>
        <w:fldChar w:fldCharType="separate"/>
      </w:r>
      <w:r>
        <w:t>121</w:t>
      </w:r>
      <w:r>
        <w:fldChar w:fldCharType="end"/>
      </w:r>
    </w:p>
    <w:p w14:paraId="492DEF4C" w14:textId="41CF9EB1" w:rsidR="009104F3" w:rsidRDefault="009104F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_Toc138892065 \h </w:instrText>
      </w:r>
      <w:r>
        <w:fldChar w:fldCharType="separate"/>
      </w:r>
      <w:r>
        <w:t>121</w:t>
      </w:r>
      <w:r>
        <w:fldChar w:fldCharType="end"/>
      </w:r>
    </w:p>
    <w:p w14:paraId="024223A2" w14:textId="493FFC12" w:rsidR="009104F3" w:rsidRDefault="009104F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_Toc138892066 \h </w:instrText>
      </w:r>
      <w:r>
        <w:fldChar w:fldCharType="separate"/>
      </w:r>
      <w:r>
        <w:t>121</w:t>
      </w:r>
      <w:r>
        <w:fldChar w:fldCharType="end"/>
      </w:r>
    </w:p>
    <w:p w14:paraId="3E5DBC58" w14:textId="7F6629F4" w:rsidR="009104F3" w:rsidRDefault="009104F3">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_Toc138892067 \h </w:instrText>
      </w:r>
      <w:r>
        <w:fldChar w:fldCharType="separate"/>
      </w:r>
      <w:r>
        <w:t>121</w:t>
      </w:r>
      <w:r>
        <w:fldChar w:fldCharType="end"/>
      </w:r>
    </w:p>
    <w:p w14:paraId="2D0F422E" w14:textId="53CF3253" w:rsidR="009104F3" w:rsidRDefault="009104F3">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_Toc138892068 \h </w:instrText>
      </w:r>
      <w:r>
        <w:fldChar w:fldCharType="separate"/>
      </w:r>
      <w:r>
        <w:t>121</w:t>
      </w:r>
      <w:r>
        <w:fldChar w:fldCharType="end"/>
      </w:r>
    </w:p>
    <w:p w14:paraId="3D6AB0C2" w14:textId="75A245DE" w:rsidR="009104F3" w:rsidRDefault="009104F3">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_Toc138892069 \h </w:instrText>
      </w:r>
      <w:r>
        <w:fldChar w:fldCharType="separate"/>
      </w:r>
      <w:r>
        <w:t>122</w:t>
      </w:r>
      <w:r>
        <w:fldChar w:fldCharType="end"/>
      </w:r>
    </w:p>
    <w:p w14:paraId="410BD858" w14:textId="0BC5A4DF" w:rsidR="009104F3" w:rsidRDefault="009104F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_Toc138892070 \h </w:instrText>
      </w:r>
      <w:r>
        <w:fldChar w:fldCharType="separate"/>
      </w:r>
      <w:r>
        <w:t>122</w:t>
      </w:r>
      <w:r>
        <w:fldChar w:fldCharType="end"/>
      </w:r>
    </w:p>
    <w:p w14:paraId="7E7787F3" w14:textId="4CC9CB83" w:rsidR="009104F3" w:rsidRDefault="009104F3">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_Toc138892071 \h </w:instrText>
      </w:r>
      <w:r>
        <w:fldChar w:fldCharType="separate"/>
      </w:r>
      <w:r>
        <w:t>122</w:t>
      </w:r>
      <w:r>
        <w:fldChar w:fldCharType="end"/>
      </w:r>
    </w:p>
    <w:p w14:paraId="4AA76944" w14:textId="0B0B2DC6" w:rsidR="009104F3" w:rsidRDefault="009104F3">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_Toc138892072 \h </w:instrText>
      </w:r>
      <w:r>
        <w:fldChar w:fldCharType="separate"/>
      </w:r>
      <w:r>
        <w:t>122</w:t>
      </w:r>
      <w:r>
        <w:fldChar w:fldCharType="end"/>
      </w:r>
    </w:p>
    <w:p w14:paraId="137E3670" w14:textId="1DCA49E0" w:rsidR="009104F3" w:rsidRDefault="009104F3">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_Toc138892073 \h </w:instrText>
      </w:r>
      <w:r>
        <w:fldChar w:fldCharType="separate"/>
      </w:r>
      <w:r>
        <w:t>122</w:t>
      </w:r>
      <w:r>
        <w:fldChar w:fldCharType="end"/>
      </w:r>
    </w:p>
    <w:p w14:paraId="6BFB2D45" w14:textId="15DB912C" w:rsidR="009104F3" w:rsidRDefault="009104F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_Toc138892074 \h </w:instrText>
      </w:r>
      <w:r>
        <w:fldChar w:fldCharType="separate"/>
      </w:r>
      <w:r>
        <w:t>123</w:t>
      </w:r>
      <w:r>
        <w:fldChar w:fldCharType="end"/>
      </w:r>
    </w:p>
    <w:p w14:paraId="1E048DF4" w14:textId="4BC6788A" w:rsidR="009104F3" w:rsidRDefault="009104F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_Toc138892075 \h </w:instrText>
      </w:r>
      <w:r>
        <w:fldChar w:fldCharType="separate"/>
      </w:r>
      <w:r>
        <w:t>123</w:t>
      </w:r>
      <w:r>
        <w:fldChar w:fldCharType="end"/>
      </w:r>
    </w:p>
    <w:p w14:paraId="2FC6940C" w14:textId="42B0FC68" w:rsidR="009104F3" w:rsidRDefault="009104F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_Toc138892076 \h </w:instrText>
      </w:r>
      <w:r>
        <w:fldChar w:fldCharType="separate"/>
      </w:r>
      <w:r>
        <w:t>123</w:t>
      </w:r>
      <w:r>
        <w:fldChar w:fldCharType="end"/>
      </w:r>
    </w:p>
    <w:p w14:paraId="702A51FE" w14:textId="11B714B6" w:rsidR="009104F3" w:rsidRDefault="009104F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_Toc138892077 \h </w:instrText>
      </w:r>
      <w:r>
        <w:fldChar w:fldCharType="separate"/>
      </w:r>
      <w:r>
        <w:t>123</w:t>
      </w:r>
      <w:r>
        <w:fldChar w:fldCharType="end"/>
      </w:r>
    </w:p>
    <w:p w14:paraId="229881F9" w14:textId="05107D2C" w:rsidR="009104F3" w:rsidRDefault="009104F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_Toc138892078 \h </w:instrText>
      </w:r>
      <w:r>
        <w:fldChar w:fldCharType="separate"/>
      </w:r>
      <w:r>
        <w:t>123</w:t>
      </w:r>
      <w:r>
        <w:fldChar w:fldCharType="end"/>
      </w:r>
    </w:p>
    <w:p w14:paraId="4FBEFB4F" w14:textId="3CC0D23D" w:rsidR="009104F3" w:rsidRDefault="009104F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_Toc138892079 \h </w:instrText>
      </w:r>
      <w:r>
        <w:fldChar w:fldCharType="separate"/>
      </w:r>
      <w:r>
        <w:t>123</w:t>
      </w:r>
      <w:r>
        <w:fldChar w:fldCharType="end"/>
      </w:r>
    </w:p>
    <w:p w14:paraId="6CBBD4F9" w14:textId="77DE116A" w:rsidR="009104F3" w:rsidRDefault="009104F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_Toc138892080 \h </w:instrText>
      </w:r>
      <w:r>
        <w:fldChar w:fldCharType="separate"/>
      </w:r>
      <w:r>
        <w:t>123</w:t>
      </w:r>
      <w:r>
        <w:fldChar w:fldCharType="end"/>
      </w:r>
    </w:p>
    <w:p w14:paraId="7CE63509" w14:textId="5196BA51" w:rsidR="009104F3" w:rsidRDefault="009104F3">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_Toc138892081 \h </w:instrText>
      </w:r>
      <w:r>
        <w:fldChar w:fldCharType="separate"/>
      </w:r>
      <w:r>
        <w:t>123</w:t>
      </w:r>
      <w:r>
        <w:fldChar w:fldCharType="end"/>
      </w:r>
    </w:p>
    <w:p w14:paraId="268D9FB8" w14:textId="3AF05477" w:rsidR="009104F3" w:rsidRDefault="009104F3">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_Toc138892082 \h </w:instrText>
      </w:r>
      <w:r>
        <w:fldChar w:fldCharType="separate"/>
      </w:r>
      <w:r>
        <w:t>123</w:t>
      </w:r>
      <w:r>
        <w:fldChar w:fldCharType="end"/>
      </w:r>
    </w:p>
    <w:p w14:paraId="22351CA7" w14:textId="1E62EEE4" w:rsidR="009104F3" w:rsidRDefault="009104F3">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_Toc138892083 \h </w:instrText>
      </w:r>
      <w:r>
        <w:fldChar w:fldCharType="separate"/>
      </w:r>
      <w:r>
        <w:t>123</w:t>
      </w:r>
      <w:r>
        <w:fldChar w:fldCharType="end"/>
      </w:r>
    </w:p>
    <w:p w14:paraId="6A98FF18" w14:textId="36FD898A" w:rsidR="009104F3" w:rsidRDefault="009104F3">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_Toc138892084 \h </w:instrText>
      </w:r>
      <w:r>
        <w:fldChar w:fldCharType="separate"/>
      </w:r>
      <w:r>
        <w:t>124</w:t>
      </w:r>
      <w:r>
        <w:fldChar w:fldCharType="end"/>
      </w:r>
    </w:p>
    <w:p w14:paraId="0A7F200D" w14:textId="41800940" w:rsidR="009104F3" w:rsidRDefault="009104F3">
      <w:pPr>
        <w:pStyle w:val="TOC3"/>
        <w:rPr>
          <w:rFonts w:asciiTheme="minorHAnsi" w:eastAsiaTheme="minorEastAsia" w:hAnsiTheme="minorHAnsi" w:cstheme="minorBidi"/>
          <w:sz w:val="22"/>
          <w:szCs w:val="22"/>
          <w:lang w:eastAsia="en-GB"/>
        </w:rPr>
      </w:pPr>
      <w:r w:rsidRPr="00972AE3">
        <w:rPr>
          <w:lang w:val="sv-SE"/>
        </w:rPr>
        <w:t>9.3.3</w:t>
      </w:r>
      <w:r>
        <w:rPr>
          <w:rFonts w:asciiTheme="minorHAnsi" w:eastAsiaTheme="minorEastAsia" w:hAnsiTheme="minorHAnsi" w:cstheme="minorBidi"/>
          <w:sz w:val="22"/>
          <w:szCs w:val="22"/>
          <w:lang w:eastAsia="en-GB"/>
        </w:rPr>
        <w:tab/>
      </w:r>
      <w:r w:rsidRPr="00972AE3">
        <w:rPr>
          <w:lang w:val="sv-SE"/>
        </w:rPr>
        <w:t>OTA E-UTRA DL RS power</w:t>
      </w:r>
      <w:r>
        <w:tab/>
      </w:r>
      <w:r>
        <w:fldChar w:fldCharType="begin"/>
      </w:r>
      <w:r>
        <w:instrText xml:space="preserve"> PAGEREF _Toc138892085 \h </w:instrText>
      </w:r>
      <w:r>
        <w:fldChar w:fldCharType="separate"/>
      </w:r>
      <w:r>
        <w:t>124</w:t>
      </w:r>
      <w:r>
        <w:fldChar w:fldCharType="end"/>
      </w:r>
    </w:p>
    <w:p w14:paraId="49FD4E84" w14:textId="7141BA8E" w:rsidR="009104F3" w:rsidRDefault="009104F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_Toc138892086 \h </w:instrText>
      </w:r>
      <w:r>
        <w:fldChar w:fldCharType="separate"/>
      </w:r>
      <w:r>
        <w:t>124</w:t>
      </w:r>
      <w:r>
        <w:fldChar w:fldCharType="end"/>
      </w:r>
    </w:p>
    <w:p w14:paraId="15B9F5D9" w14:textId="429B339F" w:rsidR="009104F3" w:rsidRDefault="009104F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_Toc138892087 \h </w:instrText>
      </w:r>
      <w:r>
        <w:fldChar w:fldCharType="separate"/>
      </w:r>
      <w:r>
        <w:t>124</w:t>
      </w:r>
      <w:r>
        <w:fldChar w:fldCharType="end"/>
      </w:r>
    </w:p>
    <w:p w14:paraId="1A193BC8" w14:textId="1640C270" w:rsidR="009104F3" w:rsidRDefault="009104F3">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_Toc138892088 \h </w:instrText>
      </w:r>
      <w:r>
        <w:fldChar w:fldCharType="separate"/>
      </w:r>
      <w:r>
        <w:t>124</w:t>
      </w:r>
      <w:r>
        <w:fldChar w:fldCharType="end"/>
      </w:r>
    </w:p>
    <w:p w14:paraId="5517391A" w14:textId="2EC60204" w:rsidR="009104F3" w:rsidRDefault="009104F3">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_Toc138892089 \h </w:instrText>
      </w:r>
      <w:r>
        <w:fldChar w:fldCharType="separate"/>
      </w:r>
      <w:r>
        <w:t>124</w:t>
      </w:r>
      <w:r>
        <w:fldChar w:fldCharType="end"/>
      </w:r>
    </w:p>
    <w:p w14:paraId="76F6854A" w14:textId="686AAB90" w:rsidR="009104F3" w:rsidRDefault="009104F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_Toc138892090 \h </w:instrText>
      </w:r>
      <w:r>
        <w:fldChar w:fldCharType="separate"/>
      </w:r>
      <w:r>
        <w:t>124</w:t>
      </w:r>
      <w:r>
        <w:fldChar w:fldCharType="end"/>
      </w:r>
    </w:p>
    <w:p w14:paraId="6A6468D5" w14:textId="062A04F9" w:rsidR="009104F3" w:rsidRDefault="009104F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_Toc138892091 \h </w:instrText>
      </w:r>
      <w:r>
        <w:fldChar w:fldCharType="separate"/>
      </w:r>
      <w:r>
        <w:t>124</w:t>
      </w:r>
      <w:r>
        <w:fldChar w:fldCharType="end"/>
      </w:r>
    </w:p>
    <w:p w14:paraId="2916A473" w14:textId="758264BD" w:rsidR="009104F3" w:rsidRDefault="009104F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_Toc138892092 \h </w:instrText>
      </w:r>
      <w:r>
        <w:fldChar w:fldCharType="separate"/>
      </w:r>
      <w:r>
        <w:t>124</w:t>
      </w:r>
      <w:r>
        <w:fldChar w:fldCharType="end"/>
      </w:r>
    </w:p>
    <w:p w14:paraId="64AF86EC" w14:textId="2E71472C" w:rsidR="009104F3" w:rsidRDefault="009104F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_Toc138892093 \h </w:instrText>
      </w:r>
      <w:r>
        <w:fldChar w:fldCharType="separate"/>
      </w:r>
      <w:r>
        <w:t>124</w:t>
      </w:r>
      <w:r>
        <w:fldChar w:fldCharType="end"/>
      </w:r>
    </w:p>
    <w:p w14:paraId="3CD7FFF3" w14:textId="59E0D6C0" w:rsidR="009104F3" w:rsidRDefault="009104F3">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_Toc138892094 \h </w:instrText>
      </w:r>
      <w:r>
        <w:fldChar w:fldCharType="separate"/>
      </w:r>
      <w:r>
        <w:t>124</w:t>
      </w:r>
      <w:r>
        <w:fldChar w:fldCharType="end"/>
      </w:r>
    </w:p>
    <w:p w14:paraId="4582DC8D" w14:textId="3E9E847F" w:rsidR="009104F3" w:rsidRDefault="009104F3">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_Toc138892095 \h </w:instrText>
      </w:r>
      <w:r>
        <w:fldChar w:fldCharType="separate"/>
      </w:r>
      <w:r>
        <w:t>125</w:t>
      </w:r>
      <w:r>
        <w:fldChar w:fldCharType="end"/>
      </w:r>
    </w:p>
    <w:p w14:paraId="4853EDCE" w14:textId="42BBE858" w:rsidR="009104F3" w:rsidRDefault="009104F3">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_Toc138892096 \h </w:instrText>
      </w:r>
      <w:r>
        <w:fldChar w:fldCharType="separate"/>
      </w:r>
      <w:r>
        <w:t>125</w:t>
      </w:r>
      <w:r>
        <w:fldChar w:fldCharType="end"/>
      </w:r>
    </w:p>
    <w:p w14:paraId="56D6D6D8" w14:textId="175BF74D" w:rsidR="009104F3" w:rsidRDefault="009104F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_Toc138892097 \h </w:instrText>
      </w:r>
      <w:r>
        <w:fldChar w:fldCharType="separate"/>
      </w:r>
      <w:r>
        <w:t>125</w:t>
      </w:r>
      <w:r>
        <w:fldChar w:fldCharType="end"/>
      </w:r>
    </w:p>
    <w:p w14:paraId="0AFD0299" w14:textId="01BE6C94" w:rsidR="009104F3" w:rsidRDefault="009104F3">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_Toc138892098 \h </w:instrText>
      </w:r>
      <w:r>
        <w:fldChar w:fldCharType="separate"/>
      </w:r>
      <w:r>
        <w:t>125</w:t>
      </w:r>
      <w:r>
        <w:fldChar w:fldCharType="end"/>
      </w:r>
    </w:p>
    <w:p w14:paraId="2759712A" w14:textId="51F8C286" w:rsidR="009104F3" w:rsidRDefault="009104F3">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_Toc138892099 \h </w:instrText>
      </w:r>
      <w:r>
        <w:fldChar w:fldCharType="separate"/>
      </w:r>
      <w:r>
        <w:t>125</w:t>
      </w:r>
      <w:r>
        <w:fldChar w:fldCharType="end"/>
      </w:r>
    </w:p>
    <w:p w14:paraId="2D5719F9" w14:textId="561C744C" w:rsidR="009104F3" w:rsidRDefault="009104F3">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_Toc138892100 \h </w:instrText>
      </w:r>
      <w:r>
        <w:fldChar w:fldCharType="separate"/>
      </w:r>
      <w:r>
        <w:t>125</w:t>
      </w:r>
      <w:r>
        <w:fldChar w:fldCharType="end"/>
      </w:r>
    </w:p>
    <w:p w14:paraId="018C2467" w14:textId="2222DC67" w:rsidR="009104F3" w:rsidRDefault="009104F3">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_Toc138892101 \h </w:instrText>
      </w:r>
      <w:r>
        <w:fldChar w:fldCharType="separate"/>
      </w:r>
      <w:r>
        <w:t>126</w:t>
      </w:r>
      <w:r>
        <w:fldChar w:fldCharType="end"/>
      </w:r>
    </w:p>
    <w:p w14:paraId="785D26B5" w14:textId="7CEA74D0" w:rsidR="009104F3" w:rsidRDefault="009104F3">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_Toc138892102 \h </w:instrText>
      </w:r>
      <w:r>
        <w:fldChar w:fldCharType="separate"/>
      </w:r>
      <w:r>
        <w:t>126</w:t>
      </w:r>
      <w:r>
        <w:fldChar w:fldCharType="end"/>
      </w:r>
    </w:p>
    <w:p w14:paraId="28A2DCCD" w14:textId="4D6C5E55" w:rsidR="009104F3" w:rsidRDefault="009104F3">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_Toc138892103 \h </w:instrText>
      </w:r>
      <w:r>
        <w:fldChar w:fldCharType="separate"/>
      </w:r>
      <w:r>
        <w:t>126</w:t>
      </w:r>
      <w:r>
        <w:fldChar w:fldCharType="end"/>
      </w:r>
    </w:p>
    <w:p w14:paraId="0AFD6AD5" w14:textId="34B03B32" w:rsidR="009104F3" w:rsidRDefault="009104F3">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_Toc138892104 \h </w:instrText>
      </w:r>
      <w:r>
        <w:fldChar w:fldCharType="separate"/>
      </w:r>
      <w:r>
        <w:t>126</w:t>
      </w:r>
      <w:r>
        <w:fldChar w:fldCharType="end"/>
      </w:r>
    </w:p>
    <w:p w14:paraId="36F8365C" w14:textId="4C102DD1" w:rsidR="009104F3" w:rsidRDefault="009104F3">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_Toc138892105 \h </w:instrText>
      </w:r>
      <w:r>
        <w:fldChar w:fldCharType="separate"/>
      </w:r>
      <w:r>
        <w:t>126</w:t>
      </w:r>
      <w:r>
        <w:fldChar w:fldCharType="end"/>
      </w:r>
    </w:p>
    <w:p w14:paraId="6B4A3E1D" w14:textId="3A3CB695" w:rsidR="009104F3" w:rsidRDefault="009104F3">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_Toc138892106 \h </w:instrText>
      </w:r>
      <w:r>
        <w:fldChar w:fldCharType="separate"/>
      </w:r>
      <w:r>
        <w:t>126</w:t>
      </w:r>
      <w:r>
        <w:fldChar w:fldCharType="end"/>
      </w:r>
    </w:p>
    <w:p w14:paraId="1A3DBE72" w14:textId="46DF7C9C" w:rsidR="009104F3" w:rsidRDefault="009104F3">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_Toc138892107 \h </w:instrText>
      </w:r>
      <w:r>
        <w:fldChar w:fldCharType="separate"/>
      </w:r>
      <w:r>
        <w:t>127</w:t>
      </w:r>
      <w:r>
        <w:fldChar w:fldCharType="end"/>
      </w:r>
    </w:p>
    <w:p w14:paraId="4DBFE212" w14:textId="40367DC5" w:rsidR="009104F3" w:rsidRDefault="009104F3">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_Toc138892108 \h </w:instrText>
      </w:r>
      <w:r>
        <w:fldChar w:fldCharType="separate"/>
      </w:r>
      <w:r>
        <w:t>127</w:t>
      </w:r>
      <w:r>
        <w:fldChar w:fldCharType="end"/>
      </w:r>
    </w:p>
    <w:p w14:paraId="5550B164" w14:textId="74D0CAEE" w:rsidR="009104F3" w:rsidRDefault="009104F3">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_Toc138892109 \h </w:instrText>
      </w:r>
      <w:r>
        <w:fldChar w:fldCharType="separate"/>
      </w:r>
      <w:r>
        <w:t>127</w:t>
      </w:r>
      <w:r>
        <w:fldChar w:fldCharType="end"/>
      </w:r>
    </w:p>
    <w:p w14:paraId="13B235E7" w14:textId="55992C61" w:rsidR="009104F3" w:rsidRDefault="009104F3">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_Toc138892110 \h </w:instrText>
      </w:r>
      <w:r>
        <w:fldChar w:fldCharType="separate"/>
      </w:r>
      <w:r>
        <w:t>127</w:t>
      </w:r>
      <w:r>
        <w:fldChar w:fldCharType="end"/>
      </w:r>
    </w:p>
    <w:p w14:paraId="36CA99F6" w14:textId="2569D00B" w:rsidR="009104F3" w:rsidRDefault="009104F3">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_Toc138892111 \h </w:instrText>
      </w:r>
      <w:r>
        <w:fldChar w:fldCharType="separate"/>
      </w:r>
      <w:r>
        <w:t>127</w:t>
      </w:r>
      <w:r>
        <w:fldChar w:fldCharType="end"/>
      </w:r>
    </w:p>
    <w:p w14:paraId="1581514E" w14:textId="6C3CDF2F" w:rsidR="009104F3" w:rsidRDefault="009104F3">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_Toc138892112 \h </w:instrText>
      </w:r>
      <w:r>
        <w:fldChar w:fldCharType="separate"/>
      </w:r>
      <w:r>
        <w:t>127</w:t>
      </w:r>
      <w:r>
        <w:fldChar w:fldCharType="end"/>
      </w:r>
    </w:p>
    <w:p w14:paraId="1D18D622" w14:textId="3C5FFAFF" w:rsidR="009104F3" w:rsidRDefault="009104F3">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_Toc138892113 \h </w:instrText>
      </w:r>
      <w:r>
        <w:fldChar w:fldCharType="separate"/>
      </w:r>
      <w:r>
        <w:t>127</w:t>
      </w:r>
      <w:r>
        <w:fldChar w:fldCharType="end"/>
      </w:r>
    </w:p>
    <w:p w14:paraId="5CDBA40D" w14:textId="56383EA5" w:rsidR="009104F3" w:rsidRDefault="009104F3">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_Toc138892114 \h </w:instrText>
      </w:r>
      <w:r>
        <w:fldChar w:fldCharType="separate"/>
      </w:r>
      <w:r>
        <w:t>128</w:t>
      </w:r>
      <w:r>
        <w:fldChar w:fldCharType="end"/>
      </w:r>
    </w:p>
    <w:p w14:paraId="71316E6C" w14:textId="55FE23C7" w:rsidR="009104F3" w:rsidRDefault="009104F3">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_Toc138892115 \h </w:instrText>
      </w:r>
      <w:r>
        <w:fldChar w:fldCharType="separate"/>
      </w:r>
      <w:r>
        <w:t>128</w:t>
      </w:r>
      <w:r>
        <w:fldChar w:fldCharType="end"/>
      </w:r>
    </w:p>
    <w:p w14:paraId="10660E10" w14:textId="62489BE8" w:rsidR="009104F3" w:rsidRDefault="009104F3">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_Toc138892116 \h </w:instrText>
      </w:r>
      <w:r>
        <w:fldChar w:fldCharType="separate"/>
      </w:r>
      <w:r>
        <w:t>128</w:t>
      </w:r>
      <w:r>
        <w:fldChar w:fldCharType="end"/>
      </w:r>
    </w:p>
    <w:p w14:paraId="363633C9" w14:textId="33448CD3" w:rsidR="009104F3" w:rsidRDefault="009104F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_Toc138892117 \h </w:instrText>
      </w:r>
      <w:r>
        <w:fldChar w:fldCharType="separate"/>
      </w:r>
      <w:r>
        <w:t>128</w:t>
      </w:r>
      <w:r>
        <w:fldChar w:fldCharType="end"/>
      </w:r>
    </w:p>
    <w:p w14:paraId="586D73CB" w14:textId="371DC49C" w:rsidR="009104F3" w:rsidRDefault="009104F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_Toc138892118 \h </w:instrText>
      </w:r>
      <w:r>
        <w:fldChar w:fldCharType="separate"/>
      </w:r>
      <w:r>
        <w:t>128</w:t>
      </w:r>
      <w:r>
        <w:fldChar w:fldCharType="end"/>
      </w:r>
    </w:p>
    <w:p w14:paraId="7A002169" w14:textId="5C64C1BE" w:rsidR="009104F3" w:rsidRDefault="009104F3">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_Toc138892119 \h </w:instrText>
      </w:r>
      <w:r>
        <w:fldChar w:fldCharType="separate"/>
      </w:r>
      <w:r>
        <w:t>128</w:t>
      </w:r>
      <w:r>
        <w:fldChar w:fldCharType="end"/>
      </w:r>
    </w:p>
    <w:p w14:paraId="720EC435" w14:textId="11A8D271" w:rsidR="009104F3" w:rsidRDefault="009104F3">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_Toc138892120 \h </w:instrText>
      </w:r>
      <w:r>
        <w:fldChar w:fldCharType="separate"/>
      </w:r>
      <w:r>
        <w:t>128</w:t>
      </w:r>
      <w:r>
        <w:fldChar w:fldCharType="end"/>
      </w:r>
    </w:p>
    <w:p w14:paraId="3B8A2A41" w14:textId="22E9E0FE" w:rsidR="009104F3" w:rsidRDefault="009104F3">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_Toc138892121 \h </w:instrText>
      </w:r>
      <w:r>
        <w:fldChar w:fldCharType="separate"/>
      </w:r>
      <w:r>
        <w:t>129</w:t>
      </w:r>
      <w:r>
        <w:fldChar w:fldCharType="end"/>
      </w:r>
    </w:p>
    <w:p w14:paraId="3E83C2F9" w14:textId="2F727124" w:rsidR="009104F3" w:rsidRDefault="009104F3">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_Toc138892122 \h </w:instrText>
      </w:r>
      <w:r>
        <w:fldChar w:fldCharType="separate"/>
      </w:r>
      <w:r>
        <w:t>129</w:t>
      </w:r>
      <w:r>
        <w:fldChar w:fldCharType="end"/>
      </w:r>
    </w:p>
    <w:p w14:paraId="5FDBAF9C" w14:textId="7CB5101A" w:rsidR="009104F3" w:rsidRDefault="009104F3">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_Toc138892123 \h </w:instrText>
      </w:r>
      <w:r>
        <w:fldChar w:fldCharType="separate"/>
      </w:r>
      <w:r>
        <w:t>129</w:t>
      </w:r>
      <w:r>
        <w:fldChar w:fldCharType="end"/>
      </w:r>
    </w:p>
    <w:p w14:paraId="09ECD5C2" w14:textId="112D6880" w:rsidR="009104F3" w:rsidRDefault="009104F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_Toc138892124 \h </w:instrText>
      </w:r>
      <w:r>
        <w:fldChar w:fldCharType="separate"/>
      </w:r>
      <w:r>
        <w:t>129</w:t>
      </w:r>
      <w:r>
        <w:fldChar w:fldCharType="end"/>
      </w:r>
    </w:p>
    <w:p w14:paraId="5DD11E09" w14:textId="2BF83BAC" w:rsidR="009104F3" w:rsidRDefault="009104F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_Toc138892125 \h </w:instrText>
      </w:r>
      <w:r>
        <w:fldChar w:fldCharType="separate"/>
      </w:r>
      <w:r>
        <w:t>129</w:t>
      </w:r>
      <w:r>
        <w:fldChar w:fldCharType="end"/>
      </w:r>
    </w:p>
    <w:p w14:paraId="3A7A1FB4" w14:textId="69297491" w:rsidR="009104F3" w:rsidRDefault="009104F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_Toc138892126 \h </w:instrText>
      </w:r>
      <w:r>
        <w:fldChar w:fldCharType="separate"/>
      </w:r>
      <w:r>
        <w:t>129</w:t>
      </w:r>
      <w:r>
        <w:fldChar w:fldCharType="end"/>
      </w:r>
    </w:p>
    <w:p w14:paraId="7A1F0D76" w14:textId="62A075DD" w:rsidR="009104F3" w:rsidRDefault="009104F3">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_Toc138892127 \h </w:instrText>
      </w:r>
      <w:r>
        <w:fldChar w:fldCharType="separate"/>
      </w:r>
      <w:r>
        <w:t>130</w:t>
      </w:r>
      <w:r>
        <w:fldChar w:fldCharType="end"/>
      </w:r>
    </w:p>
    <w:p w14:paraId="1454563D" w14:textId="57417FFD" w:rsidR="009104F3" w:rsidRDefault="009104F3">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_Toc138892128 \h </w:instrText>
      </w:r>
      <w:r>
        <w:fldChar w:fldCharType="separate"/>
      </w:r>
      <w:r>
        <w:t>130</w:t>
      </w:r>
      <w:r>
        <w:fldChar w:fldCharType="end"/>
      </w:r>
    </w:p>
    <w:p w14:paraId="027D2B12" w14:textId="024E98AB" w:rsidR="009104F3" w:rsidRDefault="009104F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_Toc138892129 \h </w:instrText>
      </w:r>
      <w:r>
        <w:fldChar w:fldCharType="separate"/>
      </w:r>
      <w:r>
        <w:t>130</w:t>
      </w:r>
      <w:r>
        <w:fldChar w:fldCharType="end"/>
      </w:r>
    </w:p>
    <w:p w14:paraId="16E9FAE7" w14:textId="73106157" w:rsidR="009104F3" w:rsidRDefault="009104F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_Toc138892130 \h </w:instrText>
      </w:r>
      <w:r>
        <w:fldChar w:fldCharType="separate"/>
      </w:r>
      <w:r>
        <w:t>130</w:t>
      </w:r>
      <w:r>
        <w:fldChar w:fldCharType="end"/>
      </w:r>
    </w:p>
    <w:p w14:paraId="294B2D97" w14:textId="456A2137" w:rsidR="009104F3" w:rsidRDefault="009104F3">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_Toc138892131 \h </w:instrText>
      </w:r>
      <w:r>
        <w:fldChar w:fldCharType="separate"/>
      </w:r>
      <w:r>
        <w:t>130</w:t>
      </w:r>
      <w:r>
        <w:fldChar w:fldCharType="end"/>
      </w:r>
    </w:p>
    <w:p w14:paraId="4420B0C7" w14:textId="57F7BEDB" w:rsidR="009104F3" w:rsidRDefault="009104F3">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_Toc138892132 \h </w:instrText>
      </w:r>
      <w:r>
        <w:fldChar w:fldCharType="separate"/>
      </w:r>
      <w:r>
        <w:t>130</w:t>
      </w:r>
      <w:r>
        <w:fldChar w:fldCharType="end"/>
      </w:r>
    </w:p>
    <w:p w14:paraId="352AA19A" w14:textId="766D4A60" w:rsidR="009104F3" w:rsidRDefault="009104F3">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_Toc138892133 \h </w:instrText>
      </w:r>
      <w:r>
        <w:fldChar w:fldCharType="separate"/>
      </w:r>
      <w:r>
        <w:t>130</w:t>
      </w:r>
      <w:r>
        <w:fldChar w:fldCharType="end"/>
      </w:r>
    </w:p>
    <w:p w14:paraId="3F866C95" w14:textId="46A8D882" w:rsidR="009104F3" w:rsidRDefault="009104F3">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_Toc138892134 \h </w:instrText>
      </w:r>
      <w:r>
        <w:fldChar w:fldCharType="separate"/>
      </w:r>
      <w:r>
        <w:t>130</w:t>
      </w:r>
      <w:r>
        <w:fldChar w:fldCharType="end"/>
      </w:r>
    </w:p>
    <w:p w14:paraId="23006F97" w14:textId="684F1E82" w:rsidR="009104F3" w:rsidRDefault="009104F3">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_Toc138892135 \h </w:instrText>
      </w:r>
      <w:r>
        <w:fldChar w:fldCharType="separate"/>
      </w:r>
      <w:r>
        <w:t>130</w:t>
      </w:r>
      <w:r>
        <w:fldChar w:fldCharType="end"/>
      </w:r>
    </w:p>
    <w:p w14:paraId="62C5B710" w14:textId="7A04A095" w:rsidR="009104F3" w:rsidRDefault="009104F3">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_Toc138892136 \h </w:instrText>
      </w:r>
      <w:r>
        <w:fldChar w:fldCharType="separate"/>
      </w:r>
      <w:r>
        <w:t>131</w:t>
      </w:r>
      <w:r>
        <w:fldChar w:fldCharType="end"/>
      </w:r>
    </w:p>
    <w:p w14:paraId="560CDE64" w14:textId="5A8D5F3C" w:rsidR="009104F3" w:rsidRDefault="009104F3">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_Toc138892137 \h </w:instrText>
      </w:r>
      <w:r>
        <w:fldChar w:fldCharType="separate"/>
      </w:r>
      <w:r>
        <w:t>131</w:t>
      </w:r>
      <w:r>
        <w:fldChar w:fldCharType="end"/>
      </w:r>
    </w:p>
    <w:p w14:paraId="46BC8CA7" w14:textId="3C067693" w:rsidR="009104F3" w:rsidRDefault="009104F3">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_Toc138892138 \h </w:instrText>
      </w:r>
      <w:r>
        <w:fldChar w:fldCharType="separate"/>
      </w:r>
      <w:r>
        <w:t>131</w:t>
      </w:r>
      <w:r>
        <w:fldChar w:fldCharType="end"/>
      </w:r>
    </w:p>
    <w:p w14:paraId="4A6CB2D7" w14:textId="7AB46919" w:rsidR="009104F3" w:rsidRDefault="009104F3">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_Toc138892139 \h </w:instrText>
      </w:r>
      <w:r>
        <w:fldChar w:fldCharType="separate"/>
      </w:r>
      <w:r>
        <w:t>131</w:t>
      </w:r>
      <w:r>
        <w:fldChar w:fldCharType="end"/>
      </w:r>
    </w:p>
    <w:p w14:paraId="4715C995" w14:textId="70B91AD0" w:rsidR="009104F3" w:rsidRDefault="009104F3">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_Toc138892140 \h </w:instrText>
      </w:r>
      <w:r>
        <w:fldChar w:fldCharType="separate"/>
      </w:r>
      <w:r>
        <w:t>131</w:t>
      </w:r>
      <w:r>
        <w:fldChar w:fldCharType="end"/>
      </w:r>
    </w:p>
    <w:p w14:paraId="29E32D0D" w14:textId="04EEC4BF" w:rsidR="009104F3" w:rsidRDefault="009104F3">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_Toc138892141 \h </w:instrText>
      </w:r>
      <w:r>
        <w:fldChar w:fldCharType="separate"/>
      </w:r>
      <w:r>
        <w:t>132</w:t>
      </w:r>
      <w:r>
        <w:fldChar w:fldCharType="end"/>
      </w:r>
    </w:p>
    <w:p w14:paraId="0B440FFC" w14:textId="69DD768A" w:rsidR="009104F3" w:rsidRDefault="009104F3">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_Toc138892142 \h </w:instrText>
      </w:r>
      <w:r>
        <w:fldChar w:fldCharType="separate"/>
      </w:r>
      <w:r>
        <w:t>132</w:t>
      </w:r>
      <w:r>
        <w:fldChar w:fldCharType="end"/>
      </w:r>
    </w:p>
    <w:p w14:paraId="4D25FC3B" w14:textId="7BA56928" w:rsidR="009104F3" w:rsidRDefault="009104F3">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_Toc138892143 \h </w:instrText>
      </w:r>
      <w:r>
        <w:fldChar w:fldCharType="separate"/>
      </w:r>
      <w:r>
        <w:t>132</w:t>
      </w:r>
      <w:r>
        <w:fldChar w:fldCharType="end"/>
      </w:r>
    </w:p>
    <w:p w14:paraId="454A3A6D" w14:textId="774B3AF6" w:rsidR="009104F3" w:rsidRDefault="009104F3">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_Toc138892144 \h </w:instrText>
      </w:r>
      <w:r>
        <w:fldChar w:fldCharType="separate"/>
      </w:r>
      <w:r>
        <w:t>132</w:t>
      </w:r>
      <w:r>
        <w:fldChar w:fldCharType="end"/>
      </w:r>
    </w:p>
    <w:p w14:paraId="4BB03D04" w14:textId="0E3D4E0A" w:rsidR="009104F3" w:rsidRDefault="009104F3">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_Toc138892145 \h </w:instrText>
      </w:r>
      <w:r>
        <w:fldChar w:fldCharType="separate"/>
      </w:r>
      <w:r>
        <w:t>132</w:t>
      </w:r>
      <w:r>
        <w:fldChar w:fldCharType="end"/>
      </w:r>
    </w:p>
    <w:p w14:paraId="43219EFD" w14:textId="29BDF71D" w:rsidR="009104F3" w:rsidRDefault="009104F3">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_Toc138892146 \h </w:instrText>
      </w:r>
      <w:r>
        <w:fldChar w:fldCharType="separate"/>
      </w:r>
      <w:r>
        <w:t>132</w:t>
      </w:r>
      <w:r>
        <w:fldChar w:fldCharType="end"/>
      </w:r>
    </w:p>
    <w:p w14:paraId="7BDD3642" w14:textId="09635C85" w:rsidR="009104F3" w:rsidRDefault="009104F3">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_Toc138892147 \h </w:instrText>
      </w:r>
      <w:r>
        <w:fldChar w:fldCharType="separate"/>
      </w:r>
      <w:r>
        <w:t>132</w:t>
      </w:r>
      <w:r>
        <w:fldChar w:fldCharType="end"/>
      </w:r>
    </w:p>
    <w:p w14:paraId="707786D2" w14:textId="6A67BF0F" w:rsidR="009104F3" w:rsidRDefault="009104F3">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_Toc138892148 \h </w:instrText>
      </w:r>
      <w:r>
        <w:fldChar w:fldCharType="separate"/>
      </w:r>
      <w:r>
        <w:t>133</w:t>
      </w:r>
      <w:r>
        <w:fldChar w:fldCharType="end"/>
      </w:r>
    </w:p>
    <w:p w14:paraId="347C2871" w14:textId="355721EF" w:rsidR="009104F3" w:rsidRDefault="009104F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_Toc138892149 \h </w:instrText>
      </w:r>
      <w:r>
        <w:fldChar w:fldCharType="separate"/>
      </w:r>
      <w:r>
        <w:t>133</w:t>
      </w:r>
      <w:r>
        <w:fldChar w:fldCharType="end"/>
      </w:r>
    </w:p>
    <w:p w14:paraId="1A283E29" w14:textId="1D3B7EFE" w:rsidR="009104F3" w:rsidRDefault="009104F3">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_Toc138892150 \h </w:instrText>
      </w:r>
      <w:r>
        <w:fldChar w:fldCharType="separate"/>
      </w:r>
      <w:r>
        <w:t>133</w:t>
      </w:r>
      <w:r>
        <w:fldChar w:fldCharType="end"/>
      </w:r>
    </w:p>
    <w:p w14:paraId="14E56CD6" w14:textId="579F19CA" w:rsidR="009104F3" w:rsidRDefault="009104F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_Toc138892151 \h </w:instrText>
      </w:r>
      <w:r>
        <w:fldChar w:fldCharType="separate"/>
      </w:r>
      <w:r>
        <w:t>133</w:t>
      </w:r>
      <w:r>
        <w:fldChar w:fldCharType="end"/>
      </w:r>
    </w:p>
    <w:p w14:paraId="408CFB39" w14:textId="07712F60" w:rsidR="009104F3" w:rsidRDefault="009104F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_Toc138892152 \h </w:instrText>
      </w:r>
      <w:r>
        <w:fldChar w:fldCharType="separate"/>
      </w:r>
      <w:r>
        <w:t>134</w:t>
      </w:r>
      <w:r>
        <w:fldChar w:fldCharType="end"/>
      </w:r>
    </w:p>
    <w:p w14:paraId="7B8E9D5C" w14:textId="0513892A" w:rsidR="009104F3" w:rsidRDefault="009104F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_Toc138892153 \h </w:instrText>
      </w:r>
      <w:r>
        <w:fldChar w:fldCharType="separate"/>
      </w:r>
      <w:r>
        <w:t>134</w:t>
      </w:r>
      <w:r>
        <w:fldChar w:fldCharType="end"/>
      </w:r>
    </w:p>
    <w:p w14:paraId="2937C297" w14:textId="24F37977" w:rsidR="009104F3" w:rsidRDefault="009104F3">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_Toc138892154 \h </w:instrText>
      </w:r>
      <w:r>
        <w:fldChar w:fldCharType="separate"/>
      </w:r>
      <w:r>
        <w:t>134</w:t>
      </w:r>
      <w:r>
        <w:fldChar w:fldCharType="end"/>
      </w:r>
    </w:p>
    <w:p w14:paraId="5B30F18C" w14:textId="1B166DC9" w:rsidR="009104F3" w:rsidRDefault="009104F3">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_Toc138892155 \h </w:instrText>
      </w:r>
      <w:r>
        <w:fldChar w:fldCharType="separate"/>
      </w:r>
      <w:r>
        <w:t>134</w:t>
      </w:r>
      <w:r>
        <w:fldChar w:fldCharType="end"/>
      </w:r>
    </w:p>
    <w:p w14:paraId="7FAF67C4" w14:textId="2C87218B" w:rsidR="009104F3" w:rsidRDefault="009104F3">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_Toc138892156 \h </w:instrText>
      </w:r>
      <w:r>
        <w:fldChar w:fldCharType="separate"/>
      </w:r>
      <w:r>
        <w:t>134</w:t>
      </w:r>
      <w:r>
        <w:fldChar w:fldCharType="end"/>
      </w:r>
    </w:p>
    <w:p w14:paraId="072CB73A" w14:textId="3982D4EC" w:rsidR="009104F3" w:rsidRDefault="009104F3">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_Toc138892157 \h </w:instrText>
      </w:r>
      <w:r>
        <w:fldChar w:fldCharType="separate"/>
      </w:r>
      <w:r>
        <w:t>134</w:t>
      </w:r>
      <w:r>
        <w:fldChar w:fldCharType="end"/>
      </w:r>
    </w:p>
    <w:p w14:paraId="597DEAA2" w14:textId="2C4E9EFC" w:rsidR="009104F3" w:rsidRDefault="009104F3">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_Toc138892158 \h </w:instrText>
      </w:r>
      <w:r>
        <w:fldChar w:fldCharType="separate"/>
      </w:r>
      <w:r>
        <w:t>135</w:t>
      </w:r>
      <w:r>
        <w:fldChar w:fldCharType="end"/>
      </w:r>
    </w:p>
    <w:p w14:paraId="4E9F3C64" w14:textId="138FEE6D" w:rsidR="009104F3" w:rsidRDefault="009104F3">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_Toc138892159 \h </w:instrText>
      </w:r>
      <w:r>
        <w:fldChar w:fldCharType="separate"/>
      </w:r>
      <w:r>
        <w:t>135</w:t>
      </w:r>
      <w:r>
        <w:fldChar w:fldCharType="end"/>
      </w:r>
    </w:p>
    <w:p w14:paraId="4DDCA59D" w14:textId="50E5BDE2" w:rsidR="009104F3" w:rsidRDefault="009104F3">
      <w:pPr>
        <w:pStyle w:val="TOC3"/>
        <w:rPr>
          <w:rFonts w:asciiTheme="minorHAnsi" w:eastAsiaTheme="minorEastAsia" w:hAnsiTheme="minorHAnsi" w:cstheme="minorBidi"/>
          <w:sz w:val="22"/>
          <w:szCs w:val="22"/>
          <w:lang w:eastAsia="en-GB"/>
        </w:rPr>
      </w:pPr>
      <w:r w:rsidRPr="00972AE3">
        <w:rPr>
          <w:rFonts w:eastAsia="SimSun"/>
        </w:rPr>
        <w:t>9.7.4</w:t>
      </w:r>
      <w:r>
        <w:rPr>
          <w:rFonts w:asciiTheme="minorHAnsi" w:eastAsiaTheme="minorEastAsia" w:hAnsiTheme="minorHAnsi" w:cstheme="minorBidi"/>
          <w:sz w:val="22"/>
          <w:szCs w:val="22"/>
          <w:lang w:eastAsia="en-GB"/>
        </w:rPr>
        <w:tab/>
      </w:r>
      <w:r w:rsidRPr="00972AE3">
        <w:rPr>
          <w:rFonts w:eastAsia="SimSun"/>
        </w:rPr>
        <w:t>OTA Spectrum emission mask</w:t>
      </w:r>
      <w:r>
        <w:tab/>
      </w:r>
      <w:r>
        <w:fldChar w:fldCharType="begin"/>
      </w:r>
      <w:r>
        <w:instrText xml:space="preserve"> PAGEREF _Toc138892160 \h </w:instrText>
      </w:r>
      <w:r>
        <w:fldChar w:fldCharType="separate"/>
      </w:r>
      <w:r>
        <w:t>136</w:t>
      </w:r>
      <w:r>
        <w:fldChar w:fldCharType="end"/>
      </w:r>
    </w:p>
    <w:p w14:paraId="24CA5759" w14:textId="48F6A069" w:rsidR="009104F3" w:rsidRDefault="009104F3">
      <w:pPr>
        <w:pStyle w:val="TOC4"/>
        <w:rPr>
          <w:rFonts w:asciiTheme="minorHAnsi" w:eastAsiaTheme="minorEastAsia" w:hAnsiTheme="minorHAnsi" w:cstheme="minorBidi"/>
          <w:sz w:val="22"/>
          <w:szCs w:val="22"/>
          <w:lang w:eastAsia="en-GB"/>
        </w:rPr>
      </w:pPr>
      <w:r w:rsidRPr="00972AE3">
        <w:rPr>
          <w:rFonts w:eastAsia="SimSun"/>
        </w:rPr>
        <w:t>9.7.4.1</w:t>
      </w:r>
      <w:r>
        <w:rPr>
          <w:rFonts w:asciiTheme="minorHAnsi" w:eastAsiaTheme="minorEastAsia" w:hAnsiTheme="minorHAnsi" w:cstheme="minorBidi"/>
          <w:sz w:val="22"/>
          <w:szCs w:val="22"/>
          <w:lang w:eastAsia="en-GB"/>
        </w:rPr>
        <w:tab/>
      </w:r>
      <w:r w:rsidRPr="00972AE3">
        <w:rPr>
          <w:rFonts w:eastAsia="SimSun"/>
        </w:rPr>
        <w:t>General</w:t>
      </w:r>
      <w:r>
        <w:tab/>
      </w:r>
      <w:r>
        <w:fldChar w:fldCharType="begin"/>
      </w:r>
      <w:r>
        <w:instrText xml:space="preserve"> PAGEREF _Toc138892161 \h </w:instrText>
      </w:r>
      <w:r>
        <w:fldChar w:fldCharType="separate"/>
      </w:r>
      <w:r>
        <w:t>136</w:t>
      </w:r>
      <w:r>
        <w:fldChar w:fldCharType="end"/>
      </w:r>
    </w:p>
    <w:p w14:paraId="0185A69C" w14:textId="69B38D3D" w:rsidR="009104F3" w:rsidRDefault="009104F3">
      <w:pPr>
        <w:pStyle w:val="TOC4"/>
        <w:rPr>
          <w:rFonts w:asciiTheme="minorHAnsi" w:eastAsiaTheme="minorEastAsia" w:hAnsiTheme="minorHAnsi" w:cstheme="minorBidi"/>
          <w:sz w:val="22"/>
          <w:szCs w:val="22"/>
          <w:lang w:eastAsia="en-GB"/>
        </w:rPr>
      </w:pPr>
      <w:r w:rsidRPr="00972AE3">
        <w:rPr>
          <w:rFonts w:eastAsia="SimSun"/>
        </w:rPr>
        <w:t>9.7.4.2</w:t>
      </w:r>
      <w:r>
        <w:rPr>
          <w:rFonts w:asciiTheme="minorHAnsi" w:eastAsiaTheme="minorEastAsia" w:hAnsiTheme="minorHAnsi" w:cstheme="minorBidi"/>
          <w:sz w:val="22"/>
          <w:szCs w:val="22"/>
          <w:lang w:eastAsia="en-GB"/>
        </w:rPr>
        <w:tab/>
      </w:r>
      <w:r w:rsidRPr="00972AE3">
        <w:rPr>
          <w:rFonts w:eastAsia="SimSun"/>
        </w:rPr>
        <w:t>Minimum requirement for MSR operation</w:t>
      </w:r>
      <w:r>
        <w:tab/>
      </w:r>
      <w:r>
        <w:fldChar w:fldCharType="begin"/>
      </w:r>
      <w:r>
        <w:instrText xml:space="preserve"> PAGEREF _Toc138892162 \h </w:instrText>
      </w:r>
      <w:r>
        <w:fldChar w:fldCharType="separate"/>
      </w:r>
      <w:r>
        <w:t>136</w:t>
      </w:r>
      <w:r>
        <w:fldChar w:fldCharType="end"/>
      </w:r>
    </w:p>
    <w:p w14:paraId="7F5567C4" w14:textId="13002233" w:rsidR="009104F3" w:rsidRDefault="009104F3">
      <w:pPr>
        <w:pStyle w:val="TOC4"/>
        <w:rPr>
          <w:rFonts w:asciiTheme="minorHAnsi" w:eastAsiaTheme="minorEastAsia" w:hAnsiTheme="minorHAnsi" w:cstheme="minorBidi"/>
          <w:sz w:val="22"/>
          <w:szCs w:val="22"/>
          <w:lang w:eastAsia="en-GB"/>
        </w:rPr>
      </w:pPr>
      <w:r w:rsidRPr="00972AE3">
        <w:rPr>
          <w:rFonts w:eastAsia="SimSun"/>
        </w:rPr>
        <w:t>9.7.4.3</w:t>
      </w:r>
      <w:r>
        <w:rPr>
          <w:rFonts w:asciiTheme="minorHAnsi" w:eastAsiaTheme="minorEastAsia" w:hAnsiTheme="minorHAnsi" w:cstheme="minorBidi"/>
          <w:sz w:val="22"/>
          <w:szCs w:val="22"/>
          <w:lang w:eastAsia="en-GB"/>
        </w:rPr>
        <w:tab/>
      </w:r>
      <w:r w:rsidRPr="00972AE3">
        <w:rPr>
          <w:rFonts w:eastAsia="SimSun"/>
        </w:rPr>
        <w:t>Minimum requirement for single RAT UTRA operation</w:t>
      </w:r>
      <w:r>
        <w:tab/>
      </w:r>
      <w:r>
        <w:fldChar w:fldCharType="begin"/>
      </w:r>
      <w:r>
        <w:instrText xml:space="preserve"> PAGEREF _Toc138892163 \h </w:instrText>
      </w:r>
      <w:r>
        <w:fldChar w:fldCharType="separate"/>
      </w:r>
      <w:r>
        <w:t>136</w:t>
      </w:r>
      <w:r>
        <w:fldChar w:fldCharType="end"/>
      </w:r>
    </w:p>
    <w:p w14:paraId="0A7AB3C8" w14:textId="3AA7C914" w:rsidR="009104F3" w:rsidRDefault="009104F3">
      <w:pPr>
        <w:pStyle w:val="TOC5"/>
        <w:rPr>
          <w:rFonts w:asciiTheme="minorHAnsi" w:eastAsiaTheme="minorEastAsia" w:hAnsiTheme="minorHAnsi" w:cstheme="minorBidi"/>
          <w:sz w:val="22"/>
          <w:szCs w:val="22"/>
          <w:lang w:eastAsia="en-GB"/>
        </w:rPr>
      </w:pPr>
      <w:r w:rsidRPr="00972AE3">
        <w:rPr>
          <w:rFonts w:eastAsia="SimSun"/>
        </w:rPr>
        <w:t>9.7.4.3.1</w:t>
      </w:r>
      <w:r>
        <w:rPr>
          <w:rFonts w:asciiTheme="minorHAnsi" w:eastAsiaTheme="minorEastAsia" w:hAnsiTheme="minorHAnsi" w:cstheme="minorBidi"/>
          <w:sz w:val="22"/>
          <w:szCs w:val="22"/>
          <w:lang w:eastAsia="en-GB"/>
        </w:rPr>
        <w:tab/>
      </w:r>
      <w:r w:rsidRPr="00972AE3">
        <w:rPr>
          <w:rFonts w:eastAsia="SimSun"/>
        </w:rPr>
        <w:t>General</w:t>
      </w:r>
      <w:r>
        <w:tab/>
      </w:r>
      <w:r>
        <w:fldChar w:fldCharType="begin"/>
      </w:r>
      <w:r>
        <w:instrText xml:space="preserve"> PAGEREF _Toc138892164 \h </w:instrText>
      </w:r>
      <w:r>
        <w:fldChar w:fldCharType="separate"/>
      </w:r>
      <w:r>
        <w:t>136</w:t>
      </w:r>
      <w:r>
        <w:fldChar w:fldCharType="end"/>
      </w:r>
    </w:p>
    <w:p w14:paraId="204FBC20" w14:textId="72BE180F" w:rsidR="009104F3" w:rsidRDefault="009104F3">
      <w:pPr>
        <w:pStyle w:val="TOC5"/>
        <w:rPr>
          <w:rFonts w:asciiTheme="minorHAnsi" w:eastAsiaTheme="minorEastAsia" w:hAnsiTheme="minorHAnsi" w:cstheme="minorBidi"/>
          <w:sz w:val="22"/>
          <w:szCs w:val="22"/>
          <w:lang w:eastAsia="en-GB"/>
        </w:rPr>
      </w:pPr>
      <w:r w:rsidRPr="00972AE3">
        <w:rPr>
          <w:rFonts w:eastAsia="SimSun"/>
        </w:rPr>
        <w:t>9.7.4.3.2</w:t>
      </w:r>
      <w:r>
        <w:rPr>
          <w:rFonts w:asciiTheme="minorHAnsi" w:eastAsiaTheme="minorEastAsia" w:hAnsiTheme="minorHAnsi" w:cstheme="minorBidi"/>
          <w:sz w:val="22"/>
          <w:szCs w:val="22"/>
          <w:lang w:eastAsia="en-GB"/>
        </w:rPr>
        <w:tab/>
      </w:r>
      <w:r w:rsidRPr="00972AE3">
        <w:rPr>
          <w:rFonts w:eastAsia="SimSun"/>
        </w:rPr>
        <w:t>Minimum requirements for single RAT UTRA FDD operation</w:t>
      </w:r>
      <w:r>
        <w:tab/>
      </w:r>
      <w:r>
        <w:fldChar w:fldCharType="begin"/>
      </w:r>
      <w:r>
        <w:instrText xml:space="preserve"> PAGEREF _Toc138892165 \h </w:instrText>
      </w:r>
      <w:r>
        <w:fldChar w:fldCharType="separate"/>
      </w:r>
      <w:r>
        <w:t>136</w:t>
      </w:r>
      <w:r>
        <w:fldChar w:fldCharType="end"/>
      </w:r>
    </w:p>
    <w:p w14:paraId="2DF0E181" w14:textId="1C1061BE" w:rsidR="009104F3" w:rsidRDefault="009104F3">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_Toc138892166 \h </w:instrText>
      </w:r>
      <w:r>
        <w:fldChar w:fldCharType="separate"/>
      </w:r>
      <w:r>
        <w:t>142</w:t>
      </w:r>
      <w:r>
        <w:fldChar w:fldCharType="end"/>
      </w:r>
    </w:p>
    <w:p w14:paraId="0D07EF74" w14:textId="42516FDC" w:rsidR="009104F3" w:rsidRDefault="009104F3">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_Toc138892167 \h </w:instrText>
      </w:r>
      <w:r>
        <w:fldChar w:fldCharType="separate"/>
      </w:r>
      <w:r>
        <w:t>142</w:t>
      </w:r>
      <w:r>
        <w:fldChar w:fldCharType="end"/>
      </w:r>
    </w:p>
    <w:p w14:paraId="0479E39A" w14:textId="5129DEAA" w:rsidR="009104F3" w:rsidRDefault="009104F3">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_Toc138892168 \h </w:instrText>
      </w:r>
      <w:r>
        <w:fldChar w:fldCharType="separate"/>
      </w:r>
      <w:r>
        <w:t>142</w:t>
      </w:r>
      <w:r>
        <w:fldChar w:fldCharType="end"/>
      </w:r>
    </w:p>
    <w:p w14:paraId="531D2FBC" w14:textId="5CBA9A65" w:rsidR="009104F3" w:rsidRDefault="009104F3">
      <w:pPr>
        <w:pStyle w:val="TOC4"/>
        <w:rPr>
          <w:rFonts w:asciiTheme="minorHAnsi" w:eastAsiaTheme="minorEastAsia" w:hAnsiTheme="minorHAnsi" w:cstheme="minorBidi"/>
          <w:sz w:val="22"/>
          <w:szCs w:val="22"/>
          <w:lang w:eastAsia="en-GB"/>
        </w:rPr>
      </w:pPr>
      <w:r w:rsidRPr="00972AE3">
        <w:rPr>
          <w:rFonts w:eastAsia="SimSun"/>
        </w:rPr>
        <w:t>9.7.5.2</w:t>
      </w:r>
      <w:r>
        <w:rPr>
          <w:rFonts w:asciiTheme="minorHAnsi" w:eastAsiaTheme="minorEastAsia" w:hAnsiTheme="minorHAnsi" w:cstheme="minorBidi"/>
          <w:sz w:val="22"/>
          <w:szCs w:val="22"/>
          <w:lang w:eastAsia="en-GB"/>
        </w:rPr>
        <w:tab/>
      </w:r>
      <w:r w:rsidRPr="00972AE3">
        <w:rPr>
          <w:rFonts w:eastAsia="SimSun"/>
        </w:rPr>
        <w:t>Minimum requirement for MSR operation</w:t>
      </w:r>
      <w:r>
        <w:tab/>
      </w:r>
      <w:r>
        <w:fldChar w:fldCharType="begin"/>
      </w:r>
      <w:r>
        <w:instrText xml:space="preserve"> PAGEREF _Toc138892169 \h </w:instrText>
      </w:r>
      <w:r>
        <w:fldChar w:fldCharType="separate"/>
      </w:r>
      <w:r>
        <w:t>144</w:t>
      </w:r>
      <w:r>
        <w:fldChar w:fldCharType="end"/>
      </w:r>
    </w:p>
    <w:p w14:paraId="21BD2042" w14:textId="62FC9181" w:rsidR="009104F3" w:rsidRDefault="009104F3">
      <w:pPr>
        <w:pStyle w:val="TOC5"/>
        <w:rPr>
          <w:rFonts w:asciiTheme="minorHAnsi" w:eastAsiaTheme="minorEastAsia" w:hAnsiTheme="minorHAnsi" w:cstheme="minorBidi"/>
          <w:sz w:val="22"/>
          <w:szCs w:val="22"/>
          <w:lang w:eastAsia="en-GB"/>
        </w:rPr>
      </w:pPr>
      <w:r w:rsidRPr="00972AE3">
        <w:rPr>
          <w:rFonts w:eastAsia="SimSun"/>
        </w:rPr>
        <w:t>9.7.5.2.1</w:t>
      </w:r>
      <w:r>
        <w:rPr>
          <w:rFonts w:asciiTheme="minorHAnsi" w:eastAsiaTheme="minorEastAsia" w:hAnsiTheme="minorHAnsi" w:cstheme="minorBidi"/>
          <w:sz w:val="22"/>
          <w:szCs w:val="22"/>
          <w:lang w:eastAsia="en-GB"/>
        </w:rPr>
        <w:tab/>
      </w:r>
      <w:r w:rsidRPr="00972AE3">
        <w:rPr>
          <w:rFonts w:eastAsia="SimSun"/>
        </w:rPr>
        <w:t>General</w:t>
      </w:r>
      <w:r>
        <w:tab/>
      </w:r>
      <w:r>
        <w:fldChar w:fldCharType="begin"/>
      </w:r>
      <w:r>
        <w:instrText xml:space="preserve"> PAGEREF _Toc138892170 \h </w:instrText>
      </w:r>
      <w:r>
        <w:fldChar w:fldCharType="separate"/>
      </w:r>
      <w:r>
        <w:t>144</w:t>
      </w:r>
      <w:r>
        <w:fldChar w:fldCharType="end"/>
      </w:r>
    </w:p>
    <w:p w14:paraId="6F8B3919" w14:textId="48B90E41" w:rsidR="009104F3" w:rsidRDefault="009104F3">
      <w:pPr>
        <w:pStyle w:val="TOC5"/>
        <w:rPr>
          <w:rFonts w:asciiTheme="minorHAnsi" w:eastAsiaTheme="minorEastAsia" w:hAnsiTheme="minorHAnsi" w:cstheme="minorBidi"/>
          <w:sz w:val="22"/>
          <w:szCs w:val="22"/>
          <w:lang w:eastAsia="en-GB"/>
        </w:rPr>
      </w:pPr>
      <w:r w:rsidRPr="00972AE3">
        <w:rPr>
          <w:rFonts w:eastAsia="SimSun"/>
        </w:rPr>
        <w:t>9.7.5.2.2</w:t>
      </w:r>
      <w:r>
        <w:rPr>
          <w:rFonts w:asciiTheme="minorHAnsi" w:eastAsiaTheme="minorEastAsia" w:hAnsiTheme="minorHAnsi" w:cstheme="minorBidi"/>
          <w:sz w:val="22"/>
          <w:szCs w:val="22"/>
          <w:lang w:eastAsia="en-GB"/>
        </w:rPr>
        <w:tab/>
      </w:r>
      <w:r w:rsidRPr="00972AE3">
        <w:rPr>
          <w:rFonts w:eastAsia="SimSun"/>
        </w:rPr>
        <w:t>Minimum requirements for Band Categories 1 and 3</w:t>
      </w:r>
      <w:r>
        <w:tab/>
      </w:r>
      <w:r>
        <w:fldChar w:fldCharType="begin"/>
      </w:r>
      <w:r>
        <w:instrText xml:space="preserve"> PAGEREF _Toc138892171 \h </w:instrText>
      </w:r>
      <w:r>
        <w:fldChar w:fldCharType="separate"/>
      </w:r>
      <w:r>
        <w:t>144</w:t>
      </w:r>
      <w:r>
        <w:fldChar w:fldCharType="end"/>
      </w:r>
    </w:p>
    <w:p w14:paraId="4B1A6BF8" w14:textId="1A300D4C" w:rsidR="009104F3" w:rsidRDefault="009104F3">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972AE3">
        <w:rPr>
          <w:i/>
        </w:rPr>
        <w:t>Minimum requirement</w:t>
      </w:r>
      <w:r>
        <w:t xml:space="preserve"> for Band Category 2</w:t>
      </w:r>
      <w:r>
        <w:tab/>
      </w:r>
      <w:r>
        <w:fldChar w:fldCharType="begin"/>
      </w:r>
      <w:r>
        <w:instrText xml:space="preserve"> PAGEREF _Toc138892172 \h </w:instrText>
      </w:r>
      <w:r>
        <w:fldChar w:fldCharType="separate"/>
      </w:r>
      <w:r>
        <w:t>148</w:t>
      </w:r>
      <w:r>
        <w:fldChar w:fldCharType="end"/>
      </w:r>
    </w:p>
    <w:p w14:paraId="4FACD48C" w14:textId="28CCFD97" w:rsidR="009104F3" w:rsidRDefault="009104F3">
      <w:pPr>
        <w:pStyle w:val="TOC5"/>
        <w:rPr>
          <w:rFonts w:asciiTheme="minorHAnsi" w:eastAsiaTheme="minorEastAsia" w:hAnsiTheme="minorHAnsi" w:cstheme="minorBidi"/>
          <w:sz w:val="22"/>
          <w:szCs w:val="22"/>
          <w:lang w:eastAsia="en-GB"/>
        </w:rPr>
      </w:pPr>
      <w:r w:rsidRPr="00972AE3">
        <w:rPr>
          <w:rFonts w:eastAsia="SimSun"/>
        </w:rPr>
        <w:t>9.7.5.2.4</w:t>
      </w:r>
      <w:r>
        <w:rPr>
          <w:rFonts w:asciiTheme="minorHAnsi" w:eastAsiaTheme="minorEastAsia" w:hAnsiTheme="minorHAnsi" w:cstheme="minorBidi"/>
          <w:sz w:val="22"/>
          <w:szCs w:val="22"/>
          <w:lang w:eastAsia="en-GB"/>
        </w:rPr>
        <w:tab/>
      </w:r>
      <w:r w:rsidRPr="00972AE3">
        <w:rPr>
          <w:rFonts w:eastAsia="SimSun"/>
        </w:rPr>
        <w:t>Additional requirements</w:t>
      </w:r>
      <w:r>
        <w:tab/>
      </w:r>
      <w:r>
        <w:fldChar w:fldCharType="begin"/>
      </w:r>
      <w:r>
        <w:instrText xml:space="preserve"> PAGEREF _Toc138892173 \h </w:instrText>
      </w:r>
      <w:r>
        <w:fldChar w:fldCharType="separate"/>
      </w:r>
      <w:r>
        <w:t>154</w:t>
      </w:r>
      <w:r>
        <w:fldChar w:fldCharType="end"/>
      </w:r>
    </w:p>
    <w:p w14:paraId="3462D554" w14:textId="3CCA6FC2" w:rsidR="009104F3" w:rsidRDefault="009104F3">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_Toc138892174 \h </w:instrText>
      </w:r>
      <w:r>
        <w:fldChar w:fldCharType="separate"/>
      </w:r>
      <w:r>
        <w:t>154</w:t>
      </w:r>
      <w:r>
        <w:fldChar w:fldCharType="end"/>
      </w:r>
    </w:p>
    <w:p w14:paraId="4E9EC285" w14:textId="52460E21" w:rsidR="009104F3" w:rsidRDefault="009104F3">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_Toc138892175 \h </w:instrText>
      </w:r>
      <w:r>
        <w:fldChar w:fldCharType="separate"/>
      </w:r>
      <w:r>
        <w:t>154</w:t>
      </w:r>
      <w:r>
        <w:fldChar w:fldCharType="end"/>
      </w:r>
    </w:p>
    <w:p w14:paraId="3B993B56" w14:textId="78E53790" w:rsidR="009104F3" w:rsidRDefault="009104F3">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_Toc138892176 \h </w:instrText>
      </w:r>
      <w:r>
        <w:fldChar w:fldCharType="separate"/>
      </w:r>
      <w:r>
        <w:t>155</w:t>
      </w:r>
      <w:r>
        <w:fldChar w:fldCharType="end"/>
      </w:r>
    </w:p>
    <w:p w14:paraId="008635FA" w14:textId="44C4DE83" w:rsidR="009104F3" w:rsidRDefault="009104F3">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_Toc138892177 \h </w:instrText>
      </w:r>
      <w:r>
        <w:fldChar w:fldCharType="separate"/>
      </w:r>
      <w:r>
        <w:t>155</w:t>
      </w:r>
      <w:r>
        <w:fldChar w:fldCharType="end"/>
      </w:r>
    </w:p>
    <w:p w14:paraId="37D1623B" w14:textId="3F0DB0D4" w:rsidR="009104F3" w:rsidRDefault="009104F3">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_Toc138892178 \h </w:instrText>
      </w:r>
      <w:r>
        <w:fldChar w:fldCharType="separate"/>
      </w:r>
      <w:r>
        <w:t>155</w:t>
      </w:r>
      <w:r>
        <w:fldChar w:fldCharType="end"/>
      </w:r>
    </w:p>
    <w:p w14:paraId="76B243EE" w14:textId="158841C0" w:rsidR="009104F3" w:rsidRDefault="009104F3">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_Toc138892179 \h </w:instrText>
      </w:r>
      <w:r>
        <w:fldChar w:fldCharType="separate"/>
      </w:r>
      <w:r>
        <w:t>156</w:t>
      </w:r>
      <w:r>
        <w:fldChar w:fldCharType="end"/>
      </w:r>
    </w:p>
    <w:p w14:paraId="2FE4E63E" w14:textId="751B00F8" w:rsidR="009104F3" w:rsidRDefault="009104F3">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_Toc138892180 \h </w:instrText>
      </w:r>
      <w:r>
        <w:fldChar w:fldCharType="separate"/>
      </w:r>
      <w:r>
        <w:t>156</w:t>
      </w:r>
      <w:r>
        <w:fldChar w:fldCharType="end"/>
      </w:r>
    </w:p>
    <w:p w14:paraId="7B6197D6" w14:textId="335A7251" w:rsidR="009104F3" w:rsidRDefault="009104F3">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_Toc138892181 \h </w:instrText>
      </w:r>
      <w:r>
        <w:fldChar w:fldCharType="separate"/>
      </w:r>
      <w:r>
        <w:t>157</w:t>
      </w:r>
      <w:r>
        <w:fldChar w:fldCharType="end"/>
      </w:r>
    </w:p>
    <w:p w14:paraId="6A0AD93C" w14:textId="6BECD307" w:rsidR="009104F3" w:rsidRDefault="009104F3">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_Toc138892182 \h </w:instrText>
      </w:r>
      <w:r>
        <w:fldChar w:fldCharType="separate"/>
      </w:r>
      <w:r>
        <w:t>157</w:t>
      </w:r>
      <w:r>
        <w:fldChar w:fldCharType="end"/>
      </w:r>
    </w:p>
    <w:p w14:paraId="3D3CD399" w14:textId="67976883" w:rsidR="009104F3" w:rsidRDefault="009104F3">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_Toc138892183 \h </w:instrText>
      </w:r>
      <w:r>
        <w:fldChar w:fldCharType="separate"/>
      </w:r>
      <w:r>
        <w:t>158</w:t>
      </w:r>
      <w:r>
        <w:fldChar w:fldCharType="end"/>
      </w:r>
    </w:p>
    <w:p w14:paraId="618E77A3" w14:textId="39E02E5C" w:rsidR="009104F3" w:rsidRDefault="009104F3">
      <w:pPr>
        <w:pStyle w:val="TOC4"/>
        <w:rPr>
          <w:rFonts w:asciiTheme="minorHAnsi" w:eastAsiaTheme="minorEastAsia" w:hAnsiTheme="minorHAnsi" w:cstheme="minorBidi"/>
          <w:sz w:val="22"/>
          <w:szCs w:val="22"/>
          <w:lang w:eastAsia="en-GB"/>
        </w:rPr>
      </w:pPr>
      <w:r w:rsidRPr="00972AE3">
        <w:rPr>
          <w:rFonts w:eastAsia="SimSun"/>
        </w:rPr>
        <w:t>9.7.5.3</w:t>
      </w:r>
      <w:r>
        <w:rPr>
          <w:rFonts w:asciiTheme="minorHAnsi" w:eastAsiaTheme="minorEastAsia" w:hAnsiTheme="minorHAnsi" w:cstheme="minorBidi"/>
          <w:sz w:val="22"/>
          <w:szCs w:val="22"/>
          <w:lang w:eastAsia="en-GB"/>
        </w:rPr>
        <w:tab/>
      </w:r>
      <w:r w:rsidRPr="00972AE3">
        <w:rPr>
          <w:rFonts w:eastAsia="SimSun"/>
        </w:rPr>
        <w:t>Minimum requirement for single RAT UTRA operation</w:t>
      </w:r>
      <w:r>
        <w:tab/>
      </w:r>
      <w:r>
        <w:fldChar w:fldCharType="begin"/>
      </w:r>
      <w:r>
        <w:instrText xml:space="preserve"> PAGEREF _Toc138892184 \h </w:instrText>
      </w:r>
      <w:r>
        <w:fldChar w:fldCharType="separate"/>
      </w:r>
      <w:r>
        <w:t>158</w:t>
      </w:r>
      <w:r>
        <w:fldChar w:fldCharType="end"/>
      </w:r>
    </w:p>
    <w:p w14:paraId="31908700" w14:textId="71B49B32" w:rsidR="009104F3" w:rsidRDefault="009104F3">
      <w:pPr>
        <w:pStyle w:val="TOC4"/>
        <w:rPr>
          <w:rFonts w:asciiTheme="minorHAnsi" w:eastAsiaTheme="minorEastAsia" w:hAnsiTheme="minorHAnsi" w:cstheme="minorBidi"/>
          <w:sz w:val="22"/>
          <w:szCs w:val="22"/>
          <w:lang w:eastAsia="en-GB"/>
        </w:rPr>
      </w:pPr>
      <w:r w:rsidRPr="00972AE3">
        <w:rPr>
          <w:rFonts w:eastAsia="SimSun"/>
        </w:rPr>
        <w:t>9.7.5.4</w:t>
      </w:r>
      <w:r>
        <w:rPr>
          <w:rFonts w:asciiTheme="minorHAnsi" w:eastAsiaTheme="minorEastAsia" w:hAnsiTheme="minorHAnsi" w:cstheme="minorBidi"/>
          <w:sz w:val="22"/>
          <w:szCs w:val="22"/>
          <w:lang w:eastAsia="en-GB"/>
        </w:rPr>
        <w:tab/>
      </w:r>
      <w:r w:rsidRPr="00972AE3">
        <w:rPr>
          <w:rFonts w:eastAsia="SimSun"/>
        </w:rPr>
        <w:t>Minimum requirement for single RAT E-UTRA operation</w:t>
      </w:r>
      <w:r>
        <w:tab/>
      </w:r>
      <w:r>
        <w:fldChar w:fldCharType="begin"/>
      </w:r>
      <w:r>
        <w:instrText xml:space="preserve"> PAGEREF _Toc138892185 \h </w:instrText>
      </w:r>
      <w:r>
        <w:fldChar w:fldCharType="separate"/>
      </w:r>
      <w:r>
        <w:t>158</w:t>
      </w:r>
      <w:r>
        <w:fldChar w:fldCharType="end"/>
      </w:r>
    </w:p>
    <w:p w14:paraId="1097DC3A" w14:textId="4E357A60" w:rsidR="009104F3" w:rsidRDefault="009104F3">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_Toc138892186 \h </w:instrText>
      </w:r>
      <w:r>
        <w:fldChar w:fldCharType="separate"/>
      </w:r>
      <w:r>
        <w:t>158</w:t>
      </w:r>
      <w:r>
        <w:fldChar w:fldCharType="end"/>
      </w:r>
    </w:p>
    <w:p w14:paraId="2CE84CA7" w14:textId="3072CCE8" w:rsidR="009104F3" w:rsidRDefault="009104F3">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_Toc138892187 \h </w:instrText>
      </w:r>
      <w:r>
        <w:fldChar w:fldCharType="separate"/>
      </w:r>
      <w:r>
        <w:t>159</w:t>
      </w:r>
      <w:r>
        <w:fldChar w:fldCharType="end"/>
      </w:r>
    </w:p>
    <w:p w14:paraId="66D16341" w14:textId="7699EAA6" w:rsidR="009104F3" w:rsidRDefault="009104F3">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_Toc138892188 \h </w:instrText>
      </w:r>
      <w:r>
        <w:fldChar w:fldCharType="separate"/>
      </w:r>
      <w:r>
        <w:t>162</w:t>
      </w:r>
      <w:r>
        <w:fldChar w:fldCharType="end"/>
      </w:r>
    </w:p>
    <w:p w14:paraId="09D9A47C" w14:textId="33FEFC14" w:rsidR="009104F3" w:rsidRDefault="009104F3">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_Toc138892189 \h </w:instrText>
      </w:r>
      <w:r>
        <w:fldChar w:fldCharType="separate"/>
      </w:r>
      <w:r>
        <w:t>162</w:t>
      </w:r>
      <w:r>
        <w:fldChar w:fldCharType="end"/>
      </w:r>
    </w:p>
    <w:p w14:paraId="7D87E3CA" w14:textId="7E753682" w:rsidR="009104F3" w:rsidRDefault="009104F3">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_Toc138892190 \h </w:instrText>
      </w:r>
      <w:r>
        <w:fldChar w:fldCharType="separate"/>
      </w:r>
      <w:r>
        <w:t>162</w:t>
      </w:r>
      <w:r>
        <w:fldChar w:fldCharType="end"/>
      </w:r>
    </w:p>
    <w:p w14:paraId="613AA5CE" w14:textId="04DF5774" w:rsidR="009104F3" w:rsidRDefault="009104F3">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_Toc138892191 \h </w:instrText>
      </w:r>
      <w:r>
        <w:fldChar w:fldCharType="separate"/>
      </w:r>
      <w:r>
        <w:t>165</w:t>
      </w:r>
      <w:r>
        <w:fldChar w:fldCharType="end"/>
      </w:r>
    </w:p>
    <w:p w14:paraId="21F7BF8E" w14:textId="508DDB6A" w:rsidR="009104F3" w:rsidRDefault="009104F3">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972AE3">
        <w:rPr>
          <w:rFonts w:cs="Arial"/>
        </w:rPr>
        <w:t>Minimum requirement</w:t>
      </w:r>
      <w:r>
        <w:t>s for Local Area BS (Category A and B)</w:t>
      </w:r>
      <w:r>
        <w:tab/>
      </w:r>
      <w:r>
        <w:fldChar w:fldCharType="begin"/>
      </w:r>
      <w:r>
        <w:instrText xml:space="preserve"> PAGEREF _Toc138892192 \h </w:instrText>
      </w:r>
      <w:r>
        <w:fldChar w:fldCharType="separate"/>
      </w:r>
      <w:r>
        <w:t>167</w:t>
      </w:r>
      <w:r>
        <w:fldChar w:fldCharType="end"/>
      </w:r>
    </w:p>
    <w:p w14:paraId="387C7DC2" w14:textId="1DBA3C4A" w:rsidR="009104F3" w:rsidRDefault="009104F3">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972AE3">
        <w:rPr>
          <w:rFonts w:cs="Arial"/>
        </w:rPr>
        <w:t>Minimum requirement</w:t>
      </w:r>
      <w:r>
        <w:t>s for Medium Range BS (Category A and B)</w:t>
      </w:r>
      <w:r>
        <w:tab/>
      </w:r>
      <w:r>
        <w:fldChar w:fldCharType="begin"/>
      </w:r>
      <w:r>
        <w:instrText xml:space="preserve"> PAGEREF _Toc138892193 \h </w:instrText>
      </w:r>
      <w:r>
        <w:fldChar w:fldCharType="separate"/>
      </w:r>
      <w:r>
        <w:t>169</w:t>
      </w:r>
      <w:r>
        <w:fldChar w:fldCharType="end"/>
      </w:r>
    </w:p>
    <w:p w14:paraId="1AF146C8" w14:textId="4C01E09C" w:rsidR="009104F3" w:rsidRDefault="009104F3">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_Toc138892194 \h </w:instrText>
      </w:r>
      <w:r>
        <w:fldChar w:fldCharType="separate"/>
      </w:r>
      <w:r>
        <w:t>171</w:t>
      </w:r>
      <w:r>
        <w:fldChar w:fldCharType="end"/>
      </w:r>
    </w:p>
    <w:p w14:paraId="35352F30" w14:textId="500A173F" w:rsidR="009104F3" w:rsidRDefault="009104F3">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_Toc138892195 \h </w:instrText>
      </w:r>
      <w:r>
        <w:fldChar w:fldCharType="separate"/>
      </w:r>
      <w:r>
        <w:t>171</w:t>
      </w:r>
      <w:r>
        <w:fldChar w:fldCharType="end"/>
      </w:r>
    </w:p>
    <w:p w14:paraId="546017AF" w14:textId="7693EC67" w:rsidR="009104F3" w:rsidRDefault="009104F3">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_Toc138892196 \h </w:instrText>
      </w:r>
      <w:r>
        <w:fldChar w:fldCharType="separate"/>
      </w:r>
      <w:r>
        <w:t>172</w:t>
      </w:r>
      <w:r>
        <w:fldChar w:fldCharType="end"/>
      </w:r>
    </w:p>
    <w:p w14:paraId="057966D9" w14:textId="18DD0AF5" w:rsidR="009104F3" w:rsidRDefault="009104F3">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_Toc138892197 \h </w:instrText>
      </w:r>
      <w:r>
        <w:fldChar w:fldCharType="separate"/>
      </w:r>
      <w:r>
        <w:t>172</w:t>
      </w:r>
      <w:r>
        <w:fldChar w:fldCharType="end"/>
      </w:r>
    </w:p>
    <w:p w14:paraId="1D6B573E" w14:textId="1301C44E" w:rsidR="009104F3" w:rsidRDefault="009104F3">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_Toc138892198 \h </w:instrText>
      </w:r>
      <w:r>
        <w:fldChar w:fldCharType="separate"/>
      </w:r>
      <w:r>
        <w:t>173</w:t>
      </w:r>
      <w:r>
        <w:fldChar w:fldCharType="end"/>
      </w:r>
    </w:p>
    <w:p w14:paraId="39FEB925" w14:textId="4DC7E98E" w:rsidR="009104F3" w:rsidRDefault="009104F3">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_Toc138892199 \h </w:instrText>
      </w:r>
      <w:r>
        <w:fldChar w:fldCharType="separate"/>
      </w:r>
      <w:r>
        <w:t>173</w:t>
      </w:r>
      <w:r>
        <w:fldChar w:fldCharType="end"/>
      </w:r>
    </w:p>
    <w:p w14:paraId="7C118F30" w14:textId="295E9996" w:rsidR="009104F3" w:rsidRDefault="009104F3">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_Toc138892200 \h </w:instrText>
      </w:r>
      <w:r>
        <w:fldChar w:fldCharType="separate"/>
      </w:r>
      <w:r>
        <w:t>174</w:t>
      </w:r>
      <w:r>
        <w:fldChar w:fldCharType="end"/>
      </w:r>
    </w:p>
    <w:p w14:paraId="48AF20F8" w14:textId="612F852D" w:rsidR="009104F3" w:rsidRDefault="009104F3">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_Toc138892201 \h </w:instrText>
      </w:r>
      <w:r>
        <w:fldChar w:fldCharType="separate"/>
      </w:r>
      <w:r>
        <w:t>175</w:t>
      </w:r>
      <w:r>
        <w:fldChar w:fldCharType="end"/>
      </w:r>
    </w:p>
    <w:p w14:paraId="01909FBE" w14:textId="66B0286B" w:rsidR="009104F3" w:rsidRDefault="009104F3">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_Toc138892202 \h </w:instrText>
      </w:r>
      <w:r>
        <w:fldChar w:fldCharType="separate"/>
      </w:r>
      <w:r>
        <w:t>175</w:t>
      </w:r>
      <w:r>
        <w:fldChar w:fldCharType="end"/>
      </w:r>
    </w:p>
    <w:p w14:paraId="244CE0BE" w14:textId="52DF10D6" w:rsidR="009104F3" w:rsidRDefault="009104F3">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_Toc138892203 \h </w:instrText>
      </w:r>
      <w:r>
        <w:fldChar w:fldCharType="separate"/>
      </w:r>
      <w:r>
        <w:t>175</w:t>
      </w:r>
      <w:r>
        <w:fldChar w:fldCharType="end"/>
      </w:r>
    </w:p>
    <w:p w14:paraId="34568CA7" w14:textId="32F18A24" w:rsidR="009104F3" w:rsidRDefault="009104F3">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_Toc138892204 \h </w:instrText>
      </w:r>
      <w:r>
        <w:fldChar w:fldCharType="separate"/>
      </w:r>
      <w:r>
        <w:t>176</w:t>
      </w:r>
      <w:r>
        <w:fldChar w:fldCharType="end"/>
      </w:r>
    </w:p>
    <w:p w14:paraId="775EA769" w14:textId="2DD234AB" w:rsidR="009104F3" w:rsidRDefault="009104F3">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_Toc138892205 \h </w:instrText>
      </w:r>
      <w:r>
        <w:fldChar w:fldCharType="separate"/>
      </w:r>
      <w:r>
        <w:t>176</w:t>
      </w:r>
      <w:r>
        <w:fldChar w:fldCharType="end"/>
      </w:r>
    </w:p>
    <w:p w14:paraId="05496D4F" w14:textId="39C08F6C" w:rsidR="009104F3" w:rsidRDefault="009104F3">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_Toc138892206 \h </w:instrText>
      </w:r>
      <w:r>
        <w:fldChar w:fldCharType="separate"/>
      </w:r>
      <w:r>
        <w:t>176</w:t>
      </w:r>
      <w:r>
        <w:fldChar w:fldCharType="end"/>
      </w:r>
    </w:p>
    <w:p w14:paraId="6CF318D5" w14:textId="718368A7" w:rsidR="009104F3" w:rsidRDefault="009104F3">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_Toc138892207 \h </w:instrText>
      </w:r>
      <w:r>
        <w:fldChar w:fldCharType="separate"/>
      </w:r>
      <w:r>
        <w:t>176</w:t>
      </w:r>
      <w:r>
        <w:fldChar w:fldCharType="end"/>
      </w:r>
    </w:p>
    <w:p w14:paraId="450C98DE" w14:textId="0F292915" w:rsidR="009104F3" w:rsidRDefault="009104F3">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_Toc138892208 \h </w:instrText>
      </w:r>
      <w:r>
        <w:fldChar w:fldCharType="separate"/>
      </w:r>
      <w:r>
        <w:t>176</w:t>
      </w:r>
      <w:r>
        <w:fldChar w:fldCharType="end"/>
      </w:r>
    </w:p>
    <w:p w14:paraId="0F514F4C" w14:textId="7366CF4C" w:rsidR="009104F3" w:rsidRDefault="009104F3">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_Toc138892209 \h </w:instrText>
      </w:r>
      <w:r>
        <w:fldChar w:fldCharType="separate"/>
      </w:r>
      <w:r>
        <w:t>176</w:t>
      </w:r>
      <w:r>
        <w:fldChar w:fldCharType="end"/>
      </w:r>
    </w:p>
    <w:p w14:paraId="3D5BD77F" w14:textId="08A2E9FB" w:rsidR="009104F3" w:rsidRDefault="009104F3">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_Toc138892210 \h </w:instrText>
      </w:r>
      <w:r>
        <w:fldChar w:fldCharType="separate"/>
      </w:r>
      <w:r>
        <w:t>177</w:t>
      </w:r>
      <w:r>
        <w:fldChar w:fldCharType="end"/>
      </w:r>
    </w:p>
    <w:p w14:paraId="07670885" w14:textId="2572CACB" w:rsidR="009104F3" w:rsidRDefault="009104F3">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_Toc138892211 \h </w:instrText>
      </w:r>
      <w:r>
        <w:fldChar w:fldCharType="separate"/>
      </w:r>
      <w:r>
        <w:t>177</w:t>
      </w:r>
      <w:r>
        <w:fldChar w:fldCharType="end"/>
      </w:r>
    </w:p>
    <w:p w14:paraId="16BE8094" w14:textId="382926B0" w:rsidR="009104F3" w:rsidRDefault="009104F3">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_Toc138892212 \h </w:instrText>
      </w:r>
      <w:r>
        <w:fldChar w:fldCharType="separate"/>
      </w:r>
      <w:r>
        <w:t>177</w:t>
      </w:r>
      <w:r>
        <w:fldChar w:fldCharType="end"/>
      </w:r>
    </w:p>
    <w:p w14:paraId="25577254" w14:textId="4855694C" w:rsidR="009104F3" w:rsidRDefault="009104F3">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_Toc138892213 \h </w:instrText>
      </w:r>
      <w:r>
        <w:fldChar w:fldCharType="separate"/>
      </w:r>
      <w:r>
        <w:t>177</w:t>
      </w:r>
      <w:r>
        <w:fldChar w:fldCharType="end"/>
      </w:r>
    </w:p>
    <w:p w14:paraId="26C9BBB6" w14:textId="36012A0F" w:rsidR="009104F3" w:rsidRDefault="009104F3">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_Toc138892214 \h </w:instrText>
      </w:r>
      <w:r>
        <w:fldChar w:fldCharType="separate"/>
      </w:r>
      <w:r>
        <w:t>177</w:t>
      </w:r>
      <w:r>
        <w:fldChar w:fldCharType="end"/>
      </w:r>
    </w:p>
    <w:p w14:paraId="2432FBA0" w14:textId="0224D061" w:rsidR="009104F3" w:rsidRDefault="009104F3">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_Toc138892215 \h </w:instrText>
      </w:r>
      <w:r>
        <w:fldChar w:fldCharType="separate"/>
      </w:r>
      <w:r>
        <w:t>177</w:t>
      </w:r>
      <w:r>
        <w:fldChar w:fldCharType="end"/>
      </w:r>
    </w:p>
    <w:p w14:paraId="52EC000A" w14:textId="1986B38D" w:rsidR="009104F3" w:rsidRDefault="009104F3">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972AE3">
        <w:rPr>
          <w:rFonts w:cs="v3.8.0"/>
        </w:rPr>
        <w:t xml:space="preserve"> of own or different BS</w:t>
      </w:r>
      <w:r>
        <w:tab/>
      </w:r>
      <w:r>
        <w:fldChar w:fldCharType="begin"/>
      </w:r>
      <w:r>
        <w:instrText xml:space="preserve"> PAGEREF _Toc138892216 \h </w:instrText>
      </w:r>
      <w:r>
        <w:fldChar w:fldCharType="separate"/>
      </w:r>
      <w:r>
        <w:t>178</w:t>
      </w:r>
      <w:r>
        <w:fldChar w:fldCharType="end"/>
      </w:r>
    </w:p>
    <w:p w14:paraId="42CA7472" w14:textId="7C312689" w:rsidR="009104F3" w:rsidRDefault="009104F3">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_Toc138892217 \h </w:instrText>
      </w:r>
      <w:r>
        <w:fldChar w:fldCharType="separate"/>
      </w:r>
      <w:r>
        <w:t>179</w:t>
      </w:r>
      <w:r>
        <w:fldChar w:fldCharType="end"/>
      </w:r>
    </w:p>
    <w:p w14:paraId="6BE21A12" w14:textId="7E930CBE" w:rsidR="009104F3" w:rsidRDefault="009104F3">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_Toc138892218 \h </w:instrText>
      </w:r>
      <w:r>
        <w:fldChar w:fldCharType="separate"/>
      </w:r>
      <w:r>
        <w:t>186</w:t>
      </w:r>
      <w:r>
        <w:fldChar w:fldCharType="end"/>
      </w:r>
    </w:p>
    <w:p w14:paraId="5C0F0A84" w14:textId="6D7708BE" w:rsidR="009104F3" w:rsidRDefault="009104F3">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_Toc138892219 \h </w:instrText>
      </w:r>
      <w:r>
        <w:fldChar w:fldCharType="separate"/>
      </w:r>
      <w:r>
        <w:t>186</w:t>
      </w:r>
      <w:r>
        <w:fldChar w:fldCharType="end"/>
      </w:r>
    </w:p>
    <w:p w14:paraId="48134C09" w14:textId="58D92598" w:rsidR="009104F3" w:rsidRDefault="009104F3">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_Toc138892220 \h </w:instrText>
      </w:r>
      <w:r>
        <w:fldChar w:fldCharType="separate"/>
      </w:r>
      <w:r>
        <w:t>186</w:t>
      </w:r>
      <w:r>
        <w:fldChar w:fldCharType="end"/>
      </w:r>
    </w:p>
    <w:p w14:paraId="2758C632" w14:textId="0B255DF7" w:rsidR="009104F3" w:rsidRDefault="009104F3">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_Toc138892221 \h </w:instrText>
      </w:r>
      <w:r>
        <w:fldChar w:fldCharType="separate"/>
      </w:r>
      <w:r>
        <w:t>192</w:t>
      </w:r>
      <w:r>
        <w:fldChar w:fldCharType="end"/>
      </w:r>
    </w:p>
    <w:p w14:paraId="13B8263D" w14:textId="33003DE5" w:rsidR="009104F3" w:rsidRDefault="009104F3">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_Toc138892222 \h </w:instrText>
      </w:r>
      <w:r>
        <w:fldChar w:fldCharType="separate"/>
      </w:r>
      <w:r>
        <w:t>192</w:t>
      </w:r>
      <w:r>
        <w:fldChar w:fldCharType="end"/>
      </w:r>
    </w:p>
    <w:p w14:paraId="1A9F9CDF" w14:textId="125FD222" w:rsidR="009104F3" w:rsidRDefault="009104F3">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_Toc138892223 \h </w:instrText>
      </w:r>
      <w:r>
        <w:fldChar w:fldCharType="separate"/>
      </w:r>
      <w:r>
        <w:t>192</w:t>
      </w:r>
      <w:r>
        <w:fldChar w:fldCharType="end"/>
      </w:r>
    </w:p>
    <w:p w14:paraId="7851DF04" w14:textId="5ECB5E34" w:rsidR="009104F3" w:rsidRDefault="009104F3">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_Toc138892224 \h </w:instrText>
      </w:r>
      <w:r>
        <w:fldChar w:fldCharType="separate"/>
      </w:r>
      <w:r>
        <w:t>192</w:t>
      </w:r>
      <w:r>
        <w:fldChar w:fldCharType="end"/>
      </w:r>
    </w:p>
    <w:p w14:paraId="77E58BA5" w14:textId="37999A16" w:rsidR="009104F3" w:rsidRDefault="009104F3">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_Toc138892225 \h </w:instrText>
      </w:r>
      <w:r>
        <w:fldChar w:fldCharType="separate"/>
      </w:r>
      <w:r>
        <w:t>192</w:t>
      </w:r>
      <w:r>
        <w:fldChar w:fldCharType="end"/>
      </w:r>
    </w:p>
    <w:p w14:paraId="3C2B2810" w14:textId="0EA125EF" w:rsidR="009104F3" w:rsidRDefault="009104F3">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_Toc138892226 \h </w:instrText>
      </w:r>
      <w:r>
        <w:fldChar w:fldCharType="separate"/>
      </w:r>
      <w:r>
        <w:t>193</w:t>
      </w:r>
      <w:r>
        <w:fldChar w:fldCharType="end"/>
      </w:r>
    </w:p>
    <w:p w14:paraId="5EACAFAC" w14:textId="03BF636D" w:rsidR="009104F3" w:rsidRDefault="009104F3">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_Toc138892227 \h </w:instrText>
      </w:r>
      <w:r>
        <w:fldChar w:fldCharType="separate"/>
      </w:r>
      <w:r>
        <w:t>193</w:t>
      </w:r>
      <w:r>
        <w:fldChar w:fldCharType="end"/>
      </w:r>
    </w:p>
    <w:p w14:paraId="21DC4CBA" w14:textId="4B024236" w:rsidR="009104F3" w:rsidRDefault="009104F3">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_Toc138892228 \h </w:instrText>
      </w:r>
      <w:r>
        <w:fldChar w:fldCharType="separate"/>
      </w:r>
      <w:r>
        <w:t>193</w:t>
      </w:r>
      <w:r>
        <w:fldChar w:fldCharType="end"/>
      </w:r>
    </w:p>
    <w:p w14:paraId="1B783CFC" w14:textId="67C094CF" w:rsidR="009104F3" w:rsidRDefault="009104F3">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_Toc138892229 \h </w:instrText>
      </w:r>
      <w:r>
        <w:fldChar w:fldCharType="separate"/>
      </w:r>
      <w:r>
        <w:t>203</w:t>
      </w:r>
      <w:r>
        <w:fldChar w:fldCharType="end"/>
      </w:r>
    </w:p>
    <w:p w14:paraId="6EC858F9" w14:textId="2B142D01" w:rsidR="009104F3" w:rsidRDefault="009104F3">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_Toc138892230 \h </w:instrText>
      </w:r>
      <w:r>
        <w:fldChar w:fldCharType="separate"/>
      </w:r>
      <w:r>
        <w:t>203</w:t>
      </w:r>
      <w:r>
        <w:fldChar w:fldCharType="end"/>
      </w:r>
    </w:p>
    <w:p w14:paraId="170A48F6" w14:textId="55DEADF9" w:rsidR="009104F3" w:rsidRDefault="009104F3">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_Toc138892231 \h </w:instrText>
      </w:r>
      <w:r>
        <w:fldChar w:fldCharType="separate"/>
      </w:r>
      <w:r>
        <w:t>204</w:t>
      </w:r>
      <w:r>
        <w:fldChar w:fldCharType="end"/>
      </w:r>
    </w:p>
    <w:p w14:paraId="009DCCA1" w14:textId="642CFAE7" w:rsidR="009104F3" w:rsidRDefault="009104F3">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_Toc138892232 \h </w:instrText>
      </w:r>
      <w:r>
        <w:fldChar w:fldCharType="separate"/>
      </w:r>
      <w:r>
        <w:t>211</w:t>
      </w:r>
      <w:r>
        <w:fldChar w:fldCharType="end"/>
      </w:r>
    </w:p>
    <w:p w14:paraId="40BFE600" w14:textId="424103F3" w:rsidR="009104F3" w:rsidRDefault="009104F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_Toc138892233 \h </w:instrText>
      </w:r>
      <w:r>
        <w:fldChar w:fldCharType="separate"/>
      </w:r>
      <w:r>
        <w:t>211</w:t>
      </w:r>
      <w:r>
        <w:fldChar w:fldCharType="end"/>
      </w:r>
    </w:p>
    <w:p w14:paraId="1CE7599B" w14:textId="6E5DFB20" w:rsidR="009104F3" w:rsidRDefault="009104F3">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_Toc138892234 \h </w:instrText>
      </w:r>
      <w:r>
        <w:fldChar w:fldCharType="separate"/>
      </w:r>
      <w:r>
        <w:t>211</w:t>
      </w:r>
      <w:r>
        <w:fldChar w:fldCharType="end"/>
      </w:r>
    </w:p>
    <w:p w14:paraId="726558CF" w14:textId="397040A9" w:rsidR="009104F3" w:rsidRDefault="009104F3">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_Toc138892235 \h </w:instrText>
      </w:r>
      <w:r>
        <w:fldChar w:fldCharType="separate"/>
      </w:r>
      <w:r>
        <w:t>211</w:t>
      </w:r>
      <w:r>
        <w:fldChar w:fldCharType="end"/>
      </w:r>
    </w:p>
    <w:p w14:paraId="350D04AC" w14:textId="16412D4C" w:rsidR="009104F3" w:rsidRDefault="009104F3">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_Toc138892236 \h </w:instrText>
      </w:r>
      <w:r>
        <w:fldChar w:fldCharType="separate"/>
      </w:r>
      <w:r>
        <w:t>211</w:t>
      </w:r>
      <w:r>
        <w:fldChar w:fldCharType="end"/>
      </w:r>
    </w:p>
    <w:p w14:paraId="4F78FD8B" w14:textId="154E48AA" w:rsidR="009104F3" w:rsidRDefault="009104F3">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_Toc138892237 \h </w:instrText>
      </w:r>
      <w:r>
        <w:fldChar w:fldCharType="separate"/>
      </w:r>
      <w:r>
        <w:t>212</w:t>
      </w:r>
      <w:r>
        <w:fldChar w:fldCharType="end"/>
      </w:r>
    </w:p>
    <w:p w14:paraId="6FA3AD23" w14:textId="6B4EDE85" w:rsidR="009104F3" w:rsidRDefault="009104F3">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_Toc138892238 \h </w:instrText>
      </w:r>
      <w:r>
        <w:fldChar w:fldCharType="separate"/>
      </w:r>
      <w:r>
        <w:t>213</w:t>
      </w:r>
      <w:r>
        <w:fldChar w:fldCharType="end"/>
      </w:r>
    </w:p>
    <w:p w14:paraId="75360A47" w14:textId="0B89ECA8" w:rsidR="009104F3" w:rsidRDefault="009104F3">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_Toc138892239 \h </w:instrText>
      </w:r>
      <w:r>
        <w:fldChar w:fldCharType="separate"/>
      </w:r>
      <w:r>
        <w:t>213</w:t>
      </w:r>
      <w:r>
        <w:fldChar w:fldCharType="end"/>
      </w:r>
    </w:p>
    <w:p w14:paraId="35353BA8" w14:textId="20ACBCC1" w:rsidR="009104F3" w:rsidRDefault="009104F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_Toc138892240 \h </w:instrText>
      </w:r>
      <w:r>
        <w:fldChar w:fldCharType="separate"/>
      </w:r>
      <w:r>
        <w:t>213</w:t>
      </w:r>
      <w:r>
        <w:fldChar w:fldCharType="end"/>
      </w:r>
    </w:p>
    <w:p w14:paraId="563E6B3B" w14:textId="2BBC1776" w:rsidR="009104F3" w:rsidRDefault="009104F3">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_Toc138892241 \h </w:instrText>
      </w:r>
      <w:r>
        <w:fldChar w:fldCharType="separate"/>
      </w:r>
      <w:r>
        <w:t>213</w:t>
      </w:r>
      <w:r>
        <w:fldChar w:fldCharType="end"/>
      </w:r>
    </w:p>
    <w:p w14:paraId="33A4900D" w14:textId="24C3F005" w:rsidR="009104F3" w:rsidRDefault="009104F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_Toc138892242 \h </w:instrText>
      </w:r>
      <w:r>
        <w:fldChar w:fldCharType="separate"/>
      </w:r>
      <w:r>
        <w:t>213</w:t>
      </w:r>
      <w:r>
        <w:fldChar w:fldCharType="end"/>
      </w:r>
    </w:p>
    <w:p w14:paraId="4B36FF7D" w14:textId="4DB9A9E0" w:rsidR="009104F3" w:rsidRDefault="009104F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_Toc138892243 \h </w:instrText>
      </w:r>
      <w:r>
        <w:fldChar w:fldCharType="separate"/>
      </w:r>
      <w:r>
        <w:t>214</w:t>
      </w:r>
      <w:r>
        <w:fldChar w:fldCharType="end"/>
      </w:r>
    </w:p>
    <w:p w14:paraId="17F4442A" w14:textId="1652668F" w:rsidR="009104F3" w:rsidRDefault="009104F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_Toc138892244 \h </w:instrText>
      </w:r>
      <w:r>
        <w:fldChar w:fldCharType="separate"/>
      </w:r>
      <w:r>
        <w:t>214</w:t>
      </w:r>
      <w:r>
        <w:fldChar w:fldCharType="end"/>
      </w:r>
    </w:p>
    <w:p w14:paraId="10E7CC5D" w14:textId="251CBEFE" w:rsidR="009104F3" w:rsidRDefault="009104F3">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_Toc138892245 \h </w:instrText>
      </w:r>
      <w:r>
        <w:fldChar w:fldCharType="separate"/>
      </w:r>
      <w:r>
        <w:t>214</w:t>
      </w:r>
      <w:r>
        <w:fldChar w:fldCharType="end"/>
      </w:r>
    </w:p>
    <w:p w14:paraId="2797BBBE" w14:textId="38C71F94" w:rsidR="009104F3" w:rsidRDefault="009104F3">
      <w:pPr>
        <w:pStyle w:val="TOC2"/>
        <w:rPr>
          <w:rFonts w:asciiTheme="minorHAnsi" w:eastAsiaTheme="minorEastAsia" w:hAnsiTheme="minorHAnsi" w:cstheme="minorBidi"/>
          <w:sz w:val="22"/>
          <w:szCs w:val="22"/>
          <w:lang w:eastAsia="en-GB"/>
        </w:rPr>
      </w:pPr>
      <w:r w:rsidRPr="00972AE3">
        <w:rPr>
          <w:lang w:val="sv-FI" w:eastAsia="zh-CN"/>
        </w:rPr>
        <w:t>10.2</w:t>
      </w:r>
      <w:r>
        <w:rPr>
          <w:rFonts w:asciiTheme="minorHAnsi" w:eastAsiaTheme="minorEastAsia" w:hAnsiTheme="minorHAnsi" w:cstheme="minorBidi"/>
          <w:sz w:val="22"/>
          <w:szCs w:val="22"/>
          <w:lang w:eastAsia="en-GB"/>
        </w:rPr>
        <w:tab/>
      </w:r>
      <w:r w:rsidRPr="00972AE3">
        <w:rPr>
          <w:lang w:val="sv-FI" w:eastAsia="zh-CN"/>
        </w:rPr>
        <w:t>OTA sensitivity</w:t>
      </w:r>
      <w:r>
        <w:tab/>
      </w:r>
      <w:r>
        <w:fldChar w:fldCharType="begin"/>
      </w:r>
      <w:r>
        <w:instrText xml:space="preserve"> PAGEREF _Toc138892246 \h </w:instrText>
      </w:r>
      <w:r>
        <w:fldChar w:fldCharType="separate"/>
      </w:r>
      <w:r>
        <w:t>215</w:t>
      </w:r>
      <w:r>
        <w:fldChar w:fldCharType="end"/>
      </w:r>
    </w:p>
    <w:p w14:paraId="030A2518" w14:textId="545E6935" w:rsidR="009104F3" w:rsidRDefault="009104F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_Toc138892247 \h </w:instrText>
      </w:r>
      <w:r>
        <w:fldChar w:fldCharType="separate"/>
      </w:r>
      <w:r>
        <w:t>215</w:t>
      </w:r>
      <w:r>
        <w:fldChar w:fldCharType="end"/>
      </w:r>
    </w:p>
    <w:p w14:paraId="373DBE9E" w14:textId="3B3C7AE1" w:rsidR="009104F3" w:rsidRDefault="009104F3">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_Toc138892248 \h </w:instrText>
      </w:r>
      <w:r>
        <w:fldChar w:fldCharType="separate"/>
      </w:r>
      <w:r>
        <w:t>215</w:t>
      </w:r>
      <w:r>
        <w:fldChar w:fldCharType="end"/>
      </w:r>
    </w:p>
    <w:p w14:paraId="56C69661" w14:textId="641E1AD0" w:rsidR="009104F3" w:rsidRDefault="009104F3">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_Toc138892249 \h </w:instrText>
      </w:r>
      <w:r>
        <w:fldChar w:fldCharType="separate"/>
      </w:r>
      <w:r>
        <w:t>216</w:t>
      </w:r>
      <w:r>
        <w:fldChar w:fldCharType="end"/>
      </w:r>
    </w:p>
    <w:p w14:paraId="1B83F60F" w14:textId="30264089" w:rsidR="009104F3" w:rsidRDefault="009104F3">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_Toc138892250 \h </w:instrText>
      </w:r>
      <w:r>
        <w:fldChar w:fldCharType="separate"/>
      </w:r>
      <w:r>
        <w:t>216</w:t>
      </w:r>
      <w:r>
        <w:fldChar w:fldCharType="end"/>
      </w:r>
    </w:p>
    <w:p w14:paraId="308369BA" w14:textId="408DDA16" w:rsidR="009104F3" w:rsidRDefault="009104F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_Toc138892251 \h </w:instrText>
      </w:r>
      <w:r>
        <w:fldChar w:fldCharType="separate"/>
      </w:r>
      <w:r>
        <w:t>216</w:t>
      </w:r>
      <w:r>
        <w:fldChar w:fldCharType="end"/>
      </w:r>
    </w:p>
    <w:p w14:paraId="3C7BDAF7" w14:textId="1C076BBB" w:rsidR="009104F3" w:rsidRDefault="009104F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_Toc138892252 \h </w:instrText>
      </w:r>
      <w:r>
        <w:fldChar w:fldCharType="separate"/>
      </w:r>
      <w:r>
        <w:t>216</w:t>
      </w:r>
      <w:r>
        <w:fldChar w:fldCharType="end"/>
      </w:r>
    </w:p>
    <w:p w14:paraId="768BF9C3" w14:textId="4D8F3D68" w:rsidR="009104F3" w:rsidRDefault="009104F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_Toc138892253 \h </w:instrText>
      </w:r>
      <w:r>
        <w:fldChar w:fldCharType="separate"/>
      </w:r>
      <w:r>
        <w:t>216</w:t>
      </w:r>
      <w:r>
        <w:fldChar w:fldCharType="end"/>
      </w:r>
    </w:p>
    <w:p w14:paraId="72F9AB58" w14:textId="137CD50E" w:rsidR="009104F3" w:rsidRDefault="009104F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_Toc138892254 \h </w:instrText>
      </w:r>
      <w:r>
        <w:fldChar w:fldCharType="separate"/>
      </w:r>
      <w:r>
        <w:t>217</w:t>
      </w:r>
      <w:r>
        <w:fldChar w:fldCharType="end"/>
      </w:r>
    </w:p>
    <w:p w14:paraId="6F2F3265" w14:textId="20FA679C" w:rsidR="009104F3" w:rsidRDefault="009104F3">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_Toc138892255 \h </w:instrText>
      </w:r>
      <w:r>
        <w:fldChar w:fldCharType="separate"/>
      </w:r>
      <w:r>
        <w:t>217</w:t>
      </w:r>
      <w:r>
        <w:fldChar w:fldCharType="end"/>
      </w:r>
    </w:p>
    <w:p w14:paraId="00AD4E65" w14:textId="227E6A53" w:rsidR="009104F3" w:rsidRDefault="009104F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_Toc138892256 \h </w:instrText>
      </w:r>
      <w:r>
        <w:fldChar w:fldCharType="separate"/>
      </w:r>
      <w:r>
        <w:t>218</w:t>
      </w:r>
      <w:r>
        <w:fldChar w:fldCharType="end"/>
      </w:r>
    </w:p>
    <w:p w14:paraId="13A53C5B" w14:textId="2B2E709A" w:rsidR="009104F3" w:rsidRDefault="009104F3">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_Toc138892257 \h </w:instrText>
      </w:r>
      <w:r>
        <w:fldChar w:fldCharType="separate"/>
      </w:r>
      <w:r>
        <w:t>218</w:t>
      </w:r>
      <w:r>
        <w:fldChar w:fldCharType="end"/>
      </w:r>
    </w:p>
    <w:p w14:paraId="4509235C" w14:textId="7708D833" w:rsidR="009104F3" w:rsidRDefault="009104F3">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_Toc138892258 \h </w:instrText>
      </w:r>
      <w:r>
        <w:fldChar w:fldCharType="separate"/>
      </w:r>
      <w:r>
        <w:t>218</w:t>
      </w:r>
      <w:r>
        <w:fldChar w:fldCharType="end"/>
      </w:r>
    </w:p>
    <w:p w14:paraId="0A9E5D86" w14:textId="0FA7C71A" w:rsidR="009104F3" w:rsidRDefault="009104F3">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_Toc138892259 \h </w:instrText>
      </w:r>
      <w:r>
        <w:fldChar w:fldCharType="separate"/>
      </w:r>
      <w:r>
        <w:t>218</w:t>
      </w:r>
      <w:r>
        <w:fldChar w:fldCharType="end"/>
      </w:r>
    </w:p>
    <w:p w14:paraId="7876986C" w14:textId="096156CC" w:rsidR="009104F3" w:rsidRDefault="009104F3">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_Toc138892260 \h </w:instrText>
      </w:r>
      <w:r>
        <w:fldChar w:fldCharType="separate"/>
      </w:r>
      <w:r>
        <w:t>219</w:t>
      </w:r>
      <w:r>
        <w:fldChar w:fldCharType="end"/>
      </w:r>
    </w:p>
    <w:p w14:paraId="78C250A8" w14:textId="515A46CC" w:rsidR="009104F3" w:rsidRDefault="009104F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_Toc138892261 \h </w:instrText>
      </w:r>
      <w:r>
        <w:fldChar w:fldCharType="separate"/>
      </w:r>
      <w:r>
        <w:t>221</w:t>
      </w:r>
      <w:r>
        <w:fldChar w:fldCharType="end"/>
      </w:r>
    </w:p>
    <w:p w14:paraId="519D2CC0" w14:textId="65FF8DD7" w:rsidR="009104F3" w:rsidRDefault="009104F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_Toc138892262 \h </w:instrText>
      </w:r>
      <w:r>
        <w:fldChar w:fldCharType="separate"/>
      </w:r>
      <w:r>
        <w:t>221</w:t>
      </w:r>
      <w:r>
        <w:fldChar w:fldCharType="end"/>
      </w:r>
    </w:p>
    <w:p w14:paraId="15CA9500" w14:textId="08AB54B3" w:rsidR="009104F3" w:rsidRDefault="009104F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_Toc138892263 \h </w:instrText>
      </w:r>
      <w:r>
        <w:fldChar w:fldCharType="separate"/>
      </w:r>
      <w:r>
        <w:t>222</w:t>
      </w:r>
      <w:r>
        <w:fldChar w:fldCharType="end"/>
      </w:r>
    </w:p>
    <w:p w14:paraId="17C2CCE9" w14:textId="4541492C" w:rsidR="009104F3" w:rsidRDefault="009104F3">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_Toc138892264 \h </w:instrText>
      </w:r>
      <w:r>
        <w:fldChar w:fldCharType="separate"/>
      </w:r>
      <w:r>
        <w:t>222</w:t>
      </w:r>
      <w:r>
        <w:fldChar w:fldCharType="end"/>
      </w:r>
    </w:p>
    <w:p w14:paraId="273BCB0E" w14:textId="576B0A93" w:rsidR="009104F3" w:rsidRDefault="009104F3">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_Toc138892265 \h </w:instrText>
      </w:r>
      <w:r>
        <w:fldChar w:fldCharType="separate"/>
      </w:r>
      <w:r>
        <w:t>223</w:t>
      </w:r>
      <w:r>
        <w:fldChar w:fldCharType="end"/>
      </w:r>
    </w:p>
    <w:p w14:paraId="3BE9ABB5" w14:textId="12CED8AD" w:rsidR="009104F3" w:rsidRDefault="009104F3">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_Toc138892266 \h </w:instrText>
      </w:r>
      <w:r>
        <w:fldChar w:fldCharType="separate"/>
      </w:r>
      <w:r>
        <w:t>224</w:t>
      </w:r>
      <w:r>
        <w:fldChar w:fldCharType="end"/>
      </w:r>
    </w:p>
    <w:p w14:paraId="0E6D0D82" w14:textId="41A4A28C" w:rsidR="009104F3" w:rsidRDefault="009104F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_Toc138892267 \h </w:instrText>
      </w:r>
      <w:r>
        <w:fldChar w:fldCharType="separate"/>
      </w:r>
      <w:r>
        <w:t>225</w:t>
      </w:r>
      <w:r>
        <w:fldChar w:fldCharType="end"/>
      </w:r>
    </w:p>
    <w:p w14:paraId="08ABE409" w14:textId="2D5184DD" w:rsidR="009104F3" w:rsidRDefault="009104F3">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_Toc138892268 \h </w:instrText>
      </w:r>
      <w:r>
        <w:fldChar w:fldCharType="separate"/>
      </w:r>
      <w:r>
        <w:t>225</w:t>
      </w:r>
      <w:r>
        <w:fldChar w:fldCharType="end"/>
      </w:r>
    </w:p>
    <w:p w14:paraId="4557DC66" w14:textId="29191900" w:rsidR="009104F3" w:rsidRDefault="009104F3">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_Toc138892269 \h </w:instrText>
      </w:r>
      <w:r>
        <w:fldChar w:fldCharType="separate"/>
      </w:r>
      <w:r>
        <w:t>225</w:t>
      </w:r>
      <w:r>
        <w:fldChar w:fldCharType="end"/>
      </w:r>
    </w:p>
    <w:p w14:paraId="56AF188F" w14:textId="3187549E" w:rsidR="009104F3" w:rsidRDefault="009104F3">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_Toc138892270 \h </w:instrText>
      </w:r>
      <w:r>
        <w:fldChar w:fldCharType="separate"/>
      </w:r>
      <w:r>
        <w:t>225</w:t>
      </w:r>
      <w:r>
        <w:fldChar w:fldCharType="end"/>
      </w:r>
    </w:p>
    <w:p w14:paraId="164E082F" w14:textId="0E62D17E" w:rsidR="009104F3" w:rsidRDefault="009104F3">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_Toc138892271 \h </w:instrText>
      </w:r>
      <w:r>
        <w:fldChar w:fldCharType="separate"/>
      </w:r>
      <w:r>
        <w:t>226</w:t>
      </w:r>
      <w:r>
        <w:fldChar w:fldCharType="end"/>
      </w:r>
    </w:p>
    <w:p w14:paraId="4A9CAB92" w14:textId="2466FFAD" w:rsidR="009104F3" w:rsidRDefault="009104F3">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_Toc138892272 \h </w:instrText>
      </w:r>
      <w:r>
        <w:fldChar w:fldCharType="separate"/>
      </w:r>
      <w:r>
        <w:t>226</w:t>
      </w:r>
      <w:r>
        <w:fldChar w:fldCharType="end"/>
      </w:r>
    </w:p>
    <w:p w14:paraId="776ED83A" w14:textId="1F3A83D3" w:rsidR="009104F3" w:rsidRDefault="009104F3">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_Toc138892273 \h </w:instrText>
      </w:r>
      <w:r>
        <w:fldChar w:fldCharType="separate"/>
      </w:r>
      <w:r>
        <w:t>226</w:t>
      </w:r>
      <w:r>
        <w:fldChar w:fldCharType="end"/>
      </w:r>
    </w:p>
    <w:p w14:paraId="726A2141" w14:textId="3250C2A9" w:rsidR="009104F3" w:rsidRDefault="009104F3">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_Toc138892274 \h </w:instrText>
      </w:r>
      <w:r>
        <w:fldChar w:fldCharType="separate"/>
      </w:r>
      <w:r>
        <w:t>228</w:t>
      </w:r>
      <w:r>
        <w:fldChar w:fldCharType="end"/>
      </w:r>
    </w:p>
    <w:p w14:paraId="6C8AA1F0" w14:textId="35E2EF38" w:rsidR="009104F3" w:rsidRDefault="009104F3">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_Toc138892275 \h </w:instrText>
      </w:r>
      <w:r>
        <w:fldChar w:fldCharType="separate"/>
      </w:r>
      <w:r>
        <w:t>228</w:t>
      </w:r>
      <w:r>
        <w:fldChar w:fldCharType="end"/>
      </w:r>
    </w:p>
    <w:p w14:paraId="1D73609C" w14:textId="307D13E0" w:rsidR="009104F3" w:rsidRDefault="009104F3">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_Toc138892276 \h </w:instrText>
      </w:r>
      <w:r>
        <w:fldChar w:fldCharType="separate"/>
      </w:r>
      <w:r>
        <w:t>229</w:t>
      </w:r>
      <w:r>
        <w:fldChar w:fldCharType="end"/>
      </w:r>
    </w:p>
    <w:p w14:paraId="6E4E1437" w14:textId="528E7E77" w:rsidR="009104F3" w:rsidRDefault="009104F3">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_Toc138892277 \h </w:instrText>
      </w:r>
      <w:r>
        <w:fldChar w:fldCharType="separate"/>
      </w:r>
      <w:r>
        <w:t>229</w:t>
      </w:r>
      <w:r>
        <w:fldChar w:fldCharType="end"/>
      </w:r>
    </w:p>
    <w:p w14:paraId="446A7020" w14:textId="6884B410" w:rsidR="009104F3" w:rsidRDefault="009104F3">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_Toc138892278 \h </w:instrText>
      </w:r>
      <w:r>
        <w:fldChar w:fldCharType="separate"/>
      </w:r>
      <w:r>
        <w:t>229</w:t>
      </w:r>
      <w:r>
        <w:fldChar w:fldCharType="end"/>
      </w:r>
    </w:p>
    <w:p w14:paraId="425C5610" w14:textId="591B8346" w:rsidR="009104F3" w:rsidRDefault="009104F3">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_Toc138892279 \h </w:instrText>
      </w:r>
      <w:r>
        <w:fldChar w:fldCharType="separate"/>
      </w:r>
      <w:r>
        <w:t>234</w:t>
      </w:r>
      <w:r>
        <w:fldChar w:fldCharType="end"/>
      </w:r>
    </w:p>
    <w:p w14:paraId="6B5E86DE" w14:textId="7E50FF57" w:rsidR="009104F3" w:rsidRDefault="009104F3">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_Toc138892280 \h </w:instrText>
      </w:r>
      <w:r>
        <w:fldChar w:fldCharType="separate"/>
      </w:r>
      <w:r>
        <w:t>234</w:t>
      </w:r>
      <w:r>
        <w:fldChar w:fldCharType="end"/>
      </w:r>
    </w:p>
    <w:p w14:paraId="2468D16F" w14:textId="14C60587" w:rsidR="009104F3" w:rsidRDefault="009104F3">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_Toc138892281 \h </w:instrText>
      </w:r>
      <w:r>
        <w:fldChar w:fldCharType="separate"/>
      </w:r>
      <w:r>
        <w:t>235</w:t>
      </w:r>
      <w:r>
        <w:fldChar w:fldCharType="end"/>
      </w:r>
    </w:p>
    <w:p w14:paraId="6437609F" w14:textId="140BB487" w:rsidR="009104F3" w:rsidRDefault="009104F3">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_Toc138892282 \h </w:instrText>
      </w:r>
      <w:r>
        <w:fldChar w:fldCharType="separate"/>
      </w:r>
      <w:r>
        <w:t>240</w:t>
      </w:r>
      <w:r>
        <w:fldChar w:fldCharType="end"/>
      </w:r>
    </w:p>
    <w:p w14:paraId="3B8290AC" w14:textId="4DB4975B" w:rsidR="009104F3" w:rsidRDefault="009104F3">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_Toc138892283 \h </w:instrText>
      </w:r>
      <w:r>
        <w:fldChar w:fldCharType="separate"/>
      </w:r>
      <w:r>
        <w:t>240</w:t>
      </w:r>
      <w:r>
        <w:fldChar w:fldCharType="end"/>
      </w:r>
    </w:p>
    <w:p w14:paraId="1AF4F951" w14:textId="11D8FCA9" w:rsidR="009104F3" w:rsidRDefault="009104F3">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_Toc138892284 \h </w:instrText>
      </w:r>
      <w:r>
        <w:fldChar w:fldCharType="separate"/>
      </w:r>
      <w:r>
        <w:t>241</w:t>
      </w:r>
      <w:r>
        <w:fldChar w:fldCharType="end"/>
      </w:r>
    </w:p>
    <w:p w14:paraId="430D624E" w14:textId="3586EADB" w:rsidR="009104F3" w:rsidRDefault="009104F3">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_Toc138892285 \h </w:instrText>
      </w:r>
      <w:r>
        <w:fldChar w:fldCharType="separate"/>
      </w:r>
      <w:r>
        <w:t>246</w:t>
      </w:r>
      <w:r>
        <w:fldChar w:fldCharType="end"/>
      </w:r>
    </w:p>
    <w:p w14:paraId="738127EB" w14:textId="7684F45B" w:rsidR="009104F3" w:rsidRDefault="009104F3">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_Toc138892286 \h </w:instrText>
      </w:r>
      <w:r>
        <w:fldChar w:fldCharType="separate"/>
      </w:r>
      <w:r>
        <w:t>246</w:t>
      </w:r>
      <w:r>
        <w:fldChar w:fldCharType="end"/>
      </w:r>
    </w:p>
    <w:p w14:paraId="3CE55D8E" w14:textId="62817A3A" w:rsidR="009104F3" w:rsidRDefault="009104F3">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_Toc138892287 \h </w:instrText>
      </w:r>
      <w:r>
        <w:fldChar w:fldCharType="separate"/>
      </w:r>
      <w:r>
        <w:t>246</w:t>
      </w:r>
      <w:r>
        <w:fldChar w:fldCharType="end"/>
      </w:r>
    </w:p>
    <w:p w14:paraId="4642DBBD" w14:textId="5340562C" w:rsidR="009104F3" w:rsidRDefault="009104F3">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_Toc138892288 \h </w:instrText>
      </w:r>
      <w:r>
        <w:fldChar w:fldCharType="separate"/>
      </w:r>
      <w:r>
        <w:t>246</w:t>
      </w:r>
      <w:r>
        <w:fldChar w:fldCharType="end"/>
      </w:r>
    </w:p>
    <w:p w14:paraId="0DF4C29F" w14:textId="553D8239" w:rsidR="009104F3" w:rsidRDefault="009104F3">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_Toc138892289 \h </w:instrText>
      </w:r>
      <w:r>
        <w:fldChar w:fldCharType="separate"/>
      </w:r>
      <w:r>
        <w:t>246</w:t>
      </w:r>
      <w:r>
        <w:fldChar w:fldCharType="end"/>
      </w:r>
    </w:p>
    <w:p w14:paraId="01DB02E4" w14:textId="7AFB601C" w:rsidR="009104F3" w:rsidRDefault="009104F3">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_Toc138892290 \h </w:instrText>
      </w:r>
      <w:r>
        <w:fldChar w:fldCharType="separate"/>
      </w:r>
      <w:r>
        <w:t>246</w:t>
      </w:r>
      <w:r>
        <w:fldChar w:fldCharType="end"/>
      </w:r>
    </w:p>
    <w:p w14:paraId="4A0A8FFD" w14:textId="1C6A2786" w:rsidR="009104F3" w:rsidRDefault="009104F3">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_Toc138892291 \h </w:instrText>
      </w:r>
      <w:r>
        <w:fldChar w:fldCharType="separate"/>
      </w:r>
      <w:r>
        <w:t>247</w:t>
      </w:r>
      <w:r>
        <w:fldChar w:fldCharType="end"/>
      </w:r>
    </w:p>
    <w:p w14:paraId="1242A85E" w14:textId="7F58D54B" w:rsidR="009104F3" w:rsidRDefault="009104F3">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_Toc138892292 \h </w:instrText>
      </w:r>
      <w:r>
        <w:fldChar w:fldCharType="separate"/>
      </w:r>
      <w:r>
        <w:t>247</w:t>
      </w:r>
      <w:r>
        <w:fldChar w:fldCharType="end"/>
      </w:r>
    </w:p>
    <w:p w14:paraId="2241E542" w14:textId="2354CD1C" w:rsidR="009104F3" w:rsidRDefault="009104F3">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_Toc138892293 \h </w:instrText>
      </w:r>
      <w:r>
        <w:fldChar w:fldCharType="separate"/>
      </w:r>
      <w:r>
        <w:t>247</w:t>
      </w:r>
      <w:r>
        <w:fldChar w:fldCharType="end"/>
      </w:r>
    </w:p>
    <w:p w14:paraId="5504D6EA" w14:textId="73C822F2" w:rsidR="009104F3" w:rsidRDefault="009104F3">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_Toc138892294 \h </w:instrText>
      </w:r>
      <w:r>
        <w:fldChar w:fldCharType="separate"/>
      </w:r>
      <w:r>
        <w:t>247</w:t>
      </w:r>
      <w:r>
        <w:fldChar w:fldCharType="end"/>
      </w:r>
    </w:p>
    <w:p w14:paraId="35B5A2DB" w14:textId="1B4929B5" w:rsidR="009104F3" w:rsidRDefault="009104F3">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_Toc138892295 \h </w:instrText>
      </w:r>
      <w:r>
        <w:fldChar w:fldCharType="separate"/>
      </w:r>
      <w:r>
        <w:t>249</w:t>
      </w:r>
      <w:r>
        <w:fldChar w:fldCharType="end"/>
      </w:r>
    </w:p>
    <w:p w14:paraId="143568DA" w14:textId="59FC1CEC" w:rsidR="009104F3" w:rsidRDefault="009104F3">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_Toc138892296 \h </w:instrText>
      </w:r>
      <w:r>
        <w:fldChar w:fldCharType="separate"/>
      </w:r>
      <w:r>
        <w:t>252</w:t>
      </w:r>
      <w:r>
        <w:fldChar w:fldCharType="end"/>
      </w:r>
    </w:p>
    <w:p w14:paraId="60043D00" w14:textId="650622D7" w:rsidR="009104F3" w:rsidRDefault="009104F3">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_Toc138892297 \h </w:instrText>
      </w:r>
      <w:r>
        <w:fldChar w:fldCharType="separate"/>
      </w:r>
      <w:r>
        <w:t>253</w:t>
      </w:r>
      <w:r>
        <w:fldChar w:fldCharType="end"/>
      </w:r>
    </w:p>
    <w:p w14:paraId="1DA4FF9F" w14:textId="003A3D97" w:rsidR="009104F3" w:rsidRDefault="009104F3">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_Toc138892298 \h </w:instrText>
      </w:r>
      <w:r>
        <w:fldChar w:fldCharType="separate"/>
      </w:r>
      <w:r>
        <w:t>257</w:t>
      </w:r>
      <w:r>
        <w:fldChar w:fldCharType="end"/>
      </w:r>
    </w:p>
    <w:p w14:paraId="5DEF2956" w14:textId="5EB8E364" w:rsidR="009104F3" w:rsidRDefault="009104F3">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_Toc138892299 \h </w:instrText>
      </w:r>
      <w:r>
        <w:fldChar w:fldCharType="separate"/>
      </w:r>
      <w:r>
        <w:t>257</w:t>
      </w:r>
      <w:r>
        <w:fldChar w:fldCharType="end"/>
      </w:r>
    </w:p>
    <w:p w14:paraId="3B11B962" w14:textId="4600E98D" w:rsidR="009104F3" w:rsidRDefault="009104F3">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_Toc138892300 \h </w:instrText>
      </w:r>
      <w:r>
        <w:fldChar w:fldCharType="separate"/>
      </w:r>
      <w:r>
        <w:t>257</w:t>
      </w:r>
      <w:r>
        <w:fldChar w:fldCharType="end"/>
      </w:r>
    </w:p>
    <w:p w14:paraId="3201C915" w14:textId="05627EEE" w:rsidR="009104F3" w:rsidRDefault="009104F3">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_Toc138892301 \h </w:instrText>
      </w:r>
      <w:r>
        <w:fldChar w:fldCharType="separate"/>
      </w:r>
      <w:r>
        <w:t>258</w:t>
      </w:r>
      <w:r>
        <w:fldChar w:fldCharType="end"/>
      </w:r>
    </w:p>
    <w:p w14:paraId="098BF45D" w14:textId="79C95AB0" w:rsidR="009104F3" w:rsidRDefault="009104F3">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_Toc138892302 \h </w:instrText>
      </w:r>
      <w:r>
        <w:fldChar w:fldCharType="separate"/>
      </w:r>
      <w:r>
        <w:t>258</w:t>
      </w:r>
      <w:r>
        <w:fldChar w:fldCharType="end"/>
      </w:r>
    </w:p>
    <w:p w14:paraId="592A3D12" w14:textId="3D6479F6" w:rsidR="009104F3" w:rsidRDefault="009104F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_Toc138892303 \h </w:instrText>
      </w:r>
      <w:r>
        <w:fldChar w:fldCharType="separate"/>
      </w:r>
      <w:r>
        <w:t>259</w:t>
      </w:r>
      <w:r>
        <w:fldChar w:fldCharType="end"/>
      </w:r>
    </w:p>
    <w:p w14:paraId="4475B89A" w14:textId="74FEDC91" w:rsidR="009104F3" w:rsidRDefault="009104F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_Toc138892304 \h </w:instrText>
      </w:r>
      <w:r>
        <w:fldChar w:fldCharType="separate"/>
      </w:r>
      <w:r>
        <w:t>259</w:t>
      </w:r>
      <w:r>
        <w:fldChar w:fldCharType="end"/>
      </w:r>
    </w:p>
    <w:p w14:paraId="7337B659" w14:textId="4F472133" w:rsidR="009104F3" w:rsidRDefault="009104F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_Toc138892305 \h </w:instrText>
      </w:r>
      <w:r>
        <w:fldChar w:fldCharType="separate"/>
      </w:r>
      <w:r>
        <w:t>259</w:t>
      </w:r>
      <w:r>
        <w:fldChar w:fldCharType="end"/>
      </w:r>
    </w:p>
    <w:p w14:paraId="3B5B5C55" w14:textId="58807176" w:rsidR="009104F3" w:rsidRDefault="009104F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_Toc138892306 \h </w:instrText>
      </w:r>
      <w:r>
        <w:fldChar w:fldCharType="separate"/>
      </w:r>
      <w:r>
        <w:t>259</w:t>
      </w:r>
      <w:r>
        <w:fldChar w:fldCharType="end"/>
      </w:r>
    </w:p>
    <w:p w14:paraId="3AF20737" w14:textId="1299744B" w:rsidR="009104F3" w:rsidRDefault="009104F3">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_Toc138892307 \h </w:instrText>
      </w:r>
      <w:r>
        <w:fldChar w:fldCharType="separate"/>
      </w:r>
      <w:r>
        <w:t>260</w:t>
      </w:r>
      <w:r>
        <w:fldChar w:fldCharType="end"/>
      </w:r>
    </w:p>
    <w:p w14:paraId="720B96C1" w14:textId="56B52A92" w:rsidR="009104F3" w:rsidRDefault="009104F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_Toc138892308 \h </w:instrText>
      </w:r>
      <w:r>
        <w:fldChar w:fldCharType="separate"/>
      </w:r>
      <w:r>
        <w:t>261</w:t>
      </w:r>
      <w:r>
        <w:fldChar w:fldCharType="end"/>
      </w:r>
    </w:p>
    <w:p w14:paraId="41A358C8" w14:textId="7AA78C93" w:rsidR="009104F3" w:rsidRDefault="009104F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_Toc138892309 \h </w:instrText>
      </w:r>
      <w:r>
        <w:fldChar w:fldCharType="separate"/>
      </w:r>
      <w:r>
        <w:t>261</w:t>
      </w:r>
      <w:r>
        <w:fldChar w:fldCharType="end"/>
      </w:r>
    </w:p>
    <w:p w14:paraId="3291D570" w14:textId="1CF8A96A" w:rsidR="009104F3" w:rsidRDefault="009104F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_Toc138892310 \h </w:instrText>
      </w:r>
      <w:r>
        <w:fldChar w:fldCharType="separate"/>
      </w:r>
      <w:r>
        <w:t>261</w:t>
      </w:r>
      <w:r>
        <w:fldChar w:fldCharType="end"/>
      </w:r>
    </w:p>
    <w:p w14:paraId="1FB5E8EE" w14:textId="59DE4945" w:rsidR="009104F3" w:rsidRDefault="009104F3">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_Toc138892311 \h </w:instrText>
      </w:r>
      <w:r>
        <w:fldChar w:fldCharType="separate"/>
      </w:r>
      <w:r>
        <w:t>262</w:t>
      </w:r>
      <w:r>
        <w:fldChar w:fldCharType="end"/>
      </w:r>
    </w:p>
    <w:p w14:paraId="20B5B1A1" w14:textId="63F2E5A5" w:rsidR="009104F3" w:rsidRDefault="009104F3">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_Toc138892312 \h </w:instrText>
      </w:r>
      <w:r>
        <w:fldChar w:fldCharType="separate"/>
      </w:r>
      <w:r>
        <w:t>262</w:t>
      </w:r>
      <w:r>
        <w:fldChar w:fldCharType="end"/>
      </w:r>
    </w:p>
    <w:p w14:paraId="756C25AE" w14:textId="7F880512" w:rsidR="009104F3" w:rsidRDefault="009104F3">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_Toc138892313 \h </w:instrText>
      </w:r>
      <w:r>
        <w:fldChar w:fldCharType="separate"/>
      </w:r>
      <w:r>
        <w:t>262</w:t>
      </w:r>
      <w:r>
        <w:fldChar w:fldCharType="end"/>
      </w:r>
    </w:p>
    <w:p w14:paraId="50EE8D41" w14:textId="20F87865" w:rsidR="009104F3" w:rsidRDefault="009104F3">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_Toc138892314 \h </w:instrText>
      </w:r>
      <w:r>
        <w:fldChar w:fldCharType="separate"/>
      </w:r>
      <w:r>
        <w:t>264</w:t>
      </w:r>
      <w:r>
        <w:fldChar w:fldCharType="end"/>
      </w:r>
    </w:p>
    <w:p w14:paraId="5F8F4AC3" w14:textId="6AADD8FE" w:rsidR="00080512" w:rsidRPr="009202AA" w:rsidRDefault="009104F3">
      <w:r>
        <w:rPr>
          <w:noProof/>
          <w:sz w:val="22"/>
        </w:rP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26045"/>
      <w:bookmarkStart w:id="20" w:name="_Toc67911461"/>
      <w:bookmarkStart w:id="21" w:name="_Toc74841553"/>
      <w:bookmarkStart w:id="22" w:name="_Toc76503333"/>
      <w:bookmarkStart w:id="23" w:name="_Toc83041188"/>
      <w:bookmarkStart w:id="24" w:name="_Toc89853584"/>
      <w:bookmarkStart w:id="25" w:name="_Toc98667953"/>
      <w:bookmarkStart w:id="26" w:name="_Toc130911093"/>
      <w:bookmarkStart w:id="27" w:name="_Toc137374316"/>
      <w:bookmarkStart w:id="28" w:name="_Toc138891836"/>
      <w:r w:rsidR="004C4A70" w:rsidRPr="009202AA">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F8F0543" w14:textId="77777777" w:rsidR="00F12EEF" w:rsidRPr="009202AA" w:rsidRDefault="00F12EEF">
      <w:r w:rsidRPr="009202AA">
        <w:t xml:space="preserve">This Technical </w:t>
      </w:r>
      <w:bookmarkStart w:id="29" w:name="spectype3"/>
      <w:r w:rsidRPr="009202AA">
        <w:t>Specification</w:t>
      </w:r>
      <w:bookmarkEnd w:id="29"/>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30" w:name="introduction"/>
      <w:bookmarkEnd w:id="30"/>
      <w:r w:rsidRPr="009202AA">
        <w:br w:type="page"/>
      </w:r>
      <w:bookmarkStart w:id="31" w:name="scope"/>
      <w:bookmarkStart w:id="32" w:name="_Toc21096389"/>
      <w:bookmarkStart w:id="33" w:name="_Toc29763356"/>
      <w:bookmarkStart w:id="34" w:name="_Toc36029827"/>
      <w:bookmarkStart w:id="35" w:name="_Toc37179727"/>
      <w:bookmarkStart w:id="36" w:name="_Toc45869427"/>
      <w:bookmarkStart w:id="37" w:name="_Toc52555226"/>
      <w:bookmarkStart w:id="38" w:name="_Toc61126046"/>
      <w:bookmarkStart w:id="39" w:name="_Toc67911462"/>
      <w:bookmarkStart w:id="40" w:name="_Toc74841554"/>
      <w:bookmarkStart w:id="41" w:name="_Toc76503334"/>
      <w:bookmarkStart w:id="42" w:name="_Toc83041189"/>
      <w:bookmarkStart w:id="43" w:name="_Toc89853585"/>
      <w:bookmarkStart w:id="44" w:name="_Toc98667954"/>
      <w:bookmarkStart w:id="45" w:name="_Toc130911094"/>
      <w:bookmarkStart w:id="46" w:name="_Toc137374317"/>
      <w:bookmarkStart w:id="47" w:name="_Toc138891837"/>
      <w:bookmarkEnd w:id="31"/>
      <w:r w:rsidR="004C4A70" w:rsidRPr="009202AA">
        <w:lastRenderedPageBreak/>
        <w:t>1</w:t>
      </w:r>
      <w:r w:rsidR="004C4A70" w:rsidRPr="009202AA">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8" w:name="_Toc21096390"/>
      <w:bookmarkStart w:id="49" w:name="_Toc29763357"/>
      <w:bookmarkStart w:id="50" w:name="_Toc36029828"/>
      <w:bookmarkStart w:id="51" w:name="_Toc37179728"/>
      <w:bookmarkStart w:id="52"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53" w:name="_Toc52555227"/>
      <w:bookmarkStart w:id="54" w:name="_Toc61126047"/>
      <w:bookmarkStart w:id="55" w:name="_Toc67911463"/>
      <w:bookmarkStart w:id="56" w:name="_Toc74841555"/>
      <w:bookmarkStart w:id="57" w:name="_Toc76503335"/>
      <w:bookmarkStart w:id="58" w:name="_Toc83041190"/>
      <w:bookmarkStart w:id="59" w:name="_Toc89853586"/>
      <w:bookmarkStart w:id="60" w:name="_Toc98667955"/>
      <w:bookmarkStart w:id="61" w:name="_Toc130911095"/>
      <w:bookmarkStart w:id="62" w:name="_Toc137374318"/>
      <w:bookmarkStart w:id="63" w:name="_Toc138891838"/>
      <w:r w:rsidRPr="009202AA">
        <w:t>2</w:t>
      </w:r>
      <w:r w:rsidRPr="009202AA">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64" w:name="_Toc21096391"/>
      <w:bookmarkStart w:id="65" w:name="_Toc29763358"/>
      <w:bookmarkStart w:id="66" w:name="_Toc36029829"/>
      <w:bookmarkStart w:id="67" w:name="_Toc37179729"/>
      <w:bookmarkStart w:id="68" w:name="_Toc45869429"/>
      <w:bookmarkStart w:id="69" w:name="_Toc52555228"/>
      <w:bookmarkStart w:id="70" w:name="_Toc61126048"/>
      <w:bookmarkStart w:id="71" w:name="_Toc67911464"/>
      <w:bookmarkStart w:id="72" w:name="_Toc74841556"/>
      <w:bookmarkStart w:id="73" w:name="_Toc76503336"/>
      <w:bookmarkStart w:id="74" w:name="_Toc83041191"/>
      <w:bookmarkStart w:id="75" w:name="_Toc89853587"/>
      <w:bookmarkStart w:id="76" w:name="_Toc98667956"/>
      <w:bookmarkStart w:id="77" w:name="_Toc130911096"/>
      <w:bookmarkStart w:id="78" w:name="_Toc137374319"/>
      <w:bookmarkStart w:id="79" w:name="_Toc138891839"/>
      <w:r w:rsidRPr="009202AA">
        <w:lastRenderedPageBreak/>
        <w:t>3</w:t>
      </w:r>
      <w:r w:rsidRPr="009202AA">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92B0875" w14:textId="77777777" w:rsidR="004C4A70" w:rsidRPr="009202AA" w:rsidRDefault="004C4A70" w:rsidP="004C4A70">
      <w:pPr>
        <w:pStyle w:val="Heading2"/>
      </w:pPr>
      <w:bookmarkStart w:id="80" w:name="_Toc21096392"/>
      <w:bookmarkStart w:id="81" w:name="_Toc29763359"/>
      <w:bookmarkStart w:id="82" w:name="_Toc36029830"/>
      <w:bookmarkStart w:id="83" w:name="_Toc37179730"/>
      <w:bookmarkStart w:id="84" w:name="_Toc45869430"/>
      <w:bookmarkStart w:id="85" w:name="_Toc52555229"/>
      <w:bookmarkStart w:id="86" w:name="_Toc61126049"/>
      <w:bookmarkStart w:id="87" w:name="_Toc67911465"/>
      <w:bookmarkStart w:id="88" w:name="_Toc74841557"/>
      <w:bookmarkStart w:id="89" w:name="_Toc76503337"/>
      <w:bookmarkStart w:id="90" w:name="_Toc83041192"/>
      <w:bookmarkStart w:id="91" w:name="_Toc89853588"/>
      <w:bookmarkStart w:id="92" w:name="_Toc98667957"/>
      <w:bookmarkStart w:id="93" w:name="_Toc130911097"/>
      <w:bookmarkStart w:id="94" w:name="_Toc137374320"/>
      <w:bookmarkStart w:id="95" w:name="_Toc138891840"/>
      <w:r w:rsidRPr="009202AA">
        <w:t>3.1</w:t>
      </w:r>
      <w:r w:rsidRPr="009202AA">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2F051AF" w14:textId="77777777" w:rsidR="004C4A70" w:rsidRPr="009202AA" w:rsidRDefault="004C4A70" w:rsidP="004C4A70">
      <w:r w:rsidRPr="009202AA">
        <w:t xml:space="preserve">For the purposes of the present document, the terms and definitions given in </w:t>
      </w:r>
      <w:bookmarkStart w:id="96" w:name="OLE_LINK6"/>
      <w:bookmarkStart w:id="97" w:name="OLE_LINK7"/>
      <w:bookmarkStart w:id="98" w:name="OLE_LINK8"/>
      <w:r w:rsidRPr="009202AA">
        <w:t xml:space="preserve">3GPP </w:t>
      </w:r>
      <w:bookmarkEnd w:id="96"/>
      <w:bookmarkEnd w:id="97"/>
      <w:bookmarkEnd w:id="9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99" w:name="OLE_LINK44"/>
      <w:bookmarkStart w:id="10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99"/>
      <w:bookmarkEnd w:id="10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101"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10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10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10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10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10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104" w:name="_Toc21096393"/>
      <w:bookmarkStart w:id="105" w:name="_Toc29763360"/>
      <w:bookmarkStart w:id="106" w:name="_Toc36029831"/>
      <w:bookmarkStart w:id="107" w:name="_Toc37179731"/>
      <w:bookmarkStart w:id="108" w:name="_Toc45869431"/>
      <w:bookmarkStart w:id="109" w:name="_Toc52555230"/>
      <w:bookmarkStart w:id="110" w:name="_Toc61126050"/>
      <w:bookmarkStart w:id="111" w:name="_Toc67911466"/>
      <w:bookmarkStart w:id="112" w:name="_Toc74841558"/>
      <w:bookmarkStart w:id="113" w:name="_Toc76503338"/>
      <w:bookmarkStart w:id="114" w:name="_Toc83041193"/>
      <w:bookmarkStart w:id="115" w:name="_Toc89853589"/>
      <w:bookmarkStart w:id="116" w:name="_Toc98667958"/>
      <w:bookmarkStart w:id="117" w:name="_Toc130911098"/>
      <w:bookmarkStart w:id="118" w:name="_Toc137374321"/>
      <w:bookmarkStart w:id="119" w:name="_Toc138891841"/>
      <w:r w:rsidRPr="009202AA">
        <w:t>3.2</w:t>
      </w:r>
      <w:r w:rsidRPr="009202AA">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20"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20"/>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21" w:name="_Toc21096394"/>
      <w:bookmarkStart w:id="122" w:name="_Toc29763361"/>
      <w:bookmarkStart w:id="123" w:name="_Toc36029832"/>
      <w:bookmarkStart w:id="124" w:name="_Toc37179732"/>
      <w:bookmarkStart w:id="125" w:name="_Toc45869432"/>
      <w:bookmarkStart w:id="126" w:name="_Toc52555231"/>
      <w:bookmarkStart w:id="127" w:name="_Toc61126051"/>
      <w:bookmarkStart w:id="128" w:name="_Toc67911467"/>
      <w:bookmarkStart w:id="129" w:name="_Toc74841559"/>
      <w:bookmarkStart w:id="130" w:name="_Toc76503339"/>
      <w:bookmarkStart w:id="131" w:name="_Toc83041194"/>
      <w:bookmarkStart w:id="132" w:name="_Toc89853590"/>
      <w:bookmarkStart w:id="133" w:name="_Toc98667959"/>
      <w:bookmarkStart w:id="134" w:name="_Toc130911099"/>
      <w:bookmarkStart w:id="135" w:name="_Toc137374322"/>
      <w:bookmarkStart w:id="136" w:name="_Toc138891842"/>
      <w:r w:rsidRPr="009202AA">
        <w:t>3.3</w:t>
      </w:r>
      <w:r w:rsidRPr="009202AA">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37" w:name="_Toc21096395"/>
      <w:bookmarkStart w:id="138" w:name="_Toc29763362"/>
      <w:bookmarkStart w:id="139" w:name="_Toc36029833"/>
      <w:bookmarkStart w:id="140" w:name="_Toc37179733"/>
      <w:bookmarkStart w:id="141" w:name="_Toc45869433"/>
      <w:bookmarkStart w:id="142" w:name="_Toc52555232"/>
      <w:bookmarkStart w:id="143" w:name="_Toc61126052"/>
      <w:bookmarkStart w:id="144" w:name="_Toc67911468"/>
      <w:bookmarkStart w:id="145" w:name="_Toc74841560"/>
      <w:bookmarkStart w:id="146" w:name="_Toc76503340"/>
      <w:bookmarkStart w:id="147" w:name="_Toc83041195"/>
      <w:bookmarkStart w:id="148" w:name="_Toc89853591"/>
      <w:bookmarkStart w:id="149" w:name="_Toc98667960"/>
      <w:bookmarkStart w:id="150" w:name="_Toc130911100"/>
      <w:bookmarkStart w:id="151" w:name="_Toc137374323"/>
      <w:bookmarkStart w:id="152" w:name="_Toc138891843"/>
      <w:r w:rsidRPr="009202AA">
        <w:rPr>
          <w:lang w:eastAsia="zh-CN"/>
        </w:rPr>
        <w:t>4</w:t>
      </w:r>
      <w:r w:rsidRPr="009202AA">
        <w:rPr>
          <w:lang w:eastAsia="zh-C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2B55C8" w14:textId="77777777" w:rsidR="004C4A70" w:rsidRPr="009202AA" w:rsidRDefault="004C4A70" w:rsidP="004C4A70">
      <w:pPr>
        <w:pStyle w:val="Heading2"/>
        <w:rPr>
          <w:lang w:eastAsia="zh-CN"/>
        </w:rPr>
      </w:pPr>
      <w:bookmarkStart w:id="153" w:name="_Toc21096396"/>
      <w:bookmarkStart w:id="154" w:name="_Toc29763363"/>
      <w:bookmarkStart w:id="155" w:name="_Toc36029834"/>
      <w:bookmarkStart w:id="156" w:name="_Toc37179734"/>
      <w:bookmarkStart w:id="157" w:name="_Toc45869434"/>
      <w:bookmarkStart w:id="158" w:name="_Toc52555233"/>
      <w:bookmarkStart w:id="159" w:name="_Toc61126053"/>
      <w:bookmarkStart w:id="160" w:name="_Toc67911469"/>
      <w:bookmarkStart w:id="161" w:name="_Toc74841561"/>
      <w:bookmarkStart w:id="162" w:name="_Toc76503341"/>
      <w:bookmarkStart w:id="163" w:name="_Toc83041196"/>
      <w:bookmarkStart w:id="164" w:name="_Toc89853592"/>
      <w:bookmarkStart w:id="165" w:name="_Toc98667961"/>
      <w:bookmarkStart w:id="166" w:name="_Toc130911101"/>
      <w:bookmarkStart w:id="167" w:name="_Toc137374324"/>
      <w:bookmarkStart w:id="168" w:name="_Toc138891844"/>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69" w:name="_Toc21096397"/>
      <w:bookmarkStart w:id="170" w:name="_Toc29763364"/>
      <w:bookmarkStart w:id="171" w:name="_Toc36029835"/>
      <w:bookmarkStart w:id="172" w:name="_Toc37179735"/>
      <w:bookmarkStart w:id="173" w:name="_Toc45869435"/>
      <w:bookmarkStart w:id="174" w:name="_Toc52555234"/>
      <w:bookmarkStart w:id="175" w:name="_Toc61126054"/>
      <w:bookmarkStart w:id="176" w:name="_Toc67911470"/>
      <w:bookmarkStart w:id="177" w:name="_Toc74841562"/>
      <w:bookmarkStart w:id="178" w:name="_Toc76503342"/>
      <w:bookmarkStart w:id="179" w:name="_Toc83041197"/>
      <w:bookmarkStart w:id="180" w:name="_Toc89853593"/>
      <w:bookmarkStart w:id="181" w:name="_Toc98667962"/>
      <w:bookmarkStart w:id="182" w:name="_Toc130911102"/>
      <w:bookmarkStart w:id="183" w:name="_Toc137374325"/>
      <w:bookmarkStart w:id="184" w:name="_Toc138891845"/>
      <w:r w:rsidRPr="009202AA">
        <w:rPr>
          <w:snapToGrid w:val="0"/>
        </w:rPr>
        <w:t>4.2</w:t>
      </w:r>
      <w:r w:rsidRPr="009202AA">
        <w:rPr>
          <w:snapToGrid w:val="0"/>
        </w:rPr>
        <w:tab/>
        <w:t>Relationship between minimum requirements and test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85" w:name="_Toc21096398"/>
      <w:bookmarkStart w:id="186" w:name="_Toc29763365"/>
      <w:bookmarkStart w:id="187" w:name="_Toc36029836"/>
      <w:bookmarkStart w:id="188" w:name="_Toc37179736"/>
      <w:bookmarkStart w:id="189" w:name="_Toc45869436"/>
      <w:bookmarkStart w:id="190" w:name="_Toc52555235"/>
      <w:bookmarkStart w:id="191" w:name="_Toc61126055"/>
      <w:bookmarkStart w:id="192" w:name="_Toc67911471"/>
      <w:bookmarkStart w:id="193" w:name="_Toc74841563"/>
      <w:bookmarkStart w:id="194" w:name="_Toc76503343"/>
      <w:bookmarkStart w:id="195" w:name="_Toc83041198"/>
      <w:bookmarkStart w:id="196" w:name="_Toc89853594"/>
      <w:bookmarkStart w:id="197" w:name="_Toc98667963"/>
      <w:bookmarkStart w:id="198" w:name="_Toc130911103"/>
      <w:bookmarkStart w:id="199" w:name="_Toc137374326"/>
      <w:bookmarkStart w:id="200" w:name="_Toc138891846"/>
      <w:r w:rsidRPr="009202AA">
        <w:rPr>
          <w:lang w:eastAsia="zh-CN"/>
        </w:rPr>
        <w:t>4.3</w:t>
      </w:r>
      <w:r w:rsidRPr="009202AA">
        <w:rPr>
          <w:lang w:eastAsia="zh-CN"/>
        </w:rPr>
        <w:tab/>
        <w:t>Conducted and radiated requirement reference points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01" w:name="_Toc21096399"/>
      <w:bookmarkStart w:id="202" w:name="_Toc29763366"/>
      <w:bookmarkStart w:id="203" w:name="_Toc36029837"/>
      <w:bookmarkStart w:id="204" w:name="_Toc37179737"/>
      <w:bookmarkStart w:id="205" w:name="_Toc45869437"/>
      <w:bookmarkStart w:id="206" w:name="_Toc52555236"/>
      <w:bookmarkStart w:id="207" w:name="_Toc61126056"/>
      <w:bookmarkStart w:id="208" w:name="_Toc67911472"/>
      <w:bookmarkStart w:id="209" w:name="_Toc74841564"/>
      <w:bookmarkStart w:id="210" w:name="_Toc76503344"/>
      <w:bookmarkStart w:id="211" w:name="_Toc83041199"/>
      <w:bookmarkStart w:id="212" w:name="_Toc89853595"/>
      <w:bookmarkStart w:id="213" w:name="_Toc98667964"/>
      <w:bookmarkStart w:id="214" w:name="_Toc130911104"/>
      <w:bookmarkStart w:id="215" w:name="_Toc137374327"/>
      <w:bookmarkStart w:id="216" w:name="_Toc138891847"/>
      <w:r w:rsidRPr="009202AA">
        <w:rPr>
          <w:lang w:eastAsia="zh-CN"/>
        </w:rPr>
        <w:t>4.4</w:t>
      </w:r>
      <w:r w:rsidRPr="009202AA">
        <w:rPr>
          <w:lang w:eastAsia="zh-CN"/>
        </w:rPr>
        <w:tab/>
        <w:t>Base station classes</w:t>
      </w:r>
      <w:r w:rsidRPr="009202AA">
        <w:t xml:space="preserve"> for AAS BS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17" w:name="_Toc21096400"/>
      <w:bookmarkStart w:id="218" w:name="_Toc29763367"/>
      <w:bookmarkStart w:id="219" w:name="_Toc36029838"/>
      <w:bookmarkStart w:id="220" w:name="_Toc37179738"/>
      <w:bookmarkStart w:id="221" w:name="_Toc45869438"/>
      <w:bookmarkStart w:id="222" w:name="_Toc52555237"/>
      <w:bookmarkStart w:id="223" w:name="_Toc61126057"/>
      <w:bookmarkStart w:id="224" w:name="_Toc67911473"/>
      <w:bookmarkStart w:id="225" w:name="_Toc74841565"/>
      <w:bookmarkStart w:id="226" w:name="_Toc76503345"/>
      <w:bookmarkStart w:id="227" w:name="_Toc83041200"/>
      <w:bookmarkStart w:id="228" w:name="_Toc89853596"/>
      <w:bookmarkStart w:id="229" w:name="_Toc98667965"/>
      <w:bookmarkStart w:id="230" w:name="_Toc130911105"/>
      <w:bookmarkStart w:id="231" w:name="_Toc137374328"/>
      <w:bookmarkStart w:id="232" w:name="_Toc138891848"/>
      <w:r w:rsidRPr="009202AA">
        <w:rPr>
          <w:lang w:eastAsia="zh-CN"/>
        </w:rPr>
        <w:t>4.5</w:t>
      </w:r>
      <w:r w:rsidRPr="009202AA">
        <w:rPr>
          <w:lang w:eastAsia="zh-CN"/>
        </w:rPr>
        <w:tab/>
        <w:t>Regional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3451FF" w:rsidRPr="009202AA" w14:paraId="2A7AF82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7BB8C2B" w14:textId="3D7AD08B" w:rsidR="003451FF" w:rsidRPr="009202AA" w:rsidRDefault="003451FF" w:rsidP="003451FF">
            <w:pPr>
              <w:pStyle w:val="TAL"/>
              <w:rPr>
                <w:rFonts w:cs="Arial"/>
              </w:rPr>
            </w:pPr>
            <w:r w:rsidRPr="006F6624">
              <w:rPr>
                <w:rFonts w:eastAsiaTheme="minorEastAsia" w:cs="Arial"/>
              </w:rPr>
              <w:t>7.4.2.3</w:t>
            </w:r>
            <w:r>
              <w:rPr>
                <w:rFonts w:eastAsiaTheme="minorEastAsia" w:cs="Arial" w:hint="eastAsia"/>
              </w:rPr>
              <w:t>,</w:t>
            </w:r>
            <w:r>
              <w:rPr>
                <w:rFonts w:eastAsiaTheme="minorEastAsia" w:cs="Arial"/>
              </w:rPr>
              <w:t xml:space="preserve"> </w:t>
            </w:r>
            <w:r w:rsidRPr="00B25FC2">
              <w:rPr>
                <w:rFonts w:eastAsiaTheme="minorEastAsia" w:cs="Arial"/>
              </w:rPr>
              <w:t>10.5.2.3</w:t>
            </w:r>
          </w:p>
        </w:tc>
        <w:tc>
          <w:tcPr>
            <w:tcW w:w="1119" w:type="pct"/>
            <w:tcBorders>
              <w:top w:val="single" w:sz="4" w:space="0" w:color="auto"/>
              <w:left w:val="single" w:sz="4" w:space="0" w:color="auto"/>
              <w:bottom w:val="single" w:sz="4" w:space="0" w:color="auto"/>
              <w:right w:val="single" w:sz="4" w:space="0" w:color="auto"/>
            </w:tcBorders>
          </w:tcPr>
          <w:p w14:paraId="40FCF243" w14:textId="2B9F4754" w:rsidR="003451FF" w:rsidRPr="009202AA" w:rsidRDefault="003451FF" w:rsidP="003451FF">
            <w:pPr>
              <w:pStyle w:val="TAL"/>
              <w:rPr>
                <w:rFonts w:cs="Arial"/>
              </w:rPr>
            </w:pPr>
            <w:r w:rsidRPr="00B25FC2">
              <w:rPr>
                <w:rFonts w:eastAsiaTheme="minorEastAsia" w:cs="Arial"/>
              </w:rPr>
              <w:t>Additional BC3 blocking  requirement</w:t>
            </w:r>
          </w:p>
        </w:tc>
        <w:tc>
          <w:tcPr>
            <w:tcW w:w="3290" w:type="pct"/>
            <w:tcBorders>
              <w:top w:val="single" w:sz="4" w:space="0" w:color="auto"/>
              <w:left w:val="single" w:sz="4" w:space="0" w:color="auto"/>
              <w:bottom w:val="single" w:sz="4" w:space="0" w:color="auto"/>
              <w:right w:val="single" w:sz="4" w:space="0" w:color="auto"/>
            </w:tcBorders>
          </w:tcPr>
          <w:p w14:paraId="42E6C75C" w14:textId="18802B66" w:rsidR="003451FF" w:rsidRPr="009202AA" w:rsidRDefault="003451FF" w:rsidP="003451FF">
            <w:pPr>
              <w:pStyle w:val="TAL"/>
              <w:rPr>
                <w:rFonts w:cs="Arial"/>
              </w:rPr>
            </w:pPr>
            <w:r w:rsidRPr="00B25FC2">
              <w:rPr>
                <w:rFonts w:eastAsiaTheme="minorEastAsia" w:cs="Arial"/>
              </w:rPr>
              <w:t>This requirement may be applied for the protection of the BS receiver when an MSR BS is operating in the same geographical area as UTRA TDD.</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33" w:name="_Toc21096401"/>
      <w:bookmarkStart w:id="234" w:name="_Toc29763368"/>
      <w:bookmarkStart w:id="235" w:name="_Toc36029839"/>
      <w:bookmarkStart w:id="236" w:name="_Toc37179739"/>
      <w:bookmarkStart w:id="237" w:name="_Toc45869439"/>
      <w:bookmarkStart w:id="238" w:name="_Toc52555238"/>
      <w:bookmarkStart w:id="239" w:name="_Toc61126058"/>
      <w:bookmarkStart w:id="240" w:name="_Toc67911474"/>
      <w:bookmarkStart w:id="241" w:name="_Toc74841566"/>
      <w:bookmarkStart w:id="242" w:name="_Toc76503346"/>
      <w:bookmarkStart w:id="243" w:name="_Toc83041201"/>
      <w:bookmarkStart w:id="244" w:name="_Toc89853597"/>
      <w:bookmarkStart w:id="245" w:name="_Toc98667966"/>
      <w:bookmarkStart w:id="246" w:name="_Toc130911106"/>
      <w:bookmarkStart w:id="247" w:name="_Toc137374329"/>
      <w:bookmarkStart w:id="248" w:name="_Toc138891849"/>
      <w:r w:rsidRPr="009202AA">
        <w:rPr>
          <w:lang w:eastAsia="zh-CN"/>
        </w:rPr>
        <w:lastRenderedPageBreak/>
        <w:t>4.6</w:t>
      </w:r>
      <w:r w:rsidRPr="009202AA">
        <w:rPr>
          <w:lang w:eastAsia="zh-CN"/>
        </w:rPr>
        <w:tab/>
        <w:t>Operating Bands and Band Categories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49" w:name="_Toc21096402"/>
      <w:bookmarkStart w:id="250" w:name="_Toc29763369"/>
      <w:bookmarkStart w:id="251" w:name="_Toc36029840"/>
      <w:bookmarkStart w:id="252" w:name="_Toc37179740"/>
      <w:bookmarkStart w:id="253" w:name="_Toc45869440"/>
      <w:bookmarkStart w:id="254" w:name="_Toc52555239"/>
      <w:bookmarkStart w:id="255" w:name="_Toc61126059"/>
      <w:bookmarkStart w:id="256" w:name="_Toc67911475"/>
      <w:bookmarkStart w:id="257" w:name="_Toc74841567"/>
      <w:bookmarkStart w:id="258" w:name="_Toc76503347"/>
      <w:bookmarkStart w:id="259" w:name="_Toc83041202"/>
      <w:bookmarkStart w:id="260" w:name="_Toc89853598"/>
      <w:bookmarkStart w:id="261" w:name="_Toc98667967"/>
      <w:bookmarkStart w:id="262" w:name="_Toc130911107"/>
      <w:bookmarkStart w:id="263" w:name="_Toc137374330"/>
      <w:bookmarkStart w:id="264" w:name="_Toc138891850"/>
      <w:r w:rsidRPr="009202AA">
        <w:rPr>
          <w:lang w:eastAsia="zh-CN"/>
        </w:rPr>
        <w:t>4.7</w:t>
      </w:r>
      <w:r w:rsidRPr="009202AA">
        <w:rPr>
          <w:lang w:eastAsia="zh-CN"/>
        </w:rPr>
        <w:tab/>
        <w:t>Channel arrangements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65" w:name="_Toc21096403"/>
      <w:bookmarkStart w:id="266" w:name="_Toc29763370"/>
      <w:bookmarkStart w:id="267" w:name="_Toc36029841"/>
      <w:bookmarkStart w:id="268" w:name="_Toc37179741"/>
      <w:bookmarkStart w:id="269" w:name="_Toc45869441"/>
      <w:bookmarkStart w:id="270" w:name="_Toc52555240"/>
      <w:bookmarkStart w:id="271" w:name="_Toc61126060"/>
      <w:bookmarkStart w:id="272" w:name="_Toc67911476"/>
      <w:bookmarkStart w:id="273" w:name="_Toc74841568"/>
      <w:bookmarkStart w:id="274" w:name="_Toc76503348"/>
      <w:bookmarkStart w:id="275" w:name="_Toc83041203"/>
      <w:bookmarkStart w:id="276" w:name="_Toc89853599"/>
      <w:bookmarkStart w:id="277" w:name="_Toc98667968"/>
      <w:bookmarkStart w:id="278" w:name="_Toc130911108"/>
      <w:bookmarkStart w:id="279" w:name="_Toc137374331"/>
      <w:bookmarkStart w:id="280" w:name="_Toc138891851"/>
      <w:r w:rsidRPr="009202AA">
        <w:rPr>
          <w:lang w:eastAsia="zh-CN"/>
        </w:rPr>
        <w:t>4.8</w:t>
      </w:r>
      <w:r w:rsidRPr="009202AA">
        <w:rPr>
          <w:lang w:eastAsia="zh-CN"/>
        </w:rPr>
        <w:tab/>
        <w:t>Requirements for contiguous and non-contiguous spectrum</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81" w:name="_Toc21096404"/>
      <w:bookmarkStart w:id="282" w:name="_Toc29763371"/>
      <w:bookmarkStart w:id="283" w:name="_Toc36029842"/>
      <w:bookmarkStart w:id="284" w:name="_Toc37179742"/>
      <w:bookmarkStart w:id="285" w:name="_Toc45869442"/>
      <w:bookmarkStart w:id="286" w:name="_Toc52555241"/>
      <w:bookmarkStart w:id="287" w:name="_Toc61126061"/>
      <w:bookmarkStart w:id="288" w:name="_Toc67911477"/>
      <w:bookmarkStart w:id="289" w:name="_Toc74841569"/>
      <w:bookmarkStart w:id="290" w:name="_Toc76503349"/>
      <w:bookmarkStart w:id="291" w:name="_Toc83041204"/>
      <w:bookmarkStart w:id="292" w:name="_Toc89853600"/>
      <w:bookmarkStart w:id="293" w:name="_Toc98667969"/>
      <w:bookmarkStart w:id="294" w:name="_Toc130911109"/>
      <w:bookmarkStart w:id="295" w:name="_Toc137374332"/>
      <w:bookmarkStart w:id="296" w:name="_Toc138891852"/>
      <w:r w:rsidRPr="009202AA">
        <w:rPr>
          <w:lang w:eastAsia="zh-CN"/>
        </w:rPr>
        <w:t>4.9</w:t>
      </w:r>
      <w:r w:rsidRPr="009202AA">
        <w:rPr>
          <w:lang w:eastAsia="zh-CN"/>
        </w:rPr>
        <w:tab/>
        <w:t>Requirements for AAS BS capable of operation in multiple operating bands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97" w:name="_Toc21096405"/>
      <w:bookmarkStart w:id="298" w:name="_Toc29763372"/>
      <w:bookmarkStart w:id="299" w:name="_Toc36029843"/>
      <w:bookmarkStart w:id="300" w:name="_Toc37179743"/>
      <w:bookmarkStart w:id="301" w:name="_Toc45869443"/>
      <w:bookmarkStart w:id="302" w:name="_Toc52555242"/>
      <w:bookmarkStart w:id="303" w:name="_Toc61126062"/>
      <w:bookmarkStart w:id="304" w:name="_Toc67911478"/>
      <w:bookmarkStart w:id="305" w:name="_Toc74841570"/>
      <w:bookmarkStart w:id="306" w:name="_Toc76503350"/>
      <w:bookmarkStart w:id="307" w:name="_Toc83041205"/>
      <w:bookmarkStart w:id="308" w:name="_Toc89853601"/>
      <w:bookmarkStart w:id="309" w:name="_Toc98667970"/>
      <w:bookmarkStart w:id="310" w:name="_Toc130911110"/>
      <w:bookmarkStart w:id="311" w:name="_Toc137374333"/>
      <w:bookmarkStart w:id="312" w:name="_Toc138891853"/>
      <w:r w:rsidRPr="009202AA">
        <w:t>4.10</w:t>
      </w:r>
      <w:r w:rsidRPr="009202AA">
        <w:tab/>
        <w:t>OTA Co-location with other base stations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313" w:name="_Toc21096406"/>
      <w:bookmarkStart w:id="314" w:name="_Toc29763373"/>
      <w:bookmarkStart w:id="315" w:name="_Toc36029844"/>
      <w:bookmarkStart w:id="316" w:name="_Toc37179744"/>
      <w:bookmarkStart w:id="317" w:name="_Toc45869444"/>
      <w:bookmarkStart w:id="318" w:name="_Toc52555243"/>
      <w:bookmarkStart w:id="319" w:name="_Toc61126063"/>
      <w:bookmarkStart w:id="320" w:name="_Toc67911479"/>
      <w:bookmarkStart w:id="321" w:name="_Toc74841571"/>
      <w:bookmarkStart w:id="322" w:name="_Toc76503351"/>
      <w:bookmarkStart w:id="323" w:name="_Toc83041206"/>
      <w:bookmarkStart w:id="324" w:name="_Toc89853602"/>
      <w:bookmarkStart w:id="325" w:name="_Toc98667971"/>
      <w:bookmarkStart w:id="326" w:name="_Toc130911111"/>
      <w:bookmarkStart w:id="327" w:name="_Toc137374334"/>
      <w:bookmarkStart w:id="328" w:name="_Toc138891854"/>
      <w:r w:rsidRPr="009202AA">
        <w:rPr>
          <w:lang w:eastAsia="zh-CN"/>
        </w:rPr>
        <w:t>5</w:t>
      </w:r>
      <w:r w:rsidRPr="009202AA">
        <w:rPr>
          <w:lang w:eastAsia="zh-CN"/>
        </w:rPr>
        <w:tab/>
        <w:t>Applicability of Requirements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2F324DA" w14:textId="77777777" w:rsidR="004C4A70" w:rsidRPr="009202AA" w:rsidRDefault="004C4A70" w:rsidP="004C4A70">
      <w:pPr>
        <w:pStyle w:val="Heading2"/>
      </w:pPr>
      <w:bookmarkStart w:id="329" w:name="_Toc21096407"/>
      <w:bookmarkStart w:id="330" w:name="_Toc29763374"/>
      <w:bookmarkStart w:id="331" w:name="_Toc36029845"/>
      <w:bookmarkStart w:id="332" w:name="_Toc37179745"/>
      <w:bookmarkStart w:id="333" w:name="_Toc45869445"/>
      <w:bookmarkStart w:id="334" w:name="_Toc52555244"/>
      <w:bookmarkStart w:id="335" w:name="_Toc61126064"/>
      <w:bookmarkStart w:id="336" w:name="_Toc67911480"/>
      <w:bookmarkStart w:id="337" w:name="_Toc74841572"/>
      <w:bookmarkStart w:id="338" w:name="_Toc76503352"/>
      <w:bookmarkStart w:id="339" w:name="_Toc83041207"/>
      <w:bookmarkStart w:id="340" w:name="_Toc89853603"/>
      <w:bookmarkStart w:id="341" w:name="_Toc98667972"/>
      <w:bookmarkStart w:id="342" w:name="_Toc130911112"/>
      <w:bookmarkStart w:id="343" w:name="_Toc137374335"/>
      <w:bookmarkStart w:id="344" w:name="_Toc138891855"/>
      <w:r w:rsidRPr="009202AA">
        <w:t>5.1</w:t>
      </w:r>
      <w:r w:rsidRPr="009202AA">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345" w:name="_Toc21096408"/>
      <w:bookmarkStart w:id="346" w:name="_Toc29763375"/>
      <w:bookmarkStart w:id="347" w:name="_Toc36029846"/>
      <w:bookmarkStart w:id="348" w:name="_Toc37179746"/>
      <w:bookmarkStart w:id="349" w:name="_Toc45869446"/>
      <w:bookmarkStart w:id="350" w:name="_Toc52555245"/>
      <w:bookmarkStart w:id="351" w:name="_Toc61126065"/>
      <w:bookmarkStart w:id="352" w:name="_Toc67911481"/>
      <w:bookmarkStart w:id="353" w:name="_Toc74841573"/>
      <w:bookmarkStart w:id="354" w:name="_Toc76503353"/>
      <w:bookmarkStart w:id="355" w:name="_Toc83041208"/>
      <w:bookmarkStart w:id="356" w:name="_Toc89853604"/>
      <w:bookmarkStart w:id="357" w:name="_Toc98667973"/>
      <w:bookmarkStart w:id="358" w:name="_Toc130911113"/>
      <w:bookmarkStart w:id="359" w:name="_Toc137374336"/>
      <w:bookmarkStart w:id="360" w:name="_Toc138891856"/>
      <w:r w:rsidRPr="009202AA">
        <w:t>5.2</w:t>
      </w:r>
      <w:r w:rsidRPr="009202AA">
        <w:tab/>
        <w:t>Band category 1 (BC1) and band category 2 (BC2)</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3ED9421E" w14:textId="77777777" w:rsidR="004C4A70" w:rsidRPr="009202AA" w:rsidRDefault="004C4A70" w:rsidP="004C4A70">
      <w:pPr>
        <w:pStyle w:val="Heading2"/>
      </w:pPr>
      <w:bookmarkStart w:id="361" w:name="_Toc21096409"/>
      <w:bookmarkStart w:id="362" w:name="_Toc29763376"/>
      <w:bookmarkStart w:id="363" w:name="_Toc36029847"/>
      <w:bookmarkStart w:id="364" w:name="_Toc37179747"/>
      <w:bookmarkStart w:id="365" w:name="_Toc45869447"/>
      <w:bookmarkStart w:id="366" w:name="_Toc52555246"/>
      <w:bookmarkStart w:id="367" w:name="_Toc61126066"/>
      <w:bookmarkStart w:id="368" w:name="_Toc67911482"/>
      <w:bookmarkStart w:id="369" w:name="_Toc74841574"/>
      <w:bookmarkStart w:id="370" w:name="_Toc76503354"/>
      <w:bookmarkStart w:id="371" w:name="_Toc83041209"/>
      <w:bookmarkStart w:id="372" w:name="_Toc89853605"/>
      <w:bookmarkStart w:id="373" w:name="_Toc98667974"/>
      <w:bookmarkStart w:id="374" w:name="_Toc130911114"/>
      <w:bookmarkStart w:id="375" w:name="_Toc137374337"/>
      <w:bookmarkStart w:id="376" w:name="_Toc138891857"/>
      <w:r w:rsidRPr="009202AA">
        <w:t>5.3</w:t>
      </w:r>
      <w:r w:rsidRPr="009202AA">
        <w:tab/>
        <w:t>Band category 3 (BC3)</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377" w:name="_Toc21096410"/>
      <w:bookmarkStart w:id="378" w:name="_Toc29763377"/>
      <w:bookmarkStart w:id="379" w:name="_Toc36029848"/>
      <w:bookmarkStart w:id="380" w:name="_Toc37179748"/>
      <w:bookmarkStart w:id="381" w:name="_Toc45869448"/>
      <w:bookmarkStart w:id="382" w:name="_Toc52555247"/>
      <w:bookmarkStart w:id="383" w:name="_Toc61126067"/>
      <w:bookmarkStart w:id="384" w:name="_Toc67911483"/>
      <w:bookmarkStart w:id="385" w:name="_Toc74841575"/>
      <w:bookmarkStart w:id="386" w:name="_Toc76503355"/>
      <w:bookmarkStart w:id="387" w:name="_Toc83041210"/>
      <w:bookmarkStart w:id="388" w:name="_Toc89853606"/>
      <w:bookmarkStart w:id="389" w:name="_Toc98667975"/>
      <w:bookmarkStart w:id="390" w:name="_Toc130911115"/>
      <w:bookmarkStart w:id="391" w:name="_Toc137374338"/>
      <w:bookmarkStart w:id="392" w:name="_Toc138891858"/>
      <w:r w:rsidRPr="009202AA">
        <w:rPr>
          <w:lang w:eastAsia="zh-CN"/>
        </w:rPr>
        <w:t>6</w:t>
      </w:r>
      <w:r w:rsidRPr="009202AA">
        <w:rPr>
          <w:lang w:eastAsia="zh-CN"/>
        </w:rPr>
        <w:tab/>
        <w:t>Conducted transmitter characteristics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5EA8521" w14:textId="77777777" w:rsidR="004C4A70" w:rsidRPr="009202AA" w:rsidRDefault="004C4A70" w:rsidP="004C4A70">
      <w:pPr>
        <w:pStyle w:val="Heading2"/>
        <w:rPr>
          <w:lang w:eastAsia="zh-CN"/>
        </w:rPr>
      </w:pPr>
      <w:bookmarkStart w:id="393" w:name="_Toc21096411"/>
      <w:bookmarkStart w:id="394" w:name="_Toc29763378"/>
      <w:bookmarkStart w:id="395" w:name="_Toc36029849"/>
      <w:bookmarkStart w:id="396" w:name="_Toc37179749"/>
      <w:bookmarkStart w:id="397" w:name="_Toc45869449"/>
      <w:bookmarkStart w:id="398" w:name="_Toc52555248"/>
      <w:bookmarkStart w:id="399" w:name="_Toc61126068"/>
      <w:bookmarkStart w:id="400" w:name="_Toc67911484"/>
      <w:bookmarkStart w:id="401" w:name="_Toc74841576"/>
      <w:bookmarkStart w:id="402" w:name="_Toc76503356"/>
      <w:bookmarkStart w:id="403" w:name="_Toc83041211"/>
      <w:bookmarkStart w:id="404" w:name="_Toc89853607"/>
      <w:bookmarkStart w:id="405" w:name="_Toc98667976"/>
      <w:bookmarkStart w:id="406" w:name="_Toc130911116"/>
      <w:bookmarkStart w:id="407" w:name="_Toc137374339"/>
      <w:bookmarkStart w:id="408" w:name="_Toc138891859"/>
      <w:r w:rsidRPr="009202AA">
        <w:rPr>
          <w:lang w:eastAsia="zh-CN"/>
        </w:rPr>
        <w:t>6.1</w:t>
      </w:r>
      <w:r w:rsidRPr="009202AA">
        <w:rPr>
          <w:lang w:eastAsia="zh-CN"/>
        </w:rPr>
        <w:tab/>
        <w:t>General</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409" w:name="_Toc21096412"/>
      <w:bookmarkStart w:id="410" w:name="_Toc29763379"/>
      <w:bookmarkStart w:id="411" w:name="_Toc36029850"/>
      <w:bookmarkStart w:id="412" w:name="_Toc37179750"/>
      <w:bookmarkStart w:id="413" w:name="_Toc45869450"/>
      <w:bookmarkStart w:id="414" w:name="_Toc52555249"/>
      <w:bookmarkStart w:id="415" w:name="_Toc61126069"/>
      <w:bookmarkStart w:id="416" w:name="_Toc67911485"/>
      <w:bookmarkStart w:id="417" w:name="_Toc74841577"/>
      <w:bookmarkStart w:id="418" w:name="_Toc76503357"/>
      <w:bookmarkStart w:id="419" w:name="_Toc83041212"/>
      <w:bookmarkStart w:id="420" w:name="_Toc89853608"/>
      <w:bookmarkStart w:id="421" w:name="_Toc98667977"/>
      <w:bookmarkStart w:id="422" w:name="_Toc130911117"/>
      <w:bookmarkStart w:id="423" w:name="_Toc137374340"/>
      <w:bookmarkStart w:id="424" w:name="_Toc138891860"/>
      <w:r w:rsidRPr="009202AA">
        <w:rPr>
          <w:lang w:eastAsia="zh-CN"/>
        </w:rPr>
        <w:t>6.2</w:t>
      </w:r>
      <w:r w:rsidRPr="009202AA">
        <w:rPr>
          <w:lang w:eastAsia="zh-CN"/>
        </w:rPr>
        <w:tab/>
        <w:t>Base station output power</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7BC5D45" w14:textId="77777777" w:rsidR="004C4A70" w:rsidRPr="009202AA" w:rsidRDefault="004C4A70" w:rsidP="004C4A70">
      <w:pPr>
        <w:pStyle w:val="Heading3"/>
      </w:pPr>
      <w:bookmarkStart w:id="425" w:name="_Toc21096413"/>
      <w:bookmarkStart w:id="426" w:name="_Toc29763380"/>
      <w:bookmarkStart w:id="427" w:name="_Toc36029851"/>
      <w:bookmarkStart w:id="428" w:name="_Toc37179751"/>
      <w:bookmarkStart w:id="429" w:name="_Toc45869451"/>
      <w:bookmarkStart w:id="430" w:name="_Toc52555250"/>
      <w:bookmarkStart w:id="431" w:name="_Toc61126070"/>
      <w:bookmarkStart w:id="432" w:name="_Toc67911486"/>
      <w:bookmarkStart w:id="433" w:name="_Toc74841578"/>
      <w:bookmarkStart w:id="434" w:name="_Toc76503358"/>
      <w:bookmarkStart w:id="435" w:name="_Toc83041213"/>
      <w:bookmarkStart w:id="436" w:name="_Toc89853609"/>
      <w:bookmarkStart w:id="437" w:name="_Toc98667978"/>
      <w:bookmarkStart w:id="438" w:name="_Toc130911118"/>
      <w:bookmarkStart w:id="439" w:name="_Toc137374341"/>
      <w:bookmarkStart w:id="440" w:name="_Toc138891861"/>
      <w:r w:rsidRPr="009202AA">
        <w:t>6.2.1</w:t>
      </w:r>
      <w:r w:rsidRPr="009202AA">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441" w:name="_Toc21096414"/>
      <w:bookmarkStart w:id="442" w:name="_Toc29763381"/>
      <w:bookmarkStart w:id="443" w:name="_Toc36029852"/>
      <w:bookmarkStart w:id="444" w:name="_Toc37179752"/>
      <w:bookmarkStart w:id="445" w:name="_Toc45869452"/>
      <w:bookmarkStart w:id="446" w:name="_Toc52555251"/>
      <w:bookmarkStart w:id="447" w:name="_Toc61126071"/>
      <w:bookmarkStart w:id="448" w:name="_Toc67911487"/>
      <w:bookmarkStart w:id="449" w:name="_Toc74841579"/>
      <w:bookmarkStart w:id="450" w:name="_Toc76503359"/>
      <w:bookmarkStart w:id="451" w:name="_Toc83041214"/>
      <w:bookmarkStart w:id="452" w:name="_Toc89853610"/>
      <w:bookmarkStart w:id="453" w:name="_Toc98667979"/>
      <w:bookmarkStart w:id="454" w:name="_Toc130911119"/>
      <w:bookmarkStart w:id="455" w:name="_Toc137374342"/>
      <w:bookmarkStart w:id="456" w:name="_Toc138891862"/>
      <w:r w:rsidRPr="009202AA">
        <w:rPr>
          <w:lang w:eastAsia="zh-CN"/>
        </w:rPr>
        <w:t>6.2.2</w:t>
      </w:r>
      <w:r w:rsidRPr="009202AA">
        <w:rPr>
          <w:lang w:eastAsia="zh-CN"/>
        </w:rPr>
        <w:tab/>
        <w:t>Maximum output power</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53B2B89" w14:textId="77777777" w:rsidR="004C4A70" w:rsidRPr="009202AA" w:rsidRDefault="004C4A70" w:rsidP="004C4A70">
      <w:pPr>
        <w:pStyle w:val="Heading4"/>
      </w:pPr>
      <w:bookmarkStart w:id="457" w:name="_Toc21096415"/>
      <w:bookmarkStart w:id="458" w:name="_Toc29763382"/>
      <w:bookmarkStart w:id="459" w:name="_Toc36029853"/>
      <w:bookmarkStart w:id="460" w:name="_Toc37179753"/>
      <w:bookmarkStart w:id="461" w:name="_Toc45869453"/>
      <w:bookmarkStart w:id="462" w:name="_Toc52555252"/>
      <w:bookmarkStart w:id="463" w:name="_Toc61126072"/>
      <w:bookmarkStart w:id="464" w:name="_Toc67911488"/>
      <w:bookmarkStart w:id="465" w:name="_Toc74841580"/>
      <w:bookmarkStart w:id="466" w:name="_Toc76503360"/>
      <w:bookmarkStart w:id="467" w:name="_Toc83041215"/>
      <w:bookmarkStart w:id="468" w:name="_Toc89853611"/>
      <w:bookmarkStart w:id="469" w:name="_Toc98667980"/>
      <w:bookmarkStart w:id="470" w:name="_Toc130911120"/>
      <w:bookmarkStart w:id="471" w:name="_Toc137374343"/>
      <w:bookmarkStart w:id="472" w:name="_Toc138891863"/>
      <w:r w:rsidRPr="009202AA">
        <w:t>6.2.2.1</w:t>
      </w:r>
      <w:r w:rsidRPr="009202AA">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473" w:name="_Toc21096416"/>
      <w:bookmarkStart w:id="474" w:name="_Toc29763383"/>
      <w:bookmarkStart w:id="475" w:name="_Toc36029854"/>
      <w:bookmarkStart w:id="476" w:name="_Toc37179754"/>
      <w:bookmarkStart w:id="477" w:name="_Toc45869454"/>
      <w:bookmarkStart w:id="478" w:name="_Toc52555253"/>
      <w:bookmarkStart w:id="479" w:name="_Toc61126073"/>
      <w:bookmarkStart w:id="480" w:name="_Toc67911489"/>
      <w:bookmarkStart w:id="481" w:name="_Toc74841581"/>
      <w:bookmarkStart w:id="482" w:name="_Toc76503361"/>
      <w:bookmarkStart w:id="483" w:name="_Toc83041216"/>
      <w:bookmarkStart w:id="484" w:name="_Toc89853612"/>
      <w:bookmarkStart w:id="485" w:name="_Toc98667981"/>
      <w:bookmarkStart w:id="486" w:name="_Toc130911121"/>
      <w:bookmarkStart w:id="487" w:name="_Toc137374344"/>
      <w:bookmarkStart w:id="488" w:name="_Toc138891864"/>
      <w:r w:rsidRPr="009202AA">
        <w:t>6.2.2.2</w:t>
      </w:r>
      <w:r w:rsidRPr="009202AA">
        <w:tab/>
      </w:r>
      <w:r w:rsidRPr="009202AA">
        <w:rPr>
          <w:lang w:eastAsia="zh-CN"/>
        </w:rPr>
        <w:t>Minimum requirement for MSR operation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CAB96D5" w14:textId="77777777" w:rsidR="004C4A70" w:rsidRPr="009202AA" w:rsidRDefault="004C4A70" w:rsidP="004C4A70">
      <w:pPr>
        <w:pStyle w:val="Heading5"/>
        <w:spacing w:after="200"/>
        <w:rPr>
          <w:rFonts w:cs="Arial"/>
          <w:szCs w:val="22"/>
        </w:rPr>
      </w:pPr>
      <w:bookmarkStart w:id="489" w:name="_Toc21096417"/>
      <w:bookmarkStart w:id="490" w:name="_Toc29763384"/>
      <w:bookmarkStart w:id="491" w:name="_Toc36029855"/>
      <w:bookmarkStart w:id="492" w:name="_Toc37179755"/>
      <w:bookmarkStart w:id="493" w:name="_Toc45869455"/>
      <w:bookmarkStart w:id="494" w:name="_Toc52555254"/>
      <w:bookmarkStart w:id="495" w:name="_Toc61126074"/>
      <w:bookmarkStart w:id="496" w:name="_Toc67911490"/>
      <w:bookmarkStart w:id="497" w:name="_Toc74841582"/>
      <w:bookmarkStart w:id="498" w:name="_Toc76503362"/>
      <w:bookmarkStart w:id="499" w:name="_Toc83041217"/>
      <w:bookmarkStart w:id="500" w:name="_Toc89853613"/>
      <w:bookmarkStart w:id="501" w:name="_Toc98667982"/>
      <w:bookmarkStart w:id="502" w:name="_Toc130911122"/>
      <w:bookmarkStart w:id="503" w:name="_Toc137374345"/>
      <w:bookmarkStart w:id="504" w:name="_Toc138891865"/>
      <w:r w:rsidRPr="009202AA">
        <w:rPr>
          <w:rFonts w:cs="Arial"/>
          <w:szCs w:val="22"/>
        </w:rPr>
        <w:t>6.2.2.2.1</w:t>
      </w:r>
      <w:r w:rsidRPr="009202AA">
        <w:rPr>
          <w:rFonts w:cs="Arial"/>
          <w:szCs w:val="22"/>
        </w:rP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505" w:name="_Toc21096418"/>
      <w:bookmarkStart w:id="506" w:name="_Toc29763385"/>
      <w:bookmarkStart w:id="507" w:name="_Toc36029856"/>
      <w:bookmarkStart w:id="508" w:name="_Toc37179756"/>
      <w:bookmarkStart w:id="509" w:name="_Toc45869456"/>
      <w:bookmarkStart w:id="510" w:name="_Toc52555255"/>
      <w:bookmarkStart w:id="511" w:name="_Toc61126075"/>
      <w:bookmarkStart w:id="512" w:name="_Toc67911491"/>
      <w:bookmarkStart w:id="513" w:name="_Toc74841583"/>
      <w:bookmarkStart w:id="514" w:name="_Toc76503363"/>
      <w:bookmarkStart w:id="515" w:name="_Toc83041218"/>
      <w:bookmarkStart w:id="516" w:name="_Toc89853614"/>
      <w:bookmarkStart w:id="517" w:name="_Toc98667983"/>
      <w:bookmarkStart w:id="518" w:name="_Toc130911123"/>
      <w:bookmarkStart w:id="519" w:name="_Toc137374346"/>
      <w:bookmarkStart w:id="520" w:name="_Toc138891866"/>
      <w:r w:rsidRPr="009202AA">
        <w:rPr>
          <w:rFonts w:cs="Arial"/>
          <w:szCs w:val="22"/>
        </w:rPr>
        <w:t>6.2.2.2.2</w:t>
      </w:r>
      <w:r w:rsidRPr="009202AA">
        <w:rPr>
          <w:rFonts w:cs="Arial"/>
          <w:szCs w:val="22"/>
        </w:rPr>
        <w:tab/>
        <w:t>Additional requirements (regional)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F52FA4D" w14:textId="77777777" w:rsidR="004C4A70" w:rsidRPr="009202AA" w:rsidRDefault="004C4A70" w:rsidP="004C4A70">
      <w:pPr>
        <w:pStyle w:val="Heading4"/>
        <w:rPr>
          <w:lang w:eastAsia="zh-CN"/>
        </w:rPr>
      </w:pPr>
      <w:bookmarkStart w:id="521" w:name="_Toc21096419"/>
      <w:bookmarkStart w:id="522" w:name="_Toc29763386"/>
      <w:bookmarkStart w:id="523" w:name="_Toc36029857"/>
      <w:bookmarkStart w:id="524" w:name="_Toc37179757"/>
      <w:bookmarkStart w:id="525" w:name="_Toc45869457"/>
      <w:bookmarkStart w:id="526" w:name="_Toc52555256"/>
      <w:bookmarkStart w:id="527" w:name="_Toc61126076"/>
      <w:bookmarkStart w:id="528" w:name="_Toc67911492"/>
      <w:bookmarkStart w:id="529" w:name="_Toc74841584"/>
      <w:bookmarkStart w:id="530" w:name="_Toc76503364"/>
      <w:bookmarkStart w:id="531" w:name="_Toc83041219"/>
      <w:bookmarkStart w:id="532" w:name="_Toc89853615"/>
      <w:bookmarkStart w:id="533" w:name="_Toc98667984"/>
      <w:bookmarkStart w:id="534" w:name="_Toc130911124"/>
      <w:bookmarkStart w:id="535" w:name="_Toc137374347"/>
      <w:bookmarkStart w:id="536" w:name="_Toc138891867"/>
      <w:r w:rsidRPr="009202AA">
        <w:rPr>
          <w:lang w:eastAsia="zh-CN"/>
        </w:rPr>
        <w:t>6.2.2.3</w:t>
      </w:r>
      <w:r w:rsidRPr="009202AA">
        <w:rPr>
          <w:lang w:eastAsia="zh-CN"/>
        </w:rPr>
        <w:tab/>
        <w:t>Minimum requirement for single RAT UTRA operation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537" w:name="_Toc21096420"/>
      <w:bookmarkStart w:id="538" w:name="_Toc29763387"/>
      <w:bookmarkStart w:id="539" w:name="_Toc36029858"/>
      <w:bookmarkStart w:id="540" w:name="_Toc37179758"/>
      <w:bookmarkStart w:id="541" w:name="_Toc45869458"/>
      <w:bookmarkStart w:id="542" w:name="_Toc52555257"/>
      <w:bookmarkStart w:id="543" w:name="_Toc61126077"/>
      <w:bookmarkStart w:id="544" w:name="_Toc67911493"/>
      <w:bookmarkStart w:id="545" w:name="_Toc74841585"/>
      <w:bookmarkStart w:id="546" w:name="_Toc76503365"/>
      <w:bookmarkStart w:id="547" w:name="_Toc83041220"/>
      <w:bookmarkStart w:id="548" w:name="_Toc89853616"/>
      <w:bookmarkStart w:id="549" w:name="_Toc98667985"/>
      <w:bookmarkStart w:id="550" w:name="_Toc130911125"/>
      <w:bookmarkStart w:id="551" w:name="_Toc137374348"/>
      <w:bookmarkStart w:id="552" w:name="_Toc138891868"/>
      <w:r w:rsidRPr="009202AA">
        <w:rPr>
          <w:lang w:eastAsia="zh-CN"/>
        </w:rPr>
        <w:t>6.2.2.4</w:t>
      </w:r>
      <w:r w:rsidRPr="009202AA">
        <w:rPr>
          <w:lang w:eastAsia="zh-CN"/>
        </w:rPr>
        <w:tab/>
        <w:t>Minimum requirement for single RAT E-UTRA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72CC19A" w14:textId="77777777" w:rsidR="004C4A70" w:rsidRPr="009202AA" w:rsidRDefault="004C4A70" w:rsidP="004C4A70">
      <w:pPr>
        <w:pStyle w:val="Heading5"/>
        <w:spacing w:after="200"/>
        <w:rPr>
          <w:rFonts w:cs="Arial"/>
          <w:szCs w:val="22"/>
        </w:rPr>
      </w:pPr>
      <w:bookmarkStart w:id="553" w:name="_Toc21096421"/>
      <w:bookmarkStart w:id="554" w:name="_Toc29763388"/>
      <w:bookmarkStart w:id="555" w:name="_Toc36029859"/>
      <w:bookmarkStart w:id="556" w:name="_Toc37179759"/>
      <w:bookmarkStart w:id="557" w:name="_Toc45869459"/>
      <w:bookmarkStart w:id="558" w:name="_Toc52555258"/>
      <w:bookmarkStart w:id="559" w:name="_Toc61126078"/>
      <w:bookmarkStart w:id="560" w:name="_Toc67911494"/>
      <w:bookmarkStart w:id="561" w:name="_Toc74841586"/>
      <w:bookmarkStart w:id="562" w:name="_Toc76503366"/>
      <w:bookmarkStart w:id="563" w:name="_Toc83041221"/>
      <w:bookmarkStart w:id="564" w:name="_Toc89853617"/>
      <w:bookmarkStart w:id="565" w:name="_Toc98667986"/>
      <w:bookmarkStart w:id="566" w:name="_Toc130911126"/>
      <w:bookmarkStart w:id="567" w:name="_Toc137374349"/>
      <w:bookmarkStart w:id="568" w:name="_Toc138891869"/>
      <w:r w:rsidRPr="009202AA">
        <w:rPr>
          <w:rFonts w:cs="Arial"/>
          <w:szCs w:val="22"/>
        </w:rPr>
        <w:t>6.2.2.4.1</w:t>
      </w:r>
      <w:r w:rsidRPr="009202AA">
        <w:rPr>
          <w:rFonts w:cs="Arial"/>
          <w:szCs w:val="22"/>
        </w:rP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569" w:name="_Toc21096422"/>
      <w:bookmarkStart w:id="570" w:name="_Toc29763389"/>
      <w:bookmarkStart w:id="571" w:name="_Toc36029860"/>
      <w:bookmarkStart w:id="572" w:name="_Toc37179760"/>
      <w:bookmarkStart w:id="573" w:name="_Toc45869460"/>
      <w:bookmarkStart w:id="574" w:name="_Toc52555259"/>
      <w:bookmarkStart w:id="575" w:name="_Toc61126079"/>
      <w:bookmarkStart w:id="576" w:name="_Toc67911495"/>
      <w:bookmarkStart w:id="577" w:name="_Toc74841587"/>
      <w:bookmarkStart w:id="578" w:name="_Toc76503367"/>
      <w:bookmarkStart w:id="579" w:name="_Toc83041222"/>
      <w:bookmarkStart w:id="580" w:name="_Toc89853618"/>
      <w:bookmarkStart w:id="581" w:name="_Toc98667987"/>
      <w:bookmarkStart w:id="582" w:name="_Toc130911127"/>
      <w:bookmarkStart w:id="583" w:name="_Toc137374350"/>
      <w:bookmarkStart w:id="584" w:name="_Toc138891870"/>
      <w:r w:rsidRPr="009202AA">
        <w:rPr>
          <w:rFonts w:cs="Arial"/>
          <w:szCs w:val="22"/>
        </w:rPr>
        <w:t>6.2.2.4.2</w:t>
      </w:r>
      <w:r w:rsidRPr="009202AA">
        <w:rPr>
          <w:rFonts w:cs="Arial"/>
          <w:szCs w:val="22"/>
        </w:rPr>
        <w:tab/>
        <w:t>Additional requirements (regional)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A2CB98B" w14:textId="77777777" w:rsidR="004C4A70" w:rsidRPr="009202AA" w:rsidRDefault="004C4A70" w:rsidP="004C4A70">
      <w:pPr>
        <w:pStyle w:val="Heading3"/>
        <w:rPr>
          <w:lang w:eastAsia="zh-CN"/>
        </w:rPr>
      </w:pPr>
      <w:bookmarkStart w:id="585" w:name="_Toc21096423"/>
      <w:bookmarkStart w:id="586" w:name="_Toc29763390"/>
      <w:bookmarkStart w:id="587" w:name="_Toc36029861"/>
      <w:bookmarkStart w:id="588" w:name="_Toc37179761"/>
      <w:bookmarkStart w:id="589" w:name="_Toc45869461"/>
      <w:bookmarkStart w:id="590" w:name="_Toc52555260"/>
      <w:bookmarkStart w:id="591" w:name="_Toc61126080"/>
      <w:bookmarkStart w:id="592" w:name="_Toc67911496"/>
      <w:bookmarkStart w:id="593" w:name="_Toc74841588"/>
      <w:bookmarkStart w:id="594" w:name="_Toc76503368"/>
      <w:bookmarkStart w:id="595" w:name="_Toc83041223"/>
      <w:bookmarkStart w:id="596" w:name="_Toc89853619"/>
      <w:bookmarkStart w:id="597" w:name="_Toc98667988"/>
      <w:bookmarkStart w:id="598" w:name="_Toc130911128"/>
      <w:bookmarkStart w:id="599" w:name="_Toc137374351"/>
      <w:bookmarkStart w:id="600" w:name="_Toc138891871"/>
      <w:r w:rsidRPr="009202AA">
        <w:rPr>
          <w:lang w:eastAsia="zh-CN"/>
        </w:rPr>
        <w:t>6.2.3</w:t>
      </w:r>
      <w:r w:rsidRPr="009202AA">
        <w:rPr>
          <w:lang w:eastAsia="zh-CN"/>
        </w:rPr>
        <w:tab/>
      </w:r>
      <w:r w:rsidRPr="009202AA">
        <w:t>UTRA FDD primary CPICH power</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0D6C032" w14:textId="77777777" w:rsidR="004C4A70" w:rsidRPr="009202AA" w:rsidRDefault="004C4A70" w:rsidP="004C4A70">
      <w:pPr>
        <w:pStyle w:val="Heading4"/>
      </w:pPr>
      <w:bookmarkStart w:id="601" w:name="_Toc21096424"/>
      <w:bookmarkStart w:id="602" w:name="_Toc29763391"/>
      <w:bookmarkStart w:id="603" w:name="_Toc36029862"/>
      <w:bookmarkStart w:id="604" w:name="_Toc37179762"/>
      <w:bookmarkStart w:id="605" w:name="_Toc45869462"/>
      <w:bookmarkStart w:id="606" w:name="_Toc52555261"/>
      <w:bookmarkStart w:id="607" w:name="_Toc61126081"/>
      <w:bookmarkStart w:id="608" w:name="_Toc67911497"/>
      <w:bookmarkStart w:id="609" w:name="_Toc74841589"/>
      <w:bookmarkStart w:id="610" w:name="_Toc76503369"/>
      <w:bookmarkStart w:id="611" w:name="_Toc83041224"/>
      <w:bookmarkStart w:id="612" w:name="_Toc89853620"/>
      <w:bookmarkStart w:id="613" w:name="_Toc98667989"/>
      <w:bookmarkStart w:id="614" w:name="_Toc130911129"/>
      <w:bookmarkStart w:id="615" w:name="_Toc137374352"/>
      <w:bookmarkStart w:id="616" w:name="_Toc138891872"/>
      <w:r w:rsidRPr="009202AA">
        <w:t>6.2.3.1</w:t>
      </w:r>
      <w:r w:rsidRPr="009202AA">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617" w:name="_Toc21096425"/>
      <w:bookmarkStart w:id="618" w:name="_Toc29763392"/>
      <w:bookmarkStart w:id="619" w:name="_Toc36029863"/>
      <w:bookmarkStart w:id="620" w:name="_Toc37179763"/>
      <w:bookmarkStart w:id="621" w:name="_Toc45869463"/>
      <w:bookmarkStart w:id="622" w:name="_Toc52555262"/>
      <w:bookmarkStart w:id="623" w:name="_Toc61126082"/>
      <w:bookmarkStart w:id="624" w:name="_Toc67911498"/>
      <w:bookmarkStart w:id="625" w:name="_Toc74841590"/>
      <w:bookmarkStart w:id="626" w:name="_Toc76503370"/>
      <w:bookmarkStart w:id="627" w:name="_Toc83041225"/>
      <w:bookmarkStart w:id="628" w:name="_Toc89853621"/>
      <w:bookmarkStart w:id="629" w:name="_Toc98667990"/>
      <w:bookmarkStart w:id="630" w:name="_Toc130911130"/>
      <w:bookmarkStart w:id="631" w:name="_Toc137374353"/>
      <w:bookmarkStart w:id="632" w:name="_Toc138891873"/>
      <w:r w:rsidRPr="009202AA">
        <w:t>6.2.3.2</w:t>
      </w:r>
      <w:r w:rsidRPr="009202AA">
        <w:tab/>
      </w:r>
      <w:r w:rsidRPr="009202AA">
        <w:rPr>
          <w:lang w:eastAsia="zh-CN"/>
        </w:rPr>
        <w:t>Minimum requirement for MSR operation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633" w:name="_Toc21096426"/>
      <w:bookmarkStart w:id="634" w:name="_Toc29763393"/>
      <w:bookmarkStart w:id="635" w:name="_Toc36029864"/>
      <w:bookmarkStart w:id="636" w:name="_Toc37179764"/>
      <w:bookmarkStart w:id="637" w:name="_Toc45869464"/>
      <w:bookmarkStart w:id="638" w:name="_Toc52555263"/>
      <w:bookmarkStart w:id="639" w:name="_Toc61126083"/>
      <w:bookmarkStart w:id="640" w:name="_Toc67911499"/>
      <w:bookmarkStart w:id="641" w:name="_Toc74841591"/>
      <w:bookmarkStart w:id="642" w:name="_Toc76503371"/>
      <w:bookmarkStart w:id="643" w:name="_Toc83041226"/>
      <w:bookmarkStart w:id="644" w:name="_Toc89853622"/>
      <w:bookmarkStart w:id="645" w:name="_Toc98667991"/>
      <w:bookmarkStart w:id="646" w:name="_Toc130911131"/>
      <w:bookmarkStart w:id="647" w:name="_Toc137374354"/>
      <w:bookmarkStart w:id="648" w:name="_Toc138891874"/>
      <w:r w:rsidRPr="009202AA">
        <w:rPr>
          <w:lang w:eastAsia="zh-CN"/>
        </w:rPr>
        <w:t>6.2.3.3</w:t>
      </w:r>
      <w:r w:rsidRPr="009202AA">
        <w:rPr>
          <w:lang w:eastAsia="zh-CN"/>
        </w:rPr>
        <w:tab/>
        <w:t>Minimum requirement for single RAT UTRA operation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649" w:name="_Toc21096427"/>
      <w:bookmarkStart w:id="650" w:name="_Toc29763394"/>
      <w:bookmarkStart w:id="651" w:name="_Toc36029865"/>
      <w:bookmarkStart w:id="652" w:name="_Toc37179765"/>
      <w:bookmarkStart w:id="653" w:name="_Toc45869465"/>
      <w:bookmarkStart w:id="654" w:name="_Toc52555264"/>
      <w:bookmarkStart w:id="655" w:name="_Toc61126084"/>
      <w:bookmarkStart w:id="656" w:name="_Toc67911500"/>
      <w:bookmarkStart w:id="657" w:name="_Toc74841592"/>
      <w:bookmarkStart w:id="658" w:name="_Toc76503372"/>
      <w:bookmarkStart w:id="659" w:name="_Toc83041227"/>
      <w:bookmarkStart w:id="660" w:name="_Toc89853623"/>
      <w:bookmarkStart w:id="661" w:name="_Toc98667992"/>
      <w:bookmarkStart w:id="662" w:name="_Toc130911132"/>
      <w:bookmarkStart w:id="663" w:name="_Toc137374355"/>
      <w:bookmarkStart w:id="664" w:name="_Toc138891875"/>
      <w:r w:rsidRPr="009202AA">
        <w:rPr>
          <w:lang w:eastAsia="zh-CN"/>
        </w:rPr>
        <w:t>6.2.3.4</w:t>
      </w:r>
      <w:r w:rsidRPr="009202AA">
        <w:rPr>
          <w:lang w:eastAsia="zh-CN"/>
        </w:rPr>
        <w:tab/>
        <w:t>Minimum requirement for single RAT E-UTRA operation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665" w:name="_Toc21096428"/>
      <w:bookmarkStart w:id="666" w:name="_Toc29763395"/>
      <w:bookmarkStart w:id="667" w:name="_Toc36029866"/>
      <w:bookmarkStart w:id="668" w:name="_Toc37179766"/>
      <w:bookmarkStart w:id="669" w:name="_Toc45869466"/>
      <w:bookmarkStart w:id="670" w:name="_Toc52555265"/>
      <w:bookmarkStart w:id="671" w:name="_Toc61126085"/>
      <w:bookmarkStart w:id="672" w:name="_Toc67911501"/>
      <w:bookmarkStart w:id="673" w:name="_Toc74841593"/>
      <w:bookmarkStart w:id="674" w:name="_Toc76503373"/>
      <w:bookmarkStart w:id="675" w:name="_Toc83041228"/>
      <w:bookmarkStart w:id="676" w:name="_Toc89853624"/>
      <w:bookmarkStart w:id="677" w:name="_Toc98667993"/>
      <w:bookmarkStart w:id="678" w:name="_Toc130911133"/>
      <w:bookmarkStart w:id="679" w:name="_Toc137374356"/>
      <w:bookmarkStart w:id="680" w:name="_Toc138891876"/>
      <w:r w:rsidRPr="009202AA">
        <w:rPr>
          <w:lang w:eastAsia="zh-CN"/>
        </w:rPr>
        <w:t>6.2.4</w:t>
      </w:r>
      <w:r w:rsidRPr="009202AA">
        <w:rPr>
          <w:lang w:eastAsia="zh-CN"/>
        </w:rPr>
        <w:tab/>
      </w:r>
      <w:r w:rsidRPr="009202AA">
        <w:t>UTRA TDD primary CCPCH power</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56BD1E31" w14:textId="77777777" w:rsidR="004C4A70" w:rsidRPr="009202AA" w:rsidRDefault="004C4A70" w:rsidP="004C4A70">
      <w:pPr>
        <w:pStyle w:val="Heading4"/>
      </w:pPr>
      <w:bookmarkStart w:id="681" w:name="_Toc21096429"/>
      <w:bookmarkStart w:id="682" w:name="_Toc29763396"/>
      <w:bookmarkStart w:id="683" w:name="_Toc36029867"/>
      <w:bookmarkStart w:id="684" w:name="_Toc37179767"/>
      <w:bookmarkStart w:id="685" w:name="_Toc45869467"/>
      <w:bookmarkStart w:id="686" w:name="_Toc52555266"/>
      <w:bookmarkStart w:id="687" w:name="_Toc61126086"/>
      <w:bookmarkStart w:id="688" w:name="_Toc67911502"/>
      <w:bookmarkStart w:id="689" w:name="_Toc74841594"/>
      <w:bookmarkStart w:id="690" w:name="_Toc76503374"/>
      <w:bookmarkStart w:id="691" w:name="_Toc83041229"/>
      <w:bookmarkStart w:id="692" w:name="_Toc89853625"/>
      <w:bookmarkStart w:id="693" w:name="_Toc98667994"/>
      <w:bookmarkStart w:id="694" w:name="_Toc130911134"/>
      <w:bookmarkStart w:id="695" w:name="_Toc137374357"/>
      <w:bookmarkStart w:id="696" w:name="_Toc138891877"/>
      <w:r w:rsidRPr="009202AA">
        <w:t>6.2.4.1</w:t>
      </w:r>
      <w:r w:rsidRPr="009202AA">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697" w:name="_Toc21096430"/>
      <w:bookmarkStart w:id="698" w:name="_Toc29763397"/>
      <w:bookmarkStart w:id="699" w:name="_Toc36029868"/>
      <w:bookmarkStart w:id="700" w:name="_Toc37179768"/>
      <w:bookmarkStart w:id="701" w:name="_Toc45869468"/>
      <w:bookmarkStart w:id="702" w:name="_Toc52555267"/>
      <w:bookmarkStart w:id="703" w:name="_Toc61126087"/>
      <w:bookmarkStart w:id="704" w:name="_Toc67911503"/>
      <w:bookmarkStart w:id="705" w:name="_Toc74841595"/>
      <w:bookmarkStart w:id="706" w:name="_Toc76503375"/>
      <w:bookmarkStart w:id="707" w:name="_Toc83041230"/>
      <w:bookmarkStart w:id="708" w:name="_Toc89853626"/>
      <w:bookmarkStart w:id="709" w:name="_Toc98667995"/>
      <w:bookmarkStart w:id="710" w:name="_Toc130911135"/>
      <w:bookmarkStart w:id="711" w:name="_Toc137374358"/>
      <w:bookmarkStart w:id="712" w:name="_Toc138891878"/>
      <w:r w:rsidRPr="009202AA">
        <w:t>6.2.4.2</w:t>
      </w:r>
      <w:r w:rsidRPr="009202AA">
        <w:tab/>
      </w:r>
      <w:r w:rsidRPr="009202AA">
        <w:rPr>
          <w:lang w:eastAsia="zh-CN"/>
        </w:rPr>
        <w:t>Minimum requirement for MSR operation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713" w:name="_Toc21096431"/>
      <w:bookmarkStart w:id="714" w:name="_Toc29763398"/>
      <w:bookmarkStart w:id="715" w:name="_Toc36029869"/>
      <w:bookmarkStart w:id="716" w:name="_Toc37179769"/>
      <w:bookmarkStart w:id="717" w:name="_Toc45869469"/>
      <w:bookmarkStart w:id="718" w:name="_Toc52555268"/>
      <w:bookmarkStart w:id="719" w:name="_Toc61126088"/>
      <w:bookmarkStart w:id="720" w:name="_Toc67911504"/>
      <w:bookmarkStart w:id="721" w:name="_Toc74841596"/>
      <w:bookmarkStart w:id="722" w:name="_Toc76503376"/>
      <w:bookmarkStart w:id="723" w:name="_Toc83041231"/>
      <w:bookmarkStart w:id="724" w:name="_Toc89853627"/>
      <w:bookmarkStart w:id="725" w:name="_Toc98667996"/>
      <w:bookmarkStart w:id="726" w:name="_Toc130911136"/>
      <w:bookmarkStart w:id="727" w:name="_Toc137374359"/>
      <w:bookmarkStart w:id="728" w:name="_Toc138891879"/>
      <w:r w:rsidRPr="009202AA">
        <w:rPr>
          <w:lang w:eastAsia="zh-CN"/>
        </w:rPr>
        <w:t>6.2.4.3</w:t>
      </w:r>
      <w:r w:rsidRPr="009202AA">
        <w:rPr>
          <w:lang w:eastAsia="zh-CN"/>
        </w:rPr>
        <w:tab/>
        <w:t>Minimum requirement for single RAT UTRA operation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729" w:name="_Toc21096432"/>
      <w:bookmarkStart w:id="730" w:name="_Toc29763399"/>
      <w:bookmarkStart w:id="731" w:name="_Toc36029870"/>
      <w:bookmarkStart w:id="732" w:name="_Toc37179770"/>
      <w:bookmarkStart w:id="733" w:name="_Toc45869470"/>
      <w:bookmarkStart w:id="734" w:name="_Toc52555269"/>
      <w:bookmarkStart w:id="735" w:name="_Toc61126089"/>
      <w:bookmarkStart w:id="736" w:name="_Toc67911505"/>
      <w:bookmarkStart w:id="737" w:name="_Toc74841597"/>
      <w:bookmarkStart w:id="738" w:name="_Toc76503377"/>
      <w:bookmarkStart w:id="739" w:name="_Toc83041232"/>
      <w:bookmarkStart w:id="740" w:name="_Toc89853628"/>
      <w:bookmarkStart w:id="741" w:name="_Toc98667997"/>
      <w:bookmarkStart w:id="742" w:name="_Toc130911137"/>
      <w:bookmarkStart w:id="743" w:name="_Toc137374360"/>
      <w:bookmarkStart w:id="744" w:name="_Toc138891880"/>
      <w:r w:rsidRPr="009202AA">
        <w:rPr>
          <w:lang w:eastAsia="zh-CN"/>
        </w:rPr>
        <w:t>6.2.4.4</w:t>
      </w:r>
      <w:r w:rsidRPr="009202AA">
        <w:rPr>
          <w:lang w:eastAsia="zh-CN"/>
        </w:rPr>
        <w:tab/>
        <w:t>Minimum requirement for single RAT E-UTRA operation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745" w:name="_Toc21096433"/>
      <w:bookmarkStart w:id="746" w:name="_Toc29763400"/>
      <w:bookmarkStart w:id="747" w:name="_Toc36029871"/>
      <w:bookmarkStart w:id="748" w:name="_Toc37179771"/>
      <w:bookmarkStart w:id="749" w:name="_Toc45869471"/>
      <w:bookmarkStart w:id="750" w:name="_Toc52555270"/>
      <w:bookmarkStart w:id="751" w:name="_Toc61126090"/>
      <w:bookmarkStart w:id="752" w:name="_Toc67911506"/>
      <w:bookmarkStart w:id="753" w:name="_Toc74841598"/>
      <w:bookmarkStart w:id="754" w:name="_Toc76503378"/>
      <w:bookmarkStart w:id="755" w:name="_Toc83041233"/>
      <w:bookmarkStart w:id="756" w:name="_Toc89853629"/>
      <w:bookmarkStart w:id="757" w:name="_Toc98667998"/>
      <w:bookmarkStart w:id="758" w:name="_Toc130911138"/>
      <w:bookmarkStart w:id="759" w:name="_Toc137374361"/>
      <w:bookmarkStart w:id="760" w:name="_Toc138891881"/>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AB316A4" w14:textId="77777777" w:rsidR="004C4A70" w:rsidRPr="009202AA" w:rsidRDefault="004C4A70" w:rsidP="004C4A70">
      <w:pPr>
        <w:pStyle w:val="Heading4"/>
      </w:pPr>
      <w:bookmarkStart w:id="761" w:name="_Toc21096434"/>
      <w:bookmarkStart w:id="762" w:name="_Toc29763401"/>
      <w:bookmarkStart w:id="763" w:name="_Toc36029872"/>
      <w:bookmarkStart w:id="764" w:name="_Toc37179772"/>
      <w:bookmarkStart w:id="765" w:name="_Toc45869472"/>
      <w:bookmarkStart w:id="766" w:name="_Toc52555271"/>
      <w:bookmarkStart w:id="767" w:name="_Toc61126091"/>
      <w:bookmarkStart w:id="768" w:name="_Toc67911507"/>
      <w:bookmarkStart w:id="769" w:name="_Toc74841599"/>
      <w:bookmarkStart w:id="770" w:name="_Toc76503379"/>
      <w:bookmarkStart w:id="771" w:name="_Toc83041234"/>
      <w:bookmarkStart w:id="772" w:name="_Toc89853630"/>
      <w:bookmarkStart w:id="773" w:name="_Toc98667999"/>
      <w:bookmarkStart w:id="774" w:name="_Toc130911139"/>
      <w:bookmarkStart w:id="775" w:name="_Toc137374362"/>
      <w:bookmarkStart w:id="776" w:name="_Toc138891882"/>
      <w:r w:rsidRPr="009202AA">
        <w:t>6.2.5.1</w:t>
      </w:r>
      <w:r w:rsidRPr="009202AA">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777" w:name="_Toc21096435"/>
      <w:bookmarkStart w:id="778" w:name="_Toc29763402"/>
      <w:bookmarkStart w:id="779" w:name="_Toc36029873"/>
      <w:bookmarkStart w:id="780" w:name="_Toc37179773"/>
      <w:bookmarkStart w:id="781" w:name="_Toc45869473"/>
      <w:bookmarkStart w:id="782" w:name="_Toc52555272"/>
      <w:bookmarkStart w:id="783" w:name="_Toc61126092"/>
      <w:bookmarkStart w:id="784" w:name="_Toc67911508"/>
      <w:bookmarkStart w:id="785" w:name="_Toc74841600"/>
      <w:bookmarkStart w:id="786" w:name="_Toc76503380"/>
      <w:bookmarkStart w:id="787" w:name="_Toc83041235"/>
      <w:bookmarkStart w:id="788" w:name="_Toc89853631"/>
      <w:bookmarkStart w:id="789" w:name="_Toc98668000"/>
      <w:bookmarkStart w:id="790" w:name="_Toc130911140"/>
      <w:bookmarkStart w:id="791" w:name="_Toc137374363"/>
      <w:bookmarkStart w:id="792" w:name="_Toc138891883"/>
      <w:r w:rsidRPr="009202AA">
        <w:t>6.2.5.2</w:t>
      </w:r>
      <w:r w:rsidRPr="009202AA">
        <w:tab/>
      </w:r>
      <w:r w:rsidRPr="009202AA">
        <w:rPr>
          <w:lang w:eastAsia="zh-CN"/>
        </w:rPr>
        <w:t>Minimum requirement for MSR operation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793" w:name="_Toc21096436"/>
      <w:bookmarkStart w:id="794" w:name="_Toc29763403"/>
      <w:bookmarkStart w:id="795" w:name="_Toc36029874"/>
      <w:bookmarkStart w:id="796" w:name="_Toc37179774"/>
      <w:bookmarkStart w:id="797" w:name="_Toc45869474"/>
      <w:bookmarkStart w:id="798" w:name="_Toc52555273"/>
      <w:bookmarkStart w:id="799" w:name="_Toc61126093"/>
      <w:bookmarkStart w:id="800" w:name="_Toc67911509"/>
      <w:bookmarkStart w:id="801" w:name="_Toc74841601"/>
      <w:bookmarkStart w:id="802" w:name="_Toc76503381"/>
      <w:bookmarkStart w:id="803" w:name="_Toc83041236"/>
      <w:bookmarkStart w:id="804" w:name="_Toc89853632"/>
      <w:bookmarkStart w:id="805" w:name="_Toc98668001"/>
      <w:bookmarkStart w:id="806" w:name="_Toc130911141"/>
      <w:bookmarkStart w:id="807" w:name="_Toc137374364"/>
      <w:bookmarkStart w:id="808" w:name="_Toc138891884"/>
      <w:r w:rsidRPr="009202AA">
        <w:rPr>
          <w:lang w:eastAsia="zh-CN"/>
        </w:rPr>
        <w:t>6.2.5.3</w:t>
      </w:r>
      <w:r w:rsidRPr="009202AA">
        <w:rPr>
          <w:lang w:eastAsia="zh-CN"/>
        </w:rPr>
        <w:tab/>
        <w:t>Minimum requirement for single RAT UTRA operation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809" w:name="_Toc21096437"/>
      <w:bookmarkStart w:id="810" w:name="_Toc29763404"/>
      <w:bookmarkStart w:id="811" w:name="_Toc36029875"/>
      <w:bookmarkStart w:id="812" w:name="_Toc37179775"/>
      <w:bookmarkStart w:id="813" w:name="_Toc45869475"/>
      <w:bookmarkStart w:id="814" w:name="_Toc52555274"/>
      <w:bookmarkStart w:id="815" w:name="_Toc61126094"/>
      <w:bookmarkStart w:id="816" w:name="_Toc67911510"/>
      <w:bookmarkStart w:id="817" w:name="_Toc74841602"/>
      <w:bookmarkStart w:id="818" w:name="_Toc76503382"/>
      <w:bookmarkStart w:id="819" w:name="_Toc83041237"/>
      <w:bookmarkStart w:id="820" w:name="_Toc89853633"/>
      <w:bookmarkStart w:id="821" w:name="_Toc98668002"/>
      <w:bookmarkStart w:id="822" w:name="_Toc130911142"/>
      <w:bookmarkStart w:id="823" w:name="_Toc137374365"/>
      <w:bookmarkStart w:id="824" w:name="_Toc138891885"/>
      <w:r w:rsidRPr="009202AA">
        <w:rPr>
          <w:lang w:eastAsia="zh-CN"/>
        </w:rPr>
        <w:t>6.2.5.4</w:t>
      </w:r>
      <w:r w:rsidRPr="009202AA">
        <w:rPr>
          <w:lang w:eastAsia="zh-CN"/>
        </w:rPr>
        <w:tab/>
        <w:t>Minimum requirement for single RAT E-UTRA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825" w:name="_Toc21096438"/>
      <w:bookmarkStart w:id="826" w:name="_Toc29763405"/>
      <w:bookmarkStart w:id="827" w:name="_Toc36029876"/>
      <w:bookmarkStart w:id="828" w:name="_Toc37179776"/>
      <w:bookmarkStart w:id="829" w:name="_Toc45869476"/>
      <w:bookmarkStart w:id="830" w:name="_Toc52555275"/>
      <w:bookmarkStart w:id="831" w:name="_Toc61126095"/>
      <w:bookmarkStart w:id="832" w:name="_Toc67911511"/>
      <w:bookmarkStart w:id="833" w:name="_Toc74841603"/>
      <w:bookmarkStart w:id="834" w:name="_Toc76503383"/>
      <w:bookmarkStart w:id="835" w:name="_Toc83041238"/>
      <w:bookmarkStart w:id="836" w:name="_Toc89853634"/>
      <w:bookmarkStart w:id="837" w:name="_Toc98668003"/>
      <w:bookmarkStart w:id="838" w:name="_Toc130911143"/>
      <w:bookmarkStart w:id="839" w:name="_Toc137374366"/>
      <w:bookmarkStart w:id="840" w:name="_Toc138891886"/>
      <w:r w:rsidRPr="009202AA">
        <w:t>6.2.6</w:t>
      </w:r>
      <w:r w:rsidRPr="009202AA">
        <w:tab/>
        <w:t xml:space="preserve">E-UTRA </w:t>
      </w:r>
      <w:r w:rsidRPr="009202AA">
        <w:rPr>
          <w:lang w:eastAsia="zh-CN"/>
        </w:rPr>
        <w:t>DL RS power</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22E0841" w14:textId="77777777" w:rsidR="004C4A70" w:rsidRPr="009202AA" w:rsidRDefault="004C4A70" w:rsidP="004C4A70">
      <w:pPr>
        <w:pStyle w:val="Heading4"/>
      </w:pPr>
      <w:bookmarkStart w:id="841" w:name="_Toc21096439"/>
      <w:bookmarkStart w:id="842" w:name="_Toc29763406"/>
      <w:bookmarkStart w:id="843" w:name="_Toc36029877"/>
      <w:bookmarkStart w:id="844" w:name="_Toc37179777"/>
      <w:bookmarkStart w:id="845" w:name="_Toc45869477"/>
      <w:bookmarkStart w:id="846" w:name="_Toc52555276"/>
      <w:bookmarkStart w:id="847" w:name="_Toc61126096"/>
      <w:bookmarkStart w:id="848" w:name="_Toc67911512"/>
      <w:bookmarkStart w:id="849" w:name="_Toc74841604"/>
      <w:bookmarkStart w:id="850" w:name="_Toc76503384"/>
      <w:bookmarkStart w:id="851" w:name="_Toc83041239"/>
      <w:bookmarkStart w:id="852" w:name="_Toc89853635"/>
      <w:bookmarkStart w:id="853" w:name="_Toc98668004"/>
      <w:bookmarkStart w:id="854" w:name="_Toc130911144"/>
      <w:bookmarkStart w:id="855" w:name="_Toc137374367"/>
      <w:bookmarkStart w:id="856" w:name="_Toc138891887"/>
      <w:r w:rsidRPr="009202AA">
        <w:t>6.2.6.1</w:t>
      </w:r>
      <w:r w:rsidRPr="009202AA">
        <w:tab/>
        <w:t>General</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857" w:name="_Toc21096440"/>
      <w:bookmarkStart w:id="858" w:name="_Toc29763407"/>
      <w:bookmarkStart w:id="859" w:name="_Toc36029878"/>
      <w:bookmarkStart w:id="860" w:name="_Toc37179778"/>
      <w:bookmarkStart w:id="861" w:name="_Toc45869478"/>
      <w:bookmarkStart w:id="862" w:name="_Toc52555277"/>
      <w:bookmarkStart w:id="863" w:name="_Toc61126097"/>
      <w:bookmarkStart w:id="864" w:name="_Toc67911513"/>
      <w:bookmarkStart w:id="865" w:name="_Toc74841605"/>
      <w:bookmarkStart w:id="866" w:name="_Toc76503385"/>
      <w:bookmarkStart w:id="867" w:name="_Toc83041240"/>
      <w:bookmarkStart w:id="868" w:name="_Toc89853636"/>
      <w:bookmarkStart w:id="869" w:name="_Toc98668005"/>
      <w:bookmarkStart w:id="870" w:name="_Toc130911145"/>
      <w:bookmarkStart w:id="871" w:name="_Toc137374368"/>
      <w:bookmarkStart w:id="872" w:name="_Toc138891888"/>
      <w:r w:rsidRPr="009202AA">
        <w:t>6.2.6.2</w:t>
      </w:r>
      <w:r w:rsidRPr="009202AA">
        <w:tab/>
      </w:r>
      <w:r w:rsidRPr="009202AA">
        <w:rPr>
          <w:lang w:eastAsia="zh-CN"/>
        </w:rPr>
        <w:t>Minimum requirement for MSR operation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873" w:name="_Toc21096441"/>
      <w:bookmarkStart w:id="874" w:name="_Toc29763408"/>
      <w:bookmarkStart w:id="875" w:name="_Toc36029879"/>
      <w:bookmarkStart w:id="876" w:name="_Toc37179779"/>
      <w:bookmarkStart w:id="877" w:name="_Toc45869479"/>
      <w:bookmarkStart w:id="878" w:name="_Toc52555278"/>
      <w:bookmarkStart w:id="879" w:name="_Toc61126098"/>
      <w:bookmarkStart w:id="880" w:name="_Toc67911514"/>
      <w:bookmarkStart w:id="881" w:name="_Toc74841606"/>
      <w:bookmarkStart w:id="882" w:name="_Toc76503386"/>
      <w:bookmarkStart w:id="883" w:name="_Toc83041241"/>
      <w:bookmarkStart w:id="884" w:name="_Toc89853637"/>
      <w:bookmarkStart w:id="885" w:name="_Toc98668006"/>
      <w:bookmarkStart w:id="886" w:name="_Toc130911146"/>
      <w:bookmarkStart w:id="887" w:name="_Toc137374369"/>
      <w:bookmarkStart w:id="888" w:name="_Toc138891889"/>
      <w:r w:rsidRPr="009202AA">
        <w:rPr>
          <w:lang w:eastAsia="zh-CN"/>
        </w:rPr>
        <w:t>6.2.6.3</w:t>
      </w:r>
      <w:r w:rsidRPr="009202AA">
        <w:rPr>
          <w:lang w:eastAsia="zh-CN"/>
        </w:rPr>
        <w:tab/>
        <w:t>Minimum requirement for single RAT UTRA operation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889" w:name="_Toc21096442"/>
      <w:bookmarkStart w:id="890" w:name="_Toc29763409"/>
      <w:bookmarkStart w:id="891" w:name="_Toc36029880"/>
      <w:bookmarkStart w:id="892" w:name="_Toc37179780"/>
      <w:bookmarkStart w:id="893" w:name="_Toc45869480"/>
      <w:bookmarkStart w:id="894" w:name="_Toc52555279"/>
      <w:bookmarkStart w:id="895" w:name="_Toc61126099"/>
      <w:bookmarkStart w:id="896" w:name="_Toc67911515"/>
      <w:bookmarkStart w:id="897" w:name="_Toc74841607"/>
      <w:bookmarkStart w:id="898" w:name="_Toc76503387"/>
      <w:bookmarkStart w:id="899" w:name="_Toc83041242"/>
      <w:bookmarkStart w:id="900" w:name="_Toc89853638"/>
      <w:bookmarkStart w:id="901" w:name="_Toc98668007"/>
      <w:bookmarkStart w:id="902" w:name="_Toc130911147"/>
      <w:bookmarkStart w:id="903" w:name="_Toc137374370"/>
      <w:bookmarkStart w:id="904" w:name="_Toc138891890"/>
      <w:r w:rsidRPr="009202AA">
        <w:rPr>
          <w:lang w:eastAsia="zh-CN"/>
        </w:rPr>
        <w:t>6.2.6.4</w:t>
      </w:r>
      <w:r w:rsidRPr="009202AA">
        <w:rPr>
          <w:lang w:eastAsia="zh-CN"/>
        </w:rPr>
        <w:tab/>
        <w:t>Minimum requirement for single RAT E-UTRA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905" w:name="_Toc21096443"/>
      <w:bookmarkStart w:id="906" w:name="_Toc29763410"/>
      <w:bookmarkStart w:id="907" w:name="_Toc36029881"/>
      <w:bookmarkStart w:id="908" w:name="_Toc37179781"/>
      <w:bookmarkStart w:id="909" w:name="_Toc45869481"/>
      <w:bookmarkStart w:id="910" w:name="_Toc52555280"/>
      <w:bookmarkStart w:id="911" w:name="_Toc61126100"/>
      <w:bookmarkStart w:id="912" w:name="_Toc67911516"/>
      <w:bookmarkStart w:id="913" w:name="_Toc74841608"/>
      <w:bookmarkStart w:id="914" w:name="_Toc76503388"/>
      <w:bookmarkStart w:id="915" w:name="_Toc83041243"/>
      <w:bookmarkStart w:id="916" w:name="_Toc89853639"/>
      <w:bookmarkStart w:id="917" w:name="_Toc98668008"/>
      <w:bookmarkStart w:id="918" w:name="_Toc130911148"/>
      <w:bookmarkStart w:id="919" w:name="_Toc137374371"/>
      <w:bookmarkStart w:id="920" w:name="_Toc138891891"/>
      <w:r w:rsidRPr="009202AA">
        <w:rPr>
          <w:lang w:eastAsia="zh-CN"/>
        </w:rPr>
        <w:t>6.3</w:t>
      </w:r>
      <w:r w:rsidRPr="009202AA">
        <w:rPr>
          <w:lang w:eastAsia="zh-CN"/>
        </w:rPr>
        <w:tab/>
        <w:t>Output power dynamics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r w:rsidRPr="009202AA">
        <w:rPr>
          <w:lang w:eastAsia="zh-CN"/>
        </w:rPr>
        <w:tab/>
      </w:r>
    </w:p>
    <w:p w14:paraId="660B2E7D" w14:textId="77777777" w:rsidR="004C4A70" w:rsidRPr="009202AA" w:rsidRDefault="004C4A70" w:rsidP="004C4A70">
      <w:pPr>
        <w:pStyle w:val="Heading3"/>
      </w:pPr>
      <w:bookmarkStart w:id="921" w:name="_Toc21096444"/>
      <w:bookmarkStart w:id="922" w:name="_Toc29763411"/>
      <w:bookmarkStart w:id="923" w:name="_Toc36029882"/>
      <w:bookmarkStart w:id="924" w:name="_Toc37179782"/>
      <w:bookmarkStart w:id="925" w:name="_Toc45869482"/>
      <w:bookmarkStart w:id="926" w:name="_Toc52555281"/>
      <w:bookmarkStart w:id="927" w:name="_Toc61126101"/>
      <w:bookmarkStart w:id="928" w:name="_Toc67911517"/>
      <w:bookmarkStart w:id="929" w:name="_Toc74841609"/>
      <w:bookmarkStart w:id="930" w:name="_Toc76503389"/>
      <w:bookmarkStart w:id="931" w:name="_Toc83041244"/>
      <w:bookmarkStart w:id="932" w:name="_Toc89853640"/>
      <w:bookmarkStart w:id="933" w:name="_Toc98668009"/>
      <w:bookmarkStart w:id="934" w:name="_Toc130911149"/>
      <w:bookmarkStart w:id="935" w:name="_Toc137374372"/>
      <w:bookmarkStart w:id="936" w:name="_Toc138891892"/>
      <w:r w:rsidRPr="009202AA">
        <w:t>6.3.1</w:t>
      </w:r>
      <w:r w:rsidRPr="009202AA">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937" w:name="_Toc21096445"/>
      <w:bookmarkStart w:id="938" w:name="_Toc29763412"/>
      <w:bookmarkStart w:id="939" w:name="_Toc36029883"/>
      <w:bookmarkStart w:id="940" w:name="_Toc37179783"/>
      <w:bookmarkStart w:id="941" w:name="_Toc45869483"/>
      <w:bookmarkStart w:id="942" w:name="_Toc52555282"/>
      <w:bookmarkStart w:id="943" w:name="_Toc61126102"/>
      <w:bookmarkStart w:id="944" w:name="_Toc67911518"/>
      <w:bookmarkStart w:id="945" w:name="_Toc74841610"/>
      <w:bookmarkStart w:id="946" w:name="_Toc76503390"/>
      <w:bookmarkStart w:id="947" w:name="_Toc83041245"/>
      <w:bookmarkStart w:id="948" w:name="_Toc89853641"/>
      <w:bookmarkStart w:id="949" w:name="_Toc98668010"/>
      <w:bookmarkStart w:id="950" w:name="_Toc130911150"/>
      <w:bookmarkStart w:id="951" w:name="_Toc137374373"/>
      <w:bookmarkStart w:id="952" w:name="_Toc138891893"/>
      <w:r w:rsidRPr="009202AA">
        <w:rPr>
          <w:lang w:eastAsia="zh-CN"/>
        </w:rPr>
        <w:t>6.3.2</w:t>
      </w:r>
      <w:r w:rsidRPr="009202AA">
        <w:rPr>
          <w:lang w:eastAsia="zh-CN"/>
        </w:rPr>
        <w:tab/>
        <w:t>UTRA Inner loop power control in the downlink</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61FFD65C" w14:textId="77777777" w:rsidR="004C4A70" w:rsidRPr="009202AA" w:rsidRDefault="004C4A70" w:rsidP="004C4A70">
      <w:pPr>
        <w:pStyle w:val="Heading4"/>
      </w:pPr>
      <w:bookmarkStart w:id="953" w:name="_Toc21096446"/>
      <w:bookmarkStart w:id="954" w:name="_Toc29763413"/>
      <w:bookmarkStart w:id="955" w:name="_Toc36029884"/>
      <w:bookmarkStart w:id="956" w:name="_Toc37179784"/>
      <w:bookmarkStart w:id="957" w:name="_Toc45869484"/>
      <w:bookmarkStart w:id="958" w:name="_Toc52555283"/>
      <w:bookmarkStart w:id="959" w:name="_Toc61126103"/>
      <w:bookmarkStart w:id="960" w:name="_Toc67911519"/>
      <w:bookmarkStart w:id="961" w:name="_Toc74841611"/>
      <w:bookmarkStart w:id="962" w:name="_Toc76503391"/>
      <w:bookmarkStart w:id="963" w:name="_Toc83041246"/>
      <w:bookmarkStart w:id="964" w:name="_Toc89853642"/>
      <w:bookmarkStart w:id="965" w:name="_Toc98668011"/>
      <w:bookmarkStart w:id="966" w:name="_Toc130911151"/>
      <w:bookmarkStart w:id="967" w:name="_Toc137374374"/>
      <w:bookmarkStart w:id="968" w:name="_Toc138891894"/>
      <w:r w:rsidRPr="009202AA">
        <w:t>6.3.2.1</w:t>
      </w:r>
      <w:r w:rsidRPr="009202AA">
        <w:tab/>
        <w:t>General</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969" w:name="_Toc21096447"/>
      <w:bookmarkStart w:id="970" w:name="_Toc29763414"/>
      <w:bookmarkStart w:id="971" w:name="_Toc36029885"/>
      <w:bookmarkStart w:id="972" w:name="_Toc37179785"/>
      <w:bookmarkStart w:id="973" w:name="_Toc45869485"/>
      <w:bookmarkStart w:id="974" w:name="_Toc52555284"/>
      <w:bookmarkStart w:id="975" w:name="_Toc61126104"/>
      <w:bookmarkStart w:id="976" w:name="_Toc67911520"/>
      <w:bookmarkStart w:id="977" w:name="_Toc74841612"/>
      <w:bookmarkStart w:id="978" w:name="_Toc76503392"/>
      <w:bookmarkStart w:id="979" w:name="_Toc83041247"/>
      <w:bookmarkStart w:id="980" w:name="_Toc89853643"/>
      <w:bookmarkStart w:id="981" w:name="_Toc98668012"/>
      <w:bookmarkStart w:id="982" w:name="_Toc130911152"/>
      <w:bookmarkStart w:id="983" w:name="_Toc137374375"/>
      <w:bookmarkStart w:id="984" w:name="_Toc138891895"/>
      <w:r w:rsidRPr="009202AA">
        <w:t>6.3.2.2</w:t>
      </w:r>
      <w:r w:rsidRPr="009202AA">
        <w:tab/>
      </w:r>
      <w:r w:rsidRPr="009202AA">
        <w:rPr>
          <w:lang w:eastAsia="zh-CN"/>
        </w:rPr>
        <w:t>Minimum requirement for MSR operation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985" w:name="_Toc21096448"/>
      <w:bookmarkStart w:id="986" w:name="_Toc29763415"/>
      <w:bookmarkStart w:id="987" w:name="_Toc36029886"/>
      <w:bookmarkStart w:id="988" w:name="_Toc37179786"/>
      <w:bookmarkStart w:id="989" w:name="_Toc45869486"/>
      <w:bookmarkStart w:id="990" w:name="_Toc52555285"/>
      <w:bookmarkStart w:id="991" w:name="_Toc61126105"/>
      <w:bookmarkStart w:id="992" w:name="_Toc67911521"/>
      <w:bookmarkStart w:id="993" w:name="_Toc74841613"/>
      <w:bookmarkStart w:id="994" w:name="_Toc76503393"/>
      <w:bookmarkStart w:id="995" w:name="_Toc83041248"/>
      <w:bookmarkStart w:id="996" w:name="_Toc89853644"/>
      <w:bookmarkStart w:id="997" w:name="_Toc98668013"/>
      <w:bookmarkStart w:id="998" w:name="_Toc130911153"/>
      <w:bookmarkStart w:id="999" w:name="_Toc137374376"/>
      <w:bookmarkStart w:id="1000" w:name="_Toc138891896"/>
      <w:r w:rsidRPr="009202AA">
        <w:rPr>
          <w:lang w:eastAsia="zh-CN"/>
        </w:rPr>
        <w:t>6.3.2.3</w:t>
      </w:r>
      <w:r w:rsidRPr="009202AA">
        <w:rPr>
          <w:lang w:eastAsia="zh-CN"/>
        </w:rPr>
        <w:tab/>
        <w:t>Minimum requirement for single RAT UTRA operation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1001" w:name="_Toc21096449"/>
      <w:bookmarkStart w:id="1002" w:name="_Toc29763416"/>
      <w:bookmarkStart w:id="1003" w:name="_Toc36029887"/>
      <w:bookmarkStart w:id="1004" w:name="_Toc37179787"/>
      <w:bookmarkStart w:id="1005" w:name="_Toc45869487"/>
      <w:bookmarkStart w:id="1006" w:name="_Toc52555286"/>
      <w:bookmarkStart w:id="1007" w:name="_Toc61126106"/>
      <w:bookmarkStart w:id="1008" w:name="_Toc67911522"/>
      <w:bookmarkStart w:id="1009" w:name="_Toc74841614"/>
      <w:bookmarkStart w:id="1010" w:name="_Toc76503394"/>
      <w:bookmarkStart w:id="1011" w:name="_Toc83041249"/>
      <w:bookmarkStart w:id="1012" w:name="_Toc89853645"/>
      <w:bookmarkStart w:id="1013" w:name="_Toc98668014"/>
      <w:bookmarkStart w:id="1014" w:name="_Toc130911154"/>
      <w:bookmarkStart w:id="1015" w:name="_Toc137374377"/>
      <w:bookmarkStart w:id="1016" w:name="_Toc138891897"/>
      <w:r w:rsidRPr="009202AA">
        <w:rPr>
          <w:lang w:eastAsia="zh-CN"/>
        </w:rPr>
        <w:t>6.3.2.4</w:t>
      </w:r>
      <w:r w:rsidRPr="009202AA">
        <w:rPr>
          <w:lang w:eastAsia="zh-CN"/>
        </w:rPr>
        <w:tab/>
        <w:t>Minimum requirement for single RAT E-UTRA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1017" w:name="_Toc21096450"/>
      <w:bookmarkStart w:id="1018" w:name="_Toc29763417"/>
      <w:bookmarkStart w:id="1019" w:name="_Toc36029888"/>
      <w:bookmarkStart w:id="1020" w:name="_Toc37179788"/>
      <w:bookmarkStart w:id="1021" w:name="_Toc45869488"/>
      <w:bookmarkStart w:id="1022" w:name="_Toc52555287"/>
      <w:bookmarkStart w:id="1023" w:name="_Toc61126107"/>
      <w:bookmarkStart w:id="1024" w:name="_Toc67911523"/>
      <w:bookmarkStart w:id="1025" w:name="_Toc74841615"/>
      <w:bookmarkStart w:id="1026" w:name="_Toc76503395"/>
      <w:bookmarkStart w:id="1027" w:name="_Toc83041250"/>
      <w:bookmarkStart w:id="1028" w:name="_Toc89853646"/>
      <w:bookmarkStart w:id="1029" w:name="_Toc98668015"/>
      <w:bookmarkStart w:id="1030" w:name="_Toc130911155"/>
      <w:bookmarkStart w:id="1031" w:name="_Toc137374378"/>
      <w:bookmarkStart w:id="1032" w:name="_Toc138891898"/>
      <w:r w:rsidRPr="009202AA">
        <w:rPr>
          <w:lang w:eastAsia="zh-CN"/>
        </w:rPr>
        <w:t>6.3.3</w:t>
      </w:r>
      <w:r w:rsidRPr="009202AA">
        <w:rPr>
          <w:lang w:eastAsia="zh-CN"/>
        </w:rPr>
        <w:tab/>
        <w:t>Power control dynamic range</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FECA72D" w14:textId="77777777" w:rsidR="004C4A70" w:rsidRPr="009202AA" w:rsidRDefault="004C4A70" w:rsidP="004C4A70">
      <w:pPr>
        <w:pStyle w:val="Heading4"/>
      </w:pPr>
      <w:bookmarkStart w:id="1033" w:name="_Toc21096451"/>
      <w:bookmarkStart w:id="1034" w:name="_Toc29763418"/>
      <w:bookmarkStart w:id="1035" w:name="_Toc36029889"/>
      <w:bookmarkStart w:id="1036" w:name="_Toc37179789"/>
      <w:bookmarkStart w:id="1037" w:name="_Toc45869489"/>
      <w:bookmarkStart w:id="1038" w:name="_Toc52555288"/>
      <w:bookmarkStart w:id="1039" w:name="_Toc61126108"/>
      <w:bookmarkStart w:id="1040" w:name="_Toc67911524"/>
      <w:bookmarkStart w:id="1041" w:name="_Toc74841616"/>
      <w:bookmarkStart w:id="1042" w:name="_Toc76503396"/>
      <w:bookmarkStart w:id="1043" w:name="_Toc83041251"/>
      <w:bookmarkStart w:id="1044" w:name="_Toc89853647"/>
      <w:bookmarkStart w:id="1045" w:name="_Toc98668016"/>
      <w:bookmarkStart w:id="1046" w:name="_Toc130911156"/>
      <w:bookmarkStart w:id="1047" w:name="_Toc137374379"/>
      <w:bookmarkStart w:id="1048" w:name="_Toc138891899"/>
      <w:r w:rsidRPr="009202AA">
        <w:t>6.3.3.1</w:t>
      </w:r>
      <w:r w:rsidRPr="009202AA">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1049" w:name="_Toc21096452"/>
      <w:bookmarkStart w:id="1050" w:name="_Toc29763419"/>
      <w:bookmarkStart w:id="1051" w:name="_Toc36029890"/>
      <w:bookmarkStart w:id="1052" w:name="_Toc37179790"/>
      <w:bookmarkStart w:id="1053" w:name="_Toc45869490"/>
      <w:bookmarkStart w:id="1054" w:name="_Toc52555289"/>
      <w:bookmarkStart w:id="1055" w:name="_Toc61126109"/>
      <w:bookmarkStart w:id="1056" w:name="_Toc67911525"/>
      <w:bookmarkStart w:id="1057" w:name="_Toc74841617"/>
      <w:bookmarkStart w:id="1058" w:name="_Toc76503397"/>
      <w:bookmarkStart w:id="1059" w:name="_Toc83041252"/>
      <w:bookmarkStart w:id="1060" w:name="_Toc89853648"/>
      <w:bookmarkStart w:id="1061" w:name="_Toc98668017"/>
      <w:bookmarkStart w:id="1062" w:name="_Toc130911157"/>
      <w:bookmarkStart w:id="1063" w:name="_Toc137374380"/>
      <w:bookmarkStart w:id="1064" w:name="_Toc138891900"/>
      <w:r w:rsidRPr="009202AA">
        <w:t>6.3.3.2</w:t>
      </w:r>
      <w:r w:rsidRPr="009202AA">
        <w:tab/>
      </w:r>
      <w:r w:rsidRPr="009202AA">
        <w:rPr>
          <w:lang w:eastAsia="zh-CN"/>
        </w:rPr>
        <w:t>Minimum requirement for MSR operation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1065" w:name="_Toc21096453"/>
      <w:bookmarkStart w:id="1066" w:name="_Toc29763420"/>
      <w:bookmarkStart w:id="1067" w:name="_Toc36029891"/>
      <w:bookmarkStart w:id="1068" w:name="_Toc37179791"/>
      <w:bookmarkStart w:id="1069" w:name="_Toc45869491"/>
      <w:bookmarkStart w:id="1070" w:name="_Toc52555290"/>
      <w:bookmarkStart w:id="1071" w:name="_Toc61126110"/>
      <w:bookmarkStart w:id="1072" w:name="_Toc67911526"/>
      <w:bookmarkStart w:id="1073" w:name="_Toc74841618"/>
      <w:bookmarkStart w:id="1074" w:name="_Toc76503398"/>
      <w:bookmarkStart w:id="1075" w:name="_Toc83041253"/>
      <w:bookmarkStart w:id="1076" w:name="_Toc89853649"/>
      <w:bookmarkStart w:id="1077" w:name="_Toc98668018"/>
      <w:bookmarkStart w:id="1078" w:name="_Toc130911158"/>
      <w:bookmarkStart w:id="1079" w:name="_Toc137374381"/>
      <w:bookmarkStart w:id="1080" w:name="_Toc138891901"/>
      <w:r w:rsidRPr="009202AA">
        <w:rPr>
          <w:lang w:eastAsia="zh-CN"/>
        </w:rPr>
        <w:t>6.3.3.3</w:t>
      </w:r>
      <w:r w:rsidRPr="009202AA">
        <w:rPr>
          <w:lang w:eastAsia="zh-CN"/>
        </w:rPr>
        <w:tab/>
        <w:t>Minimum requirement for single RAT UTRA operation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1081" w:name="_Toc21096454"/>
      <w:bookmarkStart w:id="1082" w:name="_Toc29763421"/>
      <w:bookmarkStart w:id="1083" w:name="_Toc36029892"/>
      <w:bookmarkStart w:id="1084" w:name="_Toc37179792"/>
      <w:bookmarkStart w:id="1085" w:name="_Toc45869492"/>
      <w:bookmarkStart w:id="1086" w:name="_Toc52555291"/>
      <w:bookmarkStart w:id="1087" w:name="_Toc61126111"/>
      <w:bookmarkStart w:id="1088" w:name="_Toc67911527"/>
      <w:bookmarkStart w:id="1089" w:name="_Toc74841619"/>
      <w:bookmarkStart w:id="1090" w:name="_Toc76503399"/>
      <w:bookmarkStart w:id="1091" w:name="_Toc83041254"/>
      <w:bookmarkStart w:id="1092" w:name="_Toc89853650"/>
      <w:bookmarkStart w:id="1093" w:name="_Toc98668019"/>
      <w:bookmarkStart w:id="1094" w:name="_Toc130911159"/>
      <w:bookmarkStart w:id="1095" w:name="_Toc137374382"/>
      <w:bookmarkStart w:id="1096" w:name="_Toc138891902"/>
      <w:r w:rsidRPr="009202AA">
        <w:rPr>
          <w:lang w:eastAsia="zh-CN"/>
        </w:rPr>
        <w:t>6.3.3.4</w:t>
      </w:r>
      <w:r w:rsidRPr="009202AA">
        <w:rPr>
          <w:lang w:eastAsia="zh-CN"/>
        </w:rPr>
        <w:tab/>
        <w:t>Minimum requirement for single RAT E-UTRA operation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1097" w:name="_Toc21096455"/>
      <w:bookmarkStart w:id="1098" w:name="_Toc29763422"/>
      <w:bookmarkStart w:id="1099" w:name="_Toc36029893"/>
      <w:bookmarkStart w:id="1100" w:name="_Toc37179793"/>
      <w:bookmarkStart w:id="1101" w:name="_Toc45869493"/>
      <w:bookmarkStart w:id="1102" w:name="_Toc52555292"/>
      <w:bookmarkStart w:id="1103" w:name="_Toc61126112"/>
      <w:bookmarkStart w:id="1104" w:name="_Toc67911528"/>
      <w:bookmarkStart w:id="1105" w:name="_Toc74841620"/>
      <w:bookmarkStart w:id="1106" w:name="_Toc76503400"/>
      <w:bookmarkStart w:id="1107" w:name="_Toc83041255"/>
      <w:bookmarkStart w:id="1108" w:name="_Toc89853651"/>
      <w:bookmarkStart w:id="1109" w:name="_Toc98668020"/>
      <w:bookmarkStart w:id="1110" w:name="_Toc130911160"/>
      <w:bookmarkStart w:id="1111" w:name="_Toc137374383"/>
      <w:bookmarkStart w:id="1112" w:name="_Toc138891903"/>
      <w:r w:rsidRPr="009202AA">
        <w:rPr>
          <w:lang w:eastAsia="zh-CN"/>
        </w:rPr>
        <w:t>6.3.4</w:t>
      </w:r>
      <w:r w:rsidRPr="009202AA">
        <w:rPr>
          <w:lang w:eastAsia="zh-CN"/>
        </w:rPr>
        <w:tab/>
        <w:t>Total power dynamic range</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828177D" w14:textId="77777777" w:rsidR="004C4A70" w:rsidRPr="009202AA" w:rsidRDefault="004C4A70" w:rsidP="004C4A70">
      <w:pPr>
        <w:pStyle w:val="Heading4"/>
      </w:pPr>
      <w:bookmarkStart w:id="1113" w:name="_Toc21096456"/>
      <w:bookmarkStart w:id="1114" w:name="_Toc29763423"/>
      <w:bookmarkStart w:id="1115" w:name="_Toc36029894"/>
      <w:bookmarkStart w:id="1116" w:name="_Toc37179794"/>
      <w:bookmarkStart w:id="1117" w:name="_Toc45869494"/>
      <w:bookmarkStart w:id="1118" w:name="_Toc52555293"/>
      <w:bookmarkStart w:id="1119" w:name="_Toc61126113"/>
      <w:bookmarkStart w:id="1120" w:name="_Toc67911529"/>
      <w:bookmarkStart w:id="1121" w:name="_Toc74841621"/>
      <w:bookmarkStart w:id="1122" w:name="_Toc76503401"/>
      <w:bookmarkStart w:id="1123" w:name="_Toc83041256"/>
      <w:bookmarkStart w:id="1124" w:name="_Toc89853652"/>
      <w:bookmarkStart w:id="1125" w:name="_Toc98668021"/>
      <w:bookmarkStart w:id="1126" w:name="_Toc130911161"/>
      <w:bookmarkStart w:id="1127" w:name="_Toc137374384"/>
      <w:bookmarkStart w:id="1128" w:name="_Toc138891904"/>
      <w:r w:rsidRPr="009202AA">
        <w:t>6.3.4.1</w:t>
      </w:r>
      <w:r w:rsidRPr="009202A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1129" w:name="_Toc21096457"/>
      <w:bookmarkStart w:id="1130" w:name="_Toc29763424"/>
      <w:bookmarkStart w:id="1131" w:name="_Toc36029895"/>
      <w:bookmarkStart w:id="1132" w:name="_Toc37179795"/>
      <w:bookmarkStart w:id="1133" w:name="_Toc45869495"/>
      <w:bookmarkStart w:id="1134" w:name="_Toc52555294"/>
      <w:bookmarkStart w:id="1135" w:name="_Toc61126114"/>
      <w:bookmarkStart w:id="1136" w:name="_Toc67911530"/>
      <w:bookmarkStart w:id="1137" w:name="_Toc74841622"/>
      <w:bookmarkStart w:id="1138" w:name="_Toc76503402"/>
      <w:bookmarkStart w:id="1139" w:name="_Toc83041257"/>
      <w:bookmarkStart w:id="1140" w:name="_Toc89853653"/>
      <w:bookmarkStart w:id="1141" w:name="_Toc98668022"/>
      <w:bookmarkStart w:id="1142" w:name="_Toc130911162"/>
      <w:bookmarkStart w:id="1143" w:name="_Toc137374385"/>
      <w:bookmarkStart w:id="1144" w:name="_Toc138891905"/>
      <w:r w:rsidRPr="009202AA">
        <w:t>6.3.4.2</w:t>
      </w:r>
      <w:r w:rsidRPr="009202AA">
        <w:tab/>
      </w:r>
      <w:r w:rsidRPr="009202AA">
        <w:rPr>
          <w:lang w:eastAsia="zh-CN"/>
        </w:rPr>
        <w:t>Minimum requirement for MSR operation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1145" w:name="_Toc21096458"/>
      <w:bookmarkStart w:id="1146" w:name="_Toc29763425"/>
      <w:bookmarkStart w:id="1147" w:name="_Toc36029896"/>
      <w:bookmarkStart w:id="1148" w:name="_Toc37179796"/>
      <w:bookmarkStart w:id="1149" w:name="_Toc45869496"/>
      <w:bookmarkStart w:id="1150" w:name="_Toc52555295"/>
      <w:bookmarkStart w:id="1151" w:name="_Toc61126115"/>
      <w:bookmarkStart w:id="1152" w:name="_Toc67911531"/>
      <w:bookmarkStart w:id="1153" w:name="_Toc74841623"/>
      <w:bookmarkStart w:id="1154" w:name="_Toc76503403"/>
      <w:bookmarkStart w:id="1155" w:name="_Toc83041258"/>
      <w:bookmarkStart w:id="1156" w:name="_Toc89853654"/>
      <w:bookmarkStart w:id="1157" w:name="_Toc98668023"/>
      <w:bookmarkStart w:id="1158" w:name="_Toc130911163"/>
      <w:bookmarkStart w:id="1159" w:name="_Toc137374386"/>
      <w:bookmarkStart w:id="1160" w:name="_Toc138891906"/>
      <w:r w:rsidRPr="009202AA">
        <w:rPr>
          <w:lang w:eastAsia="zh-CN"/>
        </w:rPr>
        <w:t>6.3.4.3</w:t>
      </w:r>
      <w:r w:rsidRPr="009202AA">
        <w:rPr>
          <w:lang w:eastAsia="zh-CN"/>
        </w:rPr>
        <w:tab/>
        <w:t>Minimum requirement for single RAT UTRA operation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1161" w:name="_Toc21096459"/>
      <w:bookmarkStart w:id="1162" w:name="_Toc29763426"/>
      <w:bookmarkStart w:id="1163" w:name="_Toc36029897"/>
      <w:bookmarkStart w:id="1164" w:name="_Toc37179797"/>
      <w:bookmarkStart w:id="1165" w:name="_Toc45869497"/>
      <w:bookmarkStart w:id="1166" w:name="_Toc52555296"/>
      <w:bookmarkStart w:id="1167" w:name="_Toc61126116"/>
      <w:bookmarkStart w:id="1168" w:name="_Toc67911532"/>
      <w:bookmarkStart w:id="1169" w:name="_Toc74841624"/>
      <w:bookmarkStart w:id="1170" w:name="_Toc76503404"/>
      <w:bookmarkStart w:id="1171" w:name="_Toc83041259"/>
      <w:bookmarkStart w:id="1172" w:name="_Toc89853655"/>
      <w:bookmarkStart w:id="1173" w:name="_Toc98668024"/>
      <w:bookmarkStart w:id="1174" w:name="_Toc130911164"/>
      <w:bookmarkStart w:id="1175" w:name="_Toc137374387"/>
      <w:bookmarkStart w:id="1176" w:name="_Toc138891907"/>
      <w:r w:rsidRPr="009202AA">
        <w:rPr>
          <w:sz w:val="24"/>
          <w:lang w:eastAsia="zh-CN"/>
        </w:rPr>
        <w:t>6.3.4.4</w:t>
      </w:r>
      <w:r w:rsidRPr="009202AA">
        <w:rPr>
          <w:sz w:val="24"/>
          <w:lang w:eastAsia="zh-CN"/>
        </w:rPr>
        <w:tab/>
        <w:t>Minimum requirement for single RAT E-UTRA operation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1177" w:name="_Toc21096460"/>
      <w:bookmarkStart w:id="1178" w:name="_Toc29763427"/>
      <w:bookmarkStart w:id="1179" w:name="_Toc36029898"/>
      <w:bookmarkStart w:id="1180" w:name="_Toc37179798"/>
      <w:bookmarkStart w:id="1181" w:name="_Toc45869498"/>
      <w:bookmarkStart w:id="1182" w:name="_Toc52555297"/>
      <w:bookmarkStart w:id="1183" w:name="_Toc61126117"/>
      <w:bookmarkStart w:id="1184" w:name="_Toc67911533"/>
      <w:bookmarkStart w:id="1185" w:name="_Toc74841625"/>
      <w:bookmarkStart w:id="1186" w:name="_Toc76503405"/>
      <w:bookmarkStart w:id="1187" w:name="_Toc83041260"/>
      <w:bookmarkStart w:id="1188" w:name="_Toc89853656"/>
      <w:bookmarkStart w:id="1189" w:name="_Toc98668025"/>
      <w:bookmarkStart w:id="1190" w:name="_Toc130911165"/>
      <w:bookmarkStart w:id="1191" w:name="_Toc137374388"/>
      <w:bookmarkStart w:id="1192" w:name="_Toc138891908"/>
      <w:r w:rsidRPr="009202AA">
        <w:rPr>
          <w:lang w:eastAsia="zh-CN"/>
        </w:rPr>
        <w:t>6.3.5</w:t>
      </w:r>
      <w:r w:rsidRPr="009202AA">
        <w:rPr>
          <w:lang w:eastAsia="zh-CN"/>
        </w:rPr>
        <w:tab/>
        <w:t>IPDL time mask</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77D8DB4F" w14:textId="77777777" w:rsidR="004C4A70" w:rsidRPr="009202AA" w:rsidRDefault="004C4A70" w:rsidP="004C4A70">
      <w:pPr>
        <w:pStyle w:val="Heading4"/>
      </w:pPr>
      <w:bookmarkStart w:id="1193" w:name="_Toc21096461"/>
      <w:bookmarkStart w:id="1194" w:name="_Toc29763428"/>
      <w:bookmarkStart w:id="1195" w:name="_Toc36029899"/>
      <w:bookmarkStart w:id="1196" w:name="_Toc37179799"/>
      <w:bookmarkStart w:id="1197" w:name="_Toc45869499"/>
      <w:bookmarkStart w:id="1198" w:name="_Toc52555298"/>
      <w:bookmarkStart w:id="1199" w:name="_Toc61126118"/>
      <w:bookmarkStart w:id="1200" w:name="_Toc67911534"/>
      <w:bookmarkStart w:id="1201" w:name="_Toc74841626"/>
      <w:bookmarkStart w:id="1202" w:name="_Toc76503406"/>
      <w:bookmarkStart w:id="1203" w:name="_Toc83041261"/>
      <w:bookmarkStart w:id="1204" w:name="_Toc89853657"/>
      <w:bookmarkStart w:id="1205" w:name="_Toc98668026"/>
      <w:bookmarkStart w:id="1206" w:name="_Toc130911166"/>
      <w:bookmarkStart w:id="1207" w:name="_Toc137374389"/>
      <w:bookmarkStart w:id="1208" w:name="_Toc138891909"/>
      <w:r w:rsidRPr="009202AA">
        <w:t>6.3.5.1</w:t>
      </w:r>
      <w:r w:rsidRPr="009202AA">
        <w:tab/>
        <w:t>General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1209" w:name="_Toc21096462"/>
      <w:bookmarkStart w:id="1210" w:name="_Toc29763429"/>
      <w:bookmarkStart w:id="1211" w:name="_Toc36029900"/>
      <w:bookmarkStart w:id="1212" w:name="_Toc37179800"/>
      <w:bookmarkStart w:id="1213" w:name="_Toc45869500"/>
      <w:bookmarkStart w:id="1214" w:name="_Toc52555299"/>
      <w:bookmarkStart w:id="1215" w:name="_Toc61126119"/>
      <w:bookmarkStart w:id="1216" w:name="_Toc67911535"/>
      <w:bookmarkStart w:id="1217" w:name="_Toc74841627"/>
      <w:bookmarkStart w:id="1218" w:name="_Toc76503407"/>
      <w:bookmarkStart w:id="1219" w:name="_Toc83041262"/>
      <w:bookmarkStart w:id="1220" w:name="_Toc89853658"/>
      <w:bookmarkStart w:id="1221" w:name="_Toc98668027"/>
      <w:bookmarkStart w:id="1222" w:name="_Toc130911167"/>
      <w:bookmarkStart w:id="1223" w:name="_Toc137374390"/>
      <w:bookmarkStart w:id="1224" w:name="_Toc138891910"/>
      <w:r w:rsidRPr="009202AA">
        <w:t>6.3.5.2</w:t>
      </w:r>
      <w:r w:rsidRPr="009202AA">
        <w:tab/>
      </w:r>
      <w:r w:rsidRPr="009202AA">
        <w:rPr>
          <w:lang w:eastAsia="zh-CN"/>
        </w:rPr>
        <w:t>Minimum requirement for MSR operation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1225" w:name="_Toc21096463"/>
      <w:bookmarkStart w:id="1226" w:name="_Toc29763430"/>
      <w:bookmarkStart w:id="1227" w:name="_Toc36029901"/>
      <w:bookmarkStart w:id="1228" w:name="_Toc37179801"/>
      <w:bookmarkStart w:id="1229" w:name="_Toc45869501"/>
      <w:bookmarkStart w:id="1230" w:name="_Toc52555300"/>
      <w:bookmarkStart w:id="1231" w:name="_Toc61126120"/>
      <w:bookmarkStart w:id="1232" w:name="_Toc67911536"/>
      <w:bookmarkStart w:id="1233" w:name="_Toc74841628"/>
      <w:bookmarkStart w:id="1234" w:name="_Toc76503408"/>
      <w:bookmarkStart w:id="1235" w:name="_Toc83041263"/>
      <w:bookmarkStart w:id="1236" w:name="_Toc89853659"/>
      <w:bookmarkStart w:id="1237" w:name="_Toc98668028"/>
      <w:bookmarkStart w:id="1238" w:name="_Toc130911168"/>
      <w:bookmarkStart w:id="1239" w:name="_Toc137374391"/>
      <w:bookmarkStart w:id="1240" w:name="_Toc138891911"/>
      <w:r w:rsidRPr="009202AA">
        <w:rPr>
          <w:lang w:eastAsia="zh-CN"/>
        </w:rPr>
        <w:t>6.3.5.3</w:t>
      </w:r>
      <w:r w:rsidRPr="009202AA">
        <w:rPr>
          <w:lang w:eastAsia="zh-CN"/>
        </w:rPr>
        <w:tab/>
        <w:t>Minimum requirement for single RAT UTRA operation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1241" w:name="_Toc21096464"/>
      <w:bookmarkStart w:id="1242" w:name="_Toc29763431"/>
      <w:bookmarkStart w:id="1243" w:name="_Toc36029902"/>
      <w:bookmarkStart w:id="1244" w:name="_Toc37179802"/>
      <w:bookmarkStart w:id="1245" w:name="_Toc45869502"/>
      <w:bookmarkStart w:id="1246" w:name="_Toc52555301"/>
      <w:bookmarkStart w:id="1247" w:name="_Toc61126121"/>
      <w:bookmarkStart w:id="1248" w:name="_Toc67911537"/>
      <w:bookmarkStart w:id="1249" w:name="_Toc74841629"/>
      <w:bookmarkStart w:id="1250" w:name="_Toc76503409"/>
      <w:bookmarkStart w:id="1251" w:name="_Toc83041264"/>
      <w:bookmarkStart w:id="1252" w:name="_Toc89853660"/>
      <w:bookmarkStart w:id="1253" w:name="_Toc98668029"/>
      <w:bookmarkStart w:id="1254" w:name="_Toc130911169"/>
      <w:bookmarkStart w:id="1255" w:name="_Toc137374392"/>
      <w:bookmarkStart w:id="1256" w:name="_Toc138891912"/>
      <w:r w:rsidRPr="009202AA">
        <w:rPr>
          <w:lang w:eastAsia="zh-CN"/>
        </w:rPr>
        <w:t>6.3.5.4</w:t>
      </w:r>
      <w:r w:rsidRPr="009202AA">
        <w:rPr>
          <w:lang w:eastAsia="zh-CN"/>
        </w:rPr>
        <w:tab/>
        <w:t>Minimum requirement for single RAT E-UTRA operation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1257" w:name="_Toc21096465"/>
      <w:bookmarkStart w:id="1258" w:name="_Toc29763432"/>
      <w:bookmarkStart w:id="1259" w:name="_Toc36029903"/>
      <w:bookmarkStart w:id="1260" w:name="_Toc37179803"/>
      <w:bookmarkStart w:id="1261" w:name="_Toc45869503"/>
      <w:bookmarkStart w:id="1262" w:name="_Toc52555302"/>
      <w:bookmarkStart w:id="1263" w:name="_Toc61126122"/>
      <w:bookmarkStart w:id="1264" w:name="_Toc67911538"/>
      <w:bookmarkStart w:id="1265" w:name="_Toc74841630"/>
      <w:bookmarkStart w:id="1266" w:name="_Toc76503410"/>
      <w:bookmarkStart w:id="1267" w:name="_Toc83041265"/>
      <w:bookmarkStart w:id="1268" w:name="_Toc89853661"/>
      <w:bookmarkStart w:id="1269" w:name="_Toc98668030"/>
      <w:bookmarkStart w:id="1270" w:name="_Toc130911170"/>
      <w:bookmarkStart w:id="1271" w:name="_Toc137374393"/>
      <w:bookmarkStart w:id="1272" w:name="_Toc138891913"/>
      <w:r w:rsidRPr="009202AA">
        <w:rPr>
          <w:lang w:eastAsia="zh-CN"/>
        </w:rPr>
        <w:t>6.3.6</w:t>
      </w:r>
      <w:r w:rsidRPr="009202AA">
        <w:rPr>
          <w:lang w:eastAsia="zh-CN"/>
        </w:rPr>
        <w:tab/>
        <w:t>RE Power control dynamic range</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28408B8F" w14:textId="77777777" w:rsidR="004C4A70" w:rsidRPr="009202AA" w:rsidRDefault="004C4A70" w:rsidP="004C4A70">
      <w:pPr>
        <w:pStyle w:val="Heading4"/>
      </w:pPr>
      <w:bookmarkStart w:id="1273" w:name="_Toc21096466"/>
      <w:bookmarkStart w:id="1274" w:name="_Toc29763433"/>
      <w:bookmarkStart w:id="1275" w:name="_Toc36029904"/>
      <w:bookmarkStart w:id="1276" w:name="_Toc37179804"/>
      <w:bookmarkStart w:id="1277" w:name="_Toc45869504"/>
      <w:bookmarkStart w:id="1278" w:name="_Toc52555303"/>
      <w:bookmarkStart w:id="1279" w:name="_Toc61126123"/>
      <w:bookmarkStart w:id="1280" w:name="_Toc67911539"/>
      <w:bookmarkStart w:id="1281" w:name="_Toc74841631"/>
      <w:bookmarkStart w:id="1282" w:name="_Toc76503411"/>
      <w:bookmarkStart w:id="1283" w:name="_Toc83041266"/>
      <w:bookmarkStart w:id="1284" w:name="_Toc89853662"/>
      <w:bookmarkStart w:id="1285" w:name="_Toc98668031"/>
      <w:bookmarkStart w:id="1286" w:name="_Toc130911171"/>
      <w:bookmarkStart w:id="1287" w:name="_Toc137374394"/>
      <w:bookmarkStart w:id="1288" w:name="_Toc138891914"/>
      <w:r w:rsidRPr="009202AA">
        <w:t>6.3.6.1</w:t>
      </w:r>
      <w:r w:rsidRPr="009202AA">
        <w:tab/>
        <w:t>General</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1289" w:name="_Toc21096467"/>
      <w:bookmarkStart w:id="1290" w:name="_Toc29763434"/>
      <w:bookmarkStart w:id="1291" w:name="_Toc36029905"/>
      <w:bookmarkStart w:id="1292" w:name="_Toc37179805"/>
      <w:bookmarkStart w:id="1293" w:name="_Toc45869505"/>
      <w:bookmarkStart w:id="1294" w:name="_Toc52555304"/>
      <w:bookmarkStart w:id="1295" w:name="_Toc61126124"/>
      <w:bookmarkStart w:id="1296" w:name="_Toc67911540"/>
      <w:bookmarkStart w:id="1297" w:name="_Toc74841632"/>
      <w:bookmarkStart w:id="1298" w:name="_Toc76503412"/>
      <w:bookmarkStart w:id="1299" w:name="_Toc83041267"/>
      <w:bookmarkStart w:id="1300" w:name="_Toc89853663"/>
      <w:bookmarkStart w:id="1301" w:name="_Toc98668032"/>
      <w:bookmarkStart w:id="1302" w:name="_Toc130911172"/>
      <w:bookmarkStart w:id="1303" w:name="_Toc137374395"/>
      <w:bookmarkStart w:id="1304" w:name="_Toc138891915"/>
      <w:r w:rsidRPr="009202AA">
        <w:t>6.3.6.2</w:t>
      </w:r>
      <w:r w:rsidRPr="009202AA">
        <w:tab/>
      </w:r>
      <w:r w:rsidRPr="009202AA">
        <w:rPr>
          <w:lang w:eastAsia="zh-CN"/>
        </w:rPr>
        <w:t>Minimum requirement for MSR operation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1305" w:name="_Toc21096468"/>
      <w:bookmarkStart w:id="1306" w:name="_Toc29763435"/>
      <w:bookmarkStart w:id="1307" w:name="_Toc36029906"/>
      <w:bookmarkStart w:id="1308" w:name="_Toc37179806"/>
      <w:bookmarkStart w:id="1309" w:name="_Toc45869506"/>
      <w:bookmarkStart w:id="1310" w:name="_Toc52555305"/>
      <w:bookmarkStart w:id="1311" w:name="_Toc61126125"/>
      <w:bookmarkStart w:id="1312" w:name="_Toc67911541"/>
      <w:bookmarkStart w:id="1313" w:name="_Toc74841633"/>
      <w:bookmarkStart w:id="1314" w:name="_Toc76503413"/>
      <w:bookmarkStart w:id="1315" w:name="_Toc83041268"/>
      <w:bookmarkStart w:id="1316" w:name="_Toc89853664"/>
      <w:bookmarkStart w:id="1317" w:name="_Toc98668033"/>
      <w:bookmarkStart w:id="1318" w:name="_Toc130911173"/>
      <w:bookmarkStart w:id="1319" w:name="_Toc137374396"/>
      <w:bookmarkStart w:id="1320" w:name="_Toc138891916"/>
      <w:r w:rsidRPr="009202AA">
        <w:rPr>
          <w:lang w:eastAsia="zh-CN"/>
        </w:rPr>
        <w:t>6.3.6.3</w:t>
      </w:r>
      <w:r w:rsidRPr="009202AA">
        <w:rPr>
          <w:lang w:eastAsia="zh-CN"/>
        </w:rPr>
        <w:tab/>
        <w:t>Minimum requirement for single RAT UTRA operation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1321" w:name="_Toc21096469"/>
      <w:bookmarkStart w:id="1322" w:name="_Toc29763436"/>
      <w:bookmarkStart w:id="1323" w:name="_Toc36029907"/>
      <w:bookmarkStart w:id="1324" w:name="_Toc37179807"/>
      <w:bookmarkStart w:id="1325" w:name="_Toc45869507"/>
      <w:bookmarkStart w:id="1326" w:name="_Toc52555306"/>
      <w:bookmarkStart w:id="1327" w:name="_Toc61126126"/>
      <w:bookmarkStart w:id="1328" w:name="_Toc67911542"/>
      <w:bookmarkStart w:id="1329" w:name="_Toc74841634"/>
      <w:bookmarkStart w:id="1330" w:name="_Toc76503414"/>
      <w:bookmarkStart w:id="1331" w:name="_Toc83041269"/>
      <w:bookmarkStart w:id="1332" w:name="_Toc89853665"/>
      <w:bookmarkStart w:id="1333" w:name="_Toc98668034"/>
      <w:bookmarkStart w:id="1334" w:name="_Toc130911174"/>
      <w:bookmarkStart w:id="1335" w:name="_Toc137374397"/>
      <w:bookmarkStart w:id="1336" w:name="_Toc138891917"/>
      <w:r w:rsidRPr="009202AA">
        <w:rPr>
          <w:lang w:eastAsia="zh-CN"/>
        </w:rPr>
        <w:t>6.3.6.4</w:t>
      </w:r>
      <w:r w:rsidRPr="009202AA">
        <w:rPr>
          <w:lang w:eastAsia="zh-CN"/>
        </w:rPr>
        <w:tab/>
        <w:t>Minimum requirement for single RAT E-UTRA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337" w:name="_Toc21096470"/>
      <w:bookmarkStart w:id="1338" w:name="_Toc29763437"/>
      <w:bookmarkStart w:id="1339" w:name="_Toc36029908"/>
      <w:bookmarkStart w:id="1340" w:name="_Toc37179808"/>
      <w:bookmarkStart w:id="1341" w:name="_Toc45869508"/>
      <w:bookmarkStart w:id="1342" w:name="_Toc52555307"/>
      <w:bookmarkStart w:id="1343" w:name="_Toc61126127"/>
      <w:bookmarkStart w:id="1344" w:name="_Toc67911543"/>
      <w:bookmarkStart w:id="1345" w:name="_Toc74841635"/>
      <w:bookmarkStart w:id="1346" w:name="_Toc76503415"/>
      <w:bookmarkStart w:id="1347" w:name="_Toc83041270"/>
      <w:bookmarkStart w:id="1348" w:name="_Toc89853666"/>
      <w:bookmarkStart w:id="1349" w:name="_Toc98668035"/>
      <w:bookmarkStart w:id="1350" w:name="_Toc130911175"/>
      <w:bookmarkStart w:id="1351" w:name="_Toc137374398"/>
      <w:bookmarkStart w:id="1352" w:name="_Toc138891918"/>
      <w:r w:rsidRPr="009202AA">
        <w:rPr>
          <w:lang w:eastAsia="zh-CN"/>
        </w:rPr>
        <w:t>6.4</w:t>
      </w:r>
      <w:r w:rsidRPr="009202AA">
        <w:rPr>
          <w:lang w:eastAsia="zh-CN"/>
        </w:rPr>
        <w:tab/>
        <w:t>Transmit ON/OFF power</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79F174C" w14:textId="77777777" w:rsidR="004C4A70" w:rsidRPr="009202AA" w:rsidRDefault="004C4A70" w:rsidP="004C4A70">
      <w:pPr>
        <w:pStyle w:val="Heading3"/>
      </w:pPr>
      <w:bookmarkStart w:id="1353" w:name="_Toc21096471"/>
      <w:bookmarkStart w:id="1354" w:name="_Toc29763438"/>
      <w:bookmarkStart w:id="1355" w:name="_Toc36029909"/>
      <w:bookmarkStart w:id="1356" w:name="_Toc37179809"/>
      <w:bookmarkStart w:id="1357" w:name="_Toc45869509"/>
      <w:bookmarkStart w:id="1358" w:name="_Toc52555308"/>
      <w:bookmarkStart w:id="1359" w:name="_Toc61126128"/>
      <w:bookmarkStart w:id="1360" w:name="_Toc67911544"/>
      <w:bookmarkStart w:id="1361" w:name="_Toc74841636"/>
      <w:bookmarkStart w:id="1362" w:name="_Toc76503416"/>
      <w:bookmarkStart w:id="1363" w:name="_Toc83041271"/>
      <w:bookmarkStart w:id="1364" w:name="_Toc89853667"/>
      <w:bookmarkStart w:id="1365" w:name="_Toc98668036"/>
      <w:bookmarkStart w:id="1366" w:name="_Toc130911176"/>
      <w:bookmarkStart w:id="1367" w:name="_Toc137374399"/>
      <w:bookmarkStart w:id="1368" w:name="_Toc138891919"/>
      <w:r w:rsidRPr="009202AA">
        <w:t>6.4.1</w:t>
      </w:r>
      <w:r w:rsidRPr="009202AA">
        <w:tab/>
        <w:t>General</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369" w:name="_Toc21096472"/>
      <w:bookmarkStart w:id="1370" w:name="_Toc29763439"/>
      <w:bookmarkStart w:id="1371" w:name="_Toc36029910"/>
      <w:bookmarkStart w:id="1372" w:name="_Toc37179810"/>
      <w:bookmarkStart w:id="1373" w:name="_Toc45869510"/>
      <w:bookmarkStart w:id="1374" w:name="_Toc52555309"/>
      <w:bookmarkStart w:id="1375" w:name="_Toc61126129"/>
      <w:bookmarkStart w:id="1376" w:name="_Toc67911545"/>
      <w:bookmarkStart w:id="1377" w:name="_Toc74841637"/>
      <w:bookmarkStart w:id="1378" w:name="_Toc76503417"/>
      <w:bookmarkStart w:id="1379" w:name="_Toc83041272"/>
      <w:bookmarkStart w:id="1380" w:name="_Toc89853668"/>
      <w:bookmarkStart w:id="1381" w:name="_Toc98668037"/>
      <w:bookmarkStart w:id="1382" w:name="_Toc130911177"/>
      <w:bookmarkStart w:id="1383" w:name="_Toc137374400"/>
      <w:bookmarkStart w:id="1384" w:name="_Toc138891920"/>
      <w:r w:rsidRPr="009202AA">
        <w:t>6.4.2</w:t>
      </w:r>
      <w:r w:rsidRPr="009202AA">
        <w:tab/>
        <w:t>Transmitter OFF power</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5CFA662E" w14:textId="77777777" w:rsidR="004C4A70" w:rsidRPr="009202AA" w:rsidRDefault="004C4A70" w:rsidP="004C4A70">
      <w:pPr>
        <w:pStyle w:val="Heading4"/>
      </w:pPr>
      <w:bookmarkStart w:id="1385" w:name="_Toc21096473"/>
      <w:bookmarkStart w:id="1386" w:name="_Toc29763440"/>
      <w:bookmarkStart w:id="1387" w:name="_Toc36029911"/>
      <w:bookmarkStart w:id="1388" w:name="_Toc37179811"/>
      <w:bookmarkStart w:id="1389" w:name="_Toc45869511"/>
      <w:bookmarkStart w:id="1390" w:name="_Toc52555310"/>
      <w:bookmarkStart w:id="1391" w:name="_Toc61126130"/>
      <w:bookmarkStart w:id="1392" w:name="_Toc67911546"/>
      <w:bookmarkStart w:id="1393" w:name="_Toc74841638"/>
      <w:bookmarkStart w:id="1394" w:name="_Toc76503418"/>
      <w:bookmarkStart w:id="1395" w:name="_Toc83041273"/>
      <w:bookmarkStart w:id="1396" w:name="_Toc89853669"/>
      <w:bookmarkStart w:id="1397" w:name="_Toc98668038"/>
      <w:bookmarkStart w:id="1398" w:name="_Toc130911178"/>
      <w:bookmarkStart w:id="1399" w:name="_Toc137374401"/>
      <w:bookmarkStart w:id="1400" w:name="_Toc138891921"/>
      <w:r w:rsidRPr="009202AA">
        <w:t>6.4.2.1</w:t>
      </w:r>
      <w:r w:rsidRPr="009202AA">
        <w:tab/>
        <w:t>General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401" w:name="_Toc21096474"/>
      <w:bookmarkStart w:id="1402" w:name="_Toc29763441"/>
      <w:bookmarkStart w:id="1403" w:name="_Toc36029912"/>
      <w:bookmarkStart w:id="1404" w:name="_Toc37179812"/>
      <w:bookmarkStart w:id="1405" w:name="_Toc45869512"/>
      <w:bookmarkStart w:id="1406" w:name="_Toc52555311"/>
      <w:bookmarkStart w:id="1407" w:name="_Toc61126131"/>
      <w:bookmarkStart w:id="1408" w:name="_Toc67911547"/>
      <w:bookmarkStart w:id="1409" w:name="_Toc74841639"/>
      <w:bookmarkStart w:id="1410" w:name="_Toc76503419"/>
      <w:bookmarkStart w:id="1411" w:name="_Toc83041274"/>
      <w:bookmarkStart w:id="1412" w:name="_Toc89853670"/>
      <w:bookmarkStart w:id="1413" w:name="_Toc98668039"/>
      <w:bookmarkStart w:id="1414" w:name="_Toc130911179"/>
      <w:bookmarkStart w:id="1415" w:name="_Toc137374402"/>
      <w:bookmarkStart w:id="1416" w:name="_Toc138891922"/>
      <w:r w:rsidRPr="009202AA">
        <w:t>6.4.2.2</w:t>
      </w:r>
      <w:r w:rsidRPr="009202AA">
        <w:tab/>
      </w:r>
      <w:r w:rsidRPr="009202AA">
        <w:rPr>
          <w:lang w:eastAsia="zh-CN"/>
        </w:rPr>
        <w:t>Minimum requirement for MSR operation</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417" w:name="_Toc21096475"/>
      <w:bookmarkStart w:id="1418" w:name="_Toc29763442"/>
      <w:bookmarkStart w:id="1419" w:name="_Toc36029913"/>
      <w:bookmarkStart w:id="1420" w:name="_Toc37179813"/>
      <w:bookmarkStart w:id="1421" w:name="_Toc45869513"/>
      <w:bookmarkStart w:id="1422" w:name="_Toc52555312"/>
      <w:bookmarkStart w:id="1423" w:name="_Toc61126132"/>
      <w:bookmarkStart w:id="1424" w:name="_Toc67911548"/>
      <w:bookmarkStart w:id="1425" w:name="_Toc74841640"/>
      <w:bookmarkStart w:id="1426" w:name="_Toc76503420"/>
      <w:bookmarkStart w:id="1427" w:name="_Toc83041275"/>
      <w:bookmarkStart w:id="1428" w:name="_Toc89853671"/>
      <w:bookmarkStart w:id="1429" w:name="_Toc98668040"/>
      <w:bookmarkStart w:id="1430" w:name="_Toc130911180"/>
      <w:bookmarkStart w:id="1431" w:name="_Toc137374403"/>
      <w:bookmarkStart w:id="1432" w:name="_Toc138891923"/>
      <w:r w:rsidRPr="009202AA">
        <w:rPr>
          <w:lang w:eastAsia="zh-CN"/>
        </w:rPr>
        <w:t>6.4.2.3</w:t>
      </w:r>
      <w:r w:rsidRPr="009202AA">
        <w:rPr>
          <w:lang w:eastAsia="zh-CN"/>
        </w:rPr>
        <w:tab/>
        <w:t>Minimum requirement for single RAT UTRA operation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433" w:name="_Toc21096476"/>
      <w:bookmarkStart w:id="1434" w:name="_Toc29763443"/>
      <w:bookmarkStart w:id="1435" w:name="_Toc36029914"/>
      <w:bookmarkStart w:id="1436" w:name="_Toc37179814"/>
      <w:bookmarkStart w:id="1437" w:name="_Toc45869514"/>
      <w:bookmarkStart w:id="1438" w:name="_Toc52555313"/>
      <w:bookmarkStart w:id="1439" w:name="_Toc61126133"/>
      <w:bookmarkStart w:id="1440" w:name="_Toc67911549"/>
      <w:bookmarkStart w:id="1441" w:name="_Toc74841641"/>
      <w:bookmarkStart w:id="1442" w:name="_Toc76503421"/>
      <w:bookmarkStart w:id="1443" w:name="_Toc83041276"/>
      <w:bookmarkStart w:id="1444" w:name="_Toc89853672"/>
      <w:bookmarkStart w:id="1445" w:name="_Toc98668041"/>
      <w:bookmarkStart w:id="1446" w:name="_Toc130911181"/>
      <w:bookmarkStart w:id="1447" w:name="_Toc137374404"/>
      <w:bookmarkStart w:id="1448" w:name="_Toc138891924"/>
      <w:r w:rsidRPr="009202AA">
        <w:rPr>
          <w:lang w:eastAsia="zh-CN"/>
        </w:rPr>
        <w:t>6.4.2.4</w:t>
      </w:r>
      <w:r w:rsidRPr="009202AA">
        <w:rPr>
          <w:lang w:eastAsia="zh-CN"/>
        </w:rPr>
        <w:tab/>
        <w:t>Minimum requirement for single RAT E-UTRA operation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449" w:name="_Toc21096477"/>
      <w:bookmarkStart w:id="1450" w:name="_Toc29763444"/>
      <w:bookmarkStart w:id="1451" w:name="_Toc36029915"/>
      <w:bookmarkStart w:id="1452" w:name="_Toc37179815"/>
      <w:bookmarkStart w:id="1453" w:name="_Toc45869515"/>
      <w:bookmarkStart w:id="1454" w:name="_Toc52555314"/>
      <w:bookmarkStart w:id="1455" w:name="_Toc61126134"/>
      <w:bookmarkStart w:id="1456" w:name="_Toc67911550"/>
      <w:bookmarkStart w:id="1457" w:name="_Toc74841642"/>
      <w:bookmarkStart w:id="1458" w:name="_Toc76503422"/>
      <w:bookmarkStart w:id="1459" w:name="_Toc83041277"/>
      <w:bookmarkStart w:id="1460" w:name="_Toc89853673"/>
      <w:bookmarkStart w:id="1461" w:name="_Toc98668042"/>
      <w:bookmarkStart w:id="1462" w:name="_Toc130911182"/>
      <w:bookmarkStart w:id="1463" w:name="_Toc137374405"/>
      <w:bookmarkStart w:id="1464" w:name="_Toc138891925"/>
      <w:r w:rsidRPr="009202AA">
        <w:t>6.4.3</w:t>
      </w:r>
      <w:r w:rsidRPr="009202AA">
        <w:tab/>
        <w:t>Transmitter transient period</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E755CD9" w14:textId="77777777" w:rsidR="004C4A70" w:rsidRPr="009202AA" w:rsidRDefault="004C4A70" w:rsidP="004C4A70">
      <w:pPr>
        <w:pStyle w:val="Heading4"/>
      </w:pPr>
      <w:bookmarkStart w:id="1465" w:name="_Toc21096478"/>
      <w:bookmarkStart w:id="1466" w:name="_Toc29763445"/>
      <w:bookmarkStart w:id="1467" w:name="_Toc36029916"/>
      <w:bookmarkStart w:id="1468" w:name="_Toc37179816"/>
      <w:bookmarkStart w:id="1469" w:name="_Toc45869516"/>
      <w:bookmarkStart w:id="1470" w:name="_Toc52555315"/>
      <w:bookmarkStart w:id="1471" w:name="_Toc61126135"/>
      <w:bookmarkStart w:id="1472" w:name="_Toc67911551"/>
      <w:bookmarkStart w:id="1473" w:name="_Toc74841643"/>
      <w:bookmarkStart w:id="1474" w:name="_Toc76503423"/>
      <w:bookmarkStart w:id="1475" w:name="_Toc83041278"/>
      <w:bookmarkStart w:id="1476" w:name="_Toc89853674"/>
      <w:bookmarkStart w:id="1477" w:name="_Toc98668043"/>
      <w:bookmarkStart w:id="1478" w:name="_Toc130911183"/>
      <w:bookmarkStart w:id="1479" w:name="_Toc137374406"/>
      <w:bookmarkStart w:id="1480" w:name="_Toc138891926"/>
      <w:r w:rsidRPr="009202AA">
        <w:t>6.4.3.1</w:t>
      </w:r>
      <w:r w:rsidRPr="009202AA">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pt;height:212.8pt" o:ole="">
            <v:imagedata r:id="rId14" o:title="" croptop="6311f" cropleft="2026f" cropright="2877f"/>
          </v:shape>
          <o:OLEObject Type="Embed" ProgID="Word.Picture.8" ShapeID="_x0000_i1025" DrawAspect="Content" ObjectID="_1773669854"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481" w:name="_Toc21096479"/>
      <w:bookmarkStart w:id="1482" w:name="_Toc29763446"/>
      <w:bookmarkStart w:id="1483" w:name="_Toc36029917"/>
      <w:bookmarkStart w:id="1484" w:name="_Toc37179817"/>
      <w:bookmarkStart w:id="1485" w:name="_Toc45869517"/>
      <w:bookmarkStart w:id="1486" w:name="_Toc52555316"/>
      <w:bookmarkStart w:id="1487" w:name="_Toc61126136"/>
      <w:bookmarkStart w:id="1488" w:name="_Toc67911552"/>
      <w:bookmarkStart w:id="1489" w:name="_Toc74841644"/>
      <w:bookmarkStart w:id="1490" w:name="_Toc76503424"/>
      <w:bookmarkStart w:id="1491" w:name="_Toc83041279"/>
      <w:bookmarkStart w:id="1492" w:name="_Toc89853675"/>
      <w:bookmarkStart w:id="1493" w:name="_Toc98668044"/>
      <w:bookmarkStart w:id="1494" w:name="_Toc130911184"/>
      <w:bookmarkStart w:id="1495" w:name="_Toc137374407"/>
      <w:bookmarkStart w:id="1496" w:name="_Toc138891927"/>
      <w:r w:rsidRPr="009202AA">
        <w:t>6.4.3.2</w:t>
      </w:r>
      <w:r w:rsidRPr="009202AA">
        <w:tab/>
      </w:r>
      <w:r w:rsidRPr="009202AA">
        <w:rPr>
          <w:lang w:eastAsia="zh-CN"/>
        </w:rPr>
        <w:t>Minimum requirement for MSR operation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497" w:name="_Toc21096480"/>
      <w:bookmarkStart w:id="1498" w:name="_Toc29763447"/>
      <w:bookmarkStart w:id="1499" w:name="_Toc36029918"/>
      <w:bookmarkStart w:id="1500" w:name="_Toc37179818"/>
      <w:bookmarkStart w:id="1501" w:name="_Toc45869518"/>
      <w:bookmarkStart w:id="1502" w:name="_Toc52555317"/>
      <w:bookmarkStart w:id="1503" w:name="_Toc61126137"/>
      <w:bookmarkStart w:id="1504" w:name="_Toc67911553"/>
      <w:bookmarkStart w:id="1505" w:name="_Toc74841645"/>
      <w:bookmarkStart w:id="1506" w:name="_Toc76503425"/>
      <w:bookmarkStart w:id="1507" w:name="_Toc83041280"/>
      <w:bookmarkStart w:id="1508" w:name="_Toc89853676"/>
      <w:bookmarkStart w:id="1509" w:name="_Toc98668045"/>
      <w:bookmarkStart w:id="1510" w:name="_Toc130911185"/>
      <w:bookmarkStart w:id="1511" w:name="_Toc137374408"/>
      <w:bookmarkStart w:id="1512" w:name="_Toc138891928"/>
      <w:r w:rsidRPr="009202AA">
        <w:rPr>
          <w:lang w:eastAsia="zh-CN"/>
        </w:rPr>
        <w:t>6.4.3.3</w:t>
      </w:r>
      <w:r w:rsidRPr="009202AA">
        <w:rPr>
          <w:lang w:eastAsia="zh-CN"/>
        </w:rPr>
        <w:tab/>
        <w:t>Minimum requirement for single RAT UTRA operation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513" w:name="_Toc21096481"/>
      <w:bookmarkStart w:id="1514" w:name="_Toc29763448"/>
      <w:bookmarkStart w:id="1515" w:name="_Toc36029919"/>
      <w:bookmarkStart w:id="1516" w:name="_Toc37179819"/>
      <w:bookmarkStart w:id="1517" w:name="_Toc45869519"/>
      <w:bookmarkStart w:id="1518" w:name="_Toc52555318"/>
      <w:bookmarkStart w:id="1519" w:name="_Toc61126138"/>
      <w:bookmarkStart w:id="1520" w:name="_Toc67911554"/>
      <w:bookmarkStart w:id="1521" w:name="_Toc74841646"/>
      <w:bookmarkStart w:id="1522" w:name="_Toc76503426"/>
      <w:bookmarkStart w:id="1523" w:name="_Toc83041281"/>
      <w:bookmarkStart w:id="1524" w:name="_Toc89853677"/>
      <w:bookmarkStart w:id="1525" w:name="_Toc98668046"/>
      <w:bookmarkStart w:id="1526" w:name="_Toc130911186"/>
      <w:bookmarkStart w:id="1527" w:name="_Toc137374409"/>
      <w:bookmarkStart w:id="1528" w:name="_Toc138891929"/>
      <w:r w:rsidRPr="009202AA">
        <w:rPr>
          <w:lang w:eastAsia="zh-CN"/>
        </w:rPr>
        <w:t>6.4.3.4</w:t>
      </w:r>
      <w:r w:rsidRPr="009202AA">
        <w:rPr>
          <w:lang w:eastAsia="zh-CN"/>
        </w:rPr>
        <w:tab/>
        <w:t>Minimum requirement for single RAT E-UTRA operation</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529" w:name="_Toc21096482"/>
      <w:bookmarkStart w:id="1530" w:name="_Toc29763449"/>
      <w:bookmarkStart w:id="1531" w:name="_Toc36029920"/>
      <w:bookmarkStart w:id="1532" w:name="_Toc37179820"/>
      <w:bookmarkStart w:id="1533" w:name="_Toc45869520"/>
      <w:bookmarkStart w:id="1534" w:name="_Toc52555319"/>
      <w:bookmarkStart w:id="1535" w:name="_Toc61126139"/>
      <w:bookmarkStart w:id="1536" w:name="_Toc67911555"/>
      <w:bookmarkStart w:id="1537" w:name="_Toc74841647"/>
      <w:bookmarkStart w:id="1538" w:name="_Toc76503427"/>
      <w:bookmarkStart w:id="1539" w:name="_Toc83041282"/>
      <w:bookmarkStart w:id="1540" w:name="_Toc89853678"/>
      <w:bookmarkStart w:id="1541" w:name="_Toc98668047"/>
      <w:bookmarkStart w:id="1542" w:name="_Toc130911187"/>
      <w:bookmarkStart w:id="1543" w:name="_Toc137374410"/>
      <w:bookmarkStart w:id="1544" w:name="_Toc138891930"/>
      <w:r w:rsidRPr="009202AA">
        <w:rPr>
          <w:lang w:eastAsia="zh-CN"/>
        </w:rPr>
        <w:t>6.5</w:t>
      </w:r>
      <w:r w:rsidRPr="009202AA">
        <w:rPr>
          <w:lang w:eastAsia="zh-CN"/>
        </w:rPr>
        <w:tab/>
        <w:t>Transmitted signal quality</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2216487" w14:textId="77777777" w:rsidR="004C4A70" w:rsidRPr="009202AA" w:rsidRDefault="004C4A70" w:rsidP="004C4A70">
      <w:pPr>
        <w:pStyle w:val="Heading3"/>
      </w:pPr>
      <w:bookmarkStart w:id="1545" w:name="_Toc21096483"/>
      <w:bookmarkStart w:id="1546" w:name="_Toc29763450"/>
      <w:bookmarkStart w:id="1547" w:name="_Toc36029921"/>
      <w:bookmarkStart w:id="1548" w:name="_Toc37179821"/>
      <w:bookmarkStart w:id="1549" w:name="_Toc45869521"/>
      <w:bookmarkStart w:id="1550" w:name="_Toc52555320"/>
      <w:bookmarkStart w:id="1551" w:name="_Toc61126140"/>
      <w:bookmarkStart w:id="1552" w:name="_Toc67911556"/>
      <w:bookmarkStart w:id="1553" w:name="_Toc74841648"/>
      <w:bookmarkStart w:id="1554" w:name="_Toc76503428"/>
      <w:bookmarkStart w:id="1555" w:name="_Toc83041283"/>
      <w:bookmarkStart w:id="1556" w:name="_Toc89853679"/>
      <w:bookmarkStart w:id="1557" w:name="_Toc98668048"/>
      <w:bookmarkStart w:id="1558" w:name="_Toc130911188"/>
      <w:bookmarkStart w:id="1559" w:name="_Toc137374411"/>
      <w:bookmarkStart w:id="1560" w:name="_Toc138891931"/>
      <w:r w:rsidRPr="009202AA">
        <w:t>6.5.1</w:t>
      </w:r>
      <w:r w:rsidRPr="009202AA">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561" w:name="_Toc21096484"/>
      <w:bookmarkStart w:id="1562" w:name="_Toc29763451"/>
      <w:bookmarkStart w:id="1563" w:name="_Toc36029922"/>
      <w:bookmarkStart w:id="1564" w:name="_Toc37179822"/>
      <w:bookmarkStart w:id="1565" w:name="_Toc45869522"/>
      <w:bookmarkStart w:id="1566" w:name="_Toc52555321"/>
      <w:bookmarkStart w:id="1567" w:name="_Toc61126141"/>
      <w:bookmarkStart w:id="1568" w:name="_Toc67911557"/>
      <w:bookmarkStart w:id="1569" w:name="_Toc74841649"/>
      <w:bookmarkStart w:id="1570" w:name="_Toc76503429"/>
      <w:bookmarkStart w:id="1571" w:name="_Toc83041284"/>
      <w:bookmarkStart w:id="1572" w:name="_Toc89853680"/>
      <w:bookmarkStart w:id="1573" w:name="_Toc98668049"/>
      <w:bookmarkStart w:id="1574" w:name="_Toc130911189"/>
      <w:bookmarkStart w:id="1575" w:name="_Toc137374412"/>
      <w:bookmarkStart w:id="1576" w:name="_Toc138891932"/>
      <w:r w:rsidRPr="009202AA">
        <w:t>6.5.2</w:t>
      </w:r>
      <w:r w:rsidRPr="009202AA">
        <w:tab/>
        <w:t>Frequency Error</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r w:rsidRPr="009202AA">
        <w:t xml:space="preserve"> </w:t>
      </w:r>
    </w:p>
    <w:p w14:paraId="54B067BD" w14:textId="77777777" w:rsidR="004C4A70" w:rsidRPr="009202AA" w:rsidRDefault="004C4A70" w:rsidP="004C4A70">
      <w:pPr>
        <w:pStyle w:val="Heading4"/>
      </w:pPr>
      <w:bookmarkStart w:id="1577" w:name="_Toc21096485"/>
      <w:bookmarkStart w:id="1578" w:name="_Toc29763452"/>
      <w:bookmarkStart w:id="1579" w:name="_Toc36029923"/>
      <w:bookmarkStart w:id="1580" w:name="_Toc37179823"/>
      <w:bookmarkStart w:id="1581" w:name="_Toc45869523"/>
      <w:bookmarkStart w:id="1582" w:name="_Toc52555322"/>
      <w:bookmarkStart w:id="1583" w:name="_Toc61126142"/>
      <w:bookmarkStart w:id="1584" w:name="_Toc67911558"/>
      <w:bookmarkStart w:id="1585" w:name="_Toc74841650"/>
      <w:bookmarkStart w:id="1586" w:name="_Toc76503430"/>
      <w:bookmarkStart w:id="1587" w:name="_Toc83041285"/>
      <w:bookmarkStart w:id="1588" w:name="_Toc89853681"/>
      <w:bookmarkStart w:id="1589" w:name="_Toc98668050"/>
      <w:bookmarkStart w:id="1590" w:name="_Toc130911190"/>
      <w:bookmarkStart w:id="1591" w:name="_Toc137374413"/>
      <w:bookmarkStart w:id="1592" w:name="_Toc138891933"/>
      <w:r w:rsidRPr="009202AA">
        <w:t>6.5.2.1</w:t>
      </w:r>
      <w:r w:rsidRPr="009202AA">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593" w:name="_Toc21096486"/>
      <w:bookmarkStart w:id="1594" w:name="_Toc29763453"/>
      <w:bookmarkStart w:id="1595" w:name="_Toc36029924"/>
      <w:bookmarkStart w:id="1596" w:name="_Toc37179824"/>
      <w:bookmarkStart w:id="1597" w:name="_Toc45869524"/>
      <w:bookmarkStart w:id="1598" w:name="_Toc52555323"/>
      <w:bookmarkStart w:id="1599" w:name="_Toc61126143"/>
      <w:bookmarkStart w:id="1600" w:name="_Toc67911559"/>
      <w:bookmarkStart w:id="1601" w:name="_Toc74841651"/>
      <w:bookmarkStart w:id="1602" w:name="_Toc76503431"/>
      <w:bookmarkStart w:id="1603" w:name="_Toc83041286"/>
      <w:bookmarkStart w:id="1604" w:name="_Toc89853682"/>
      <w:bookmarkStart w:id="1605" w:name="_Toc98668051"/>
      <w:bookmarkStart w:id="1606" w:name="_Toc130911191"/>
      <w:bookmarkStart w:id="1607" w:name="_Toc137374414"/>
      <w:bookmarkStart w:id="1608" w:name="_Toc138891934"/>
      <w:r w:rsidRPr="009202AA">
        <w:t>6.5.2.2</w:t>
      </w:r>
      <w:r w:rsidRPr="009202AA">
        <w:tab/>
      </w:r>
      <w:r w:rsidRPr="009202AA">
        <w:rPr>
          <w:lang w:eastAsia="zh-CN"/>
        </w:rPr>
        <w:t>Minimum requirement for MSR operation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609" w:name="_Toc21096487"/>
      <w:bookmarkStart w:id="1610" w:name="_Toc29763454"/>
      <w:bookmarkStart w:id="1611" w:name="_Toc36029925"/>
      <w:bookmarkStart w:id="1612" w:name="_Toc37179825"/>
      <w:bookmarkStart w:id="1613" w:name="_Toc45869525"/>
      <w:bookmarkStart w:id="1614" w:name="_Toc52555324"/>
      <w:bookmarkStart w:id="1615" w:name="_Toc61126144"/>
      <w:bookmarkStart w:id="1616" w:name="_Toc67911560"/>
      <w:bookmarkStart w:id="1617" w:name="_Toc74841652"/>
      <w:bookmarkStart w:id="1618" w:name="_Toc76503432"/>
      <w:bookmarkStart w:id="1619" w:name="_Toc83041287"/>
      <w:bookmarkStart w:id="1620" w:name="_Toc89853683"/>
      <w:bookmarkStart w:id="1621" w:name="_Toc98668052"/>
      <w:bookmarkStart w:id="1622" w:name="_Toc130911192"/>
      <w:bookmarkStart w:id="1623" w:name="_Toc137374415"/>
      <w:bookmarkStart w:id="1624" w:name="_Toc138891935"/>
      <w:r w:rsidRPr="009202AA">
        <w:rPr>
          <w:lang w:eastAsia="zh-CN"/>
        </w:rPr>
        <w:t>6.5.2.3</w:t>
      </w:r>
      <w:r w:rsidRPr="009202AA">
        <w:rPr>
          <w:lang w:eastAsia="zh-CN"/>
        </w:rPr>
        <w:tab/>
        <w:t>Minimum requirement for single RAT UTRA operation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625" w:name="_Toc21096488"/>
      <w:bookmarkStart w:id="1626" w:name="_Toc29763455"/>
      <w:bookmarkStart w:id="1627" w:name="_Toc36029926"/>
      <w:bookmarkStart w:id="1628" w:name="_Toc37179826"/>
      <w:bookmarkStart w:id="1629" w:name="_Toc45869526"/>
      <w:bookmarkStart w:id="1630" w:name="_Toc52555325"/>
      <w:bookmarkStart w:id="1631" w:name="_Toc61126145"/>
      <w:bookmarkStart w:id="1632" w:name="_Toc67911561"/>
      <w:bookmarkStart w:id="1633" w:name="_Toc74841653"/>
      <w:bookmarkStart w:id="1634" w:name="_Toc76503433"/>
      <w:bookmarkStart w:id="1635" w:name="_Toc83041288"/>
      <w:bookmarkStart w:id="1636" w:name="_Toc89853684"/>
      <w:bookmarkStart w:id="1637" w:name="_Toc98668053"/>
      <w:bookmarkStart w:id="1638" w:name="_Toc130911193"/>
      <w:bookmarkStart w:id="1639" w:name="_Toc137374416"/>
      <w:bookmarkStart w:id="1640" w:name="_Toc138891936"/>
      <w:r w:rsidRPr="009202AA">
        <w:rPr>
          <w:lang w:eastAsia="zh-CN"/>
        </w:rPr>
        <w:t>6.5.2.4</w:t>
      </w:r>
      <w:r w:rsidRPr="009202AA">
        <w:rPr>
          <w:lang w:eastAsia="zh-CN"/>
        </w:rPr>
        <w:tab/>
        <w:t>Minimum requirement for single RAT E-UTRA operation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641" w:name="_Toc21096489"/>
      <w:bookmarkStart w:id="1642" w:name="_Toc29763456"/>
      <w:bookmarkStart w:id="1643" w:name="_Toc36029927"/>
      <w:bookmarkStart w:id="1644" w:name="_Toc37179827"/>
      <w:bookmarkStart w:id="1645" w:name="_Toc45869527"/>
      <w:bookmarkStart w:id="1646" w:name="_Toc52555326"/>
      <w:bookmarkStart w:id="1647" w:name="_Toc61126146"/>
      <w:bookmarkStart w:id="1648" w:name="_Toc67911562"/>
      <w:bookmarkStart w:id="1649" w:name="_Toc74841654"/>
      <w:bookmarkStart w:id="1650" w:name="_Toc76503434"/>
      <w:bookmarkStart w:id="1651" w:name="_Toc83041289"/>
      <w:bookmarkStart w:id="1652" w:name="_Toc89853685"/>
      <w:bookmarkStart w:id="1653" w:name="_Toc98668054"/>
      <w:bookmarkStart w:id="1654" w:name="_Toc130911194"/>
      <w:bookmarkStart w:id="1655" w:name="_Toc137374417"/>
      <w:bookmarkStart w:id="1656" w:name="_Toc138891937"/>
      <w:r w:rsidRPr="009202AA">
        <w:t>6.5.3</w:t>
      </w:r>
      <w:r w:rsidRPr="009202AA">
        <w:tab/>
        <w:t>Time alignment error</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1E34AB07" w14:textId="77777777" w:rsidR="004C4A70" w:rsidRPr="009202AA" w:rsidRDefault="004C4A70" w:rsidP="004C4A70">
      <w:pPr>
        <w:pStyle w:val="Heading4"/>
      </w:pPr>
      <w:bookmarkStart w:id="1657" w:name="_Toc21096490"/>
      <w:bookmarkStart w:id="1658" w:name="_Toc29763457"/>
      <w:bookmarkStart w:id="1659" w:name="_Toc36029928"/>
      <w:bookmarkStart w:id="1660" w:name="_Toc37179828"/>
      <w:bookmarkStart w:id="1661" w:name="_Toc45869528"/>
      <w:bookmarkStart w:id="1662" w:name="_Toc52555327"/>
      <w:bookmarkStart w:id="1663" w:name="_Toc61126147"/>
      <w:bookmarkStart w:id="1664" w:name="_Toc67911563"/>
      <w:bookmarkStart w:id="1665" w:name="_Toc74841655"/>
      <w:bookmarkStart w:id="1666" w:name="_Toc76503435"/>
      <w:bookmarkStart w:id="1667" w:name="_Toc83041290"/>
      <w:bookmarkStart w:id="1668" w:name="_Toc89853686"/>
      <w:bookmarkStart w:id="1669" w:name="_Toc98668055"/>
      <w:bookmarkStart w:id="1670" w:name="_Toc130911195"/>
      <w:bookmarkStart w:id="1671" w:name="_Toc137374418"/>
      <w:bookmarkStart w:id="1672" w:name="_Toc138891938"/>
      <w:r w:rsidRPr="009202AA">
        <w:t>6.5.3.1</w:t>
      </w:r>
      <w:r w:rsidRPr="009202AA">
        <w:tab/>
        <w:t>General</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673" w:name="_Toc21096491"/>
      <w:bookmarkStart w:id="1674" w:name="_Toc29763458"/>
      <w:bookmarkStart w:id="1675" w:name="_Toc36029929"/>
      <w:bookmarkStart w:id="1676" w:name="_Toc37179829"/>
      <w:bookmarkStart w:id="1677" w:name="_Toc45869529"/>
      <w:bookmarkStart w:id="1678" w:name="_Toc52555328"/>
      <w:bookmarkStart w:id="1679" w:name="_Toc61126148"/>
      <w:bookmarkStart w:id="1680" w:name="_Toc67911564"/>
      <w:bookmarkStart w:id="1681" w:name="_Toc74841656"/>
      <w:bookmarkStart w:id="1682" w:name="_Toc76503436"/>
      <w:bookmarkStart w:id="1683" w:name="_Toc83041291"/>
      <w:bookmarkStart w:id="1684" w:name="_Toc89853687"/>
      <w:bookmarkStart w:id="1685" w:name="_Toc98668056"/>
      <w:bookmarkStart w:id="1686" w:name="_Toc130911196"/>
      <w:bookmarkStart w:id="1687" w:name="_Toc137374419"/>
      <w:bookmarkStart w:id="1688" w:name="_Toc138891939"/>
      <w:r w:rsidRPr="009202AA">
        <w:t>6.5.3.2</w:t>
      </w:r>
      <w:r w:rsidRPr="009202AA">
        <w:tab/>
      </w:r>
      <w:r w:rsidRPr="009202AA">
        <w:rPr>
          <w:lang w:eastAsia="zh-CN"/>
        </w:rPr>
        <w:t>Minimum requirement for MSR operation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689" w:name="_Toc21096492"/>
      <w:bookmarkStart w:id="1690" w:name="_Toc29763459"/>
      <w:bookmarkStart w:id="1691" w:name="_Toc36029930"/>
      <w:bookmarkStart w:id="1692" w:name="_Toc37179830"/>
      <w:bookmarkStart w:id="1693" w:name="_Toc45869530"/>
      <w:bookmarkStart w:id="1694" w:name="_Toc52555329"/>
      <w:bookmarkStart w:id="1695" w:name="_Toc61126149"/>
      <w:bookmarkStart w:id="1696" w:name="_Toc67911565"/>
      <w:bookmarkStart w:id="1697" w:name="_Toc74841657"/>
      <w:bookmarkStart w:id="1698" w:name="_Toc76503437"/>
      <w:bookmarkStart w:id="1699" w:name="_Toc83041292"/>
      <w:bookmarkStart w:id="1700" w:name="_Toc89853688"/>
      <w:bookmarkStart w:id="1701" w:name="_Toc98668057"/>
      <w:bookmarkStart w:id="1702" w:name="_Toc130911197"/>
      <w:bookmarkStart w:id="1703" w:name="_Toc137374420"/>
      <w:bookmarkStart w:id="1704" w:name="_Toc138891940"/>
      <w:r w:rsidRPr="009202AA">
        <w:rPr>
          <w:lang w:eastAsia="zh-CN"/>
        </w:rPr>
        <w:t>6.5.3.3</w:t>
      </w:r>
      <w:r w:rsidRPr="009202AA">
        <w:rPr>
          <w:lang w:eastAsia="zh-CN"/>
        </w:rPr>
        <w:tab/>
        <w:t>Minimum requirement for single RAT UTRA operation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705" w:name="_Toc21096493"/>
      <w:bookmarkStart w:id="1706" w:name="_Toc29763460"/>
      <w:bookmarkStart w:id="1707" w:name="_Toc36029931"/>
      <w:bookmarkStart w:id="1708" w:name="_Toc37179831"/>
      <w:bookmarkStart w:id="1709" w:name="_Toc45869531"/>
      <w:bookmarkStart w:id="1710" w:name="_Toc52555330"/>
      <w:bookmarkStart w:id="1711" w:name="_Toc61126150"/>
      <w:bookmarkStart w:id="1712" w:name="_Toc67911566"/>
      <w:bookmarkStart w:id="1713" w:name="_Toc74841658"/>
      <w:bookmarkStart w:id="1714" w:name="_Toc76503438"/>
      <w:bookmarkStart w:id="1715" w:name="_Toc83041293"/>
      <w:bookmarkStart w:id="1716" w:name="_Toc89853689"/>
      <w:bookmarkStart w:id="1717" w:name="_Toc98668058"/>
      <w:bookmarkStart w:id="1718" w:name="_Toc130911198"/>
      <w:bookmarkStart w:id="1719" w:name="_Toc137374421"/>
      <w:bookmarkStart w:id="1720" w:name="_Toc138891941"/>
      <w:r w:rsidRPr="009202AA">
        <w:rPr>
          <w:lang w:eastAsia="zh-CN"/>
        </w:rPr>
        <w:t>6.5.3.4</w:t>
      </w:r>
      <w:r w:rsidRPr="009202AA">
        <w:rPr>
          <w:lang w:eastAsia="zh-CN"/>
        </w:rPr>
        <w:tab/>
        <w:t>Minimum requirement for single RAT E-UTRA operation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721" w:name="_Toc21096494"/>
      <w:bookmarkStart w:id="1722" w:name="_Toc29763461"/>
      <w:bookmarkStart w:id="1723" w:name="_Toc36029932"/>
      <w:bookmarkStart w:id="1724" w:name="_Toc37179832"/>
      <w:bookmarkStart w:id="1725" w:name="_Toc45869532"/>
      <w:bookmarkStart w:id="1726" w:name="_Toc52555331"/>
      <w:bookmarkStart w:id="1727" w:name="_Toc61126151"/>
      <w:bookmarkStart w:id="1728" w:name="_Toc67911567"/>
      <w:bookmarkStart w:id="1729" w:name="_Toc74841659"/>
      <w:bookmarkStart w:id="1730" w:name="_Toc76503439"/>
      <w:bookmarkStart w:id="1731" w:name="_Toc83041294"/>
      <w:bookmarkStart w:id="1732" w:name="_Toc89853690"/>
      <w:bookmarkStart w:id="1733" w:name="_Toc98668059"/>
      <w:bookmarkStart w:id="1734" w:name="_Toc130911199"/>
      <w:bookmarkStart w:id="1735" w:name="_Toc137374422"/>
      <w:bookmarkStart w:id="1736" w:name="_Toc138891942"/>
      <w:r w:rsidRPr="009202AA">
        <w:t>6.5.4</w:t>
      </w:r>
      <w:r w:rsidRPr="009202AA">
        <w:tab/>
        <w:t>Modulation quality</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04F0CE0" w14:textId="77777777" w:rsidR="004C4A70" w:rsidRPr="009202AA" w:rsidRDefault="004C4A70" w:rsidP="004C4A70">
      <w:pPr>
        <w:pStyle w:val="Heading4"/>
      </w:pPr>
      <w:bookmarkStart w:id="1737" w:name="_Toc21096495"/>
      <w:bookmarkStart w:id="1738" w:name="_Toc29763462"/>
      <w:bookmarkStart w:id="1739" w:name="_Toc36029933"/>
      <w:bookmarkStart w:id="1740" w:name="_Toc37179833"/>
      <w:bookmarkStart w:id="1741" w:name="_Toc45869533"/>
      <w:bookmarkStart w:id="1742" w:name="_Toc52555332"/>
      <w:bookmarkStart w:id="1743" w:name="_Toc61126152"/>
      <w:bookmarkStart w:id="1744" w:name="_Toc67911568"/>
      <w:bookmarkStart w:id="1745" w:name="_Toc74841660"/>
      <w:bookmarkStart w:id="1746" w:name="_Toc76503440"/>
      <w:bookmarkStart w:id="1747" w:name="_Toc83041295"/>
      <w:bookmarkStart w:id="1748" w:name="_Toc89853691"/>
      <w:bookmarkStart w:id="1749" w:name="_Toc98668060"/>
      <w:bookmarkStart w:id="1750" w:name="_Toc130911200"/>
      <w:bookmarkStart w:id="1751" w:name="_Toc137374423"/>
      <w:bookmarkStart w:id="1752" w:name="_Toc138891943"/>
      <w:r w:rsidRPr="009202AA">
        <w:t>6.5.4.1</w:t>
      </w:r>
      <w:r w:rsidRPr="009202AA">
        <w:tab/>
        <w:t>General</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753" w:name="_Toc21096496"/>
      <w:bookmarkStart w:id="1754" w:name="_Toc29763463"/>
      <w:bookmarkStart w:id="1755" w:name="_Toc36029934"/>
      <w:bookmarkStart w:id="1756" w:name="_Toc37179834"/>
      <w:bookmarkStart w:id="1757" w:name="_Toc45869534"/>
      <w:bookmarkStart w:id="1758" w:name="_Toc52555333"/>
      <w:bookmarkStart w:id="1759" w:name="_Toc61126153"/>
      <w:bookmarkStart w:id="1760" w:name="_Toc67911569"/>
      <w:bookmarkStart w:id="1761" w:name="_Toc74841661"/>
      <w:bookmarkStart w:id="1762" w:name="_Toc76503441"/>
      <w:bookmarkStart w:id="1763" w:name="_Toc83041296"/>
      <w:bookmarkStart w:id="1764" w:name="_Toc89853692"/>
      <w:bookmarkStart w:id="1765" w:name="_Toc98668061"/>
      <w:bookmarkStart w:id="1766" w:name="_Toc130911201"/>
      <w:bookmarkStart w:id="1767" w:name="_Toc137374424"/>
      <w:bookmarkStart w:id="1768" w:name="_Toc138891944"/>
      <w:r w:rsidRPr="009202AA">
        <w:t>6.5.4.2</w:t>
      </w:r>
      <w:r w:rsidRPr="009202AA">
        <w:tab/>
      </w:r>
      <w:r w:rsidRPr="009202AA">
        <w:rPr>
          <w:lang w:eastAsia="zh-CN"/>
        </w:rPr>
        <w:t>Minimum requirement for MSR operation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769" w:name="_Toc21096497"/>
      <w:bookmarkStart w:id="1770" w:name="_Toc29763464"/>
      <w:bookmarkStart w:id="1771" w:name="_Toc36029935"/>
      <w:bookmarkStart w:id="1772" w:name="_Toc37179835"/>
      <w:bookmarkStart w:id="1773" w:name="_Toc45869535"/>
      <w:bookmarkStart w:id="1774" w:name="_Toc52555334"/>
      <w:bookmarkStart w:id="1775" w:name="_Toc61126154"/>
      <w:bookmarkStart w:id="1776" w:name="_Toc67911570"/>
      <w:bookmarkStart w:id="1777" w:name="_Toc74841662"/>
      <w:bookmarkStart w:id="1778" w:name="_Toc76503442"/>
      <w:bookmarkStart w:id="1779" w:name="_Toc83041297"/>
      <w:bookmarkStart w:id="1780" w:name="_Toc89853693"/>
      <w:bookmarkStart w:id="1781" w:name="_Toc98668062"/>
      <w:bookmarkStart w:id="1782" w:name="_Toc130911202"/>
      <w:bookmarkStart w:id="1783" w:name="_Toc137374425"/>
      <w:bookmarkStart w:id="1784" w:name="_Toc138891945"/>
      <w:r w:rsidRPr="009202AA">
        <w:rPr>
          <w:lang w:eastAsia="zh-CN"/>
        </w:rPr>
        <w:t>6.5.4.3</w:t>
      </w:r>
      <w:r w:rsidRPr="009202AA">
        <w:rPr>
          <w:lang w:eastAsia="zh-CN"/>
        </w:rPr>
        <w:tab/>
        <w:t>Minimum requirement for single RAT UTRA operation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785" w:name="_Toc21096498"/>
      <w:bookmarkStart w:id="1786" w:name="_Toc29763465"/>
      <w:bookmarkStart w:id="1787" w:name="_Toc36029936"/>
      <w:bookmarkStart w:id="1788" w:name="_Toc37179836"/>
      <w:bookmarkStart w:id="1789" w:name="_Toc45869536"/>
      <w:bookmarkStart w:id="1790" w:name="_Toc52555335"/>
      <w:bookmarkStart w:id="1791" w:name="_Toc61126155"/>
      <w:bookmarkStart w:id="1792" w:name="_Toc67911571"/>
      <w:bookmarkStart w:id="1793" w:name="_Toc74841663"/>
      <w:bookmarkStart w:id="1794" w:name="_Toc76503443"/>
      <w:bookmarkStart w:id="1795" w:name="_Toc83041298"/>
      <w:bookmarkStart w:id="1796" w:name="_Toc89853694"/>
      <w:bookmarkStart w:id="1797" w:name="_Toc98668063"/>
      <w:bookmarkStart w:id="1798" w:name="_Toc130911203"/>
      <w:bookmarkStart w:id="1799" w:name="_Toc137374426"/>
      <w:bookmarkStart w:id="1800" w:name="_Toc138891946"/>
      <w:r w:rsidRPr="009202AA">
        <w:rPr>
          <w:lang w:eastAsia="zh-CN"/>
        </w:rPr>
        <w:t>6.5.4.4</w:t>
      </w:r>
      <w:r w:rsidRPr="009202AA">
        <w:rPr>
          <w:lang w:eastAsia="zh-CN"/>
        </w:rPr>
        <w:tab/>
        <w:t>Minimum requirement for single RAT E-UTRA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801" w:name="_Toc21096499"/>
      <w:bookmarkStart w:id="1802" w:name="_Toc29763466"/>
      <w:bookmarkStart w:id="1803" w:name="_Toc36029937"/>
      <w:bookmarkStart w:id="1804" w:name="_Toc37179837"/>
      <w:bookmarkStart w:id="1805" w:name="_Toc45869537"/>
      <w:bookmarkStart w:id="1806" w:name="_Toc52555336"/>
      <w:bookmarkStart w:id="1807" w:name="_Toc61126156"/>
      <w:bookmarkStart w:id="1808" w:name="_Toc67911572"/>
      <w:bookmarkStart w:id="1809" w:name="_Toc74841664"/>
      <w:bookmarkStart w:id="1810" w:name="_Toc76503444"/>
      <w:bookmarkStart w:id="1811" w:name="_Toc83041299"/>
      <w:bookmarkStart w:id="1812" w:name="_Toc89853695"/>
      <w:bookmarkStart w:id="1813" w:name="_Toc98668064"/>
      <w:bookmarkStart w:id="1814" w:name="_Toc130911204"/>
      <w:bookmarkStart w:id="1815" w:name="_Toc137374427"/>
      <w:bookmarkStart w:id="1816" w:name="_Toc138891947"/>
      <w:r w:rsidRPr="009202AA">
        <w:t>6.5.5</w:t>
      </w:r>
      <w:r w:rsidRPr="009202AA">
        <w:tab/>
        <w:t>Transmit pulse shape filter</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E7CB10B" w14:textId="77777777" w:rsidR="004C4A70" w:rsidRPr="009202AA" w:rsidRDefault="004C4A70" w:rsidP="004C4A70">
      <w:pPr>
        <w:pStyle w:val="Heading4"/>
      </w:pPr>
      <w:bookmarkStart w:id="1817" w:name="_Toc21096500"/>
      <w:bookmarkStart w:id="1818" w:name="_Toc29763467"/>
      <w:bookmarkStart w:id="1819" w:name="_Toc36029938"/>
      <w:bookmarkStart w:id="1820" w:name="_Toc37179838"/>
      <w:bookmarkStart w:id="1821" w:name="_Toc45869538"/>
      <w:bookmarkStart w:id="1822" w:name="_Toc52555337"/>
      <w:bookmarkStart w:id="1823" w:name="_Toc61126157"/>
      <w:bookmarkStart w:id="1824" w:name="_Toc67911573"/>
      <w:bookmarkStart w:id="1825" w:name="_Toc74841665"/>
      <w:bookmarkStart w:id="1826" w:name="_Toc76503445"/>
      <w:bookmarkStart w:id="1827" w:name="_Toc83041300"/>
      <w:bookmarkStart w:id="1828" w:name="_Toc89853696"/>
      <w:bookmarkStart w:id="1829" w:name="_Toc98668065"/>
      <w:bookmarkStart w:id="1830" w:name="_Toc130911205"/>
      <w:bookmarkStart w:id="1831" w:name="_Toc137374428"/>
      <w:bookmarkStart w:id="1832" w:name="_Toc138891948"/>
      <w:r w:rsidRPr="009202AA">
        <w:t>6.5.5.1</w:t>
      </w:r>
      <w:r w:rsidRPr="009202AA">
        <w:tab/>
        <w:t>General</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833" w:name="_Toc21096501"/>
      <w:bookmarkStart w:id="1834" w:name="_Toc29763468"/>
      <w:bookmarkStart w:id="1835" w:name="_Toc36029939"/>
      <w:bookmarkStart w:id="1836" w:name="_Toc37179839"/>
      <w:bookmarkStart w:id="1837" w:name="_Toc45869539"/>
      <w:bookmarkStart w:id="1838" w:name="_Toc52555338"/>
      <w:bookmarkStart w:id="1839" w:name="_Toc61126158"/>
      <w:bookmarkStart w:id="1840" w:name="_Toc67911574"/>
      <w:bookmarkStart w:id="1841" w:name="_Toc74841666"/>
      <w:bookmarkStart w:id="1842" w:name="_Toc76503446"/>
      <w:bookmarkStart w:id="1843" w:name="_Toc83041301"/>
      <w:bookmarkStart w:id="1844" w:name="_Toc89853697"/>
      <w:bookmarkStart w:id="1845" w:name="_Toc98668066"/>
      <w:bookmarkStart w:id="1846" w:name="_Toc130911206"/>
      <w:bookmarkStart w:id="1847" w:name="_Toc137374429"/>
      <w:bookmarkStart w:id="1848" w:name="_Toc138891949"/>
      <w:r w:rsidRPr="009202AA">
        <w:t>6.5.5.2</w:t>
      </w:r>
      <w:r w:rsidRPr="009202AA">
        <w:tab/>
      </w:r>
      <w:r w:rsidRPr="009202AA">
        <w:rPr>
          <w:lang w:eastAsia="zh-CN"/>
        </w:rPr>
        <w:t>Void</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69FBE425" w14:textId="77777777" w:rsidR="004C4A70" w:rsidRPr="009202AA" w:rsidRDefault="004C4A70" w:rsidP="004C4A70">
      <w:pPr>
        <w:pStyle w:val="Heading4"/>
        <w:rPr>
          <w:lang w:eastAsia="zh-CN"/>
        </w:rPr>
      </w:pPr>
      <w:bookmarkStart w:id="1849" w:name="_Toc21096502"/>
      <w:bookmarkStart w:id="1850" w:name="_Toc29763469"/>
      <w:bookmarkStart w:id="1851" w:name="_Toc36029940"/>
      <w:bookmarkStart w:id="1852" w:name="_Toc37179840"/>
      <w:bookmarkStart w:id="1853" w:name="_Toc45869540"/>
      <w:bookmarkStart w:id="1854" w:name="_Toc52555339"/>
      <w:bookmarkStart w:id="1855" w:name="_Toc61126159"/>
      <w:bookmarkStart w:id="1856" w:name="_Toc67911575"/>
      <w:bookmarkStart w:id="1857" w:name="_Toc74841667"/>
      <w:bookmarkStart w:id="1858" w:name="_Toc76503447"/>
      <w:bookmarkStart w:id="1859" w:name="_Toc83041302"/>
      <w:bookmarkStart w:id="1860" w:name="_Toc89853698"/>
      <w:bookmarkStart w:id="1861" w:name="_Toc98668067"/>
      <w:bookmarkStart w:id="1862" w:name="_Toc130911207"/>
      <w:bookmarkStart w:id="1863" w:name="_Toc137374430"/>
      <w:bookmarkStart w:id="1864" w:name="_Toc138891950"/>
      <w:r w:rsidRPr="009202AA">
        <w:rPr>
          <w:lang w:eastAsia="zh-CN"/>
        </w:rPr>
        <w:t>6.5.5.3</w:t>
      </w:r>
      <w:r w:rsidRPr="009202AA">
        <w:rPr>
          <w:lang w:eastAsia="zh-CN"/>
        </w:rPr>
        <w:tab/>
        <w:t>Void</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7F6C6197" w14:textId="77777777" w:rsidR="004C4A70" w:rsidRPr="009202AA" w:rsidRDefault="004C4A70" w:rsidP="004C4A70">
      <w:pPr>
        <w:pStyle w:val="Heading4"/>
        <w:rPr>
          <w:lang w:eastAsia="zh-CN"/>
        </w:rPr>
      </w:pPr>
      <w:bookmarkStart w:id="1865" w:name="_Toc21096503"/>
      <w:bookmarkStart w:id="1866" w:name="_Toc29763470"/>
      <w:bookmarkStart w:id="1867" w:name="_Toc36029941"/>
      <w:bookmarkStart w:id="1868" w:name="_Toc37179841"/>
      <w:bookmarkStart w:id="1869" w:name="_Toc45869541"/>
      <w:bookmarkStart w:id="1870" w:name="_Toc52555340"/>
      <w:bookmarkStart w:id="1871" w:name="_Toc61126160"/>
      <w:bookmarkStart w:id="1872" w:name="_Toc67911576"/>
      <w:bookmarkStart w:id="1873" w:name="_Toc74841668"/>
      <w:bookmarkStart w:id="1874" w:name="_Toc76503448"/>
      <w:bookmarkStart w:id="1875" w:name="_Toc83041303"/>
      <w:bookmarkStart w:id="1876" w:name="_Toc89853699"/>
      <w:bookmarkStart w:id="1877" w:name="_Toc98668068"/>
      <w:bookmarkStart w:id="1878" w:name="_Toc130911208"/>
      <w:bookmarkStart w:id="1879" w:name="_Toc137374431"/>
      <w:bookmarkStart w:id="1880" w:name="_Toc138891951"/>
      <w:r w:rsidRPr="009202AA">
        <w:rPr>
          <w:lang w:eastAsia="zh-CN"/>
        </w:rPr>
        <w:t>6.5.5.4</w:t>
      </w:r>
      <w:r w:rsidRPr="009202AA">
        <w:rPr>
          <w:lang w:eastAsia="zh-CN"/>
        </w:rPr>
        <w:tab/>
        <w:t>Void</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7BE8CB3F" w14:textId="77777777" w:rsidR="004C4A70" w:rsidRPr="009202AA" w:rsidRDefault="004C4A70" w:rsidP="004C4A70">
      <w:pPr>
        <w:pStyle w:val="Heading2"/>
        <w:rPr>
          <w:lang w:eastAsia="zh-CN"/>
        </w:rPr>
      </w:pPr>
      <w:bookmarkStart w:id="1881" w:name="_Toc21096504"/>
      <w:bookmarkStart w:id="1882" w:name="_Toc29763471"/>
      <w:bookmarkStart w:id="1883" w:name="_Toc36029942"/>
      <w:bookmarkStart w:id="1884" w:name="_Toc37179842"/>
      <w:bookmarkStart w:id="1885" w:name="_Toc45869542"/>
      <w:bookmarkStart w:id="1886" w:name="_Toc52555341"/>
      <w:bookmarkStart w:id="1887" w:name="_Toc61126161"/>
      <w:bookmarkStart w:id="1888" w:name="_Toc67911577"/>
      <w:bookmarkStart w:id="1889" w:name="_Toc74841669"/>
      <w:bookmarkStart w:id="1890" w:name="_Toc76503449"/>
      <w:bookmarkStart w:id="1891" w:name="_Toc83041304"/>
      <w:bookmarkStart w:id="1892" w:name="_Toc89853700"/>
      <w:bookmarkStart w:id="1893" w:name="_Toc98668069"/>
      <w:bookmarkStart w:id="1894" w:name="_Toc130911209"/>
      <w:bookmarkStart w:id="1895" w:name="_Toc137374432"/>
      <w:bookmarkStart w:id="1896" w:name="_Toc138891952"/>
      <w:r w:rsidRPr="009202AA">
        <w:rPr>
          <w:lang w:eastAsia="zh-CN"/>
        </w:rPr>
        <w:t>6.6</w:t>
      </w:r>
      <w:r w:rsidRPr="009202AA">
        <w:rPr>
          <w:lang w:eastAsia="zh-CN"/>
        </w:rPr>
        <w:tab/>
        <w:t>Unwanted Emissions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2CCA3795" w14:textId="77777777" w:rsidR="004C4A70" w:rsidRPr="009202AA" w:rsidRDefault="004C4A70" w:rsidP="004C4A70">
      <w:pPr>
        <w:pStyle w:val="Heading3"/>
      </w:pPr>
      <w:bookmarkStart w:id="1897" w:name="_Toc21096505"/>
      <w:bookmarkStart w:id="1898" w:name="_Toc29763472"/>
      <w:bookmarkStart w:id="1899" w:name="_Toc36029943"/>
      <w:bookmarkStart w:id="1900" w:name="_Toc37179843"/>
      <w:bookmarkStart w:id="1901" w:name="_Toc45869543"/>
      <w:bookmarkStart w:id="1902" w:name="_Toc52555342"/>
      <w:bookmarkStart w:id="1903" w:name="_Toc61126162"/>
      <w:bookmarkStart w:id="1904" w:name="_Toc67911578"/>
      <w:bookmarkStart w:id="1905" w:name="_Toc74841670"/>
      <w:bookmarkStart w:id="1906" w:name="_Toc76503450"/>
      <w:bookmarkStart w:id="1907" w:name="_Toc83041305"/>
      <w:bookmarkStart w:id="1908" w:name="_Toc89853701"/>
      <w:bookmarkStart w:id="1909" w:name="_Toc98668070"/>
      <w:bookmarkStart w:id="1910" w:name="_Toc130911210"/>
      <w:bookmarkStart w:id="1911" w:name="_Toc137374433"/>
      <w:bookmarkStart w:id="1912" w:name="_Toc138891953"/>
      <w:r w:rsidRPr="009202AA">
        <w:t>6.6.1</w:t>
      </w:r>
      <w:r w:rsidRPr="009202AA">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913" w:name="_Toc21096506"/>
      <w:bookmarkStart w:id="1914" w:name="_Toc29763473"/>
      <w:bookmarkStart w:id="1915" w:name="_Toc36029944"/>
      <w:bookmarkStart w:id="1916" w:name="_Toc37179844"/>
      <w:bookmarkStart w:id="1917" w:name="_Toc45869544"/>
      <w:bookmarkStart w:id="1918" w:name="_Toc52555343"/>
      <w:bookmarkStart w:id="1919" w:name="_Toc61126163"/>
      <w:bookmarkStart w:id="1920" w:name="_Toc67911579"/>
      <w:bookmarkStart w:id="1921" w:name="_Toc74841671"/>
      <w:bookmarkStart w:id="1922" w:name="_Toc76503451"/>
      <w:bookmarkStart w:id="1923" w:name="_Toc83041306"/>
      <w:bookmarkStart w:id="1924" w:name="_Toc89853702"/>
      <w:bookmarkStart w:id="1925" w:name="_Toc98668071"/>
      <w:bookmarkStart w:id="1926" w:name="_Toc130911211"/>
      <w:bookmarkStart w:id="1927" w:name="_Toc137374434"/>
      <w:bookmarkStart w:id="1928" w:name="_Toc138891954"/>
      <w:r w:rsidRPr="009202AA">
        <w:rPr>
          <w:lang w:eastAsia="zh-CN"/>
        </w:rPr>
        <w:t>6.6.2</w:t>
      </w:r>
      <w:r w:rsidRPr="009202AA">
        <w:rPr>
          <w:lang w:eastAsia="zh-CN"/>
        </w:rPr>
        <w:tab/>
        <w:t>Occupied bandwidth</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r w:rsidRPr="009202AA">
        <w:rPr>
          <w:lang w:eastAsia="zh-CN"/>
        </w:rPr>
        <w:t xml:space="preserve"> </w:t>
      </w:r>
    </w:p>
    <w:p w14:paraId="51411718" w14:textId="77777777" w:rsidR="004C4A70" w:rsidRPr="009202AA" w:rsidRDefault="004C4A70" w:rsidP="004C4A70">
      <w:pPr>
        <w:pStyle w:val="Heading4"/>
      </w:pPr>
      <w:bookmarkStart w:id="1929" w:name="_Toc21096507"/>
      <w:bookmarkStart w:id="1930" w:name="_Toc29763474"/>
      <w:bookmarkStart w:id="1931" w:name="_Toc36029945"/>
      <w:bookmarkStart w:id="1932" w:name="_Toc37179845"/>
      <w:bookmarkStart w:id="1933" w:name="_Toc45869545"/>
      <w:bookmarkStart w:id="1934" w:name="_Toc52555344"/>
      <w:bookmarkStart w:id="1935" w:name="_Toc61126164"/>
      <w:bookmarkStart w:id="1936" w:name="_Toc67911580"/>
      <w:bookmarkStart w:id="1937" w:name="_Toc74841672"/>
      <w:bookmarkStart w:id="1938" w:name="_Toc76503452"/>
      <w:bookmarkStart w:id="1939" w:name="_Toc83041307"/>
      <w:bookmarkStart w:id="1940" w:name="_Toc89853703"/>
      <w:bookmarkStart w:id="1941" w:name="_Toc98668072"/>
      <w:bookmarkStart w:id="1942" w:name="_Toc130911212"/>
      <w:bookmarkStart w:id="1943" w:name="_Toc137374435"/>
      <w:bookmarkStart w:id="1944" w:name="_Toc138891955"/>
      <w:r w:rsidRPr="009202AA">
        <w:t>6.6.2.1</w:t>
      </w:r>
      <w:r w:rsidRPr="009202AA">
        <w:tab/>
        <w:t>General</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945" w:name="_Toc21096508"/>
      <w:bookmarkStart w:id="1946" w:name="_Toc29763475"/>
      <w:bookmarkStart w:id="1947" w:name="_Toc36029946"/>
      <w:bookmarkStart w:id="1948" w:name="_Toc37179846"/>
      <w:bookmarkStart w:id="1949" w:name="_Toc45869546"/>
      <w:bookmarkStart w:id="1950" w:name="_Toc52555345"/>
      <w:bookmarkStart w:id="1951" w:name="_Toc61126165"/>
      <w:bookmarkStart w:id="1952" w:name="_Toc67911581"/>
      <w:bookmarkStart w:id="1953" w:name="_Toc74841673"/>
      <w:bookmarkStart w:id="1954" w:name="_Toc76503453"/>
      <w:bookmarkStart w:id="1955" w:name="_Toc83041308"/>
      <w:bookmarkStart w:id="1956" w:name="_Toc89853704"/>
      <w:bookmarkStart w:id="1957" w:name="_Toc98668073"/>
      <w:bookmarkStart w:id="1958" w:name="_Toc130911213"/>
      <w:bookmarkStart w:id="1959" w:name="_Toc137374436"/>
      <w:bookmarkStart w:id="1960" w:name="_Toc138891956"/>
      <w:r w:rsidRPr="009202AA">
        <w:t>6.6.2.2</w:t>
      </w:r>
      <w:r w:rsidRPr="009202AA">
        <w:tab/>
      </w:r>
      <w:r w:rsidRPr="009202AA">
        <w:rPr>
          <w:lang w:eastAsia="zh-CN"/>
        </w:rPr>
        <w:t>Minimum requirement for MSR operation</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961" w:name="_Toc21096509"/>
      <w:bookmarkStart w:id="1962" w:name="_Toc29763476"/>
      <w:bookmarkStart w:id="1963" w:name="_Toc36029947"/>
      <w:bookmarkStart w:id="1964" w:name="_Toc37179847"/>
      <w:bookmarkStart w:id="1965" w:name="_Toc45869547"/>
      <w:bookmarkStart w:id="1966" w:name="_Toc52555346"/>
      <w:bookmarkStart w:id="1967" w:name="_Toc61126166"/>
      <w:bookmarkStart w:id="1968" w:name="_Toc67911582"/>
      <w:bookmarkStart w:id="1969" w:name="_Toc74841674"/>
      <w:bookmarkStart w:id="1970" w:name="_Toc76503454"/>
      <w:bookmarkStart w:id="1971" w:name="_Toc83041309"/>
      <w:bookmarkStart w:id="1972" w:name="_Toc89853705"/>
      <w:bookmarkStart w:id="1973" w:name="_Toc98668074"/>
      <w:bookmarkStart w:id="1974" w:name="_Toc130911214"/>
      <w:bookmarkStart w:id="1975" w:name="_Toc137374437"/>
      <w:bookmarkStart w:id="1976" w:name="_Toc138891957"/>
      <w:r w:rsidRPr="009202AA">
        <w:rPr>
          <w:lang w:eastAsia="zh-CN"/>
        </w:rPr>
        <w:t>6.6.2.3</w:t>
      </w:r>
      <w:r w:rsidRPr="009202AA">
        <w:rPr>
          <w:lang w:eastAsia="zh-CN"/>
        </w:rPr>
        <w:tab/>
        <w:t>Minimum requirement for single RAT UTRA operation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977" w:name="_Toc21096510"/>
      <w:bookmarkStart w:id="1978" w:name="_Toc29763477"/>
      <w:bookmarkStart w:id="1979" w:name="_Toc36029948"/>
      <w:bookmarkStart w:id="1980" w:name="_Toc37179848"/>
      <w:bookmarkStart w:id="1981" w:name="_Toc45869548"/>
      <w:bookmarkStart w:id="1982" w:name="_Toc52555347"/>
      <w:bookmarkStart w:id="1983" w:name="_Toc61126167"/>
      <w:bookmarkStart w:id="1984" w:name="_Toc67911583"/>
      <w:bookmarkStart w:id="1985" w:name="_Toc74841675"/>
      <w:bookmarkStart w:id="1986" w:name="_Toc76503455"/>
      <w:bookmarkStart w:id="1987" w:name="_Toc83041310"/>
      <w:bookmarkStart w:id="1988" w:name="_Toc89853706"/>
      <w:bookmarkStart w:id="1989" w:name="_Toc98668075"/>
      <w:bookmarkStart w:id="1990" w:name="_Toc130911215"/>
      <w:bookmarkStart w:id="1991" w:name="_Toc137374438"/>
      <w:bookmarkStart w:id="1992" w:name="_Toc138891958"/>
      <w:r w:rsidRPr="009202AA">
        <w:rPr>
          <w:lang w:eastAsia="zh-CN"/>
        </w:rPr>
        <w:t>6.6.2.4</w:t>
      </w:r>
      <w:r w:rsidRPr="009202AA">
        <w:rPr>
          <w:lang w:eastAsia="zh-CN"/>
        </w:rPr>
        <w:tab/>
        <w:t>Minimum requirement for single RAT E-UTRA operation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993" w:name="_Toc21096511"/>
      <w:bookmarkStart w:id="1994" w:name="_Toc29763478"/>
      <w:bookmarkStart w:id="1995" w:name="_Toc36029949"/>
      <w:bookmarkStart w:id="1996" w:name="_Toc37179849"/>
      <w:bookmarkStart w:id="1997" w:name="_Toc45869549"/>
      <w:bookmarkStart w:id="1998" w:name="_Toc52555348"/>
      <w:bookmarkStart w:id="1999" w:name="_Toc61126168"/>
      <w:bookmarkStart w:id="2000" w:name="_Toc67911584"/>
      <w:bookmarkStart w:id="2001" w:name="_Toc74841676"/>
      <w:bookmarkStart w:id="2002" w:name="_Toc76503456"/>
      <w:bookmarkStart w:id="2003" w:name="_Toc83041311"/>
      <w:bookmarkStart w:id="2004" w:name="_Toc89853707"/>
      <w:bookmarkStart w:id="2005" w:name="_Toc98668076"/>
      <w:bookmarkStart w:id="2006" w:name="_Toc130911216"/>
      <w:bookmarkStart w:id="2007" w:name="_Toc137374439"/>
      <w:bookmarkStart w:id="2008" w:name="_Toc138891959"/>
      <w:r w:rsidRPr="009202AA">
        <w:rPr>
          <w:lang w:eastAsia="zh-CN"/>
        </w:rPr>
        <w:t>6.6.3</w:t>
      </w:r>
      <w:r w:rsidRPr="009202AA">
        <w:rPr>
          <w:lang w:eastAsia="zh-CN"/>
        </w:rPr>
        <w:tab/>
        <w:t>Adjacent Channel Leakage power Ratio</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CF6ACA1" w14:textId="77777777" w:rsidR="004C4A70" w:rsidRPr="009202AA" w:rsidRDefault="004C4A70" w:rsidP="004C4A70">
      <w:pPr>
        <w:pStyle w:val="Heading4"/>
      </w:pPr>
      <w:bookmarkStart w:id="2009" w:name="_Toc21096512"/>
      <w:bookmarkStart w:id="2010" w:name="_Toc29763479"/>
      <w:bookmarkStart w:id="2011" w:name="_Toc36029950"/>
      <w:bookmarkStart w:id="2012" w:name="_Toc37179850"/>
      <w:bookmarkStart w:id="2013" w:name="_Toc45869550"/>
      <w:bookmarkStart w:id="2014" w:name="_Toc52555349"/>
      <w:bookmarkStart w:id="2015" w:name="_Toc61126169"/>
      <w:bookmarkStart w:id="2016" w:name="_Toc67911585"/>
      <w:bookmarkStart w:id="2017" w:name="_Toc74841677"/>
      <w:bookmarkStart w:id="2018" w:name="_Toc76503457"/>
      <w:bookmarkStart w:id="2019" w:name="_Toc83041312"/>
      <w:bookmarkStart w:id="2020" w:name="_Toc89853708"/>
      <w:bookmarkStart w:id="2021" w:name="_Toc98668077"/>
      <w:bookmarkStart w:id="2022" w:name="_Toc130911217"/>
      <w:bookmarkStart w:id="2023" w:name="_Toc137374440"/>
      <w:bookmarkStart w:id="2024" w:name="_Toc138891960"/>
      <w:r w:rsidRPr="009202AA">
        <w:t>6.6.3.1</w:t>
      </w:r>
      <w:r w:rsidRPr="009202AA">
        <w:tab/>
        <w:t>General</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2025" w:name="_Toc21096513"/>
      <w:bookmarkStart w:id="2026" w:name="_Toc29763480"/>
      <w:bookmarkStart w:id="2027" w:name="_Toc36029951"/>
      <w:bookmarkStart w:id="2028" w:name="_Toc37179851"/>
      <w:bookmarkStart w:id="2029" w:name="_Toc45869551"/>
      <w:bookmarkStart w:id="2030" w:name="_Toc52555350"/>
      <w:bookmarkStart w:id="2031" w:name="_Toc61126170"/>
      <w:bookmarkStart w:id="2032" w:name="_Toc67911586"/>
      <w:bookmarkStart w:id="2033" w:name="_Toc74841678"/>
      <w:bookmarkStart w:id="2034" w:name="_Toc76503458"/>
      <w:bookmarkStart w:id="2035" w:name="_Toc83041313"/>
      <w:bookmarkStart w:id="2036" w:name="_Toc89853709"/>
      <w:bookmarkStart w:id="2037" w:name="_Toc98668078"/>
      <w:bookmarkStart w:id="2038" w:name="_Toc130911218"/>
      <w:bookmarkStart w:id="2039" w:name="_Toc137374441"/>
      <w:bookmarkStart w:id="2040" w:name="_Toc138891961"/>
      <w:r w:rsidRPr="009202AA">
        <w:t>6.6.3.2</w:t>
      </w:r>
      <w:r w:rsidRPr="009202AA">
        <w:tab/>
      </w:r>
      <w:r w:rsidRPr="009202AA">
        <w:rPr>
          <w:lang w:eastAsia="zh-CN"/>
        </w:rPr>
        <w:t>Minimum requirement for MSR operation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2041" w:name="_Toc21096514"/>
      <w:bookmarkStart w:id="2042" w:name="_Toc29763481"/>
      <w:bookmarkStart w:id="2043" w:name="_Toc36029952"/>
      <w:bookmarkStart w:id="2044" w:name="_Toc37179852"/>
      <w:bookmarkStart w:id="2045" w:name="_Toc45869552"/>
      <w:bookmarkStart w:id="2046" w:name="_Toc52555351"/>
      <w:bookmarkStart w:id="2047" w:name="_Toc61126171"/>
      <w:bookmarkStart w:id="2048" w:name="_Toc67911587"/>
      <w:bookmarkStart w:id="2049" w:name="_Toc74841679"/>
      <w:bookmarkStart w:id="2050" w:name="_Toc76503459"/>
      <w:bookmarkStart w:id="2051" w:name="_Toc83041314"/>
      <w:bookmarkStart w:id="2052" w:name="_Toc89853710"/>
      <w:bookmarkStart w:id="2053" w:name="_Toc98668079"/>
      <w:bookmarkStart w:id="2054" w:name="_Toc130911219"/>
      <w:bookmarkStart w:id="2055" w:name="_Toc137374442"/>
      <w:bookmarkStart w:id="2056" w:name="_Toc138891962"/>
      <w:r w:rsidRPr="009202AA">
        <w:rPr>
          <w:lang w:eastAsia="zh-CN"/>
        </w:rPr>
        <w:t>6.6.3.3</w:t>
      </w:r>
      <w:r w:rsidRPr="009202AA">
        <w:rPr>
          <w:lang w:eastAsia="zh-CN"/>
        </w:rPr>
        <w:tab/>
        <w:t>Minimum requirement for single RAT UTRA operation</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2057" w:name="_Toc21096515"/>
      <w:bookmarkStart w:id="2058" w:name="_Toc29763482"/>
      <w:bookmarkStart w:id="2059" w:name="_Toc36029953"/>
      <w:bookmarkStart w:id="2060" w:name="_Toc37179853"/>
      <w:bookmarkStart w:id="2061" w:name="_Toc45869553"/>
      <w:bookmarkStart w:id="2062" w:name="_Toc52555352"/>
      <w:bookmarkStart w:id="2063" w:name="_Toc61126172"/>
      <w:bookmarkStart w:id="2064" w:name="_Toc67911588"/>
      <w:bookmarkStart w:id="2065" w:name="_Toc74841680"/>
      <w:bookmarkStart w:id="2066" w:name="_Toc76503460"/>
      <w:bookmarkStart w:id="2067" w:name="_Toc83041315"/>
      <w:bookmarkStart w:id="2068" w:name="_Toc89853711"/>
      <w:bookmarkStart w:id="2069" w:name="_Toc98668080"/>
      <w:bookmarkStart w:id="2070" w:name="_Toc130911220"/>
      <w:bookmarkStart w:id="2071" w:name="_Toc137374443"/>
      <w:bookmarkStart w:id="2072" w:name="_Toc138891963"/>
      <w:r w:rsidRPr="009202AA">
        <w:rPr>
          <w:lang w:eastAsia="zh-CN"/>
        </w:rPr>
        <w:t>6.6.3.4</w:t>
      </w:r>
      <w:r w:rsidRPr="009202AA">
        <w:rPr>
          <w:lang w:eastAsia="zh-CN"/>
        </w:rPr>
        <w:tab/>
        <w:t>Minimum requirement for single RAT E-UTRA operation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2073" w:name="_Toc21096516"/>
      <w:bookmarkStart w:id="2074" w:name="_Toc29763483"/>
      <w:bookmarkStart w:id="2075" w:name="_Toc36029954"/>
      <w:bookmarkStart w:id="2076" w:name="_Toc37179854"/>
      <w:bookmarkStart w:id="2077" w:name="_Toc45869554"/>
      <w:bookmarkStart w:id="2078" w:name="_Toc52555353"/>
      <w:bookmarkStart w:id="2079" w:name="_Toc61126173"/>
      <w:bookmarkStart w:id="2080" w:name="_Toc67911589"/>
      <w:bookmarkStart w:id="2081" w:name="_Toc74841681"/>
      <w:bookmarkStart w:id="2082" w:name="_Toc76503461"/>
      <w:bookmarkStart w:id="2083" w:name="_Toc83041316"/>
      <w:bookmarkStart w:id="2084" w:name="_Toc89853712"/>
      <w:bookmarkStart w:id="2085" w:name="_Toc98668081"/>
      <w:bookmarkStart w:id="2086" w:name="_Toc130911221"/>
      <w:bookmarkStart w:id="2087" w:name="_Toc137374444"/>
      <w:bookmarkStart w:id="2088" w:name="_Toc138891964"/>
      <w:r w:rsidRPr="009202AA">
        <w:rPr>
          <w:lang w:eastAsia="zh-CN"/>
        </w:rPr>
        <w:t>6.6.4</w:t>
      </w:r>
      <w:r w:rsidRPr="009202AA">
        <w:rPr>
          <w:lang w:eastAsia="zh-CN"/>
        </w:rPr>
        <w:tab/>
        <w:t>Spectrum emission mask</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F5B2CC3" w14:textId="77777777" w:rsidR="004C4A70" w:rsidRPr="009202AA" w:rsidRDefault="004C4A70" w:rsidP="004C4A70">
      <w:pPr>
        <w:pStyle w:val="Heading4"/>
      </w:pPr>
      <w:bookmarkStart w:id="2089" w:name="_Toc21096517"/>
      <w:bookmarkStart w:id="2090" w:name="_Toc29763484"/>
      <w:bookmarkStart w:id="2091" w:name="_Toc36029955"/>
      <w:bookmarkStart w:id="2092" w:name="_Toc37179855"/>
      <w:bookmarkStart w:id="2093" w:name="_Toc45869555"/>
      <w:bookmarkStart w:id="2094" w:name="_Toc52555354"/>
      <w:bookmarkStart w:id="2095" w:name="_Toc61126174"/>
      <w:bookmarkStart w:id="2096" w:name="_Toc67911590"/>
      <w:bookmarkStart w:id="2097" w:name="_Toc74841682"/>
      <w:bookmarkStart w:id="2098" w:name="_Toc76503462"/>
      <w:bookmarkStart w:id="2099" w:name="_Toc83041317"/>
      <w:bookmarkStart w:id="2100" w:name="_Toc89853713"/>
      <w:bookmarkStart w:id="2101" w:name="_Toc98668082"/>
      <w:bookmarkStart w:id="2102" w:name="_Toc130911222"/>
      <w:bookmarkStart w:id="2103" w:name="_Toc137374445"/>
      <w:bookmarkStart w:id="2104" w:name="_Toc138891965"/>
      <w:r w:rsidRPr="009202AA">
        <w:t>6.6.4.1</w:t>
      </w:r>
      <w:r w:rsidRPr="009202AA">
        <w:tab/>
        <w:t>General</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2105" w:name="_Toc21096518"/>
      <w:bookmarkStart w:id="2106" w:name="_Toc29763485"/>
      <w:bookmarkStart w:id="2107" w:name="_Toc36029956"/>
      <w:bookmarkStart w:id="2108" w:name="_Toc37179856"/>
      <w:bookmarkStart w:id="2109" w:name="_Toc45869556"/>
      <w:bookmarkStart w:id="2110" w:name="_Toc52555355"/>
      <w:bookmarkStart w:id="2111" w:name="_Toc61126175"/>
      <w:bookmarkStart w:id="2112" w:name="_Toc67911591"/>
      <w:bookmarkStart w:id="2113" w:name="_Toc74841683"/>
      <w:bookmarkStart w:id="2114" w:name="_Toc76503463"/>
      <w:bookmarkStart w:id="2115" w:name="_Toc83041318"/>
      <w:bookmarkStart w:id="2116" w:name="_Toc89853714"/>
      <w:bookmarkStart w:id="2117" w:name="_Toc98668083"/>
      <w:bookmarkStart w:id="2118" w:name="_Toc130911223"/>
      <w:bookmarkStart w:id="2119" w:name="_Toc137374446"/>
      <w:bookmarkStart w:id="2120" w:name="_Toc138891966"/>
      <w:r w:rsidRPr="009202AA">
        <w:t>6.6.4.2</w:t>
      </w:r>
      <w:r w:rsidRPr="009202AA">
        <w:tab/>
      </w:r>
      <w:r w:rsidRPr="009202AA">
        <w:rPr>
          <w:lang w:eastAsia="zh-CN"/>
        </w:rPr>
        <w:t>Minimum requirement for MSR operation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2121" w:name="_Toc21096519"/>
      <w:bookmarkStart w:id="2122" w:name="_Toc29763486"/>
      <w:bookmarkStart w:id="2123" w:name="_Toc36029957"/>
      <w:bookmarkStart w:id="2124" w:name="_Toc37179857"/>
      <w:bookmarkStart w:id="2125" w:name="_Toc45869557"/>
      <w:bookmarkStart w:id="2126" w:name="_Toc52555356"/>
      <w:bookmarkStart w:id="2127" w:name="_Toc61126176"/>
      <w:bookmarkStart w:id="2128" w:name="_Toc67911592"/>
      <w:bookmarkStart w:id="2129" w:name="_Toc74841684"/>
      <w:bookmarkStart w:id="2130" w:name="_Toc76503464"/>
      <w:bookmarkStart w:id="2131" w:name="_Toc83041319"/>
      <w:bookmarkStart w:id="2132" w:name="_Toc89853715"/>
      <w:bookmarkStart w:id="2133" w:name="_Toc98668084"/>
      <w:bookmarkStart w:id="2134" w:name="_Toc130911224"/>
      <w:bookmarkStart w:id="2135" w:name="_Toc137374447"/>
      <w:bookmarkStart w:id="2136" w:name="_Toc138891967"/>
      <w:r w:rsidRPr="009202AA">
        <w:rPr>
          <w:lang w:eastAsia="zh-CN"/>
        </w:rPr>
        <w:t>6.6.4.3</w:t>
      </w:r>
      <w:r w:rsidRPr="009202AA">
        <w:rPr>
          <w:lang w:eastAsia="zh-CN"/>
        </w:rPr>
        <w:tab/>
        <w:t>Minimum requirement for single RAT UTRA operation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4CEF09D4" w14:textId="77777777" w:rsidR="004C4A70" w:rsidRPr="009202AA" w:rsidRDefault="004C4A70" w:rsidP="004C4A70">
      <w:pPr>
        <w:pStyle w:val="Heading5"/>
      </w:pPr>
      <w:bookmarkStart w:id="2137" w:name="_Toc21096520"/>
      <w:bookmarkStart w:id="2138" w:name="_Toc29763487"/>
      <w:bookmarkStart w:id="2139" w:name="_Toc36029958"/>
      <w:bookmarkStart w:id="2140" w:name="_Toc37179858"/>
      <w:bookmarkStart w:id="2141" w:name="_Toc45869558"/>
      <w:bookmarkStart w:id="2142" w:name="_Toc52555357"/>
      <w:bookmarkStart w:id="2143" w:name="_Toc61126177"/>
      <w:bookmarkStart w:id="2144" w:name="_Toc67911593"/>
      <w:bookmarkStart w:id="2145" w:name="_Toc74841685"/>
      <w:bookmarkStart w:id="2146" w:name="_Toc76503465"/>
      <w:bookmarkStart w:id="2147" w:name="_Toc83041320"/>
      <w:bookmarkStart w:id="2148" w:name="_Toc89853716"/>
      <w:bookmarkStart w:id="2149" w:name="_Toc98668085"/>
      <w:bookmarkStart w:id="2150" w:name="_Toc130911225"/>
      <w:bookmarkStart w:id="2151" w:name="_Toc137374448"/>
      <w:bookmarkStart w:id="2152" w:name="_Toc138891968"/>
      <w:r w:rsidRPr="009202AA">
        <w:t>6.6.4.3.1</w:t>
      </w:r>
      <w:r w:rsidRPr="009202AA">
        <w:tab/>
        <w:t>General</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2153" w:name="_Toc21096521"/>
      <w:bookmarkStart w:id="2154" w:name="_Toc29763488"/>
      <w:bookmarkStart w:id="2155" w:name="_Toc36029959"/>
      <w:bookmarkStart w:id="2156" w:name="_Toc37179859"/>
      <w:bookmarkStart w:id="2157" w:name="_Toc45869559"/>
      <w:bookmarkStart w:id="2158" w:name="_Toc52555358"/>
      <w:bookmarkStart w:id="2159" w:name="_Toc61126178"/>
      <w:bookmarkStart w:id="2160" w:name="_Toc67911594"/>
      <w:bookmarkStart w:id="2161" w:name="_Toc74841686"/>
      <w:bookmarkStart w:id="2162" w:name="_Toc76503466"/>
      <w:bookmarkStart w:id="2163" w:name="_Toc83041321"/>
      <w:bookmarkStart w:id="2164" w:name="_Toc89853717"/>
      <w:bookmarkStart w:id="2165" w:name="_Toc98668086"/>
      <w:bookmarkStart w:id="2166" w:name="_Toc130911226"/>
      <w:bookmarkStart w:id="2167" w:name="_Toc137374449"/>
      <w:bookmarkStart w:id="2168" w:name="_Toc138891969"/>
      <w:r w:rsidRPr="009202AA">
        <w:t>6.6.4.3.2</w:t>
      </w:r>
      <w:r w:rsidRPr="009202AA">
        <w:tab/>
        <w:t>Basic limits for single RAT UTRA FDD operation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1pt;height:265.9pt" o:ole="" fillcolor="window">
            <v:imagedata r:id="rId16" o:title=""/>
          </v:shape>
          <o:OLEObject Type="Embed" ProgID="PowerPoint.Slide.8" ShapeID="_x0000_i1026" DrawAspect="Content" ObjectID="_1773669855"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6.15pt;height:26.75pt" o:ole="" fillcolor="window">
                  <v:imagedata r:id="rId18" o:title=""/>
                </v:shape>
                <o:OLEObject Type="Embed" ProgID="Equation.3" ShapeID="_x0000_i1027" DrawAspect="Content" ObjectID="_1773669856"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25pt;height:24.95pt" o:ole="" fillcolor="window">
                  <v:imagedata r:id="rId20" o:title=""/>
                </v:shape>
                <o:OLEObject Type="Embed" ProgID="Equation.3" ShapeID="_x0000_i1028" DrawAspect="Content" ObjectID="_1773669857"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9pt;height:29.25pt" o:ole="" fillcolor="window">
                  <v:imagedata r:id="rId22" o:title=""/>
                </v:shape>
                <o:OLEObject Type="Embed" ProgID="Equation.3" ShapeID="_x0000_i1029" DrawAspect="Content" ObjectID="_1773669858"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2169" w:name="_Toc21096522"/>
      <w:bookmarkStart w:id="2170" w:name="_Toc29763489"/>
      <w:bookmarkStart w:id="2171" w:name="_Toc36029960"/>
      <w:bookmarkStart w:id="2172" w:name="_Toc37179860"/>
      <w:bookmarkStart w:id="2173" w:name="_Toc45869560"/>
      <w:bookmarkStart w:id="2174" w:name="_Toc52555359"/>
      <w:bookmarkStart w:id="2175" w:name="_Toc61126179"/>
      <w:bookmarkStart w:id="2176" w:name="_Toc67911595"/>
      <w:bookmarkStart w:id="2177" w:name="_Toc74841687"/>
      <w:bookmarkStart w:id="2178" w:name="_Toc76503467"/>
      <w:bookmarkStart w:id="2179" w:name="_Toc83041322"/>
      <w:bookmarkStart w:id="2180" w:name="_Toc89853718"/>
      <w:bookmarkStart w:id="2181" w:name="_Toc98668087"/>
      <w:bookmarkStart w:id="2182" w:name="_Toc130911227"/>
      <w:bookmarkStart w:id="2183" w:name="_Toc137374450"/>
      <w:bookmarkStart w:id="2184" w:name="_Toc138891970"/>
      <w:r w:rsidRPr="009202AA">
        <w:t>6.6.4.3.3</w:t>
      </w:r>
      <w:r w:rsidRPr="009202AA">
        <w:tab/>
      </w:r>
      <w:r w:rsidRPr="009202AA">
        <w:rPr>
          <w:iCs/>
        </w:rPr>
        <w:t>Basic limits</w:t>
      </w:r>
      <w:r w:rsidRPr="009202AA">
        <w:t xml:space="preserve"> for single RAT UTRA TDD 1,28Mcps operation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2185" w:name="_MON_1071231893"/>
    <w:bookmarkEnd w:id="218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95pt;height:263.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73669859"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7.15pt;height:34.2pt" o:ole="" fillcolor="window">
                  <v:imagedata r:id="rId26" o:title=""/>
                </v:shape>
                <o:OLEObject Type="Embed" ProgID="Equation.3" ShapeID="_x0000_i1031" DrawAspect="Content" ObjectID="_1773669860"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3C2B620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1E6F7C9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3.95pt;height:29.25pt" o:ole="" fillcolor="window">
                  <v:imagedata r:id="rId28" o:title=""/>
                </v:shape>
                <o:OLEObject Type="Embed" ProgID="Equation.3" ShapeID="_x0000_i1032" DrawAspect="Content" ObjectID="_1773669861"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22523665"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2186" w:name="_Toc21096523"/>
      <w:bookmarkStart w:id="2187" w:name="_Toc29763490"/>
      <w:bookmarkStart w:id="2188" w:name="_Toc36029961"/>
      <w:bookmarkStart w:id="2189" w:name="_Toc37179861"/>
      <w:bookmarkStart w:id="2190" w:name="_Toc45869561"/>
      <w:bookmarkStart w:id="2191" w:name="_Toc52555360"/>
      <w:bookmarkStart w:id="2192" w:name="_Toc61126180"/>
      <w:bookmarkStart w:id="2193" w:name="_Toc67911596"/>
      <w:bookmarkStart w:id="2194" w:name="_Toc74841688"/>
      <w:bookmarkStart w:id="2195" w:name="_Toc76503468"/>
      <w:bookmarkStart w:id="2196" w:name="_Toc83041323"/>
      <w:bookmarkStart w:id="2197" w:name="_Toc89853719"/>
      <w:bookmarkStart w:id="2198" w:name="_Toc98668088"/>
      <w:bookmarkStart w:id="2199" w:name="_Toc130911228"/>
      <w:bookmarkStart w:id="2200" w:name="_Toc137374451"/>
      <w:bookmarkStart w:id="2201" w:name="_Toc138891971"/>
      <w:r w:rsidRPr="009202AA">
        <w:rPr>
          <w:lang w:eastAsia="zh-CN"/>
        </w:rPr>
        <w:t>6.6.4.4</w:t>
      </w:r>
      <w:r w:rsidRPr="009202AA">
        <w:rPr>
          <w:lang w:eastAsia="zh-CN"/>
        </w:rPr>
        <w:tab/>
        <w:t>Minimum requirement for single RAT E-UTRA operation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2202" w:name="_Toc21096524"/>
      <w:bookmarkStart w:id="2203" w:name="_Toc29763491"/>
      <w:bookmarkStart w:id="2204" w:name="_Toc36029962"/>
      <w:bookmarkStart w:id="2205" w:name="_Toc37179862"/>
      <w:bookmarkStart w:id="2206" w:name="_Toc45869562"/>
      <w:bookmarkStart w:id="2207" w:name="_Toc52555361"/>
      <w:bookmarkStart w:id="2208" w:name="_Toc61126181"/>
      <w:bookmarkStart w:id="2209" w:name="_Toc67911597"/>
      <w:bookmarkStart w:id="2210" w:name="_Toc74841689"/>
      <w:bookmarkStart w:id="2211" w:name="_Toc76503469"/>
      <w:bookmarkStart w:id="2212" w:name="_Toc83041324"/>
      <w:bookmarkStart w:id="2213" w:name="_Toc89853720"/>
      <w:bookmarkStart w:id="2214" w:name="_Toc98668089"/>
      <w:bookmarkStart w:id="2215" w:name="_Toc130911229"/>
      <w:bookmarkStart w:id="2216" w:name="_Toc137374452"/>
      <w:bookmarkStart w:id="2217" w:name="_Toc138891972"/>
      <w:r w:rsidRPr="009202AA">
        <w:rPr>
          <w:lang w:eastAsia="zh-CN"/>
        </w:rPr>
        <w:t>6.6.5</w:t>
      </w:r>
      <w:r w:rsidRPr="009202AA">
        <w:rPr>
          <w:lang w:eastAsia="zh-CN"/>
        </w:rPr>
        <w:tab/>
        <w:t>Operating band unwanted emission</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E637D7D" w14:textId="77777777" w:rsidR="004C4A70" w:rsidRPr="009202AA" w:rsidRDefault="004C4A70" w:rsidP="004C4A70">
      <w:pPr>
        <w:pStyle w:val="Heading4"/>
      </w:pPr>
      <w:bookmarkStart w:id="2218" w:name="_Toc21096525"/>
      <w:bookmarkStart w:id="2219" w:name="_Toc29763492"/>
      <w:bookmarkStart w:id="2220" w:name="_Toc36029963"/>
      <w:bookmarkStart w:id="2221" w:name="_Toc37179863"/>
      <w:bookmarkStart w:id="2222" w:name="_Toc45869563"/>
      <w:bookmarkStart w:id="2223" w:name="_Toc52555362"/>
      <w:bookmarkStart w:id="2224" w:name="_Toc61126182"/>
      <w:bookmarkStart w:id="2225" w:name="_Toc67911598"/>
      <w:bookmarkStart w:id="2226" w:name="_Toc74841690"/>
      <w:bookmarkStart w:id="2227" w:name="_Toc76503470"/>
      <w:bookmarkStart w:id="2228" w:name="_Toc83041325"/>
      <w:bookmarkStart w:id="2229" w:name="_Toc89853721"/>
      <w:bookmarkStart w:id="2230" w:name="_Toc98668090"/>
      <w:bookmarkStart w:id="2231" w:name="_Toc130911230"/>
      <w:bookmarkStart w:id="2232" w:name="_Toc137374453"/>
      <w:bookmarkStart w:id="2233" w:name="_Toc138891973"/>
      <w:r w:rsidRPr="009202AA">
        <w:t>6.6.5.1</w:t>
      </w:r>
      <w:r w:rsidRPr="009202AA">
        <w:tab/>
        <w:t>General</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2234" w:name="_Toc21096526"/>
      <w:bookmarkStart w:id="2235" w:name="_Toc29763493"/>
      <w:bookmarkStart w:id="2236" w:name="_Toc36029964"/>
      <w:bookmarkStart w:id="2237" w:name="_Toc37179864"/>
      <w:bookmarkStart w:id="2238" w:name="_Toc45869564"/>
      <w:bookmarkStart w:id="2239" w:name="_Toc52555363"/>
      <w:bookmarkStart w:id="2240" w:name="_Toc61126183"/>
      <w:bookmarkStart w:id="2241" w:name="_Toc67911599"/>
      <w:bookmarkStart w:id="2242" w:name="_Toc74841691"/>
      <w:bookmarkStart w:id="2243" w:name="_Toc76503471"/>
      <w:bookmarkStart w:id="2244" w:name="_Toc83041326"/>
      <w:bookmarkStart w:id="2245" w:name="_Toc89853722"/>
      <w:bookmarkStart w:id="2246" w:name="_Toc98668091"/>
      <w:bookmarkStart w:id="2247" w:name="_Toc130911231"/>
      <w:bookmarkStart w:id="2248" w:name="_Toc137374454"/>
      <w:bookmarkStart w:id="2249" w:name="_Toc138891974"/>
      <w:r w:rsidRPr="009202AA">
        <w:t>6.6.5.2</w:t>
      </w:r>
      <w:r w:rsidRPr="009202AA">
        <w:tab/>
      </w:r>
      <w:r w:rsidRPr="009202AA">
        <w:rPr>
          <w:lang w:eastAsia="zh-CN"/>
        </w:rPr>
        <w:t>Minimum requirement for MSR operation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1C658A6" w14:textId="77777777" w:rsidR="004C4A70" w:rsidRPr="009202AA" w:rsidRDefault="004C4A70" w:rsidP="004C4A70">
      <w:pPr>
        <w:pStyle w:val="Heading5"/>
        <w:rPr>
          <w:lang w:eastAsia="zh-CN"/>
        </w:rPr>
      </w:pPr>
      <w:bookmarkStart w:id="2250" w:name="_Toc21096527"/>
      <w:bookmarkStart w:id="2251" w:name="_Toc29763494"/>
      <w:bookmarkStart w:id="2252" w:name="_Toc36029965"/>
      <w:bookmarkStart w:id="2253" w:name="_Toc37179865"/>
      <w:bookmarkStart w:id="2254" w:name="_Toc45869565"/>
      <w:bookmarkStart w:id="2255" w:name="_Toc52555364"/>
      <w:bookmarkStart w:id="2256" w:name="_Toc61126184"/>
      <w:bookmarkStart w:id="2257" w:name="_Toc67911600"/>
      <w:bookmarkStart w:id="2258" w:name="_Toc74841692"/>
      <w:bookmarkStart w:id="2259" w:name="_Toc76503472"/>
      <w:bookmarkStart w:id="2260" w:name="_Toc83041327"/>
      <w:bookmarkStart w:id="2261" w:name="_Toc89853723"/>
      <w:bookmarkStart w:id="2262" w:name="_Toc98668092"/>
      <w:bookmarkStart w:id="2263" w:name="_Toc130911232"/>
      <w:bookmarkStart w:id="2264" w:name="_Toc137374455"/>
      <w:bookmarkStart w:id="2265" w:name="_Toc138891975"/>
      <w:r w:rsidRPr="009202AA">
        <w:rPr>
          <w:lang w:eastAsia="zh-CN"/>
        </w:rPr>
        <w:t>6.6.5.2.1</w:t>
      </w:r>
      <w:r w:rsidRPr="009202AA">
        <w:rPr>
          <w:lang w:eastAsia="zh-CN"/>
        </w:rPr>
        <w:tab/>
        <w:t>General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2266" w:name="_Toc21096528"/>
      <w:bookmarkStart w:id="2267" w:name="_Toc29763495"/>
      <w:bookmarkStart w:id="2268" w:name="_Toc36029966"/>
      <w:bookmarkStart w:id="2269" w:name="_Toc37179866"/>
      <w:bookmarkStart w:id="2270" w:name="_Toc45869566"/>
      <w:bookmarkStart w:id="2271" w:name="_Toc52555365"/>
      <w:bookmarkStart w:id="2272" w:name="_Toc61126185"/>
      <w:bookmarkStart w:id="2273" w:name="_Toc67911601"/>
      <w:bookmarkStart w:id="2274" w:name="_Toc74841693"/>
      <w:bookmarkStart w:id="2275" w:name="_Toc76503473"/>
      <w:bookmarkStart w:id="2276" w:name="_Toc83041328"/>
      <w:bookmarkStart w:id="2277" w:name="_Toc89853724"/>
      <w:bookmarkStart w:id="2278" w:name="_Toc98668093"/>
      <w:bookmarkStart w:id="2279" w:name="_Toc130911233"/>
      <w:bookmarkStart w:id="2280" w:name="_Toc137374456"/>
      <w:bookmarkStart w:id="2281" w:name="_Toc138891976"/>
      <w:r w:rsidRPr="009202AA">
        <w:t>6.6.5.2.2</w:t>
      </w:r>
      <w:r w:rsidRPr="009202AA">
        <w:tab/>
      </w:r>
      <w:r w:rsidRPr="009202AA">
        <w:rPr>
          <w:i/>
        </w:rPr>
        <w:t>Basic limits</w:t>
      </w:r>
      <w:r w:rsidRPr="009202AA">
        <w:t xml:space="preserve"> for Band Categories 1 and 3</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CA5FD99" w14:textId="77777777" w:rsidR="003451FF" w:rsidRPr="003451FF" w:rsidRDefault="003451FF" w:rsidP="003451FF">
      <w:pPr>
        <w:pStyle w:val="TH"/>
        <w:rPr>
          <w:rFonts w:eastAsia="SimSun" w:cs="v5.0.0"/>
          <w:lang w:eastAsia="en-GB"/>
        </w:rPr>
      </w:pPr>
      <w:r w:rsidRPr="003451FF">
        <w:rPr>
          <w:rFonts w:eastAsia="SimSun"/>
          <w:lang w:eastAsia="en-GB"/>
        </w:rP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3451FF" w:rsidRPr="003451FF" w14:paraId="143780D9" w14:textId="77777777" w:rsidTr="006D0A26">
        <w:trPr>
          <w:cantSplit/>
          <w:jc w:val="center"/>
        </w:trPr>
        <w:tc>
          <w:tcPr>
            <w:tcW w:w="0" w:type="auto"/>
          </w:tcPr>
          <w:p w14:paraId="66FECF24" w14:textId="77777777" w:rsidR="003451FF" w:rsidRPr="003451FF" w:rsidRDefault="003451FF" w:rsidP="003451FF">
            <w:pPr>
              <w:pStyle w:val="TAH"/>
              <w:rPr>
                <w:rFonts w:eastAsia="SimSun"/>
                <w:lang w:eastAsia="en-GB"/>
              </w:rPr>
            </w:pPr>
            <w:r w:rsidRPr="003451FF">
              <w:rPr>
                <w:rFonts w:eastAsia="SimSun"/>
                <w:lang w:eastAsia="en-GB"/>
              </w:rPr>
              <w:t>NR band operation</w:t>
            </w:r>
          </w:p>
        </w:tc>
        <w:tc>
          <w:tcPr>
            <w:tcW w:w="0" w:type="auto"/>
          </w:tcPr>
          <w:p w14:paraId="585D7BE2" w14:textId="77777777" w:rsidR="003451FF" w:rsidRPr="003451FF" w:rsidRDefault="003451FF" w:rsidP="003451FF">
            <w:pPr>
              <w:pStyle w:val="TAH"/>
              <w:rPr>
                <w:rFonts w:eastAsia="SimSun"/>
                <w:lang w:eastAsia="en-GB"/>
              </w:rPr>
            </w:pPr>
            <w:r w:rsidRPr="003451FF">
              <w:rPr>
                <w:rFonts w:eastAsia="SimSun"/>
                <w:lang w:eastAsia="en-GB"/>
              </w:rPr>
              <w:t xml:space="preserve">UTRA supported </w:t>
            </w:r>
          </w:p>
        </w:tc>
        <w:tc>
          <w:tcPr>
            <w:tcW w:w="0" w:type="auto"/>
          </w:tcPr>
          <w:p w14:paraId="156664D8" w14:textId="77777777" w:rsidR="003451FF" w:rsidRPr="003451FF" w:rsidRDefault="003451FF" w:rsidP="003451FF">
            <w:pPr>
              <w:pStyle w:val="TAH"/>
              <w:rPr>
                <w:rFonts w:eastAsia="SimSun"/>
                <w:lang w:eastAsia="en-GB"/>
              </w:rPr>
            </w:pPr>
            <w:r w:rsidRPr="003451FF">
              <w:rPr>
                <w:rFonts w:eastAsia="SimSun"/>
                <w:lang w:eastAsia="en-GB"/>
              </w:rPr>
              <w:t>Applicable requirement table</w:t>
            </w:r>
          </w:p>
        </w:tc>
      </w:tr>
      <w:tr w:rsidR="003451FF" w:rsidRPr="003451FF" w14:paraId="1E60ECBD" w14:textId="77777777" w:rsidTr="006D0A26">
        <w:trPr>
          <w:cantSplit/>
          <w:jc w:val="center"/>
        </w:trPr>
        <w:tc>
          <w:tcPr>
            <w:tcW w:w="0" w:type="auto"/>
          </w:tcPr>
          <w:p w14:paraId="3056B829"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None</w:t>
            </w:r>
          </w:p>
        </w:tc>
        <w:tc>
          <w:tcPr>
            <w:tcW w:w="0" w:type="auto"/>
          </w:tcPr>
          <w:p w14:paraId="09E3C0A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Y/N</w:t>
            </w:r>
          </w:p>
        </w:tc>
        <w:tc>
          <w:tcPr>
            <w:tcW w:w="0" w:type="auto"/>
          </w:tcPr>
          <w:p w14:paraId="0161C22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6B86D141" w14:textId="77777777" w:rsidTr="006D0A26">
        <w:trPr>
          <w:cantSplit/>
          <w:jc w:val="center"/>
        </w:trPr>
        <w:tc>
          <w:tcPr>
            <w:tcW w:w="0" w:type="auto"/>
          </w:tcPr>
          <w:p w14:paraId="0766E17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In certain regions (NOTE 2), band 1, 7, 38, 65</w:t>
            </w:r>
          </w:p>
        </w:tc>
        <w:tc>
          <w:tcPr>
            <w:tcW w:w="0" w:type="auto"/>
          </w:tcPr>
          <w:p w14:paraId="10E41FD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1AA5F3C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59BA17AE" w14:textId="77777777" w:rsidTr="006D0A26">
        <w:trPr>
          <w:cantSplit/>
          <w:jc w:val="center"/>
        </w:trPr>
        <w:tc>
          <w:tcPr>
            <w:tcW w:w="0" w:type="auto"/>
          </w:tcPr>
          <w:p w14:paraId="2E16A1A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w:t>
            </w:r>
          </w:p>
        </w:tc>
        <w:tc>
          <w:tcPr>
            <w:tcW w:w="0" w:type="auto"/>
          </w:tcPr>
          <w:p w14:paraId="3543C58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zh-CN"/>
              </w:rPr>
            </w:pPr>
            <w:r w:rsidRPr="003451FF">
              <w:rPr>
                <w:rFonts w:ascii="Arial" w:eastAsia="SimSun" w:hAnsi="Arial"/>
                <w:sz w:val="18"/>
                <w:lang w:eastAsia="zh-CN"/>
              </w:rPr>
              <w:t>Y</w:t>
            </w:r>
          </w:p>
        </w:tc>
        <w:tc>
          <w:tcPr>
            <w:tcW w:w="0" w:type="auto"/>
          </w:tcPr>
          <w:p w14:paraId="03FE9C2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0FA190B5" w14:textId="77777777" w:rsidTr="006D0A26">
        <w:trPr>
          <w:cantSplit/>
          <w:jc w:val="center"/>
        </w:trPr>
        <w:tc>
          <w:tcPr>
            <w:tcW w:w="0" w:type="auto"/>
          </w:tcPr>
          <w:p w14:paraId="532B43E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below 1 GHz</w:t>
            </w:r>
          </w:p>
        </w:tc>
        <w:tc>
          <w:tcPr>
            <w:tcW w:w="0" w:type="auto"/>
          </w:tcPr>
          <w:p w14:paraId="3DD9D38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6893F81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6.6.5.2.2-1a  (Option 1)</w:t>
            </w:r>
          </w:p>
        </w:tc>
      </w:tr>
      <w:tr w:rsidR="003451FF" w:rsidRPr="003451FF" w14:paraId="02DAF2B5" w14:textId="77777777" w:rsidTr="006D0A26">
        <w:trPr>
          <w:cantSplit/>
          <w:jc w:val="center"/>
        </w:trPr>
        <w:tc>
          <w:tcPr>
            <w:tcW w:w="0" w:type="auto"/>
          </w:tcPr>
          <w:p w14:paraId="443917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above 1 GHz except for certain regions (NOTE 2), band 1, 7, 38, 65</w:t>
            </w:r>
          </w:p>
        </w:tc>
        <w:tc>
          <w:tcPr>
            <w:tcW w:w="0" w:type="auto"/>
          </w:tcPr>
          <w:p w14:paraId="5D34D5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4EE35905" w14:textId="2DE2B966" w:rsidR="003451FF" w:rsidRPr="003451FF" w:rsidRDefault="00742030"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D41003">
              <w:rPr>
                <w:rFonts w:ascii="Arial" w:eastAsiaTheme="minorEastAsia" w:hAnsi="Arial"/>
                <w:sz w:val="18"/>
              </w:rPr>
              <w:t>6.6.5.2.2-1b</w:t>
            </w:r>
            <w:r w:rsidRPr="003451FF" w:rsidDel="00100B05">
              <w:rPr>
                <w:rFonts w:ascii="Arial" w:eastAsia="SimSun" w:hAnsi="Arial"/>
                <w:sz w:val="18"/>
                <w:lang w:eastAsia="en-GB"/>
              </w:rPr>
              <w:t xml:space="preserve"> </w:t>
            </w:r>
            <w:r w:rsidR="003451FF" w:rsidRPr="003451FF">
              <w:rPr>
                <w:rFonts w:ascii="Arial" w:eastAsia="SimSun" w:hAnsi="Arial"/>
                <w:sz w:val="18"/>
                <w:lang w:eastAsia="en-GB"/>
              </w:rPr>
              <w:t>(Option 1)</w:t>
            </w:r>
          </w:p>
        </w:tc>
      </w:tr>
      <w:tr w:rsidR="003451FF" w:rsidRPr="003451FF" w14:paraId="357826D6" w14:textId="77777777" w:rsidTr="006D0A26">
        <w:trPr>
          <w:cantSplit/>
          <w:jc w:val="center"/>
        </w:trPr>
        <w:tc>
          <w:tcPr>
            <w:tcW w:w="0" w:type="auto"/>
            <w:gridSpan w:val="3"/>
          </w:tcPr>
          <w:p w14:paraId="249DADB9"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501E4CE1"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cs="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D76A413"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36A16C95" w14:textId="3B087439" w:rsidR="004C4A70" w:rsidRPr="009202AA" w:rsidRDefault="003451FF" w:rsidP="004C4A70">
      <w:pPr>
        <w:pStyle w:val="TH"/>
        <w:rPr>
          <w:rFonts w:cs="v5.0.0"/>
        </w:rPr>
      </w:pPr>
      <w:r w:rsidRPr="009202AA">
        <w:t xml:space="preserve">Table 6.6.5.2.2-1: </w:t>
      </w:r>
      <w:r w:rsidRPr="000B7012">
        <w:t>WA BS OBUE in BC1 and BC3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pPr>
            <w:r w:rsidRPr="009202AA">
              <w:rPr>
                <w:position w:val="-30"/>
              </w:rPr>
              <w:object w:dxaOrig="3660" w:dyaOrig="720" w14:anchorId="08C27328">
                <v:shape id="_x0000_i1033" type="#_x0000_t75" style="width:153.25pt;height:29.95pt" o:ole="" fillcolor="window">
                  <v:imagedata r:id="rId30" o:title=""/>
                </v:shape>
                <o:OLEObject Type="Embed" ProgID="Equation.3" ShapeID="_x0000_i1033" DrawAspect="Content" ObjectID="_1773669862"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4E5F82DA" w:rsidR="004C4A70" w:rsidRPr="009202AA" w:rsidRDefault="003451FF" w:rsidP="004C4A70">
      <w:pPr>
        <w:pStyle w:val="TH"/>
        <w:rPr>
          <w:rFonts w:cs="v5.0.0"/>
        </w:rPr>
      </w:pPr>
      <w:r w:rsidRPr="009202AA">
        <w:t xml:space="preserve">Table 6.6.5.2.2-1a: </w:t>
      </w:r>
      <w:bookmarkStart w:id="2282" w:name="_Hlk510517866"/>
      <w:r w:rsidRPr="000B7012">
        <w:t xml:space="preserve">WA BS OBUE in BC1 and BC3 bands </w:t>
      </w:r>
      <w:r w:rsidRPr="000B7012">
        <w:rPr>
          <w:rFonts w:cs="Arial"/>
        </w:rPr>
        <w:t>≤</w:t>
      </w:r>
      <w:r w:rsidRPr="000B7012">
        <w:t xml:space="preserve"> 1 GHz - option 1</w:t>
      </w:r>
      <w:bookmarkEnd w:id="228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141BD512" w14:textId="371880E0"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3AAEC51F" w:rsidR="004C4A70" w:rsidRPr="009202AA" w:rsidRDefault="00877129" w:rsidP="00877129">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68AC122D" w:rsidR="004C4A70" w:rsidRPr="009202AA" w:rsidRDefault="003451FF" w:rsidP="004C4A70">
      <w:pPr>
        <w:pStyle w:val="TH"/>
        <w:rPr>
          <w:rFonts w:cs="v5.0.0"/>
        </w:rPr>
      </w:pPr>
      <w:r w:rsidRPr="009202AA">
        <w:t xml:space="preserve">Table 6.6.5.2.2-1b: </w:t>
      </w:r>
      <w:r w:rsidRPr="000B7012">
        <w:t>WA BS OBUE</w:t>
      </w:r>
      <w:r w:rsidRPr="000B7012" w:rsidDel="00B1128B">
        <w:t xml:space="preserve"> </w:t>
      </w:r>
      <w:r w:rsidRPr="000B7012">
        <w:t>in BC1 and BC3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5pt;height:41.7pt;mso-wrap-style:square;mso-position-horizontal-relative:page;mso-position-vertical-relative:page" o:ole="">
                  <v:imagedata r:id="rId33" o:title=""/>
                </v:shape>
                <o:OLEObject Type="Embed" ProgID="Equation.3" ShapeID="对象 119" DrawAspect="Content" ObjectID="_1773669863"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25pt;height:41.7pt;mso-wrap-style:square;mso-position-horizontal-relative:page;mso-position-vertical-relative:page" o:ole="">
                  <v:imagedata r:id="rId35" o:title=""/>
                </v:shape>
                <o:OLEObject Type="Embed" ProgID="Equation.3" ShapeID="对象 120" DrawAspect="Content" ObjectID="_1773669864"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2283"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1F25B6D4" w14:textId="5DCD0383"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07E9E5A9"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2283"/>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8.25pt;height:30.3pt" o:ole="">
                  <v:imagedata r:id="rId37" o:title=""/>
                </v:shape>
                <o:OLEObject Type="Embed" ProgID="Equation.DSMT4" ShapeID="_x0000_i1036" DrawAspect="Content" ObjectID="_1773669865"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2pt;height:29.25pt" o:ole="" fillcolor="window">
                  <v:imagedata r:id="rId39" o:title=""/>
                </v:shape>
                <o:OLEObject Type="Embed" ProgID="Equation.DSMT4" ShapeID="_x0000_i1037" DrawAspect="Content" ObjectID="_1773669866"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2284"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95pt;height:29.25pt" o:ole="">
                  <v:imagedata r:id="rId41" o:title=""/>
                </v:shape>
                <o:OLEObject Type="Embed" ProgID="Equation.3" ShapeID="_x0000_i1038" DrawAspect="Content" ObjectID="_1773669867"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644D8992" w14:textId="48710A75"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33AB06BE"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2284"/>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t>Table 6.6.5.2.2-</w:t>
      </w:r>
      <w:r w:rsidRPr="009202AA">
        <w:rPr>
          <w:lang w:eastAsia="zh-CN"/>
        </w:rPr>
        <w:t>4</w:t>
      </w:r>
      <w:r w:rsidRPr="009202AA">
        <w:t xml:space="preserve">: </w:t>
      </w:r>
      <w:bookmarkStart w:id="2285" w:name="_Hlk61624714"/>
      <w:r w:rsidR="00C04068" w:rsidRPr="000B7012">
        <w:rPr>
          <w:lang w:eastAsia="zh-CN"/>
        </w:rPr>
        <w:t>LA BS OBUE</w:t>
      </w:r>
      <w:r w:rsidR="00C04068" w:rsidRPr="000B7012">
        <w:t xml:space="preserve"> in BC1 bands</w:t>
      </w:r>
      <w:bookmarkEnd w:id="228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1.85pt;height:30.3pt" o:ole="">
                  <v:imagedata r:id="rId43" o:title=""/>
                </v:shape>
                <o:OLEObject Type="Embed" ProgID="Equation.3" ShapeID="_x0000_i1039" DrawAspect="Content" ObjectID="_1773669868"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2286" w:name="_Toc21096529"/>
      <w:bookmarkStart w:id="2287" w:name="_Toc29763496"/>
      <w:bookmarkStart w:id="2288" w:name="_Toc36029967"/>
      <w:bookmarkStart w:id="2289" w:name="_Toc37179867"/>
      <w:bookmarkStart w:id="2290" w:name="_Toc45869567"/>
      <w:bookmarkStart w:id="2291" w:name="_Toc52555366"/>
      <w:bookmarkStart w:id="2292" w:name="_Toc61126186"/>
      <w:bookmarkStart w:id="2293" w:name="_Toc67911602"/>
      <w:bookmarkStart w:id="2294" w:name="_Toc74841694"/>
      <w:bookmarkStart w:id="2295" w:name="_Toc76503474"/>
      <w:bookmarkStart w:id="2296" w:name="_Toc83041329"/>
      <w:bookmarkStart w:id="2297" w:name="_Toc89853725"/>
      <w:bookmarkStart w:id="2298" w:name="_Toc98668094"/>
      <w:bookmarkStart w:id="2299" w:name="_Toc130911234"/>
      <w:bookmarkStart w:id="2300" w:name="_Toc137374457"/>
      <w:bookmarkStart w:id="2301" w:name="_Toc138891977"/>
      <w:r w:rsidRPr="009202AA">
        <w:t>6.6.5.2.3</w:t>
      </w:r>
      <w:r w:rsidRPr="009202AA">
        <w:tab/>
      </w:r>
      <w:r w:rsidRPr="009202AA">
        <w:rPr>
          <w:i/>
        </w:rPr>
        <w:t>Basic limit</w:t>
      </w:r>
      <w:r w:rsidRPr="009202AA">
        <w:t xml:space="preserve"> for Band Category 2</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0DBCAFA9" w14:textId="77777777" w:rsidR="003451FF" w:rsidRPr="003451FF" w:rsidRDefault="003451FF" w:rsidP="003451FF">
      <w:pPr>
        <w:keepNext/>
        <w:keepLines/>
        <w:overflowPunct w:val="0"/>
        <w:autoSpaceDE w:val="0"/>
        <w:autoSpaceDN w:val="0"/>
        <w:adjustRightInd w:val="0"/>
        <w:spacing w:before="60"/>
        <w:jc w:val="center"/>
        <w:textAlignment w:val="baseline"/>
        <w:rPr>
          <w:rFonts w:ascii="Arial" w:eastAsia="SimSun" w:hAnsi="Arial" w:cs="v5.0.0"/>
          <w:b/>
          <w:lang w:eastAsia="en-GB"/>
        </w:rPr>
      </w:pPr>
      <w:r w:rsidRPr="003451FF">
        <w:rPr>
          <w:rFonts w:ascii="Arial" w:eastAsia="SimSun" w:hAnsi="Arial"/>
          <w:b/>
          <w:lang w:eastAsia="en-GB"/>
        </w:rPr>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451FF" w:rsidRPr="003451FF" w14:paraId="04D3115E" w14:textId="77777777" w:rsidTr="006D0A26">
        <w:trPr>
          <w:cantSplit/>
          <w:jc w:val="center"/>
        </w:trPr>
        <w:tc>
          <w:tcPr>
            <w:tcW w:w="0" w:type="auto"/>
          </w:tcPr>
          <w:p w14:paraId="1AABAA4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NR band operation</w:t>
            </w:r>
          </w:p>
        </w:tc>
        <w:tc>
          <w:tcPr>
            <w:tcW w:w="0" w:type="auto"/>
          </w:tcPr>
          <w:p w14:paraId="46B0555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 xml:space="preserve">UTRA supported </w:t>
            </w:r>
          </w:p>
        </w:tc>
        <w:tc>
          <w:tcPr>
            <w:tcW w:w="0" w:type="auto"/>
          </w:tcPr>
          <w:p w14:paraId="75C796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3451FF">
              <w:rPr>
                <w:rFonts w:ascii="Arial" w:eastAsia="SimSun" w:hAnsi="Arial" w:cs="Arial"/>
                <w:b/>
                <w:sz w:val="18"/>
                <w:szCs w:val="18"/>
                <w:lang w:eastAsia="en-GB"/>
              </w:rPr>
              <w:t>Applicable requirement table</w:t>
            </w:r>
          </w:p>
        </w:tc>
      </w:tr>
      <w:tr w:rsidR="003451FF" w:rsidRPr="003451FF" w14:paraId="5EB4DC0F" w14:textId="77777777" w:rsidTr="006D0A26">
        <w:trPr>
          <w:cantSplit/>
          <w:jc w:val="center"/>
        </w:trPr>
        <w:tc>
          <w:tcPr>
            <w:tcW w:w="0" w:type="auto"/>
          </w:tcPr>
          <w:p w14:paraId="304DE4A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None</w:t>
            </w:r>
          </w:p>
        </w:tc>
        <w:tc>
          <w:tcPr>
            <w:tcW w:w="0" w:type="auto"/>
          </w:tcPr>
          <w:p w14:paraId="374948D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Y/N</w:t>
            </w:r>
          </w:p>
        </w:tc>
        <w:tc>
          <w:tcPr>
            <w:tcW w:w="0" w:type="auto"/>
          </w:tcPr>
          <w:p w14:paraId="117C0AB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lang w:eastAsia="en-GB"/>
              </w:rPr>
              <w:t>6.6.5.2.3-1 (option 2)</w:t>
            </w:r>
          </w:p>
        </w:tc>
      </w:tr>
      <w:tr w:rsidR="003451FF" w:rsidRPr="003451FF" w14:paraId="70BEAAFC" w14:textId="77777777" w:rsidTr="006D0A26">
        <w:trPr>
          <w:cantSplit/>
          <w:jc w:val="center"/>
        </w:trPr>
        <w:tc>
          <w:tcPr>
            <w:tcW w:w="0" w:type="auto"/>
          </w:tcPr>
          <w:p w14:paraId="5B6B1EC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In certain regions (NOTE 2), bands 3, 8</w:t>
            </w:r>
          </w:p>
        </w:tc>
        <w:tc>
          <w:tcPr>
            <w:tcW w:w="0" w:type="auto"/>
          </w:tcPr>
          <w:p w14:paraId="37880D9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797DF8C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E718638" w14:textId="77777777" w:rsidTr="006D0A26">
        <w:trPr>
          <w:cantSplit/>
          <w:jc w:val="center"/>
        </w:trPr>
        <w:tc>
          <w:tcPr>
            <w:tcW w:w="0" w:type="auto"/>
          </w:tcPr>
          <w:p w14:paraId="5DB26F9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hint="eastAsia"/>
                <w:sz w:val="18"/>
                <w:szCs w:val="18"/>
                <w:lang w:eastAsia="zh-CN"/>
              </w:rPr>
              <w:t>A</w:t>
            </w:r>
            <w:r w:rsidRPr="003451FF">
              <w:rPr>
                <w:rFonts w:ascii="Arial" w:eastAsia="SimSun" w:hAnsi="Arial" w:cs="Arial"/>
                <w:sz w:val="18"/>
                <w:szCs w:val="18"/>
                <w:lang w:eastAsia="zh-CN"/>
              </w:rPr>
              <w:t>ny</w:t>
            </w:r>
          </w:p>
        </w:tc>
        <w:tc>
          <w:tcPr>
            <w:tcW w:w="0" w:type="auto"/>
          </w:tcPr>
          <w:p w14:paraId="216F0EC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sz w:val="18"/>
                <w:szCs w:val="18"/>
                <w:lang w:eastAsia="zh-CN"/>
              </w:rPr>
              <w:t>Y</w:t>
            </w:r>
          </w:p>
        </w:tc>
        <w:tc>
          <w:tcPr>
            <w:tcW w:w="0" w:type="auto"/>
          </w:tcPr>
          <w:p w14:paraId="3C96C0D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1D03512" w14:textId="77777777" w:rsidTr="006D0A26">
        <w:trPr>
          <w:cantSplit/>
          <w:jc w:val="center"/>
        </w:trPr>
        <w:tc>
          <w:tcPr>
            <w:tcW w:w="0" w:type="auto"/>
          </w:tcPr>
          <w:p w14:paraId="64370B6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 xml:space="preserve">Any below 1 GHz except </w:t>
            </w:r>
            <w:r w:rsidRPr="003451FF">
              <w:rPr>
                <w:rFonts w:ascii="Arial" w:eastAsia="SimSun" w:hAnsi="Arial"/>
                <w:sz w:val="18"/>
                <w:lang w:eastAsia="en-GB"/>
              </w:rPr>
              <w:t>for certain regions (NOTE 2), band </w:t>
            </w:r>
            <w:r w:rsidRPr="003451FF">
              <w:rPr>
                <w:rFonts w:ascii="Arial" w:eastAsia="SimSun" w:hAnsi="Arial" w:cs="Arial"/>
                <w:sz w:val="18"/>
                <w:szCs w:val="18"/>
                <w:lang w:eastAsia="en-GB"/>
              </w:rPr>
              <w:t>8</w:t>
            </w:r>
          </w:p>
        </w:tc>
        <w:tc>
          <w:tcPr>
            <w:tcW w:w="0" w:type="auto"/>
          </w:tcPr>
          <w:p w14:paraId="2EBE42D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54162D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-1a (option 1)</w:t>
            </w:r>
          </w:p>
        </w:tc>
      </w:tr>
      <w:tr w:rsidR="003451FF" w:rsidRPr="003451FF" w14:paraId="685CBB31" w14:textId="77777777" w:rsidTr="006D0A26">
        <w:trPr>
          <w:cantSplit/>
          <w:jc w:val="center"/>
        </w:trPr>
        <w:tc>
          <w:tcPr>
            <w:tcW w:w="0" w:type="auto"/>
          </w:tcPr>
          <w:p w14:paraId="5B90DAF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Any above 1 GHz except for certain regions (NOTE 2), band 3</w:t>
            </w:r>
          </w:p>
        </w:tc>
        <w:tc>
          <w:tcPr>
            <w:tcW w:w="0" w:type="auto"/>
          </w:tcPr>
          <w:p w14:paraId="5F2C1C8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3A4E493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-1b (option 1)</w:t>
            </w:r>
          </w:p>
        </w:tc>
      </w:tr>
      <w:tr w:rsidR="003451FF" w:rsidRPr="003451FF" w14:paraId="48E6C2AD" w14:textId="77777777" w:rsidTr="006D0A26">
        <w:trPr>
          <w:cantSplit/>
          <w:jc w:val="center"/>
        </w:trPr>
        <w:tc>
          <w:tcPr>
            <w:tcW w:w="0" w:type="auto"/>
            <w:gridSpan w:val="3"/>
          </w:tcPr>
          <w:p w14:paraId="488647AD"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6278A1DF"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7C73872"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61B641DA" w14:textId="2C423ED0" w:rsidR="004C4A70" w:rsidRPr="009202AA" w:rsidRDefault="003451FF" w:rsidP="004C4A70">
      <w:pPr>
        <w:pStyle w:val="TH"/>
        <w:rPr>
          <w:rFonts w:cs="v5.0.0"/>
        </w:rPr>
      </w:pPr>
      <w:r w:rsidRPr="009202AA">
        <w:t xml:space="preserve">Table 6.6.5.2.3-1: </w:t>
      </w:r>
      <w:r w:rsidRPr="000B7012">
        <w:t>WA BS OBUE</w:t>
      </w:r>
      <w:r w:rsidRPr="000B7012" w:rsidDel="00B1128B">
        <w:t xml:space="preserve"> </w:t>
      </w:r>
      <w:r w:rsidRPr="000B7012">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pPr>
            <w:r w:rsidRPr="009202AA">
              <w:rPr>
                <w:position w:val="-30"/>
              </w:rPr>
              <w:object w:dxaOrig="3660" w:dyaOrig="720" w14:anchorId="3534F7ED">
                <v:shape id="_x0000_i1040" type="#_x0000_t75" style="width:153.25pt;height:29.95pt" o:ole="" fillcolor="window">
                  <v:imagedata r:id="rId30" o:title=""/>
                </v:shape>
                <o:OLEObject Type="Embed" ProgID="Equation.3" ShapeID="_x0000_i1040" DrawAspect="Content" ObjectID="_1773669869"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2D207527"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04706BB6" w:rsidR="004C4A70" w:rsidRPr="009202AA" w:rsidRDefault="003451FF" w:rsidP="004C4A70">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11F0EE2" w14:textId="2C96FE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8AD8A8" w14:textId="597E8A7D" w:rsidR="00877129" w:rsidRPr="009202AA" w:rsidRDefault="00877129" w:rsidP="00877129">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27F07788" w:rsidR="004C4A70" w:rsidRPr="009202AA" w:rsidRDefault="00CA738C" w:rsidP="00877129">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7E0D6CB" w:rsidR="004C4A70" w:rsidRPr="009202AA" w:rsidRDefault="003451FF" w:rsidP="004C4A70">
      <w:pPr>
        <w:pStyle w:val="TH"/>
        <w:rPr>
          <w:rFonts w:cs="v5.0.0"/>
        </w:rPr>
      </w:pPr>
      <w:r w:rsidRPr="009202AA">
        <w:t xml:space="preserve">Table 6.6.5.2.3-1b: </w:t>
      </w:r>
      <w:r w:rsidRPr="000B7012">
        <w:t>WA BS OBUE</w:t>
      </w:r>
      <w:r w:rsidRPr="000B7012" w:rsidDel="00B1128B">
        <w:t xml:space="preserve"> </w:t>
      </w:r>
      <w:r w:rsidRPr="000B7012">
        <w:t xml:space="preserve">in BC2 bands </w:t>
      </w:r>
      <w:r w:rsidRPr="000B7012">
        <w:rPr>
          <w:rFonts w:cs="Arial"/>
        </w:rPr>
        <w:t xml:space="preserve">&gt; </w:t>
      </w:r>
      <w:r w:rsidRPr="000B7012">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447E773A" w:rsidR="004C4A70" w:rsidRPr="009202AA" w:rsidRDefault="00CA738C"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BD7390"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r w:rsidR="00CA738C">
        <w:rPr>
          <w:i/>
        </w:rPr>
        <w:t xml:space="preserve"> </w:t>
      </w:r>
      <w:r w:rsidR="00CA73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pPr>
            <w:r w:rsidRPr="009202AA">
              <w:rPr>
                <w:position w:val="-30"/>
              </w:rPr>
              <w:object w:dxaOrig="4202" w:dyaOrig="699" w14:anchorId="0EF6E88A">
                <v:shape id="对象 125" o:spid="_x0000_i1041" type="#_x0000_t75" style="width:166.8pt;height:27.8pt;mso-wrap-style:square;mso-position-horizontal-relative:page;mso-position-vertical-relative:page" o:ole="">
                  <v:imagedata r:id="rId46" o:title=""/>
                </v:shape>
                <o:OLEObject Type="Embed" ProgID="Equation.3" ShapeID="对象 125" DrawAspect="Content" ObjectID="_1773669870"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pPr>
            <w:r w:rsidRPr="009202AA">
              <w:rPr>
                <w:position w:val="-42"/>
              </w:rPr>
              <w:object w:dxaOrig="4221" w:dyaOrig="959" w14:anchorId="3143B453">
                <v:shape id="对象 126" o:spid="_x0000_i1042" type="#_x0000_t75" style="width:163.95pt;height:36.7pt;mso-wrap-style:square;mso-position-horizontal-relative:page;mso-position-vertical-relative:page" o:ole="">
                  <v:imagedata r:id="rId48" o:title=""/>
                </v:shape>
                <o:OLEObject Type="Embed" ProgID="Equation.3" ShapeID="对象 126" DrawAspect="Content" ObjectID="_1773669871"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64F3660C" w:rsidR="004C4A70" w:rsidRPr="009202AA" w:rsidRDefault="00CA738C"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r>
              <w:t xml:space="preserve"> or the sub-block edge</w:t>
            </w:r>
            <w:r w:rsidRPr="009202AA">
              <w:rPr>
                <w:rFonts w:cs="Arial"/>
                <w:i/>
              </w:rPr>
              <w:t>.</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578871FB"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10E0BACD" w14:textId="6693B17A"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186B0778" w14:textId="3BABD48B"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1E274450"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8.25pt;height:30.3pt" o:ole="">
                  <v:imagedata r:id="rId50" o:title=""/>
                </v:shape>
                <o:OLEObject Type="Embed" ProgID="Equation.DSMT4" ShapeID="_x0000_i1043" DrawAspect="Content" ObjectID="_1773669872"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2pt;height:29.25pt" o:ole="" fillcolor="window">
                  <v:imagedata r:id="rId39" o:title=""/>
                </v:shape>
                <o:OLEObject Type="Embed" ProgID="Equation.DSMT4" ShapeID="_x0000_i1044" DrawAspect="Content" ObjectID="_1773669873"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BF87086"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95pt;height:29.25pt" o:ole="">
                  <v:imagedata r:id="rId41" o:title=""/>
                </v:shape>
                <o:OLEObject Type="Embed" ProgID="Equation.3" ShapeID="_x0000_i1045" DrawAspect="Content" ObjectID="_1773669874"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0A50625" w14:textId="5746E289"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5E988F1" w14:textId="556D7B75"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645F43A8"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1E488814" w:rsidR="004C4A70" w:rsidRPr="009202AA" w:rsidRDefault="004C4A70" w:rsidP="004C4A70">
      <w:pPr>
        <w:pStyle w:val="TH"/>
        <w:rPr>
          <w:rFonts w:cs="v5.0.0"/>
        </w:rPr>
      </w:pPr>
      <w:r w:rsidRPr="009202AA">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r w:rsidR="00CA738C">
        <w:rPr>
          <w:i/>
        </w:rPr>
        <w:t xml:space="preserve"> </w:t>
      </w:r>
      <w:r w:rsidR="00CA738C">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pPr>
            <w:r w:rsidRPr="009202AA">
              <w:rPr>
                <w:rFonts w:ascii="Arial" w:hAnsi="Arial" w:cs="v5.0.0"/>
                <w:sz w:val="18"/>
                <w:szCs w:val="18"/>
              </w:rPr>
              <w:t>P</w:t>
            </w:r>
            <w:r w:rsidRPr="009202AA">
              <w:rPr>
                <w:rFonts w:ascii="Arial" w:hAnsi="Arial" w:cs="v5.0.0"/>
                <w:sz w:val="18"/>
                <w:szCs w:val="18"/>
                <w:vertAlign w:val="subscript"/>
              </w:rPr>
              <w:t>rated,c,cell</w:t>
            </w:r>
            <w:r w:rsidRPr="009202AA">
              <w:rPr>
                <w:rFonts w:ascii="Arial" w:hAnsi="Arial" w:cs="v5.0.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pPr>
            <w:r w:rsidRPr="009202AA">
              <w:rPr>
                <w:rFonts w:ascii="Arial" w:hAnsi="Arial" w:cs="v5.0.0"/>
                <w:sz w:val="18"/>
                <w:szCs w:val="18"/>
              </w:rPr>
              <w:t>P</w:t>
            </w:r>
            <w:r w:rsidRPr="009202AA">
              <w:rPr>
                <w:rFonts w:ascii="Arial" w:hAnsi="Arial" w:cs="v5.0.0"/>
                <w:sz w:val="18"/>
                <w:szCs w:val="18"/>
                <w:vertAlign w:val="subscript"/>
              </w:rPr>
              <w:t>rated,c,cell</w:t>
            </w:r>
            <w:r w:rsidRPr="009202AA">
              <w:rPr>
                <w:rFonts w:ascii="Arial" w:hAnsi="Arial" w:cs="v5.0.0"/>
                <w:sz w:val="18"/>
                <w:szCs w:val="18"/>
              </w:rPr>
              <w:t>-10*log10(</w:t>
            </w:r>
            <w:r w:rsidRPr="009202AA">
              <w:t>N</w:t>
            </w:r>
            <w:r w:rsidRPr="009202AA">
              <w:rPr>
                <w:vertAlign w:val="subscript"/>
              </w:rPr>
              <w:t>TXU,countedpercell</w:t>
            </w:r>
            <w:r w:rsidRPr="009202AA">
              <w:t>)-41dB-160*(f_offset/MHz-0,065)dB</w:t>
            </w:r>
            <w:r w:rsidRPr="009202AA">
              <w:rPr>
                <w:rFonts w:ascii="Arial" w:hAnsi="Arial" w:cs="v5.0.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671BAE5E"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t xml:space="preserve"> or the sub-block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34C1FF49"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r w:rsidR="00CA738C">
        <w:rPr>
          <w:i/>
        </w:rPr>
        <w:t xml:space="preserve"> </w:t>
      </w:r>
      <w:r w:rsidR="00CA738C">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pPr>
            <w:r w:rsidRPr="009202AA">
              <w:rPr>
                <w:position w:val="-42"/>
              </w:rPr>
              <w:object w:dxaOrig="3381" w:dyaOrig="960" w14:anchorId="6727D8D2">
                <v:shape id="对象 130" o:spid="_x0000_i1046" type="#_x0000_t75" style="width:143.3pt;height:42.75pt;mso-wrap-style:square;mso-position-horizontal-relative:page;mso-position-vertical-relative:page" o:ole="">
                  <v:fill o:detectmouseclick="t"/>
                  <v:imagedata r:id="rId54" o:title=""/>
                </v:shape>
                <o:OLEObject Type="Embed" ProgID="Equation.3" ShapeID="对象 130" DrawAspect="Content" ObjectID="_1773669875"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pPr>
            <w:r w:rsidRPr="009202AA">
              <w:rPr>
                <w:position w:val="-42"/>
              </w:rPr>
              <w:object w:dxaOrig="3559" w:dyaOrig="959" w14:anchorId="7EB5EA0B">
                <v:shape id="对象 131" o:spid="_x0000_i1047" type="#_x0000_t75" style="width:142.95pt;height:41.35pt;mso-wrap-style:square;mso-position-horizontal-relative:page;mso-position-vertical-relative:page" o:ole="">
                  <v:imagedata r:id="rId56" o:title=""/>
                </v:shape>
                <o:OLEObject Type="Embed" ProgID="Equation.3" ShapeID="对象 131" DrawAspect="Content" ObjectID="_1773669876"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1BB18C3D"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t xml:space="preserve"> or the sub-block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5pt;height:30.3pt" o:ole="">
                  <v:imagedata r:id="rId43" o:title=""/>
                </v:shape>
                <o:OLEObject Type="Embed" ProgID="Equation.3" ShapeID="_x0000_i1048" DrawAspect="Content" ObjectID="_1773669877"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1697BF1E" w:rsidR="004C4A70" w:rsidRPr="009202AA" w:rsidRDefault="00CA738C"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37B6BC4A"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r w:rsidR="00CA738C">
        <w:rPr>
          <w:i/>
        </w:rPr>
        <w:t xml:space="preserve"> </w:t>
      </w:r>
      <w:r w:rsidR="00CA738C">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25pt;height:41.35pt;mso-wrap-style:square;mso-position-horizontal-relative:page;mso-position-vertical-relative:page" o:ole="">
                  <v:imagedata r:id="rId59" o:title=""/>
                </v:shape>
                <o:OLEObject Type="Embed" ProgID="Equation.3" ShapeID="对象 134" DrawAspect="Content" ObjectID="_1773669878"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1.35pt;mso-wrap-style:square;mso-position-horizontal-relative:page;mso-position-vertical-relative:page" o:ole="">
                  <v:imagedata r:id="rId61" o:title=""/>
                </v:shape>
                <o:OLEObject Type="Embed" ProgID="Equation.3" ShapeID="对象 136" DrawAspect="Content" ObjectID="_1773669879"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2A79393C" w:rsidR="004C4A70" w:rsidRPr="009202AA" w:rsidRDefault="00CA738C"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t xml:space="preserve"> or the sub-block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2302" w:name="_Toc21096530"/>
      <w:bookmarkStart w:id="2303" w:name="_Toc29763497"/>
      <w:bookmarkStart w:id="2304" w:name="_Toc36029968"/>
      <w:bookmarkStart w:id="2305" w:name="_Toc37179868"/>
      <w:bookmarkStart w:id="2306" w:name="_Toc45869568"/>
      <w:bookmarkStart w:id="2307" w:name="_Toc52555367"/>
      <w:bookmarkStart w:id="2308" w:name="_Toc61126187"/>
      <w:bookmarkStart w:id="2309" w:name="_Toc67911603"/>
      <w:bookmarkStart w:id="2310" w:name="_Toc74841695"/>
      <w:bookmarkStart w:id="2311" w:name="_Toc76503475"/>
      <w:bookmarkStart w:id="2312" w:name="_Toc83041330"/>
      <w:bookmarkStart w:id="2313" w:name="_Toc89853726"/>
      <w:bookmarkStart w:id="2314" w:name="_Toc98668095"/>
      <w:bookmarkStart w:id="2315" w:name="_Toc130911235"/>
      <w:bookmarkStart w:id="2316" w:name="_Toc137374458"/>
      <w:bookmarkStart w:id="2317" w:name="_Toc138891978"/>
      <w:r w:rsidRPr="009202AA">
        <w:t>6.6.5.2.4</w:t>
      </w:r>
      <w:r w:rsidRPr="009202AA">
        <w:tab/>
        <w:t>Additional requirements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2318" w:name="_Toc21096531"/>
      <w:bookmarkStart w:id="2319" w:name="_Toc29763498"/>
      <w:bookmarkStart w:id="2320" w:name="_Toc36029969"/>
      <w:bookmarkStart w:id="2321" w:name="_Toc37179869"/>
      <w:bookmarkStart w:id="2322" w:name="_Toc45869569"/>
      <w:bookmarkStart w:id="2323" w:name="_Toc52555368"/>
      <w:bookmarkStart w:id="2324" w:name="_Toc61126188"/>
      <w:bookmarkStart w:id="2325" w:name="_Toc67911604"/>
      <w:bookmarkStart w:id="2326" w:name="_Toc74841696"/>
      <w:bookmarkStart w:id="2327" w:name="_Toc76503476"/>
      <w:bookmarkStart w:id="2328" w:name="_Toc83041331"/>
      <w:bookmarkStart w:id="2329" w:name="_Toc89853727"/>
      <w:bookmarkStart w:id="2330" w:name="_Toc98668096"/>
      <w:bookmarkStart w:id="2331" w:name="_Toc130911236"/>
      <w:bookmarkStart w:id="2332" w:name="_Toc137374459"/>
      <w:bookmarkStart w:id="2333" w:name="_Toc138891979"/>
      <w:r w:rsidRPr="009202AA">
        <w:rPr>
          <w:lang w:eastAsia="zh-CN"/>
        </w:rPr>
        <w:t>6.6.5.3</w:t>
      </w:r>
      <w:r w:rsidRPr="009202AA">
        <w:rPr>
          <w:lang w:eastAsia="zh-CN"/>
        </w:rPr>
        <w:tab/>
        <w:t>Minimum requirement for single RAT UTRA operation</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2334" w:name="_Toc21096532"/>
      <w:bookmarkStart w:id="2335" w:name="_Toc29763499"/>
      <w:bookmarkStart w:id="2336" w:name="_Toc36029970"/>
      <w:bookmarkStart w:id="2337" w:name="_Toc37179870"/>
      <w:bookmarkStart w:id="2338" w:name="_Toc45869570"/>
      <w:bookmarkStart w:id="2339" w:name="_Toc52555369"/>
      <w:bookmarkStart w:id="2340" w:name="_Toc61126189"/>
      <w:bookmarkStart w:id="2341" w:name="_Toc67911605"/>
      <w:bookmarkStart w:id="2342" w:name="_Toc74841697"/>
      <w:bookmarkStart w:id="2343" w:name="_Toc76503477"/>
      <w:bookmarkStart w:id="2344" w:name="_Toc83041332"/>
      <w:bookmarkStart w:id="2345" w:name="_Toc89853728"/>
      <w:bookmarkStart w:id="2346" w:name="_Toc98668097"/>
      <w:bookmarkStart w:id="2347" w:name="_Toc130911237"/>
      <w:bookmarkStart w:id="2348" w:name="_Toc137374460"/>
      <w:bookmarkStart w:id="2349" w:name="_Toc138891980"/>
      <w:r w:rsidRPr="009202AA">
        <w:rPr>
          <w:lang w:eastAsia="zh-CN"/>
        </w:rPr>
        <w:t>6.6.5.4</w:t>
      </w:r>
      <w:r w:rsidRPr="009202AA">
        <w:rPr>
          <w:lang w:eastAsia="zh-CN"/>
        </w:rPr>
        <w:tab/>
        <w:t>Minimum requirement for single RAT E-UTRA operation</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0DE4A0E2" w14:textId="77777777" w:rsidR="004C4A70" w:rsidRPr="009202AA" w:rsidRDefault="004C4A70" w:rsidP="004C4A70">
      <w:pPr>
        <w:pStyle w:val="Heading5"/>
        <w:rPr>
          <w:lang w:eastAsia="zh-CN"/>
        </w:rPr>
      </w:pPr>
      <w:bookmarkStart w:id="2350" w:name="_Toc21096533"/>
      <w:bookmarkStart w:id="2351" w:name="_Toc29763500"/>
      <w:bookmarkStart w:id="2352" w:name="_Toc36029971"/>
      <w:bookmarkStart w:id="2353" w:name="_Toc37179871"/>
      <w:bookmarkStart w:id="2354" w:name="_Toc45869571"/>
      <w:bookmarkStart w:id="2355" w:name="_Toc52555370"/>
      <w:bookmarkStart w:id="2356" w:name="_Toc61126190"/>
      <w:bookmarkStart w:id="2357" w:name="_Toc67911606"/>
      <w:bookmarkStart w:id="2358" w:name="_Toc74841698"/>
      <w:bookmarkStart w:id="2359" w:name="_Toc76503478"/>
      <w:bookmarkStart w:id="2360" w:name="_Toc83041333"/>
      <w:bookmarkStart w:id="2361" w:name="_Toc89853729"/>
      <w:bookmarkStart w:id="2362" w:name="_Toc98668098"/>
      <w:bookmarkStart w:id="2363" w:name="_Toc130911238"/>
      <w:bookmarkStart w:id="2364" w:name="_Toc137374461"/>
      <w:bookmarkStart w:id="2365" w:name="_Toc138891981"/>
      <w:r w:rsidRPr="009202AA">
        <w:rPr>
          <w:lang w:eastAsia="zh-CN"/>
        </w:rPr>
        <w:t>6.6.5.4.1</w:t>
      </w:r>
      <w:r w:rsidRPr="009202AA">
        <w:rPr>
          <w:lang w:eastAsia="zh-CN"/>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2366" w:name="_Toc21096534"/>
      <w:bookmarkStart w:id="2367" w:name="_Toc29763501"/>
      <w:bookmarkStart w:id="2368" w:name="_Toc36029972"/>
      <w:bookmarkStart w:id="2369" w:name="_Toc37179872"/>
      <w:bookmarkStart w:id="2370" w:name="_Toc45869572"/>
      <w:bookmarkStart w:id="2371" w:name="_Toc52555371"/>
      <w:bookmarkStart w:id="2372" w:name="_Toc61126191"/>
      <w:bookmarkStart w:id="2373" w:name="_Toc67911607"/>
      <w:bookmarkStart w:id="2374" w:name="_Toc74841699"/>
      <w:bookmarkStart w:id="2375" w:name="_Toc76503479"/>
      <w:bookmarkStart w:id="2376" w:name="_Toc83041334"/>
      <w:bookmarkStart w:id="2377" w:name="_Toc89853730"/>
      <w:bookmarkStart w:id="2378" w:name="_Toc98668099"/>
      <w:bookmarkStart w:id="2379" w:name="_Toc130911239"/>
      <w:bookmarkStart w:id="2380" w:name="_Toc137374462"/>
      <w:bookmarkStart w:id="2381" w:name="_Toc138891982"/>
      <w:r w:rsidRPr="009202AA">
        <w:t>6.6.5.4.2</w:t>
      </w:r>
      <w:r w:rsidRPr="009202AA">
        <w:tab/>
        <w:t xml:space="preserve">Basic limits </w:t>
      </w:r>
      <w:r w:rsidRPr="009202AA">
        <w:rPr>
          <w:lang w:eastAsia="zh-CN"/>
        </w:rPr>
        <w:t xml:space="preserve">for Wide Area BS </w:t>
      </w:r>
      <w:r w:rsidRPr="009202AA">
        <w:t>(Category A)</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2382" w:name="_Toc21096535"/>
      <w:bookmarkStart w:id="2383" w:name="_Toc29763502"/>
      <w:bookmarkStart w:id="2384" w:name="_Toc36029973"/>
      <w:bookmarkStart w:id="2385" w:name="_Toc37179873"/>
      <w:bookmarkStart w:id="2386" w:name="_Toc45869573"/>
      <w:bookmarkStart w:id="2387" w:name="_Toc52555372"/>
      <w:bookmarkStart w:id="2388" w:name="_Toc61126192"/>
      <w:bookmarkStart w:id="2389" w:name="_Toc67911608"/>
      <w:bookmarkStart w:id="2390" w:name="_Toc74841700"/>
      <w:bookmarkStart w:id="2391" w:name="_Toc76503480"/>
      <w:bookmarkStart w:id="2392" w:name="_Toc83041335"/>
      <w:bookmarkStart w:id="2393" w:name="_Toc89853731"/>
      <w:bookmarkStart w:id="2394" w:name="_Toc98668100"/>
      <w:bookmarkStart w:id="2395" w:name="_Toc130911240"/>
      <w:bookmarkStart w:id="2396" w:name="_Toc137374463"/>
      <w:bookmarkStart w:id="2397" w:name="_Toc138891983"/>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172D92D" w14:textId="77777777" w:rsidR="004C4A70" w:rsidRPr="009202AA" w:rsidRDefault="004C4A70" w:rsidP="004C4A70">
      <w:pPr>
        <w:pStyle w:val="Heading6"/>
        <w:rPr>
          <w:rFonts w:cs="v5.0.0"/>
        </w:rPr>
      </w:pPr>
      <w:bookmarkStart w:id="2398" w:name="_Toc21096536"/>
      <w:bookmarkStart w:id="2399" w:name="_Toc29763503"/>
      <w:bookmarkStart w:id="2400" w:name="_Toc36029974"/>
      <w:bookmarkStart w:id="2401" w:name="_Toc37179874"/>
      <w:bookmarkStart w:id="2402" w:name="_Toc45869574"/>
      <w:bookmarkStart w:id="2403" w:name="_Toc52555373"/>
      <w:bookmarkStart w:id="2404" w:name="_Toc61126193"/>
      <w:bookmarkStart w:id="2405" w:name="_Toc67911609"/>
      <w:bookmarkStart w:id="2406" w:name="_Toc74841701"/>
      <w:bookmarkStart w:id="2407" w:name="_Toc76503481"/>
      <w:bookmarkStart w:id="2408" w:name="_Toc83041336"/>
      <w:bookmarkStart w:id="2409" w:name="_Toc89853732"/>
      <w:bookmarkStart w:id="2410" w:name="_Toc98668101"/>
      <w:bookmarkStart w:id="2411" w:name="_Toc130911241"/>
      <w:bookmarkStart w:id="2412" w:name="_Toc137374464"/>
      <w:bookmarkStart w:id="2413" w:name="_Toc138891984"/>
      <w:r w:rsidRPr="009202AA">
        <w:t>6.6.5.4.3.1</w:t>
      </w:r>
      <w:r w:rsidRPr="009202AA">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2414" w:name="_Toc21096537"/>
      <w:bookmarkStart w:id="2415" w:name="_Toc29763504"/>
      <w:bookmarkStart w:id="2416" w:name="_Toc36029975"/>
      <w:bookmarkStart w:id="2417" w:name="_Toc37179875"/>
      <w:bookmarkStart w:id="2418" w:name="_Toc45869575"/>
      <w:bookmarkStart w:id="2419" w:name="_Toc52555374"/>
      <w:bookmarkStart w:id="2420" w:name="_Toc61126194"/>
      <w:bookmarkStart w:id="2421" w:name="_Toc67911610"/>
      <w:bookmarkStart w:id="2422" w:name="_Toc74841702"/>
      <w:bookmarkStart w:id="2423" w:name="_Toc76503482"/>
      <w:bookmarkStart w:id="2424" w:name="_Toc83041337"/>
      <w:bookmarkStart w:id="2425" w:name="_Toc89853733"/>
      <w:bookmarkStart w:id="2426" w:name="_Toc98668102"/>
      <w:bookmarkStart w:id="2427" w:name="_Toc130911242"/>
      <w:bookmarkStart w:id="2428" w:name="_Toc137374465"/>
      <w:bookmarkStart w:id="2429" w:name="_Toc138891985"/>
      <w:r w:rsidRPr="009202AA">
        <w:t>6.6.5.4.3.2</w:t>
      </w:r>
      <w:r w:rsidRPr="009202AA">
        <w:tab/>
        <w:t>Category B</w:t>
      </w:r>
      <w:r w:rsidRPr="009202AA">
        <w:rPr>
          <w:lang w:eastAsia="zh-CN"/>
        </w:rPr>
        <w:t xml:space="preserve"> requirements (Option 1)</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2430" w:name="_Toc21096538"/>
      <w:bookmarkStart w:id="2431" w:name="_Toc29763505"/>
      <w:bookmarkStart w:id="2432" w:name="_Toc36029976"/>
      <w:bookmarkStart w:id="2433" w:name="_Toc37179876"/>
      <w:bookmarkStart w:id="2434" w:name="_Toc45869576"/>
      <w:bookmarkStart w:id="2435" w:name="_Toc52555375"/>
      <w:bookmarkStart w:id="2436" w:name="_Toc61126195"/>
      <w:bookmarkStart w:id="2437" w:name="_Toc67911611"/>
      <w:bookmarkStart w:id="2438" w:name="_Toc74841703"/>
      <w:bookmarkStart w:id="2439" w:name="_Toc76503483"/>
      <w:bookmarkStart w:id="2440" w:name="_Toc83041338"/>
      <w:bookmarkStart w:id="2441" w:name="_Toc89853734"/>
      <w:bookmarkStart w:id="2442" w:name="_Toc98668103"/>
      <w:bookmarkStart w:id="2443" w:name="_Toc130911243"/>
      <w:bookmarkStart w:id="2444" w:name="_Toc137374466"/>
      <w:bookmarkStart w:id="2445" w:name="_Toc138891986"/>
      <w:r w:rsidRPr="009202AA">
        <w:t>6.6.5.4.3.3</w:t>
      </w:r>
      <w:r w:rsidRPr="009202AA">
        <w:tab/>
        <w:t>Category B (Option 2)</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15pt;height:29.6pt" o:ole="" fillcolor="window">
                  <v:imagedata r:id="rId30" o:title=""/>
                </v:shape>
                <o:OLEObject Type="Embed" ProgID="Equation.3" ShapeID="_x0000_i1051" DrawAspect="Content" ObjectID="_1773669880"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1.9pt;height:29.6pt" o:ole="" fillcolor="window">
                  <v:imagedata r:id="rId66" o:title=""/>
                </v:shape>
                <o:OLEObject Type="Embed" ProgID="Equation.3" ShapeID="_x0000_i1052" DrawAspect="Content" ObjectID="_1773669881"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9.75pt;height:29.6pt" o:ole="" fillcolor="window">
                  <v:imagedata r:id="rId68" o:title=""/>
                </v:shape>
                <o:OLEObject Type="Embed" ProgID="Equation.3" ShapeID="_x0000_i1053" DrawAspect="Content" ObjectID="_1773669882"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8.3pt;height:29.6pt" o:ole="" fillcolor="window">
                  <v:imagedata r:id="rId30" o:title=""/>
                </v:shape>
                <o:OLEObject Type="Embed" ProgID="Equation.3" ShapeID="_x0000_i1054" DrawAspect="Content" ObjectID="_1773669883"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1.9pt;height:29.6pt" o:ole="" fillcolor="window">
                  <v:imagedata r:id="rId66" o:title=""/>
                </v:shape>
                <o:OLEObject Type="Embed" ProgID="Equation.3" ShapeID="_x0000_i1055" DrawAspect="Content" ObjectID="_1773669884"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9.75pt;height:29.6pt" o:ole="" fillcolor="window">
                  <v:imagedata r:id="rId68" o:title=""/>
                </v:shape>
                <o:OLEObject Type="Embed" ProgID="Equation.3" ShapeID="_x0000_i1056" DrawAspect="Content" ObjectID="_1773669885"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15pt;height:29.6pt" o:ole="" fillcolor="window">
                  <v:imagedata r:id="rId30" o:title=""/>
                </v:shape>
                <o:OLEObject Type="Embed" ProgID="Equation.3" ShapeID="_x0000_i1057" DrawAspect="Content" ObjectID="_1773669886"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2446" w:name="_Toc21096539"/>
      <w:bookmarkStart w:id="2447" w:name="_Toc29763506"/>
      <w:bookmarkStart w:id="2448" w:name="_Toc36029977"/>
      <w:bookmarkStart w:id="2449" w:name="_Toc37179877"/>
      <w:bookmarkStart w:id="2450" w:name="_Toc45869577"/>
      <w:bookmarkStart w:id="2451" w:name="_Toc52555376"/>
      <w:bookmarkStart w:id="2452" w:name="_Toc61126196"/>
      <w:bookmarkStart w:id="2453" w:name="_Toc67911612"/>
      <w:bookmarkStart w:id="2454" w:name="_Toc74841704"/>
      <w:bookmarkStart w:id="2455" w:name="_Toc76503484"/>
      <w:bookmarkStart w:id="2456" w:name="_Toc83041339"/>
      <w:bookmarkStart w:id="2457" w:name="_Toc89853735"/>
      <w:bookmarkStart w:id="2458" w:name="_Toc98668104"/>
      <w:bookmarkStart w:id="2459" w:name="_Toc130911244"/>
      <w:bookmarkStart w:id="2460" w:name="_Toc137374467"/>
      <w:bookmarkStart w:id="2461" w:name="_Toc138891987"/>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25pt;height:29.25pt" o:ole="">
                  <v:imagedata r:id="rId74" o:title=""/>
                </v:shape>
                <o:OLEObject Type="Embed" ProgID="Equation.DSMT4" ShapeID="_x0000_i1058" DrawAspect="Content" ObjectID="_1773669887"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9pt;height:29.25pt" o:ole="">
                  <v:imagedata r:id="rId76" o:title=""/>
                </v:shape>
                <o:OLEObject Type="Embed" ProgID="Equation.3" ShapeID="_x0000_i1059" DrawAspect="Content" ObjectID="_1773669888"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75pt;height:29.25pt" o:ole="">
                  <v:imagedata r:id="rId43" o:title=""/>
                </v:shape>
                <o:OLEObject Type="Embed" ProgID="Equation.3" ShapeID="_x0000_i1060" DrawAspect="Content" ObjectID="_1773669889"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2462" w:name="_Toc21096540"/>
      <w:bookmarkStart w:id="2463" w:name="_Toc29763507"/>
      <w:bookmarkStart w:id="2464" w:name="_Toc36029978"/>
      <w:bookmarkStart w:id="2465" w:name="_Toc37179878"/>
      <w:bookmarkStart w:id="2466" w:name="_Toc45869578"/>
      <w:bookmarkStart w:id="2467" w:name="_Toc52555377"/>
      <w:bookmarkStart w:id="2468" w:name="_Toc61126197"/>
      <w:bookmarkStart w:id="2469" w:name="_Toc67911613"/>
      <w:bookmarkStart w:id="2470" w:name="_Toc74841705"/>
      <w:bookmarkStart w:id="2471" w:name="_Toc76503485"/>
      <w:bookmarkStart w:id="2472" w:name="_Toc83041340"/>
      <w:bookmarkStart w:id="2473" w:name="_Toc89853736"/>
      <w:bookmarkStart w:id="2474" w:name="_Toc98668105"/>
      <w:bookmarkStart w:id="2475" w:name="_Toc130911245"/>
      <w:bookmarkStart w:id="2476" w:name="_Toc137374468"/>
      <w:bookmarkStart w:id="2477" w:name="_Toc138891988"/>
      <w:r w:rsidRPr="009202AA">
        <w:t>6.6.5.4.5</w:t>
      </w:r>
      <w:r w:rsidRPr="009202AA">
        <w:tab/>
      </w:r>
      <w:r w:rsidRPr="009202AA">
        <w:rPr>
          <w:rFonts w:cs="Arial"/>
        </w:rPr>
        <w:t>Basic limit</w:t>
      </w:r>
      <w:r w:rsidRPr="009202AA">
        <w:t>s for Medium Range BS (Category A and B)</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1.9pt;height:29.25pt" o:ole="">
                  <v:imagedata r:id="rId79" o:title=""/>
                </v:shape>
                <o:OLEObject Type="Embed" ProgID="Equation.3" ShapeID="_x0000_i1061" DrawAspect="Content" ObjectID="_1773669890"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6.85pt;height:29.25pt" o:ole="">
                  <v:imagedata r:id="rId81" o:title=""/>
                </v:shape>
                <o:OLEObject Type="Embed" ProgID="Equation.3" ShapeID="_x0000_i1062" DrawAspect="Content" ObjectID="_1773669891"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25pt;height:29.25pt" o:ole="">
                  <v:imagedata r:id="rId83" o:title=""/>
                </v:shape>
                <o:OLEObject Type="Embed" ProgID="Equation.3" ShapeID="_x0000_i1063" DrawAspect="Content" ObjectID="_1773669892"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2478" w:name="_Toc21096541"/>
      <w:bookmarkStart w:id="2479" w:name="_Toc29763508"/>
      <w:bookmarkStart w:id="2480" w:name="_Toc36029979"/>
      <w:bookmarkStart w:id="2481" w:name="_Toc37179879"/>
      <w:bookmarkStart w:id="2482" w:name="_Toc45869579"/>
      <w:bookmarkStart w:id="2483" w:name="_Toc52555378"/>
      <w:bookmarkStart w:id="2484" w:name="_Toc61126198"/>
      <w:bookmarkStart w:id="2485" w:name="_Toc67911614"/>
      <w:bookmarkStart w:id="2486" w:name="_Toc74841706"/>
      <w:bookmarkStart w:id="2487" w:name="_Toc76503486"/>
      <w:bookmarkStart w:id="2488" w:name="_Toc83041341"/>
      <w:bookmarkStart w:id="2489" w:name="_Toc89853737"/>
      <w:bookmarkStart w:id="2490" w:name="_Toc98668106"/>
      <w:bookmarkStart w:id="2491" w:name="_Toc130911246"/>
      <w:bookmarkStart w:id="2492" w:name="_Toc137374469"/>
      <w:bookmarkStart w:id="2493" w:name="_Toc138891989"/>
      <w:r w:rsidRPr="009202AA">
        <w:t>6.6.5.4.7</w:t>
      </w:r>
      <w:r w:rsidRPr="009202AA">
        <w:tab/>
        <w:t>Additional requirements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2494" w:name="_Toc21096542"/>
      <w:bookmarkStart w:id="2495" w:name="_Toc29763509"/>
      <w:bookmarkStart w:id="2496" w:name="_Toc36029980"/>
      <w:bookmarkStart w:id="2497" w:name="_Toc37179880"/>
      <w:bookmarkStart w:id="2498" w:name="_Toc45869580"/>
      <w:bookmarkStart w:id="2499" w:name="_Toc52555379"/>
      <w:bookmarkStart w:id="2500" w:name="_Toc61126199"/>
      <w:bookmarkStart w:id="2501"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2502" w:name="_Toc74841707"/>
      <w:bookmarkStart w:id="2503" w:name="_Toc76503487"/>
      <w:bookmarkStart w:id="2504" w:name="_Toc83041342"/>
      <w:bookmarkStart w:id="2505" w:name="_Toc89853738"/>
      <w:bookmarkStart w:id="2506" w:name="_Toc98668107"/>
      <w:bookmarkStart w:id="2507" w:name="_Toc130911247"/>
      <w:bookmarkStart w:id="2508" w:name="_Toc137374470"/>
      <w:bookmarkStart w:id="2509" w:name="_Toc138891990"/>
      <w:r w:rsidRPr="009202AA">
        <w:rPr>
          <w:lang w:eastAsia="zh-CN"/>
        </w:rPr>
        <w:t>6.6.6</w:t>
      </w:r>
      <w:r w:rsidRPr="009202AA">
        <w:rPr>
          <w:lang w:eastAsia="zh-CN"/>
        </w:rPr>
        <w:tab/>
        <w:t>Spurious emission</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6E5B369" w14:textId="77777777" w:rsidR="004C4A70" w:rsidRPr="009202AA" w:rsidRDefault="004C4A70" w:rsidP="004C4A70">
      <w:pPr>
        <w:pStyle w:val="Heading4"/>
      </w:pPr>
      <w:bookmarkStart w:id="2510" w:name="_Toc21096543"/>
      <w:bookmarkStart w:id="2511" w:name="_Toc29763510"/>
      <w:bookmarkStart w:id="2512" w:name="_Toc36029981"/>
      <w:bookmarkStart w:id="2513" w:name="_Toc37179881"/>
      <w:bookmarkStart w:id="2514" w:name="_Toc45869581"/>
      <w:bookmarkStart w:id="2515" w:name="_Toc52555380"/>
      <w:bookmarkStart w:id="2516" w:name="_Toc61126200"/>
      <w:bookmarkStart w:id="2517" w:name="_Toc67911616"/>
      <w:bookmarkStart w:id="2518" w:name="_Toc74841708"/>
      <w:bookmarkStart w:id="2519" w:name="_Toc76503488"/>
      <w:bookmarkStart w:id="2520" w:name="_Toc83041343"/>
      <w:bookmarkStart w:id="2521" w:name="_Toc89853739"/>
      <w:bookmarkStart w:id="2522" w:name="_Toc98668108"/>
      <w:bookmarkStart w:id="2523" w:name="_Toc130911248"/>
      <w:bookmarkStart w:id="2524" w:name="_Toc137374471"/>
      <w:bookmarkStart w:id="2525" w:name="_Toc138891991"/>
      <w:r w:rsidRPr="009202AA">
        <w:t>6.6.6.1</w:t>
      </w:r>
      <w:r w:rsidRPr="009202AA">
        <w:tab/>
        <w:t>General</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2526" w:name="_Toc21096544"/>
      <w:bookmarkStart w:id="2527" w:name="_Toc29763511"/>
      <w:bookmarkStart w:id="2528" w:name="_Toc36029982"/>
      <w:bookmarkStart w:id="2529" w:name="_Toc37179882"/>
      <w:bookmarkStart w:id="2530" w:name="_Toc45869582"/>
      <w:bookmarkStart w:id="2531" w:name="_Toc52555381"/>
      <w:bookmarkStart w:id="2532" w:name="_Toc61126201"/>
      <w:bookmarkStart w:id="2533" w:name="_Toc67911617"/>
      <w:bookmarkStart w:id="2534" w:name="_Toc74841709"/>
      <w:bookmarkStart w:id="2535" w:name="_Toc76503489"/>
      <w:bookmarkStart w:id="2536" w:name="_Toc83041344"/>
      <w:bookmarkStart w:id="2537" w:name="_Toc89853740"/>
      <w:bookmarkStart w:id="2538" w:name="_Toc98668109"/>
      <w:bookmarkStart w:id="2539" w:name="_Toc130911249"/>
      <w:bookmarkStart w:id="2540" w:name="_Toc137374472"/>
      <w:bookmarkStart w:id="2541" w:name="_Toc138891992"/>
      <w:r w:rsidRPr="009202AA">
        <w:t>6.6.6.2</w:t>
      </w:r>
      <w:r w:rsidRPr="009202AA">
        <w:tab/>
      </w:r>
      <w:r w:rsidRPr="009202AA">
        <w:rPr>
          <w:lang w:eastAsia="zh-CN"/>
        </w:rPr>
        <w:t>Minimum requirement for MSR operation</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2542" w:name="_Toc21096545"/>
      <w:bookmarkStart w:id="2543" w:name="_Toc29763512"/>
      <w:bookmarkStart w:id="2544" w:name="_Toc36029983"/>
      <w:bookmarkStart w:id="2545" w:name="_Toc37179883"/>
      <w:bookmarkStart w:id="2546" w:name="_Toc45869583"/>
      <w:bookmarkStart w:id="2547" w:name="_Toc52555382"/>
      <w:bookmarkStart w:id="2548" w:name="_Toc61126202"/>
      <w:bookmarkStart w:id="2549" w:name="_Toc67911618"/>
      <w:bookmarkStart w:id="2550" w:name="_Toc74841710"/>
      <w:bookmarkStart w:id="2551" w:name="_Toc76503490"/>
      <w:bookmarkStart w:id="2552" w:name="_Toc83041345"/>
      <w:bookmarkStart w:id="2553" w:name="_Toc89853741"/>
      <w:bookmarkStart w:id="2554" w:name="_Toc98668110"/>
      <w:bookmarkStart w:id="2555" w:name="_Toc130911250"/>
      <w:bookmarkStart w:id="2556" w:name="_Toc137374473"/>
      <w:bookmarkStart w:id="2557" w:name="_Toc138891993"/>
      <w:r w:rsidRPr="009202AA">
        <w:rPr>
          <w:lang w:eastAsia="zh-CN"/>
        </w:rPr>
        <w:t>6.6.6.3</w:t>
      </w:r>
      <w:r w:rsidRPr="009202AA">
        <w:rPr>
          <w:lang w:eastAsia="zh-CN"/>
        </w:rPr>
        <w:tab/>
        <w:t>Minimum requirement for single RAT UTRA operation</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2558" w:name="_Toc21096546"/>
      <w:bookmarkStart w:id="2559" w:name="_Toc29763513"/>
      <w:bookmarkStart w:id="2560" w:name="_Toc36029984"/>
      <w:bookmarkStart w:id="2561" w:name="_Toc37179884"/>
      <w:bookmarkStart w:id="2562" w:name="_Toc45869584"/>
      <w:bookmarkStart w:id="2563" w:name="_Toc52555383"/>
      <w:bookmarkStart w:id="2564" w:name="_Toc61126203"/>
      <w:bookmarkStart w:id="2565" w:name="_Toc67911619"/>
      <w:bookmarkStart w:id="2566" w:name="_Toc74841711"/>
      <w:bookmarkStart w:id="2567" w:name="_Toc76503491"/>
      <w:bookmarkStart w:id="2568" w:name="_Toc83041346"/>
      <w:bookmarkStart w:id="2569" w:name="_Toc89853742"/>
      <w:bookmarkStart w:id="2570" w:name="_Toc98668111"/>
      <w:bookmarkStart w:id="2571" w:name="_Toc130911251"/>
      <w:bookmarkStart w:id="2572" w:name="_Toc137374474"/>
      <w:bookmarkStart w:id="2573" w:name="_Toc138891994"/>
      <w:r w:rsidRPr="009202AA">
        <w:rPr>
          <w:lang w:eastAsia="zh-CN"/>
        </w:rPr>
        <w:t>6.6.6.4</w:t>
      </w:r>
      <w:r w:rsidRPr="009202AA">
        <w:rPr>
          <w:lang w:eastAsia="zh-CN"/>
        </w:rPr>
        <w:tab/>
        <w:t>Minimum requirement for single RAT E-UTRA operation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2574" w:name="_Toc21096547"/>
      <w:bookmarkStart w:id="2575" w:name="_Toc29763514"/>
      <w:bookmarkStart w:id="2576" w:name="_Toc36029985"/>
      <w:bookmarkStart w:id="2577" w:name="_Toc37179885"/>
      <w:bookmarkStart w:id="2578" w:name="_Toc45869585"/>
      <w:bookmarkStart w:id="2579" w:name="_Toc52555384"/>
      <w:bookmarkStart w:id="2580" w:name="_Toc61126204"/>
      <w:bookmarkStart w:id="2581" w:name="_Toc67911620"/>
      <w:bookmarkStart w:id="2582" w:name="_Toc74841712"/>
      <w:bookmarkStart w:id="2583" w:name="_Toc76503492"/>
      <w:bookmarkStart w:id="2584" w:name="_Toc83041347"/>
      <w:bookmarkStart w:id="2585" w:name="_Toc89853743"/>
      <w:bookmarkStart w:id="2586" w:name="_Toc98668112"/>
      <w:bookmarkStart w:id="2587" w:name="_Toc130911252"/>
      <w:bookmarkStart w:id="2588" w:name="_Toc137374475"/>
      <w:bookmarkStart w:id="2589" w:name="_Toc138891995"/>
      <w:r w:rsidRPr="009202AA">
        <w:rPr>
          <w:lang w:eastAsia="zh-CN"/>
        </w:rPr>
        <w:t>6.7</w:t>
      </w:r>
      <w:r w:rsidRPr="009202AA">
        <w:rPr>
          <w:lang w:eastAsia="zh-CN"/>
        </w:rPr>
        <w:tab/>
        <w:t>Transmitter intermodulation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68CD99C" w14:textId="77777777" w:rsidR="004C4A70" w:rsidRPr="009202AA" w:rsidRDefault="004C4A70" w:rsidP="004C4A70">
      <w:pPr>
        <w:pStyle w:val="Heading3"/>
      </w:pPr>
      <w:bookmarkStart w:id="2590" w:name="_Toc21096548"/>
      <w:bookmarkStart w:id="2591" w:name="_Toc29763515"/>
      <w:bookmarkStart w:id="2592" w:name="_Toc36029986"/>
      <w:bookmarkStart w:id="2593" w:name="_Toc37179886"/>
      <w:bookmarkStart w:id="2594" w:name="_Toc45869586"/>
      <w:bookmarkStart w:id="2595" w:name="_Toc52555385"/>
      <w:bookmarkStart w:id="2596" w:name="_Toc61126205"/>
      <w:bookmarkStart w:id="2597" w:name="_Toc67911621"/>
      <w:bookmarkStart w:id="2598" w:name="_Toc74841713"/>
      <w:bookmarkStart w:id="2599" w:name="_Toc76503493"/>
      <w:bookmarkStart w:id="2600" w:name="_Toc83041348"/>
      <w:bookmarkStart w:id="2601" w:name="_Toc89853744"/>
      <w:bookmarkStart w:id="2602" w:name="_Toc98668113"/>
      <w:bookmarkStart w:id="2603" w:name="_Toc130911253"/>
      <w:bookmarkStart w:id="2604" w:name="_Toc137374476"/>
      <w:bookmarkStart w:id="2605" w:name="_Toc138891996"/>
      <w:r w:rsidRPr="009202AA">
        <w:t>6.7.1</w:t>
      </w:r>
      <w:r w:rsidRPr="009202AA">
        <w:tab/>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2606" w:name="_Toc21096549"/>
      <w:bookmarkStart w:id="2607" w:name="_Toc29763516"/>
      <w:bookmarkStart w:id="2608" w:name="_Toc36029987"/>
      <w:bookmarkStart w:id="2609" w:name="_Toc37179887"/>
      <w:bookmarkStart w:id="2610" w:name="_Toc45869587"/>
      <w:bookmarkStart w:id="2611" w:name="_Toc52555386"/>
      <w:bookmarkStart w:id="2612" w:name="_Toc61126206"/>
      <w:bookmarkStart w:id="2613" w:name="_Toc67911622"/>
      <w:bookmarkStart w:id="2614" w:name="_Toc74841714"/>
      <w:bookmarkStart w:id="2615" w:name="_Toc76503494"/>
      <w:bookmarkStart w:id="2616" w:name="_Toc83041349"/>
      <w:bookmarkStart w:id="2617" w:name="_Toc89853745"/>
      <w:bookmarkStart w:id="2618" w:name="_Toc98668114"/>
      <w:bookmarkStart w:id="2619" w:name="_Toc130911254"/>
      <w:bookmarkStart w:id="2620" w:name="_Toc137374477"/>
      <w:bookmarkStart w:id="2621" w:name="_Toc138891997"/>
      <w:r w:rsidRPr="009202AA">
        <w:rPr>
          <w:lang w:eastAsia="zh-CN"/>
        </w:rPr>
        <w:t>6.7.2</w:t>
      </w:r>
      <w:r w:rsidRPr="009202AA">
        <w:rPr>
          <w:lang w:eastAsia="zh-CN"/>
        </w:rPr>
        <w:tab/>
        <w:t>Minimum requirement for MSR operation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3DED0C31" w14:textId="77777777" w:rsidR="004C4A70" w:rsidRPr="009202AA" w:rsidRDefault="004C4A70" w:rsidP="004C4A70">
      <w:pPr>
        <w:pStyle w:val="Heading4"/>
      </w:pPr>
      <w:bookmarkStart w:id="2622" w:name="_Toc21096550"/>
      <w:bookmarkStart w:id="2623" w:name="_Toc29763517"/>
      <w:bookmarkStart w:id="2624" w:name="_Toc36029988"/>
      <w:bookmarkStart w:id="2625" w:name="_Toc37179888"/>
      <w:bookmarkStart w:id="2626" w:name="_Toc45869588"/>
      <w:bookmarkStart w:id="2627" w:name="_Toc52555387"/>
      <w:bookmarkStart w:id="2628" w:name="_Toc61126207"/>
      <w:bookmarkStart w:id="2629" w:name="_Toc67911623"/>
      <w:bookmarkStart w:id="2630" w:name="_Toc74841715"/>
      <w:bookmarkStart w:id="2631" w:name="_Toc76503495"/>
      <w:bookmarkStart w:id="2632" w:name="_Toc83041350"/>
      <w:bookmarkStart w:id="2633" w:name="_Toc89853746"/>
      <w:bookmarkStart w:id="2634" w:name="_Toc98668115"/>
      <w:bookmarkStart w:id="2635" w:name="_Toc130911255"/>
      <w:bookmarkStart w:id="2636" w:name="_Toc137374478"/>
      <w:bookmarkStart w:id="2637" w:name="_Toc138891998"/>
      <w:r w:rsidRPr="009202AA">
        <w:t>6.7.2.1</w:t>
      </w:r>
      <w:r w:rsidRPr="009202AA">
        <w:tab/>
        <w:t>General co-location minimum requirement</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2638" w:name="_Toc21096551"/>
      <w:bookmarkStart w:id="2639" w:name="_Toc29763518"/>
      <w:bookmarkStart w:id="2640" w:name="_Toc36029989"/>
      <w:bookmarkStart w:id="2641" w:name="_Toc37179889"/>
      <w:bookmarkStart w:id="2642" w:name="_Toc45869589"/>
      <w:bookmarkStart w:id="2643" w:name="_Toc52555388"/>
      <w:bookmarkStart w:id="2644" w:name="_Toc61126208"/>
      <w:bookmarkStart w:id="2645" w:name="_Toc67911624"/>
      <w:bookmarkStart w:id="2646" w:name="_Toc74841716"/>
      <w:bookmarkStart w:id="2647" w:name="_Toc76503496"/>
      <w:bookmarkStart w:id="2648" w:name="_Toc83041351"/>
      <w:bookmarkStart w:id="2649" w:name="_Toc89853747"/>
      <w:bookmarkStart w:id="2650" w:name="_Toc98668116"/>
      <w:bookmarkStart w:id="2651" w:name="_Toc130911256"/>
      <w:bookmarkStart w:id="2652" w:name="_Toc137374479"/>
      <w:bookmarkStart w:id="2653" w:name="_Toc138891999"/>
      <w:r w:rsidRPr="009202AA">
        <w:t>6.7.2.2</w:t>
      </w:r>
      <w:r w:rsidRPr="009202AA">
        <w:tab/>
        <w:t>Additional co-location minimum requirement (BC1 and BC2)</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2654" w:name="_Toc21096552"/>
      <w:bookmarkStart w:id="2655" w:name="_Toc29763519"/>
      <w:bookmarkStart w:id="2656" w:name="_Toc36029990"/>
      <w:bookmarkStart w:id="2657" w:name="_Toc37179890"/>
      <w:bookmarkStart w:id="2658" w:name="_Toc45869590"/>
      <w:bookmarkStart w:id="2659" w:name="_Toc52555389"/>
      <w:bookmarkStart w:id="2660" w:name="_Toc61126209"/>
      <w:bookmarkStart w:id="2661" w:name="_Toc67911625"/>
      <w:bookmarkStart w:id="2662" w:name="_Toc74841717"/>
      <w:bookmarkStart w:id="2663" w:name="_Toc76503497"/>
      <w:bookmarkStart w:id="2664" w:name="_Toc83041352"/>
      <w:bookmarkStart w:id="2665" w:name="_Toc89853748"/>
      <w:bookmarkStart w:id="2666" w:name="_Toc98668117"/>
      <w:bookmarkStart w:id="2667" w:name="_Toc130911257"/>
      <w:bookmarkStart w:id="2668" w:name="_Toc137374480"/>
      <w:bookmarkStart w:id="2669" w:name="_Toc138892000"/>
      <w:r w:rsidRPr="009202AA">
        <w:t>6.7.2.3</w:t>
      </w:r>
      <w:r w:rsidRPr="009202AA">
        <w:tab/>
        <w:t>Additional co-location minimum requirement (BC3)</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44396C90" w14:textId="760649DB"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2C7F9587" w14:textId="004A7A10"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670" w:name="_Toc21096553"/>
      <w:bookmarkStart w:id="2671" w:name="_Toc29763520"/>
      <w:bookmarkStart w:id="2672" w:name="_Toc36029991"/>
      <w:bookmarkStart w:id="2673" w:name="_Toc37179891"/>
      <w:bookmarkStart w:id="2674" w:name="_Toc45869591"/>
      <w:bookmarkStart w:id="2675" w:name="_Toc52555390"/>
      <w:bookmarkStart w:id="2676" w:name="_Toc61126210"/>
      <w:bookmarkStart w:id="2677" w:name="_Toc67911626"/>
      <w:bookmarkStart w:id="2678" w:name="_Toc74841718"/>
      <w:bookmarkStart w:id="2679" w:name="_Toc76503498"/>
      <w:bookmarkStart w:id="2680" w:name="_Toc83041353"/>
      <w:bookmarkStart w:id="2681" w:name="_Toc89853749"/>
      <w:bookmarkStart w:id="2682" w:name="_Toc98668118"/>
      <w:bookmarkStart w:id="2683" w:name="_Toc130911258"/>
      <w:bookmarkStart w:id="2684" w:name="_Toc137374481"/>
      <w:bookmarkStart w:id="2685" w:name="_Toc138892001"/>
      <w:r w:rsidRPr="009202AA">
        <w:t>6.7.2.4</w:t>
      </w:r>
      <w:r w:rsidRPr="009202AA">
        <w:tab/>
        <w:t>Additional co-location minimum requirements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534536C4" w14:textId="77777777" w:rsidR="004C4A70" w:rsidRPr="009202AA" w:rsidRDefault="004C4A70" w:rsidP="004C4A70">
      <w:pPr>
        <w:pStyle w:val="Heading4"/>
      </w:pPr>
      <w:bookmarkStart w:id="2686" w:name="_Toc21096554"/>
      <w:bookmarkStart w:id="2687" w:name="_Toc29763521"/>
      <w:bookmarkStart w:id="2688" w:name="_Toc36029992"/>
      <w:bookmarkStart w:id="2689" w:name="_Toc37179892"/>
      <w:bookmarkStart w:id="2690" w:name="_Toc45869592"/>
      <w:bookmarkStart w:id="2691" w:name="_Toc52555391"/>
      <w:bookmarkStart w:id="2692" w:name="_Toc61126211"/>
      <w:bookmarkStart w:id="2693" w:name="_Toc67911627"/>
      <w:bookmarkStart w:id="2694" w:name="_Toc74841719"/>
      <w:bookmarkStart w:id="2695" w:name="_Toc76503499"/>
      <w:bookmarkStart w:id="2696" w:name="_Toc83041354"/>
      <w:bookmarkStart w:id="2697" w:name="_Toc89853750"/>
      <w:bookmarkStart w:id="2698" w:name="_Toc98668119"/>
      <w:bookmarkStart w:id="2699" w:name="_Toc130911259"/>
      <w:bookmarkStart w:id="2700" w:name="_Toc137374482"/>
      <w:bookmarkStart w:id="2701" w:name="_Toc138892002"/>
      <w:r w:rsidRPr="009202AA">
        <w:t>6.7.2.5</w:t>
      </w:r>
      <w:r w:rsidRPr="009202AA">
        <w:tab/>
        <w:t>Intra-system minimum requirement</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702" w:name="_Toc21096555"/>
      <w:bookmarkStart w:id="2703" w:name="_Toc29763522"/>
      <w:bookmarkStart w:id="2704" w:name="_Toc36029993"/>
      <w:bookmarkStart w:id="2705" w:name="_Toc37179893"/>
      <w:bookmarkStart w:id="2706" w:name="_Toc45869593"/>
      <w:bookmarkStart w:id="2707" w:name="_Toc52555392"/>
      <w:bookmarkStart w:id="2708" w:name="_Toc61126212"/>
      <w:bookmarkStart w:id="2709" w:name="_Toc67911628"/>
      <w:bookmarkStart w:id="2710" w:name="_Toc74841720"/>
      <w:bookmarkStart w:id="2711" w:name="_Toc76503500"/>
      <w:bookmarkStart w:id="2712" w:name="_Toc83041355"/>
      <w:bookmarkStart w:id="2713" w:name="_Toc89853751"/>
      <w:bookmarkStart w:id="2714" w:name="_Toc98668120"/>
      <w:bookmarkStart w:id="2715" w:name="_Toc130911260"/>
      <w:bookmarkStart w:id="2716" w:name="_Toc137374483"/>
      <w:bookmarkStart w:id="2717" w:name="_Toc138892003"/>
      <w:r w:rsidRPr="009202AA">
        <w:rPr>
          <w:lang w:eastAsia="zh-CN"/>
        </w:rPr>
        <w:t>6.7.3</w:t>
      </w:r>
      <w:r w:rsidRPr="009202AA">
        <w:rPr>
          <w:lang w:eastAsia="zh-CN"/>
        </w:rPr>
        <w:tab/>
        <w:t>Minimum requirement for single RAT UTRA operation</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1B87D46" w14:textId="77777777" w:rsidR="004C4A70" w:rsidRPr="009202AA" w:rsidRDefault="004C4A70" w:rsidP="004C4A70">
      <w:pPr>
        <w:pStyle w:val="Heading4"/>
      </w:pPr>
      <w:bookmarkStart w:id="2718" w:name="_Toc21096556"/>
      <w:bookmarkStart w:id="2719" w:name="_Toc29763523"/>
      <w:bookmarkStart w:id="2720" w:name="_Toc36029994"/>
      <w:bookmarkStart w:id="2721" w:name="_Toc37179894"/>
      <w:bookmarkStart w:id="2722" w:name="_Toc45869594"/>
      <w:bookmarkStart w:id="2723" w:name="_Toc52555393"/>
      <w:bookmarkStart w:id="2724" w:name="_Toc61126213"/>
      <w:bookmarkStart w:id="2725" w:name="_Toc67911629"/>
      <w:bookmarkStart w:id="2726" w:name="_Toc74841721"/>
      <w:bookmarkStart w:id="2727" w:name="_Toc76503501"/>
      <w:bookmarkStart w:id="2728" w:name="_Toc83041356"/>
      <w:bookmarkStart w:id="2729" w:name="_Toc89853752"/>
      <w:bookmarkStart w:id="2730" w:name="_Toc98668121"/>
      <w:bookmarkStart w:id="2731" w:name="_Toc130911261"/>
      <w:bookmarkStart w:id="2732" w:name="_Toc137374484"/>
      <w:bookmarkStart w:id="2733" w:name="_Toc138892004"/>
      <w:r w:rsidRPr="009202AA">
        <w:t>6.7.3.1</w:t>
      </w:r>
      <w:r w:rsidRPr="009202AA">
        <w:tab/>
        <w:t>General co-location minimum requirement for FDD UTRA</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734" w:name="_Toc21096557"/>
      <w:bookmarkStart w:id="2735" w:name="_Toc29763524"/>
      <w:bookmarkStart w:id="2736" w:name="_Toc36029995"/>
      <w:bookmarkStart w:id="2737" w:name="_Toc37179895"/>
      <w:bookmarkStart w:id="2738" w:name="_Toc45869595"/>
      <w:bookmarkStart w:id="2739" w:name="_Toc52555394"/>
      <w:bookmarkStart w:id="2740" w:name="_Toc61126214"/>
      <w:bookmarkStart w:id="2741" w:name="_Toc67911630"/>
      <w:bookmarkStart w:id="2742" w:name="_Toc74841722"/>
      <w:bookmarkStart w:id="2743" w:name="_Toc76503502"/>
      <w:bookmarkStart w:id="2744" w:name="_Toc83041357"/>
      <w:bookmarkStart w:id="2745" w:name="_Toc89853753"/>
      <w:bookmarkStart w:id="2746" w:name="_Toc98668122"/>
      <w:bookmarkStart w:id="2747" w:name="_Toc130911262"/>
      <w:bookmarkStart w:id="2748" w:name="_Toc137374485"/>
      <w:bookmarkStart w:id="2749" w:name="_Toc138892005"/>
      <w:r w:rsidRPr="009202AA">
        <w:t>6.7.3.2</w:t>
      </w:r>
      <w:r w:rsidRPr="009202AA">
        <w:tab/>
        <w:t>General co-location minimum requirement for 1,28 Mcps TDD UTRA</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750" w:name="_Toc21096558"/>
      <w:bookmarkStart w:id="2751" w:name="_Toc29763525"/>
      <w:bookmarkStart w:id="2752" w:name="_Toc36029996"/>
      <w:bookmarkStart w:id="2753" w:name="_Toc37179896"/>
      <w:bookmarkStart w:id="2754" w:name="_Toc45869596"/>
      <w:bookmarkStart w:id="2755" w:name="_Toc52555395"/>
      <w:bookmarkStart w:id="2756" w:name="_Toc61126215"/>
      <w:bookmarkStart w:id="2757" w:name="_Toc67911631"/>
      <w:bookmarkStart w:id="2758" w:name="_Toc74841723"/>
      <w:bookmarkStart w:id="2759" w:name="_Toc76503503"/>
      <w:bookmarkStart w:id="2760" w:name="_Toc83041358"/>
      <w:bookmarkStart w:id="2761" w:name="_Toc89853754"/>
      <w:bookmarkStart w:id="2762" w:name="_Toc98668123"/>
      <w:bookmarkStart w:id="2763" w:name="_Toc130911263"/>
      <w:bookmarkStart w:id="2764" w:name="_Toc137374486"/>
      <w:bookmarkStart w:id="2765" w:name="_Toc138892006"/>
      <w:r w:rsidRPr="009202AA">
        <w:t>6.7.3.3</w:t>
      </w:r>
      <w:r w:rsidRPr="009202AA">
        <w:tab/>
        <w:t>Intra-system minimum requirement</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766" w:name="_Toc21096559"/>
      <w:bookmarkStart w:id="2767" w:name="_Toc29763526"/>
      <w:bookmarkStart w:id="2768" w:name="_Toc36029997"/>
      <w:bookmarkStart w:id="2769" w:name="_Toc37179897"/>
      <w:bookmarkStart w:id="2770" w:name="_Toc45869597"/>
      <w:bookmarkStart w:id="2771" w:name="_Toc52555396"/>
      <w:bookmarkStart w:id="2772" w:name="_Toc61126216"/>
      <w:bookmarkStart w:id="2773" w:name="_Toc67911632"/>
      <w:bookmarkStart w:id="2774" w:name="_Toc74841724"/>
      <w:bookmarkStart w:id="2775" w:name="_Toc76503504"/>
      <w:bookmarkStart w:id="2776" w:name="_Toc83041359"/>
      <w:bookmarkStart w:id="2777" w:name="_Toc89853755"/>
      <w:bookmarkStart w:id="2778" w:name="_Toc98668124"/>
      <w:bookmarkStart w:id="2779" w:name="_Toc130911264"/>
      <w:bookmarkStart w:id="2780" w:name="_Toc137374487"/>
      <w:bookmarkStart w:id="2781" w:name="_Toc138892007"/>
      <w:r w:rsidRPr="009202AA">
        <w:rPr>
          <w:lang w:eastAsia="zh-CN"/>
        </w:rPr>
        <w:t>6.7.4</w:t>
      </w:r>
      <w:r w:rsidRPr="009202AA">
        <w:rPr>
          <w:lang w:eastAsia="zh-CN"/>
        </w:rPr>
        <w:tab/>
        <w:t>Minimum requirement for single RAT E-UTRA operation</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E4BCF40" w14:textId="77777777" w:rsidR="004C4A70" w:rsidRPr="009202AA" w:rsidRDefault="004C4A70" w:rsidP="004C4A70">
      <w:pPr>
        <w:pStyle w:val="Heading4"/>
      </w:pPr>
      <w:bookmarkStart w:id="2782" w:name="_Toc21096560"/>
      <w:bookmarkStart w:id="2783" w:name="_Toc29763527"/>
      <w:bookmarkStart w:id="2784" w:name="_Toc36029998"/>
      <w:bookmarkStart w:id="2785" w:name="_Toc37179898"/>
      <w:bookmarkStart w:id="2786" w:name="_Toc45869598"/>
      <w:bookmarkStart w:id="2787" w:name="_Toc52555397"/>
      <w:bookmarkStart w:id="2788" w:name="_Toc61126217"/>
      <w:bookmarkStart w:id="2789" w:name="_Toc67911633"/>
      <w:bookmarkStart w:id="2790" w:name="_Toc74841725"/>
      <w:bookmarkStart w:id="2791" w:name="_Toc76503505"/>
      <w:bookmarkStart w:id="2792" w:name="_Toc83041360"/>
      <w:bookmarkStart w:id="2793" w:name="_Toc89853756"/>
      <w:bookmarkStart w:id="2794" w:name="_Toc98668125"/>
      <w:bookmarkStart w:id="2795" w:name="_Toc130911265"/>
      <w:bookmarkStart w:id="2796" w:name="_Toc137374488"/>
      <w:bookmarkStart w:id="2797" w:name="_Toc138892008"/>
      <w:r w:rsidRPr="009202AA">
        <w:t>6.7.4.1</w:t>
      </w:r>
      <w:r w:rsidRPr="009202AA">
        <w:tab/>
        <w:t>General co-location 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2798" w:name="_Toc74841726"/>
      <w:bookmarkStart w:id="2799" w:name="_Toc76503506"/>
      <w:bookmarkStart w:id="2800" w:name="_Toc83041361"/>
      <w:bookmarkStart w:id="2801" w:name="_Toc89853757"/>
      <w:bookmarkStart w:id="2802" w:name="_Toc98668126"/>
      <w:bookmarkStart w:id="2803" w:name="_Toc130911266"/>
      <w:bookmarkStart w:id="2804" w:name="_Toc137374489"/>
      <w:bookmarkStart w:id="2805" w:name="_Toc138892009"/>
      <w:r w:rsidRPr="009202AA">
        <w:t>6.7.4.2</w:t>
      </w:r>
      <w:r w:rsidRPr="009202AA">
        <w:tab/>
      </w:r>
      <w:r>
        <w:t>Void</w:t>
      </w:r>
      <w:bookmarkEnd w:id="2798"/>
      <w:bookmarkEnd w:id="2799"/>
      <w:bookmarkEnd w:id="2800"/>
      <w:bookmarkEnd w:id="2801"/>
      <w:bookmarkEnd w:id="2802"/>
      <w:bookmarkEnd w:id="2803"/>
      <w:bookmarkEnd w:id="2804"/>
      <w:bookmarkEnd w:id="2805"/>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806" w:name="_Toc21096562"/>
      <w:bookmarkStart w:id="2807" w:name="_Toc29763529"/>
      <w:bookmarkStart w:id="2808" w:name="_Toc36030000"/>
      <w:bookmarkStart w:id="2809" w:name="_Toc37179900"/>
      <w:bookmarkStart w:id="2810" w:name="_Toc45869600"/>
      <w:bookmarkStart w:id="2811" w:name="_Toc52555399"/>
      <w:bookmarkStart w:id="2812" w:name="_Toc61126219"/>
      <w:bookmarkStart w:id="2813" w:name="_Toc67911635"/>
      <w:bookmarkStart w:id="2814" w:name="_Toc74841727"/>
      <w:bookmarkStart w:id="2815" w:name="_Toc76503507"/>
      <w:bookmarkStart w:id="2816" w:name="_Toc83041362"/>
      <w:bookmarkStart w:id="2817" w:name="_Toc89853758"/>
      <w:bookmarkStart w:id="2818" w:name="_Toc98668127"/>
      <w:bookmarkStart w:id="2819" w:name="_Toc130911267"/>
      <w:bookmarkStart w:id="2820" w:name="_Toc137374490"/>
      <w:bookmarkStart w:id="2821" w:name="_Toc138892010"/>
      <w:r w:rsidRPr="009202AA">
        <w:t>6.7.4.3</w:t>
      </w:r>
      <w:r w:rsidRPr="009202AA">
        <w:tab/>
        <w:t>Intra-system minimum requirement</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822" w:name="_Toc21096563"/>
      <w:bookmarkStart w:id="2823" w:name="_Toc29763530"/>
      <w:bookmarkStart w:id="2824" w:name="_Toc36030001"/>
      <w:bookmarkStart w:id="2825" w:name="_Toc37179901"/>
      <w:bookmarkStart w:id="2826" w:name="_Toc45869601"/>
      <w:bookmarkStart w:id="2827" w:name="_Toc52555400"/>
      <w:bookmarkStart w:id="2828" w:name="_Toc61126220"/>
      <w:bookmarkStart w:id="2829" w:name="_Toc67911636"/>
      <w:bookmarkStart w:id="2830" w:name="_Toc74841728"/>
      <w:bookmarkStart w:id="2831" w:name="_Toc76503508"/>
      <w:bookmarkStart w:id="2832" w:name="_Toc83041363"/>
      <w:bookmarkStart w:id="2833" w:name="_Toc89853759"/>
      <w:bookmarkStart w:id="2834" w:name="_Toc98668128"/>
      <w:bookmarkStart w:id="2835" w:name="_Toc130911268"/>
      <w:bookmarkStart w:id="2836" w:name="_Toc137374491"/>
      <w:bookmarkStart w:id="2837" w:name="_Toc138892011"/>
      <w:r w:rsidRPr="009202AA">
        <w:rPr>
          <w:lang w:eastAsia="zh-CN"/>
        </w:rPr>
        <w:t>7</w:t>
      </w:r>
      <w:r w:rsidRPr="009202AA">
        <w:rPr>
          <w:lang w:eastAsia="zh-CN"/>
        </w:rPr>
        <w:tab/>
        <w:t>Conducted receiver characteristics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13111E5F" w14:textId="77777777" w:rsidR="004C4A70" w:rsidRPr="009202AA" w:rsidRDefault="004C4A70" w:rsidP="004C4A70">
      <w:pPr>
        <w:pStyle w:val="Heading2"/>
      </w:pPr>
      <w:bookmarkStart w:id="2838" w:name="_Toc21096564"/>
      <w:bookmarkStart w:id="2839" w:name="_Toc29763531"/>
      <w:bookmarkStart w:id="2840" w:name="_Toc36030002"/>
      <w:bookmarkStart w:id="2841" w:name="_Toc37179902"/>
      <w:bookmarkStart w:id="2842" w:name="_Toc45869602"/>
      <w:bookmarkStart w:id="2843" w:name="_Toc52555401"/>
      <w:bookmarkStart w:id="2844" w:name="_Toc61126221"/>
      <w:bookmarkStart w:id="2845" w:name="_Toc67911637"/>
      <w:bookmarkStart w:id="2846" w:name="_Toc74841729"/>
      <w:bookmarkStart w:id="2847" w:name="_Toc76503509"/>
      <w:bookmarkStart w:id="2848" w:name="_Toc83041364"/>
      <w:bookmarkStart w:id="2849" w:name="_Toc89853760"/>
      <w:bookmarkStart w:id="2850" w:name="_Toc98668129"/>
      <w:bookmarkStart w:id="2851" w:name="_Toc130911269"/>
      <w:bookmarkStart w:id="2852" w:name="_Toc137374492"/>
      <w:bookmarkStart w:id="2853" w:name="_Toc138892012"/>
      <w:r w:rsidRPr="009202AA">
        <w:t>7.1</w:t>
      </w:r>
      <w:r w:rsidRPr="009202AA">
        <w:tab/>
        <w:t>General</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854" w:name="_Toc21096565"/>
      <w:bookmarkStart w:id="2855" w:name="_Toc29763532"/>
      <w:bookmarkStart w:id="2856" w:name="_Toc36030003"/>
      <w:bookmarkStart w:id="2857" w:name="_Toc37179903"/>
      <w:bookmarkStart w:id="2858" w:name="_Toc45869603"/>
      <w:bookmarkStart w:id="2859" w:name="_Toc52555402"/>
      <w:bookmarkStart w:id="2860" w:name="_Toc61126222"/>
      <w:bookmarkStart w:id="2861" w:name="_Toc67911638"/>
      <w:bookmarkStart w:id="2862" w:name="_Toc74841730"/>
      <w:bookmarkStart w:id="2863" w:name="_Toc76503510"/>
      <w:bookmarkStart w:id="2864" w:name="_Toc83041365"/>
      <w:bookmarkStart w:id="2865" w:name="_Toc89853761"/>
      <w:bookmarkStart w:id="2866" w:name="_Toc98668130"/>
      <w:bookmarkStart w:id="2867" w:name="_Toc130911270"/>
      <w:bookmarkStart w:id="2868" w:name="_Toc137374493"/>
      <w:bookmarkStart w:id="2869" w:name="_Toc138892013"/>
      <w:r w:rsidRPr="009202AA">
        <w:t>7.2</w:t>
      </w:r>
      <w:r w:rsidRPr="009202AA">
        <w:tab/>
        <w:t>Reference sensitivity level</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E2AE3F1" w14:textId="77777777" w:rsidR="004C4A70" w:rsidRPr="009202AA" w:rsidRDefault="004C4A70" w:rsidP="004C4A70">
      <w:pPr>
        <w:pStyle w:val="Heading3"/>
      </w:pPr>
      <w:bookmarkStart w:id="2870" w:name="_Toc21096566"/>
      <w:bookmarkStart w:id="2871" w:name="_Toc29763533"/>
      <w:bookmarkStart w:id="2872" w:name="_Toc36030004"/>
      <w:bookmarkStart w:id="2873" w:name="_Toc37179904"/>
      <w:bookmarkStart w:id="2874" w:name="_Toc45869604"/>
      <w:bookmarkStart w:id="2875" w:name="_Toc52555403"/>
      <w:bookmarkStart w:id="2876" w:name="_Toc61126223"/>
      <w:bookmarkStart w:id="2877" w:name="_Toc67911639"/>
      <w:bookmarkStart w:id="2878" w:name="_Toc74841731"/>
      <w:bookmarkStart w:id="2879" w:name="_Toc76503511"/>
      <w:bookmarkStart w:id="2880" w:name="_Toc83041366"/>
      <w:bookmarkStart w:id="2881" w:name="_Toc89853762"/>
      <w:bookmarkStart w:id="2882" w:name="_Toc98668131"/>
      <w:bookmarkStart w:id="2883" w:name="_Toc130911271"/>
      <w:bookmarkStart w:id="2884" w:name="_Toc137374494"/>
      <w:bookmarkStart w:id="2885" w:name="_Toc138892014"/>
      <w:r w:rsidRPr="009202AA">
        <w:t>7.2.1</w:t>
      </w:r>
      <w:r w:rsidRPr="009202AA">
        <w:tab/>
        <w:t>General</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886" w:name="_Toc21096567"/>
      <w:bookmarkStart w:id="2887" w:name="_Toc29763534"/>
      <w:bookmarkStart w:id="2888" w:name="_Toc36030005"/>
      <w:bookmarkStart w:id="2889" w:name="_Toc37179905"/>
      <w:bookmarkStart w:id="2890" w:name="_Toc45869605"/>
      <w:bookmarkStart w:id="2891" w:name="_Toc52555404"/>
      <w:bookmarkStart w:id="2892" w:name="_Toc61126224"/>
      <w:bookmarkStart w:id="2893" w:name="_Toc67911640"/>
      <w:bookmarkStart w:id="2894" w:name="_Toc74841732"/>
      <w:bookmarkStart w:id="2895" w:name="_Toc76503512"/>
      <w:bookmarkStart w:id="2896" w:name="_Toc83041367"/>
      <w:bookmarkStart w:id="2897" w:name="_Toc89853763"/>
      <w:bookmarkStart w:id="2898" w:name="_Toc98668132"/>
      <w:bookmarkStart w:id="2899" w:name="_Toc130911272"/>
      <w:bookmarkStart w:id="2900" w:name="_Toc137374495"/>
      <w:bookmarkStart w:id="2901" w:name="_Toc138892015"/>
      <w:r w:rsidRPr="009202AA">
        <w:rPr>
          <w:lang w:eastAsia="zh-CN"/>
        </w:rPr>
        <w:t>7.2.2</w:t>
      </w:r>
      <w:r w:rsidRPr="009202AA">
        <w:rPr>
          <w:lang w:eastAsia="zh-CN"/>
        </w:rPr>
        <w:tab/>
        <w:t>Minimum requirement for MSR operation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902" w:name="_Toc21096568"/>
      <w:bookmarkStart w:id="2903" w:name="_Toc29763535"/>
      <w:bookmarkStart w:id="2904" w:name="_Toc36030006"/>
      <w:bookmarkStart w:id="2905" w:name="_Toc37179906"/>
      <w:bookmarkStart w:id="2906" w:name="_Toc45869606"/>
      <w:bookmarkStart w:id="2907" w:name="_Toc52555405"/>
      <w:bookmarkStart w:id="2908" w:name="_Toc61126225"/>
      <w:bookmarkStart w:id="2909" w:name="_Toc67911641"/>
      <w:bookmarkStart w:id="2910" w:name="_Toc74841733"/>
      <w:bookmarkStart w:id="2911" w:name="_Toc76503513"/>
      <w:bookmarkStart w:id="2912" w:name="_Toc83041368"/>
      <w:bookmarkStart w:id="2913" w:name="_Toc89853764"/>
      <w:bookmarkStart w:id="2914" w:name="_Toc98668133"/>
      <w:bookmarkStart w:id="2915" w:name="_Toc130911273"/>
      <w:bookmarkStart w:id="2916" w:name="_Toc137374496"/>
      <w:bookmarkStart w:id="2917" w:name="_Toc138892016"/>
      <w:r w:rsidRPr="009202AA">
        <w:rPr>
          <w:lang w:eastAsia="zh-CN"/>
        </w:rPr>
        <w:t>7.2.3</w:t>
      </w:r>
      <w:r w:rsidRPr="009202AA">
        <w:rPr>
          <w:lang w:eastAsia="zh-CN"/>
        </w:rPr>
        <w:tab/>
        <w:t>Minimum requirement for single RAT UTRA operation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918" w:name="_Toc21096569"/>
      <w:bookmarkStart w:id="2919" w:name="_Toc29763536"/>
      <w:bookmarkStart w:id="2920" w:name="_Toc36030007"/>
      <w:bookmarkStart w:id="2921" w:name="_Toc37179907"/>
      <w:bookmarkStart w:id="2922" w:name="_Toc45869607"/>
      <w:bookmarkStart w:id="2923" w:name="_Toc52555406"/>
      <w:bookmarkStart w:id="2924" w:name="_Toc61126226"/>
      <w:bookmarkStart w:id="2925" w:name="_Toc67911642"/>
      <w:bookmarkStart w:id="2926" w:name="_Toc74841734"/>
      <w:bookmarkStart w:id="2927" w:name="_Toc76503514"/>
      <w:bookmarkStart w:id="2928" w:name="_Toc83041369"/>
      <w:bookmarkStart w:id="2929" w:name="_Toc89853765"/>
      <w:bookmarkStart w:id="2930" w:name="_Toc98668134"/>
      <w:bookmarkStart w:id="2931" w:name="_Toc130911274"/>
      <w:bookmarkStart w:id="2932" w:name="_Toc137374497"/>
      <w:bookmarkStart w:id="2933" w:name="_Toc138892017"/>
      <w:r w:rsidRPr="009202AA">
        <w:rPr>
          <w:lang w:eastAsia="zh-CN"/>
        </w:rPr>
        <w:t>7.2.4</w:t>
      </w:r>
      <w:r w:rsidRPr="009202AA">
        <w:rPr>
          <w:lang w:eastAsia="zh-CN"/>
        </w:rPr>
        <w:tab/>
        <w:t>Minimum requirement for single RAT E-UTRA operation</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934" w:name="_Toc21096570"/>
      <w:bookmarkStart w:id="2935" w:name="_Toc29763537"/>
      <w:bookmarkStart w:id="2936" w:name="_Toc36030008"/>
      <w:bookmarkStart w:id="2937" w:name="_Toc37179908"/>
      <w:bookmarkStart w:id="2938" w:name="_Toc45869608"/>
      <w:bookmarkStart w:id="2939" w:name="_Toc52555407"/>
      <w:bookmarkStart w:id="2940" w:name="_Toc61126227"/>
      <w:bookmarkStart w:id="2941" w:name="_Toc67911643"/>
      <w:bookmarkStart w:id="2942" w:name="_Toc74841735"/>
      <w:bookmarkStart w:id="2943" w:name="_Toc76503515"/>
      <w:bookmarkStart w:id="2944" w:name="_Toc83041370"/>
      <w:bookmarkStart w:id="2945" w:name="_Toc89853766"/>
      <w:bookmarkStart w:id="2946" w:name="_Toc98668135"/>
      <w:bookmarkStart w:id="2947" w:name="_Toc130911275"/>
      <w:bookmarkStart w:id="2948" w:name="_Toc137374498"/>
      <w:bookmarkStart w:id="2949" w:name="_Toc138892018"/>
      <w:r w:rsidRPr="009202AA">
        <w:t>7.3</w:t>
      </w:r>
      <w:r w:rsidRPr="009202AA">
        <w:tab/>
        <w:t>Dynamic range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7D472AED" w14:textId="77777777" w:rsidR="004C4A70" w:rsidRPr="009202AA" w:rsidRDefault="004C4A70" w:rsidP="004C4A70">
      <w:pPr>
        <w:pStyle w:val="Heading3"/>
      </w:pPr>
      <w:bookmarkStart w:id="2950" w:name="_Toc21096571"/>
      <w:bookmarkStart w:id="2951" w:name="_Toc29763538"/>
      <w:bookmarkStart w:id="2952" w:name="_Toc36030009"/>
      <w:bookmarkStart w:id="2953" w:name="_Toc37179909"/>
      <w:bookmarkStart w:id="2954" w:name="_Toc45869609"/>
      <w:bookmarkStart w:id="2955" w:name="_Toc52555408"/>
      <w:bookmarkStart w:id="2956" w:name="_Toc61126228"/>
      <w:bookmarkStart w:id="2957" w:name="_Toc67911644"/>
      <w:bookmarkStart w:id="2958" w:name="_Toc74841736"/>
      <w:bookmarkStart w:id="2959" w:name="_Toc76503516"/>
      <w:bookmarkStart w:id="2960" w:name="_Toc83041371"/>
      <w:bookmarkStart w:id="2961" w:name="_Toc89853767"/>
      <w:bookmarkStart w:id="2962" w:name="_Toc98668136"/>
      <w:bookmarkStart w:id="2963" w:name="_Toc130911276"/>
      <w:bookmarkStart w:id="2964" w:name="_Toc137374499"/>
      <w:bookmarkStart w:id="2965" w:name="_Toc138892019"/>
      <w:r w:rsidRPr="009202AA">
        <w:t>7.3.1</w:t>
      </w:r>
      <w:r w:rsidRPr="009202AA">
        <w:tab/>
        <w:t>General</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966" w:name="_Toc21096572"/>
      <w:bookmarkStart w:id="2967" w:name="_Toc29763539"/>
      <w:bookmarkStart w:id="2968" w:name="_Toc36030010"/>
      <w:bookmarkStart w:id="2969" w:name="_Toc37179910"/>
      <w:bookmarkStart w:id="2970" w:name="_Toc45869610"/>
      <w:bookmarkStart w:id="2971" w:name="_Toc52555409"/>
      <w:bookmarkStart w:id="2972" w:name="_Toc61126229"/>
      <w:bookmarkStart w:id="2973" w:name="_Toc67911645"/>
      <w:bookmarkStart w:id="2974" w:name="_Toc74841737"/>
      <w:bookmarkStart w:id="2975" w:name="_Toc76503517"/>
      <w:bookmarkStart w:id="2976" w:name="_Toc83041372"/>
      <w:bookmarkStart w:id="2977" w:name="_Toc89853768"/>
      <w:bookmarkStart w:id="2978" w:name="_Toc98668137"/>
      <w:bookmarkStart w:id="2979" w:name="_Toc130911277"/>
      <w:bookmarkStart w:id="2980" w:name="_Toc137374500"/>
      <w:bookmarkStart w:id="2981" w:name="_Toc138892020"/>
      <w:r w:rsidRPr="009202AA">
        <w:rPr>
          <w:lang w:eastAsia="zh-CN"/>
        </w:rPr>
        <w:t>7.3.2</w:t>
      </w:r>
      <w:r w:rsidRPr="009202AA">
        <w:rPr>
          <w:lang w:eastAsia="zh-CN"/>
        </w:rPr>
        <w:tab/>
        <w:t>Minimum requirement for MSR operation</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982" w:name="_Toc21096573"/>
      <w:bookmarkStart w:id="2983" w:name="_Toc29763540"/>
      <w:bookmarkStart w:id="2984" w:name="_Toc36030011"/>
      <w:bookmarkStart w:id="2985" w:name="_Toc37179911"/>
      <w:bookmarkStart w:id="2986" w:name="_Toc45869611"/>
      <w:bookmarkStart w:id="2987" w:name="_Toc52555410"/>
      <w:bookmarkStart w:id="2988" w:name="_Toc61126230"/>
      <w:bookmarkStart w:id="2989" w:name="_Toc67911646"/>
      <w:bookmarkStart w:id="2990" w:name="_Toc74841738"/>
      <w:bookmarkStart w:id="2991" w:name="_Toc76503518"/>
      <w:bookmarkStart w:id="2992" w:name="_Toc83041373"/>
      <w:bookmarkStart w:id="2993" w:name="_Toc89853769"/>
      <w:bookmarkStart w:id="2994" w:name="_Toc98668138"/>
      <w:bookmarkStart w:id="2995" w:name="_Toc130911278"/>
      <w:bookmarkStart w:id="2996" w:name="_Toc137374501"/>
      <w:bookmarkStart w:id="2997" w:name="_Toc138892021"/>
      <w:r w:rsidRPr="009202AA">
        <w:rPr>
          <w:lang w:eastAsia="zh-CN"/>
        </w:rPr>
        <w:t>7.3.3</w:t>
      </w:r>
      <w:r w:rsidRPr="009202AA">
        <w:rPr>
          <w:lang w:eastAsia="zh-CN"/>
        </w:rPr>
        <w:tab/>
        <w:t>Minimum requirement for single RAT UTRA operation</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998" w:name="_Toc21096574"/>
      <w:bookmarkStart w:id="2999" w:name="_Toc29763541"/>
      <w:bookmarkStart w:id="3000" w:name="_Toc36030012"/>
      <w:bookmarkStart w:id="3001" w:name="_Toc37179912"/>
      <w:bookmarkStart w:id="3002" w:name="_Toc45869612"/>
      <w:bookmarkStart w:id="3003" w:name="_Toc52555411"/>
      <w:bookmarkStart w:id="3004" w:name="_Toc61126231"/>
      <w:bookmarkStart w:id="3005" w:name="_Toc67911647"/>
      <w:bookmarkStart w:id="3006" w:name="_Toc74841739"/>
      <w:bookmarkStart w:id="3007" w:name="_Toc76503519"/>
      <w:bookmarkStart w:id="3008" w:name="_Toc83041374"/>
      <w:bookmarkStart w:id="3009" w:name="_Toc89853770"/>
      <w:bookmarkStart w:id="3010" w:name="_Toc98668139"/>
      <w:bookmarkStart w:id="3011" w:name="_Toc130911279"/>
      <w:bookmarkStart w:id="3012" w:name="_Toc137374502"/>
      <w:bookmarkStart w:id="3013" w:name="_Toc138892022"/>
      <w:r w:rsidRPr="009202AA">
        <w:rPr>
          <w:lang w:eastAsia="zh-CN"/>
        </w:rPr>
        <w:t>7.3.4</w:t>
      </w:r>
      <w:r w:rsidRPr="009202AA">
        <w:rPr>
          <w:lang w:eastAsia="zh-CN"/>
        </w:rPr>
        <w:tab/>
        <w:t>Minimum requirement for single RAT E-UTRA operation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3014" w:name="_Toc21096575"/>
      <w:bookmarkStart w:id="3015" w:name="_Toc29763542"/>
      <w:bookmarkStart w:id="3016" w:name="_Toc36030013"/>
      <w:bookmarkStart w:id="3017" w:name="_Toc37179913"/>
      <w:bookmarkStart w:id="3018" w:name="_Toc45869613"/>
      <w:bookmarkStart w:id="3019" w:name="_Toc52555412"/>
      <w:bookmarkStart w:id="3020" w:name="_Toc61126232"/>
      <w:bookmarkStart w:id="3021" w:name="_Toc67911648"/>
      <w:bookmarkStart w:id="3022" w:name="_Toc74841740"/>
      <w:bookmarkStart w:id="3023" w:name="_Toc76503520"/>
      <w:bookmarkStart w:id="3024" w:name="_Toc83041375"/>
      <w:bookmarkStart w:id="3025" w:name="_Toc89853771"/>
      <w:bookmarkStart w:id="3026" w:name="_Toc98668140"/>
      <w:bookmarkStart w:id="3027" w:name="_Toc130911280"/>
      <w:bookmarkStart w:id="3028" w:name="_Toc137374503"/>
      <w:bookmarkStart w:id="3029" w:name="_Toc138892023"/>
      <w:r w:rsidRPr="009202AA">
        <w:t>7.4</w:t>
      </w:r>
      <w:r w:rsidRPr="009202AA">
        <w:tab/>
        <w:t>Adjacent channel selectivity, general blocking, and narrowband blocking</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41705C7D" w14:textId="77777777" w:rsidR="004C4A70" w:rsidRPr="009202AA" w:rsidRDefault="004C4A70" w:rsidP="004C4A70">
      <w:pPr>
        <w:pStyle w:val="Heading3"/>
      </w:pPr>
      <w:bookmarkStart w:id="3030" w:name="_Toc21096576"/>
      <w:bookmarkStart w:id="3031" w:name="_Toc29763543"/>
      <w:bookmarkStart w:id="3032" w:name="_Toc36030014"/>
      <w:bookmarkStart w:id="3033" w:name="_Toc37179914"/>
      <w:bookmarkStart w:id="3034" w:name="_Toc45869614"/>
      <w:bookmarkStart w:id="3035" w:name="_Toc52555413"/>
      <w:bookmarkStart w:id="3036" w:name="_Toc61126233"/>
      <w:bookmarkStart w:id="3037" w:name="_Toc67911649"/>
      <w:bookmarkStart w:id="3038" w:name="_Toc74841741"/>
      <w:bookmarkStart w:id="3039" w:name="_Toc76503521"/>
      <w:bookmarkStart w:id="3040" w:name="_Toc83041376"/>
      <w:bookmarkStart w:id="3041" w:name="_Toc89853772"/>
      <w:bookmarkStart w:id="3042" w:name="_Toc98668141"/>
      <w:bookmarkStart w:id="3043" w:name="_Toc130911281"/>
      <w:bookmarkStart w:id="3044" w:name="_Toc137374504"/>
      <w:bookmarkStart w:id="3045" w:name="_Toc138892024"/>
      <w:r w:rsidRPr="009202AA">
        <w:t>7.4.1</w:t>
      </w:r>
      <w:r w:rsidRPr="009202AA">
        <w:tab/>
        <w:t>General</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3046" w:name="_Toc21096577"/>
      <w:bookmarkStart w:id="3047" w:name="_Toc29763544"/>
      <w:bookmarkStart w:id="3048" w:name="_Toc36030015"/>
      <w:bookmarkStart w:id="3049" w:name="_Toc37179915"/>
      <w:bookmarkStart w:id="3050" w:name="_Toc45869615"/>
      <w:bookmarkStart w:id="3051" w:name="_Toc52555414"/>
      <w:bookmarkStart w:id="3052" w:name="_Toc61126234"/>
      <w:bookmarkStart w:id="3053" w:name="_Toc67911650"/>
      <w:bookmarkStart w:id="3054" w:name="_Toc74841742"/>
      <w:bookmarkStart w:id="3055" w:name="_Toc76503522"/>
      <w:bookmarkStart w:id="3056" w:name="_Toc83041377"/>
      <w:bookmarkStart w:id="3057" w:name="_Toc89853773"/>
      <w:bookmarkStart w:id="3058" w:name="_Toc98668142"/>
      <w:bookmarkStart w:id="3059" w:name="_Toc130911282"/>
      <w:bookmarkStart w:id="3060" w:name="_Toc137374505"/>
      <w:bookmarkStart w:id="3061" w:name="_Toc138892025"/>
      <w:r w:rsidRPr="009202AA">
        <w:rPr>
          <w:lang w:eastAsia="zh-CN"/>
        </w:rPr>
        <w:t>7.4.2</w:t>
      </w:r>
      <w:r w:rsidRPr="009202AA">
        <w:rPr>
          <w:lang w:eastAsia="zh-CN"/>
        </w:rPr>
        <w:tab/>
        <w:t>Minimum requirement for MSR operation</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9B92F6A" w14:textId="77777777" w:rsidR="004C4A70" w:rsidRPr="009202AA" w:rsidRDefault="004C4A70" w:rsidP="004C4A70">
      <w:pPr>
        <w:pStyle w:val="Heading4"/>
      </w:pPr>
      <w:bookmarkStart w:id="3062" w:name="_Toc21096578"/>
      <w:bookmarkStart w:id="3063" w:name="_Toc29763545"/>
      <w:bookmarkStart w:id="3064" w:name="_Toc36030016"/>
      <w:bookmarkStart w:id="3065" w:name="_Toc37179916"/>
      <w:bookmarkStart w:id="3066" w:name="_Toc45869616"/>
      <w:bookmarkStart w:id="3067" w:name="_Toc52555415"/>
      <w:bookmarkStart w:id="3068" w:name="_Toc61126235"/>
      <w:bookmarkStart w:id="3069" w:name="_Toc67911651"/>
      <w:bookmarkStart w:id="3070" w:name="_Toc74841743"/>
      <w:bookmarkStart w:id="3071" w:name="_Toc76503523"/>
      <w:bookmarkStart w:id="3072" w:name="_Toc83041378"/>
      <w:bookmarkStart w:id="3073" w:name="_Toc89853774"/>
      <w:bookmarkStart w:id="3074" w:name="_Toc98668143"/>
      <w:bookmarkStart w:id="3075" w:name="_Toc130911283"/>
      <w:bookmarkStart w:id="3076" w:name="_Toc137374506"/>
      <w:bookmarkStart w:id="3077" w:name="_Toc138892026"/>
      <w:r w:rsidRPr="009202AA">
        <w:t>7.4.2.1</w:t>
      </w:r>
      <w:r w:rsidRPr="009202AA">
        <w:tab/>
        <w:t>General minimum requirement</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3078" w:name="_Toc21096579"/>
      <w:bookmarkStart w:id="3079" w:name="_Toc29763546"/>
      <w:bookmarkStart w:id="3080" w:name="_Toc36030017"/>
      <w:bookmarkStart w:id="3081" w:name="_Toc37179917"/>
      <w:bookmarkStart w:id="3082" w:name="_Toc45869617"/>
      <w:bookmarkStart w:id="3083" w:name="_Toc52555416"/>
      <w:bookmarkStart w:id="3084" w:name="_Toc61126236"/>
      <w:bookmarkStart w:id="3085" w:name="_Toc67911652"/>
      <w:bookmarkStart w:id="3086" w:name="_Toc74841744"/>
      <w:bookmarkStart w:id="3087" w:name="_Toc76503524"/>
      <w:bookmarkStart w:id="3088" w:name="_Toc83041379"/>
      <w:bookmarkStart w:id="3089" w:name="_Toc89853775"/>
      <w:bookmarkStart w:id="3090" w:name="_Toc98668144"/>
      <w:bookmarkStart w:id="3091" w:name="_Toc130911284"/>
      <w:bookmarkStart w:id="3092" w:name="_Toc137374507"/>
      <w:bookmarkStart w:id="3093" w:name="_Toc138892027"/>
      <w:r w:rsidRPr="009202AA">
        <w:t>7.4.2.2</w:t>
      </w:r>
      <w:r w:rsidRPr="009202AA">
        <w:tab/>
        <w:t>General narrowband blocking minimum requirement</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3094" w:name="_Toc21096580"/>
      <w:bookmarkStart w:id="3095" w:name="_Toc29763547"/>
      <w:bookmarkStart w:id="3096" w:name="_Toc36030018"/>
      <w:bookmarkStart w:id="3097" w:name="_Toc37179918"/>
      <w:bookmarkStart w:id="3098" w:name="_Toc45869618"/>
      <w:bookmarkStart w:id="3099" w:name="_Toc52555417"/>
      <w:bookmarkStart w:id="3100" w:name="_Toc61126237"/>
      <w:bookmarkStart w:id="3101" w:name="_Toc67911653"/>
      <w:bookmarkStart w:id="3102" w:name="_Toc74841745"/>
      <w:bookmarkStart w:id="3103" w:name="_Toc76503525"/>
      <w:bookmarkStart w:id="3104" w:name="_Toc83041380"/>
      <w:bookmarkStart w:id="3105" w:name="_Toc89853776"/>
      <w:bookmarkStart w:id="3106" w:name="_Toc98668145"/>
      <w:bookmarkStart w:id="3107" w:name="_Toc130911285"/>
      <w:bookmarkStart w:id="3108" w:name="_Toc137374508"/>
      <w:bookmarkStart w:id="3109" w:name="_Toc138892028"/>
      <w:r w:rsidRPr="009202AA">
        <w:t>7.4.2.3</w:t>
      </w:r>
      <w:r w:rsidRPr="009202AA">
        <w:tab/>
        <w:t>Additional BC3 blocking minimum requirement</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295E120A" w14:textId="1358D22F"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78C9AECB" w14:textId="570657AB"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3110" w:name="_Toc21096581"/>
      <w:bookmarkStart w:id="3111" w:name="_Toc29763548"/>
      <w:bookmarkStart w:id="3112" w:name="_Toc36030019"/>
      <w:bookmarkStart w:id="3113" w:name="_Toc37179919"/>
      <w:bookmarkStart w:id="3114" w:name="_Toc45869619"/>
      <w:bookmarkStart w:id="3115" w:name="_Toc52555418"/>
      <w:bookmarkStart w:id="3116" w:name="_Toc61126238"/>
      <w:bookmarkStart w:id="3117" w:name="_Toc67911654"/>
      <w:bookmarkStart w:id="3118" w:name="_Toc74841746"/>
      <w:bookmarkStart w:id="3119" w:name="_Toc76503526"/>
      <w:bookmarkStart w:id="3120" w:name="_Toc83041381"/>
      <w:bookmarkStart w:id="3121" w:name="_Toc89853777"/>
      <w:bookmarkStart w:id="3122" w:name="_Toc98668146"/>
      <w:bookmarkStart w:id="3123" w:name="_Toc130911286"/>
      <w:bookmarkStart w:id="3124" w:name="_Toc137374509"/>
      <w:bookmarkStart w:id="3125" w:name="_Toc138892029"/>
      <w:r w:rsidRPr="009202AA">
        <w:rPr>
          <w:lang w:eastAsia="zh-CN"/>
        </w:rPr>
        <w:t>7.4.3</w:t>
      </w:r>
      <w:r w:rsidRPr="009202AA">
        <w:rPr>
          <w:lang w:eastAsia="zh-CN"/>
        </w:rPr>
        <w:tab/>
        <w:t>Minimum requirement for single RAT UTRA operation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3126" w:name="_Toc21096582"/>
      <w:bookmarkStart w:id="3127" w:name="_Toc29763549"/>
      <w:bookmarkStart w:id="3128" w:name="_Toc36030020"/>
      <w:bookmarkStart w:id="3129" w:name="_Toc37179920"/>
      <w:bookmarkStart w:id="3130" w:name="_Toc45869620"/>
      <w:bookmarkStart w:id="3131" w:name="_Toc52555419"/>
      <w:bookmarkStart w:id="3132" w:name="_Toc61126239"/>
      <w:bookmarkStart w:id="3133" w:name="_Toc67911655"/>
      <w:bookmarkStart w:id="3134" w:name="_Toc74841747"/>
      <w:bookmarkStart w:id="3135" w:name="_Toc76503527"/>
      <w:bookmarkStart w:id="3136" w:name="_Toc83041382"/>
      <w:bookmarkStart w:id="3137" w:name="_Toc89853778"/>
      <w:bookmarkStart w:id="3138" w:name="_Toc98668147"/>
      <w:bookmarkStart w:id="3139" w:name="_Toc130911287"/>
      <w:bookmarkStart w:id="3140" w:name="_Toc137374510"/>
      <w:bookmarkStart w:id="3141" w:name="_Toc138892030"/>
      <w:r w:rsidRPr="009202AA">
        <w:rPr>
          <w:lang w:eastAsia="zh-CN"/>
        </w:rPr>
        <w:t>7.4.4</w:t>
      </w:r>
      <w:r w:rsidRPr="009202AA">
        <w:rPr>
          <w:lang w:eastAsia="zh-CN"/>
        </w:rPr>
        <w:tab/>
        <w:t>Minimum requirement for single RAT E-UTRA operation</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3142" w:name="_Toc21096583"/>
      <w:bookmarkStart w:id="3143" w:name="_Toc29763550"/>
      <w:bookmarkStart w:id="3144" w:name="_Toc36030021"/>
      <w:bookmarkStart w:id="3145" w:name="_Toc37179921"/>
      <w:bookmarkStart w:id="3146" w:name="_Toc45869621"/>
      <w:bookmarkStart w:id="3147" w:name="_Toc52555420"/>
      <w:bookmarkStart w:id="3148" w:name="_Toc61126240"/>
      <w:bookmarkStart w:id="3149" w:name="_Toc67911656"/>
      <w:bookmarkStart w:id="3150" w:name="_Toc74841748"/>
      <w:bookmarkStart w:id="3151" w:name="_Toc76503528"/>
      <w:bookmarkStart w:id="3152" w:name="_Toc83041383"/>
      <w:bookmarkStart w:id="3153" w:name="_Toc89853779"/>
      <w:bookmarkStart w:id="3154" w:name="_Toc98668148"/>
      <w:bookmarkStart w:id="3155" w:name="_Toc130911288"/>
      <w:bookmarkStart w:id="3156" w:name="_Toc137374511"/>
      <w:bookmarkStart w:id="3157" w:name="_Toc138892031"/>
      <w:r w:rsidRPr="009202AA">
        <w:t>7.5</w:t>
      </w:r>
      <w:r w:rsidRPr="009202AA">
        <w:tab/>
        <w:t>Blocking</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29EE3119" w14:textId="77777777" w:rsidR="004C4A70" w:rsidRPr="009202AA" w:rsidRDefault="004C4A70" w:rsidP="004C4A70">
      <w:pPr>
        <w:pStyle w:val="Heading3"/>
      </w:pPr>
      <w:bookmarkStart w:id="3158" w:name="_Toc21096584"/>
      <w:bookmarkStart w:id="3159" w:name="_Toc29763551"/>
      <w:bookmarkStart w:id="3160" w:name="_Toc36030022"/>
      <w:bookmarkStart w:id="3161" w:name="_Toc37179922"/>
      <w:bookmarkStart w:id="3162" w:name="_Toc45869622"/>
      <w:bookmarkStart w:id="3163" w:name="_Toc52555421"/>
      <w:bookmarkStart w:id="3164" w:name="_Toc61126241"/>
      <w:bookmarkStart w:id="3165" w:name="_Toc67911657"/>
      <w:bookmarkStart w:id="3166" w:name="_Toc74841749"/>
      <w:bookmarkStart w:id="3167" w:name="_Toc76503529"/>
      <w:bookmarkStart w:id="3168" w:name="_Toc83041384"/>
      <w:bookmarkStart w:id="3169" w:name="_Toc89853780"/>
      <w:bookmarkStart w:id="3170" w:name="_Toc98668149"/>
      <w:bookmarkStart w:id="3171" w:name="_Toc130911289"/>
      <w:bookmarkStart w:id="3172" w:name="_Toc137374512"/>
      <w:bookmarkStart w:id="3173" w:name="_Toc138892032"/>
      <w:r w:rsidRPr="009202AA">
        <w:t>7.5.1</w:t>
      </w:r>
      <w:r w:rsidRPr="009202AA">
        <w:tab/>
        <w:t>General</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3174" w:name="_Toc21096585"/>
      <w:bookmarkStart w:id="3175" w:name="_Toc29763552"/>
      <w:bookmarkStart w:id="3176" w:name="_Toc36030023"/>
      <w:bookmarkStart w:id="3177" w:name="_Toc37179923"/>
      <w:bookmarkStart w:id="3178" w:name="_Toc45869623"/>
      <w:bookmarkStart w:id="3179" w:name="_Toc52555422"/>
      <w:bookmarkStart w:id="3180" w:name="_Toc61126242"/>
      <w:bookmarkStart w:id="3181" w:name="_Toc67911658"/>
      <w:bookmarkStart w:id="3182" w:name="_Toc74841750"/>
      <w:bookmarkStart w:id="3183" w:name="_Toc76503530"/>
      <w:bookmarkStart w:id="3184" w:name="_Toc83041385"/>
      <w:bookmarkStart w:id="3185" w:name="_Toc89853781"/>
      <w:bookmarkStart w:id="3186" w:name="_Toc98668150"/>
      <w:bookmarkStart w:id="3187" w:name="_Toc130911290"/>
      <w:bookmarkStart w:id="3188" w:name="_Toc137374513"/>
      <w:bookmarkStart w:id="3189" w:name="_Toc138892033"/>
      <w:r w:rsidRPr="009202AA">
        <w:rPr>
          <w:lang w:eastAsia="zh-CN"/>
        </w:rPr>
        <w:t>7.5.2</w:t>
      </w:r>
      <w:r w:rsidRPr="009202AA">
        <w:rPr>
          <w:lang w:eastAsia="zh-CN"/>
        </w:rPr>
        <w:tab/>
        <w:t>Minimum requirement for MSR operation</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292D85F4" w14:textId="77777777" w:rsidR="004C4A70" w:rsidRPr="009202AA" w:rsidRDefault="004C4A70" w:rsidP="004C4A70">
      <w:pPr>
        <w:pStyle w:val="Heading4"/>
      </w:pPr>
      <w:bookmarkStart w:id="3190" w:name="_Toc21096586"/>
      <w:bookmarkStart w:id="3191" w:name="_Toc29763553"/>
      <w:bookmarkStart w:id="3192" w:name="_Toc36030024"/>
      <w:bookmarkStart w:id="3193" w:name="_Toc37179924"/>
      <w:bookmarkStart w:id="3194" w:name="_Toc45869624"/>
      <w:bookmarkStart w:id="3195" w:name="_Toc52555423"/>
      <w:bookmarkStart w:id="3196" w:name="_Toc61126243"/>
      <w:bookmarkStart w:id="3197" w:name="_Toc67911659"/>
      <w:bookmarkStart w:id="3198" w:name="_Toc74841751"/>
      <w:bookmarkStart w:id="3199" w:name="_Toc76503531"/>
      <w:bookmarkStart w:id="3200" w:name="_Toc83041386"/>
      <w:bookmarkStart w:id="3201" w:name="_Toc89853782"/>
      <w:bookmarkStart w:id="3202" w:name="_Toc98668151"/>
      <w:bookmarkStart w:id="3203" w:name="_Toc130911291"/>
      <w:bookmarkStart w:id="3204" w:name="_Toc137374514"/>
      <w:bookmarkStart w:id="3205" w:name="_Toc138892034"/>
      <w:r w:rsidRPr="009202AA">
        <w:t>7.5.2.1</w:t>
      </w:r>
      <w:r w:rsidRPr="009202AA">
        <w:tab/>
        <w:t>General minimum requirement</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3206" w:name="_Toc21096587"/>
      <w:bookmarkStart w:id="3207" w:name="_Toc29763554"/>
      <w:bookmarkStart w:id="3208" w:name="_Toc36030025"/>
      <w:bookmarkStart w:id="3209" w:name="_Toc37179925"/>
      <w:bookmarkStart w:id="3210" w:name="_Toc45869625"/>
      <w:bookmarkStart w:id="3211" w:name="_Toc52555424"/>
      <w:bookmarkStart w:id="3212" w:name="_Toc61126244"/>
      <w:bookmarkStart w:id="3213" w:name="_Toc67911660"/>
      <w:bookmarkStart w:id="3214" w:name="_Toc74841752"/>
      <w:bookmarkStart w:id="3215" w:name="_Toc76503532"/>
      <w:bookmarkStart w:id="3216" w:name="_Toc83041387"/>
      <w:bookmarkStart w:id="3217" w:name="_Toc89853783"/>
      <w:bookmarkStart w:id="3218" w:name="_Toc98668152"/>
      <w:bookmarkStart w:id="3219" w:name="_Toc130911292"/>
      <w:bookmarkStart w:id="3220" w:name="_Toc137374515"/>
      <w:bookmarkStart w:id="3221" w:name="_Toc138892035"/>
      <w:r w:rsidRPr="009202AA">
        <w:t>7.5.2.2</w:t>
      </w:r>
      <w:r w:rsidRPr="009202AA">
        <w:tab/>
        <w:t>Co-location minimum requirement</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3222" w:name="_Toc21096588"/>
      <w:bookmarkStart w:id="3223" w:name="_Toc29763555"/>
      <w:bookmarkStart w:id="3224" w:name="_Toc36030026"/>
      <w:bookmarkStart w:id="3225" w:name="_Toc37179926"/>
      <w:bookmarkStart w:id="3226" w:name="_Toc45869626"/>
      <w:bookmarkStart w:id="3227" w:name="_Toc52555425"/>
      <w:bookmarkStart w:id="3228" w:name="_Toc61126245"/>
      <w:bookmarkStart w:id="3229" w:name="_Toc67911661"/>
      <w:bookmarkStart w:id="3230" w:name="_Toc74841753"/>
      <w:bookmarkStart w:id="3231" w:name="_Toc76503533"/>
      <w:bookmarkStart w:id="3232" w:name="_Toc83041388"/>
      <w:bookmarkStart w:id="3233" w:name="_Toc89853784"/>
      <w:bookmarkStart w:id="3234" w:name="_Toc98668153"/>
      <w:bookmarkStart w:id="3235" w:name="_Toc130911293"/>
      <w:bookmarkStart w:id="3236" w:name="_Toc137374516"/>
      <w:bookmarkStart w:id="3237" w:name="_Toc138892036"/>
      <w:r w:rsidRPr="009202AA">
        <w:rPr>
          <w:lang w:eastAsia="zh-CN"/>
        </w:rPr>
        <w:t>7.5.3</w:t>
      </w:r>
      <w:r w:rsidRPr="009202AA">
        <w:rPr>
          <w:lang w:eastAsia="zh-CN"/>
        </w:rPr>
        <w:tab/>
        <w:t>Minimum requirement for single RAT UTRA operation</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61835383" w14:textId="77777777" w:rsidR="004C4A70" w:rsidRPr="009202AA" w:rsidRDefault="004C4A70" w:rsidP="004C4A70">
      <w:pPr>
        <w:pStyle w:val="Heading4"/>
        <w:rPr>
          <w:lang w:eastAsia="zh-CN"/>
        </w:rPr>
      </w:pPr>
      <w:bookmarkStart w:id="3238" w:name="_Toc21096589"/>
      <w:bookmarkStart w:id="3239" w:name="_Toc29763556"/>
      <w:bookmarkStart w:id="3240" w:name="_Toc36030027"/>
      <w:bookmarkStart w:id="3241" w:name="_Toc37179927"/>
      <w:bookmarkStart w:id="3242" w:name="_Toc45869627"/>
      <w:bookmarkStart w:id="3243" w:name="_Toc52555426"/>
      <w:bookmarkStart w:id="3244" w:name="_Toc61126246"/>
      <w:bookmarkStart w:id="3245" w:name="_Toc67911662"/>
      <w:bookmarkStart w:id="3246" w:name="_Toc74841754"/>
      <w:bookmarkStart w:id="3247" w:name="_Toc76503534"/>
      <w:bookmarkStart w:id="3248" w:name="_Toc83041389"/>
      <w:bookmarkStart w:id="3249" w:name="_Toc89853785"/>
      <w:bookmarkStart w:id="3250" w:name="_Toc98668154"/>
      <w:bookmarkStart w:id="3251" w:name="_Toc130911294"/>
      <w:bookmarkStart w:id="3252" w:name="_Toc137374517"/>
      <w:bookmarkStart w:id="3253" w:name="_Toc138892037"/>
      <w:r w:rsidRPr="009202AA">
        <w:t>7.5.3.1</w:t>
      </w:r>
      <w:r w:rsidRPr="009202AA">
        <w:tab/>
        <w:t>General minimum requirement</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3254" w:name="_Toc21096590"/>
      <w:bookmarkStart w:id="3255" w:name="_Toc29763557"/>
      <w:bookmarkStart w:id="3256" w:name="_Toc36030028"/>
      <w:bookmarkStart w:id="3257" w:name="_Toc37179928"/>
      <w:bookmarkStart w:id="3258" w:name="_Toc45869628"/>
      <w:bookmarkStart w:id="3259" w:name="_Toc52555427"/>
      <w:bookmarkStart w:id="3260" w:name="_Toc61126247"/>
      <w:bookmarkStart w:id="3261" w:name="_Toc67911663"/>
      <w:bookmarkStart w:id="3262" w:name="_Toc74841755"/>
      <w:bookmarkStart w:id="3263" w:name="_Toc76503535"/>
      <w:bookmarkStart w:id="3264" w:name="_Toc83041390"/>
      <w:bookmarkStart w:id="3265" w:name="_Toc89853786"/>
      <w:bookmarkStart w:id="3266" w:name="_Toc98668155"/>
      <w:bookmarkStart w:id="3267" w:name="_Toc130911295"/>
      <w:bookmarkStart w:id="3268" w:name="_Toc137374518"/>
      <w:bookmarkStart w:id="3269" w:name="_Toc138892038"/>
      <w:r w:rsidRPr="009202AA">
        <w:t>7.5.3.2</w:t>
      </w:r>
      <w:r w:rsidRPr="009202AA">
        <w:tab/>
        <w:t>Co-location minimum requirement</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3270" w:name="_Toc21096591"/>
      <w:bookmarkStart w:id="3271" w:name="_Toc29763558"/>
      <w:bookmarkStart w:id="3272" w:name="_Toc36030029"/>
      <w:bookmarkStart w:id="3273" w:name="_Toc37179929"/>
      <w:bookmarkStart w:id="3274" w:name="_Toc45869629"/>
      <w:bookmarkStart w:id="3275" w:name="_Toc52555428"/>
      <w:bookmarkStart w:id="3276" w:name="_Toc61126248"/>
      <w:bookmarkStart w:id="3277" w:name="_Toc67911664"/>
      <w:bookmarkStart w:id="3278" w:name="_Toc74841756"/>
      <w:bookmarkStart w:id="3279" w:name="_Toc76503536"/>
      <w:bookmarkStart w:id="3280" w:name="_Toc83041391"/>
      <w:bookmarkStart w:id="3281" w:name="_Toc89853787"/>
      <w:bookmarkStart w:id="3282" w:name="_Toc98668156"/>
      <w:bookmarkStart w:id="3283" w:name="_Toc130911296"/>
      <w:bookmarkStart w:id="3284" w:name="_Toc137374519"/>
      <w:bookmarkStart w:id="3285" w:name="_Toc138892039"/>
      <w:r w:rsidRPr="009202AA">
        <w:rPr>
          <w:lang w:eastAsia="zh-CN"/>
        </w:rPr>
        <w:t>7.5.4</w:t>
      </w:r>
      <w:r w:rsidRPr="009202AA">
        <w:rPr>
          <w:lang w:eastAsia="zh-CN"/>
        </w:rPr>
        <w:tab/>
        <w:t>Minimum requirement for single RAT E-UTRA operation</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1B6EE9EE" w14:textId="77777777" w:rsidR="004C4A70" w:rsidRPr="009202AA" w:rsidRDefault="004C4A70" w:rsidP="004C4A70">
      <w:pPr>
        <w:pStyle w:val="Heading4"/>
        <w:rPr>
          <w:lang w:eastAsia="zh-CN"/>
        </w:rPr>
      </w:pPr>
      <w:bookmarkStart w:id="3286" w:name="_Toc21096592"/>
      <w:bookmarkStart w:id="3287" w:name="_Toc29763559"/>
      <w:bookmarkStart w:id="3288" w:name="_Toc36030030"/>
      <w:bookmarkStart w:id="3289" w:name="_Toc37179930"/>
      <w:bookmarkStart w:id="3290" w:name="_Toc45869630"/>
      <w:bookmarkStart w:id="3291" w:name="_Toc52555429"/>
      <w:bookmarkStart w:id="3292" w:name="_Toc61126249"/>
      <w:bookmarkStart w:id="3293" w:name="_Toc67911665"/>
      <w:bookmarkStart w:id="3294" w:name="_Toc74841757"/>
      <w:bookmarkStart w:id="3295" w:name="_Toc76503537"/>
      <w:bookmarkStart w:id="3296" w:name="_Toc83041392"/>
      <w:bookmarkStart w:id="3297" w:name="_Toc89853788"/>
      <w:bookmarkStart w:id="3298" w:name="_Toc98668157"/>
      <w:bookmarkStart w:id="3299" w:name="_Toc130911297"/>
      <w:bookmarkStart w:id="3300" w:name="_Toc137374520"/>
      <w:bookmarkStart w:id="3301" w:name="_Toc138892040"/>
      <w:r w:rsidRPr="009202AA">
        <w:t>7.5.4.1</w:t>
      </w:r>
      <w:r w:rsidRPr="009202AA">
        <w:tab/>
        <w:t>General minimum requirement</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1E390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1E390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3302" w:name="_Toc21096593"/>
      <w:bookmarkStart w:id="3303" w:name="_Toc29763560"/>
      <w:bookmarkStart w:id="3304" w:name="_Toc36030031"/>
      <w:bookmarkStart w:id="3305" w:name="_Toc37179931"/>
      <w:bookmarkStart w:id="3306" w:name="_Toc45869631"/>
      <w:bookmarkStart w:id="3307" w:name="_Toc52555430"/>
      <w:bookmarkStart w:id="3308" w:name="_Toc61126250"/>
      <w:bookmarkStart w:id="3309" w:name="_Toc67911666"/>
      <w:bookmarkStart w:id="3310" w:name="_Toc74841758"/>
      <w:bookmarkStart w:id="3311" w:name="_Toc76503538"/>
      <w:bookmarkStart w:id="3312" w:name="_Toc83041393"/>
      <w:bookmarkStart w:id="3313" w:name="_Toc89853789"/>
      <w:bookmarkStart w:id="3314" w:name="_Toc98668158"/>
      <w:bookmarkStart w:id="3315" w:name="_Toc130911298"/>
      <w:bookmarkStart w:id="3316" w:name="_Toc137374521"/>
      <w:bookmarkStart w:id="3317" w:name="_Toc138892041"/>
      <w:r w:rsidRPr="009202AA">
        <w:t>7.5.4.2</w:t>
      </w:r>
      <w:r w:rsidRPr="009202AA">
        <w:tab/>
        <w:t>Co-location minimum requirement</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3318" w:name="_Toc21096594"/>
      <w:bookmarkStart w:id="3319" w:name="_Toc29763561"/>
      <w:bookmarkStart w:id="3320" w:name="_Toc36030032"/>
      <w:bookmarkStart w:id="3321" w:name="_Toc37179932"/>
      <w:bookmarkStart w:id="3322" w:name="_Toc45869632"/>
      <w:bookmarkStart w:id="3323" w:name="_Toc52555431"/>
      <w:bookmarkStart w:id="3324" w:name="_Toc61126251"/>
      <w:bookmarkStart w:id="3325" w:name="_Toc67911667"/>
      <w:bookmarkStart w:id="3326" w:name="_Toc74841759"/>
      <w:bookmarkStart w:id="3327" w:name="_Toc76503539"/>
      <w:bookmarkStart w:id="3328" w:name="_Toc83041394"/>
      <w:bookmarkStart w:id="3329" w:name="_Toc89853790"/>
      <w:bookmarkStart w:id="3330" w:name="_Toc98668159"/>
      <w:bookmarkStart w:id="3331" w:name="_Toc130911299"/>
      <w:bookmarkStart w:id="3332" w:name="_Toc137374522"/>
      <w:bookmarkStart w:id="3333" w:name="_Toc138892042"/>
      <w:r w:rsidRPr="009202AA">
        <w:t>7.6</w:t>
      </w:r>
      <w:r w:rsidRPr="009202AA">
        <w:tab/>
        <w:t>Receiver spurious emissions</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6592DFC1" w14:textId="77777777" w:rsidR="004C4A70" w:rsidRPr="009202AA" w:rsidRDefault="004C4A70" w:rsidP="004C4A70">
      <w:pPr>
        <w:pStyle w:val="Heading3"/>
      </w:pPr>
      <w:bookmarkStart w:id="3334" w:name="_Toc21096595"/>
      <w:bookmarkStart w:id="3335" w:name="_Toc29763562"/>
      <w:bookmarkStart w:id="3336" w:name="_Toc36030033"/>
      <w:bookmarkStart w:id="3337" w:name="_Toc37179933"/>
      <w:bookmarkStart w:id="3338" w:name="_Toc45869633"/>
      <w:bookmarkStart w:id="3339" w:name="_Toc52555432"/>
      <w:bookmarkStart w:id="3340" w:name="_Toc61126252"/>
      <w:bookmarkStart w:id="3341" w:name="_Toc67911668"/>
      <w:bookmarkStart w:id="3342" w:name="_Toc74841760"/>
      <w:bookmarkStart w:id="3343" w:name="_Toc76503540"/>
      <w:bookmarkStart w:id="3344" w:name="_Toc83041395"/>
      <w:bookmarkStart w:id="3345" w:name="_Toc89853791"/>
      <w:bookmarkStart w:id="3346" w:name="_Toc98668160"/>
      <w:bookmarkStart w:id="3347" w:name="_Toc130911300"/>
      <w:bookmarkStart w:id="3348" w:name="_Toc137374523"/>
      <w:bookmarkStart w:id="3349" w:name="_Toc138892043"/>
      <w:r w:rsidRPr="009202AA">
        <w:t>7.6.1</w:t>
      </w:r>
      <w:r w:rsidRPr="009202AA">
        <w:tab/>
        <w:t>General</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3350" w:name="_Toc21096596"/>
      <w:bookmarkStart w:id="3351" w:name="_Toc29763563"/>
      <w:bookmarkStart w:id="3352" w:name="_Toc36030034"/>
      <w:bookmarkStart w:id="3353" w:name="_Toc37179934"/>
      <w:bookmarkStart w:id="3354" w:name="_Toc45869634"/>
      <w:bookmarkStart w:id="3355" w:name="_Toc52555433"/>
      <w:bookmarkStart w:id="3356" w:name="_Toc61126253"/>
      <w:bookmarkStart w:id="3357" w:name="_Toc67911669"/>
      <w:bookmarkStart w:id="3358" w:name="_Toc74841761"/>
      <w:bookmarkStart w:id="3359" w:name="_Toc76503541"/>
      <w:bookmarkStart w:id="3360" w:name="_Toc83041396"/>
      <w:bookmarkStart w:id="3361" w:name="_Toc89853792"/>
      <w:bookmarkStart w:id="3362" w:name="_Toc98668161"/>
      <w:bookmarkStart w:id="3363" w:name="_Toc130911301"/>
      <w:bookmarkStart w:id="3364" w:name="_Toc137374524"/>
      <w:bookmarkStart w:id="3365" w:name="_Toc138892044"/>
      <w:r w:rsidRPr="009202AA">
        <w:rPr>
          <w:lang w:eastAsia="zh-CN"/>
        </w:rPr>
        <w:t>7.6.2</w:t>
      </w:r>
      <w:r w:rsidRPr="009202AA">
        <w:rPr>
          <w:lang w:eastAsia="zh-CN"/>
        </w:rPr>
        <w:tab/>
        <w:t>Minimum requirement for MSR operation</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78105427" w14:textId="77777777" w:rsidR="004C4A70" w:rsidRPr="009202AA" w:rsidRDefault="004C4A70" w:rsidP="004C4A70">
      <w:pPr>
        <w:pStyle w:val="Heading4"/>
      </w:pPr>
      <w:bookmarkStart w:id="3366" w:name="_Toc21096597"/>
      <w:bookmarkStart w:id="3367" w:name="_Toc29763564"/>
      <w:bookmarkStart w:id="3368" w:name="_Toc36030035"/>
      <w:bookmarkStart w:id="3369" w:name="_Toc37179935"/>
      <w:bookmarkStart w:id="3370" w:name="_Toc45869635"/>
      <w:bookmarkStart w:id="3371" w:name="_Toc52555434"/>
      <w:bookmarkStart w:id="3372" w:name="_Toc61126254"/>
      <w:bookmarkStart w:id="3373" w:name="_Toc67911670"/>
      <w:bookmarkStart w:id="3374" w:name="_Toc74841762"/>
      <w:bookmarkStart w:id="3375" w:name="_Toc76503542"/>
      <w:bookmarkStart w:id="3376" w:name="_Toc83041397"/>
      <w:bookmarkStart w:id="3377" w:name="_Toc89853793"/>
      <w:bookmarkStart w:id="3378" w:name="_Toc98668162"/>
      <w:bookmarkStart w:id="3379" w:name="_Toc130911302"/>
      <w:bookmarkStart w:id="3380" w:name="_Toc137374525"/>
      <w:bookmarkStart w:id="3381" w:name="_Toc138892045"/>
      <w:r w:rsidRPr="009202AA">
        <w:t>7.6.2.1</w:t>
      </w:r>
      <w:r w:rsidRPr="009202AA">
        <w:tab/>
        <w:t>General minimum requirement</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3382" w:name="_Toc21096598"/>
      <w:bookmarkStart w:id="3383" w:name="_Toc29763565"/>
      <w:bookmarkStart w:id="3384" w:name="_Toc36030036"/>
      <w:bookmarkStart w:id="3385" w:name="_Toc37179936"/>
      <w:bookmarkStart w:id="3386" w:name="_Toc45869636"/>
      <w:bookmarkStart w:id="3387" w:name="_Toc52555435"/>
      <w:bookmarkStart w:id="3388" w:name="_Toc61126255"/>
      <w:bookmarkStart w:id="3389" w:name="_Toc67911671"/>
      <w:bookmarkStart w:id="3390" w:name="_Toc74841763"/>
      <w:bookmarkStart w:id="3391" w:name="_Toc76503543"/>
      <w:bookmarkStart w:id="3392" w:name="_Toc83041398"/>
      <w:bookmarkStart w:id="3393" w:name="_Toc89853794"/>
      <w:bookmarkStart w:id="3394" w:name="_Toc98668163"/>
      <w:bookmarkStart w:id="3395" w:name="_Toc130911303"/>
      <w:bookmarkStart w:id="3396" w:name="_Toc137374526"/>
      <w:bookmarkStart w:id="3397" w:name="_Toc138892046"/>
      <w:r w:rsidRPr="009202AA">
        <w:rPr>
          <w:lang w:eastAsia="zh-CN"/>
        </w:rPr>
        <w:t>7.6.3</w:t>
      </w:r>
      <w:r w:rsidRPr="009202AA">
        <w:rPr>
          <w:lang w:eastAsia="zh-CN"/>
        </w:rPr>
        <w:tab/>
        <w:t>Minimum requirement for single RAT UTRA operation</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3398" w:name="_Toc21096599"/>
      <w:bookmarkStart w:id="3399" w:name="_Toc29763566"/>
      <w:bookmarkStart w:id="3400" w:name="_Toc36030037"/>
      <w:bookmarkStart w:id="3401" w:name="_Toc37179937"/>
      <w:bookmarkStart w:id="3402" w:name="_Toc45869637"/>
      <w:bookmarkStart w:id="3403" w:name="_Toc52555436"/>
      <w:bookmarkStart w:id="3404" w:name="_Toc61126256"/>
      <w:bookmarkStart w:id="3405" w:name="_Toc67911672"/>
      <w:bookmarkStart w:id="3406" w:name="_Toc74841764"/>
      <w:bookmarkStart w:id="3407" w:name="_Toc76503544"/>
      <w:bookmarkStart w:id="3408" w:name="_Toc83041399"/>
      <w:bookmarkStart w:id="3409" w:name="_Toc89853795"/>
      <w:bookmarkStart w:id="3410" w:name="_Toc98668164"/>
      <w:bookmarkStart w:id="3411" w:name="_Toc130911304"/>
      <w:bookmarkStart w:id="3412" w:name="_Toc137374527"/>
      <w:bookmarkStart w:id="3413" w:name="_Toc138892047"/>
      <w:r w:rsidRPr="009202AA">
        <w:rPr>
          <w:lang w:eastAsia="zh-CN"/>
        </w:rPr>
        <w:t>7.6.4</w:t>
      </w:r>
      <w:r w:rsidRPr="009202AA">
        <w:rPr>
          <w:lang w:eastAsia="zh-CN"/>
        </w:rPr>
        <w:tab/>
        <w:t>Minimum requirement for single RAT E-UTRA operation</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3414" w:name="_Toc21096600"/>
      <w:bookmarkStart w:id="3415" w:name="_Toc29763567"/>
      <w:bookmarkStart w:id="3416" w:name="_Toc36030038"/>
      <w:bookmarkStart w:id="3417" w:name="_Toc37179938"/>
      <w:bookmarkStart w:id="3418" w:name="_Toc45869638"/>
      <w:bookmarkStart w:id="3419" w:name="_Toc52555437"/>
      <w:bookmarkStart w:id="3420" w:name="_Toc61126257"/>
      <w:bookmarkStart w:id="3421" w:name="_Toc67911673"/>
      <w:bookmarkStart w:id="3422" w:name="_Toc74841765"/>
      <w:bookmarkStart w:id="3423" w:name="_Toc76503545"/>
      <w:bookmarkStart w:id="3424" w:name="_Toc83041400"/>
      <w:bookmarkStart w:id="3425" w:name="_Toc89853796"/>
      <w:bookmarkStart w:id="3426" w:name="_Toc98668165"/>
      <w:bookmarkStart w:id="3427" w:name="_Toc130911305"/>
      <w:bookmarkStart w:id="3428" w:name="_Toc137374528"/>
      <w:bookmarkStart w:id="3429" w:name="_Toc138892048"/>
      <w:r w:rsidRPr="009202AA">
        <w:t>7.7</w:t>
      </w:r>
      <w:r w:rsidRPr="009202AA">
        <w:tab/>
        <w:t>Receiver intermodulation</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6C3C030C" w14:textId="77777777" w:rsidR="004C4A70" w:rsidRPr="009202AA" w:rsidRDefault="004C4A70" w:rsidP="004C4A70">
      <w:pPr>
        <w:pStyle w:val="Heading3"/>
      </w:pPr>
      <w:bookmarkStart w:id="3430" w:name="_Toc21096601"/>
      <w:bookmarkStart w:id="3431" w:name="_Toc29763568"/>
      <w:bookmarkStart w:id="3432" w:name="_Toc36030039"/>
      <w:bookmarkStart w:id="3433" w:name="_Toc37179939"/>
      <w:bookmarkStart w:id="3434" w:name="_Toc45869639"/>
      <w:bookmarkStart w:id="3435" w:name="_Toc52555438"/>
      <w:bookmarkStart w:id="3436" w:name="_Toc61126258"/>
      <w:bookmarkStart w:id="3437" w:name="_Toc67911674"/>
      <w:bookmarkStart w:id="3438" w:name="_Toc74841766"/>
      <w:bookmarkStart w:id="3439" w:name="_Toc76503546"/>
      <w:bookmarkStart w:id="3440" w:name="_Toc83041401"/>
      <w:bookmarkStart w:id="3441" w:name="_Toc89853797"/>
      <w:bookmarkStart w:id="3442" w:name="_Toc98668166"/>
      <w:bookmarkStart w:id="3443" w:name="_Toc130911306"/>
      <w:bookmarkStart w:id="3444" w:name="_Toc137374529"/>
      <w:bookmarkStart w:id="3445" w:name="_Toc138892049"/>
      <w:r w:rsidRPr="009202AA">
        <w:t>7.7.1</w:t>
      </w:r>
      <w:r w:rsidRPr="009202AA">
        <w:tab/>
        <w:t>General</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3446" w:name="_Toc21096602"/>
      <w:bookmarkStart w:id="3447" w:name="_Toc29763569"/>
      <w:bookmarkStart w:id="3448" w:name="_Toc36030040"/>
      <w:bookmarkStart w:id="3449" w:name="_Toc37179940"/>
      <w:bookmarkStart w:id="3450" w:name="_Toc45869640"/>
      <w:bookmarkStart w:id="3451" w:name="_Toc52555439"/>
      <w:bookmarkStart w:id="3452" w:name="_Toc61126259"/>
      <w:bookmarkStart w:id="3453" w:name="_Toc67911675"/>
      <w:bookmarkStart w:id="3454" w:name="_Toc74841767"/>
      <w:bookmarkStart w:id="3455" w:name="_Toc76503547"/>
      <w:bookmarkStart w:id="3456" w:name="_Toc83041402"/>
      <w:bookmarkStart w:id="3457" w:name="_Toc89853798"/>
      <w:bookmarkStart w:id="3458" w:name="_Toc98668167"/>
      <w:bookmarkStart w:id="3459" w:name="_Toc130911307"/>
      <w:bookmarkStart w:id="3460" w:name="_Toc137374530"/>
      <w:bookmarkStart w:id="3461" w:name="_Toc138892050"/>
      <w:r w:rsidRPr="009202AA">
        <w:rPr>
          <w:lang w:eastAsia="zh-CN"/>
        </w:rPr>
        <w:t>7.7.2</w:t>
      </w:r>
      <w:r w:rsidRPr="009202AA">
        <w:rPr>
          <w:lang w:eastAsia="zh-CN"/>
        </w:rPr>
        <w:tab/>
        <w:t>Minimum requirement for MSR operation</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68443362" w14:textId="77777777" w:rsidR="004C4A70" w:rsidRPr="009202AA" w:rsidRDefault="004C4A70" w:rsidP="004C4A70">
      <w:pPr>
        <w:pStyle w:val="Heading4"/>
      </w:pPr>
      <w:bookmarkStart w:id="3462" w:name="_Toc21096603"/>
      <w:bookmarkStart w:id="3463" w:name="_Toc29763570"/>
      <w:bookmarkStart w:id="3464" w:name="_Toc36030041"/>
      <w:bookmarkStart w:id="3465" w:name="_Toc37179941"/>
      <w:bookmarkStart w:id="3466" w:name="_Toc45869641"/>
      <w:bookmarkStart w:id="3467" w:name="_Toc52555440"/>
      <w:bookmarkStart w:id="3468" w:name="_Toc61126260"/>
      <w:bookmarkStart w:id="3469" w:name="_Toc67911676"/>
      <w:bookmarkStart w:id="3470" w:name="_Toc74841768"/>
      <w:bookmarkStart w:id="3471" w:name="_Toc76503548"/>
      <w:bookmarkStart w:id="3472" w:name="_Toc83041403"/>
      <w:bookmarkStart w:id="3473" w:name="_Toc89853799"/>
      <w:bookmarkStart w:id="3474" w:name="_Toc98668168"/>
      <w:bookmarkStart w:id="3475" w:name="_Toc130911308"/>
      <w:bookmarkStart w:id="3476" w:name="_Toc137374531"/>
      <w:bookmarkStart w:id="3477" w:name="_Toc138892051"/>
      <w:r w:rsidRPr="009202AA">
        <w:t>7.7.2.1</w:t>
      </w:r>
      <w:r w:rsidRPr="009202AA">
        <w:tab/>
        <w:t>General intermodulation minimum requirement</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3478" w:name="_Toc21096604"/>
      <w:bookmarkStart w:id="3479" w:name="_Toc29763571"/>
      <w:bookmarkStart w:id="3480" w:name="_Toc36030042"/>
      <w:bookmarkStart w:id="3481" w:name="_Toc37179942"/>
      <w:bookmarkStart w:id="3482" w:name="_Toc45869642"/>
      <w:bookmarkStart w:id="3483" w:name="_Toc52555441"/>
      <w:bookmarkStart w:id="3484" w:name="_Toc61126261"/>
      <w:bookmarkStart w:id="3485" w:name="_Toc67911677"/>
      <w:bookmarkStart w:id="3486" w:name="_Toc74841769"/>
      <w:bookmarkStart w:id="3487" w:name="_Toc76503549"/>
      <w:bookmarkStart w:id="3488" w:name="_Toc83041404"/>
      <w:bookmarkStart w:id="3489" w:name="_Toc89853800"/>
      <w:bookmarkStart w:id="3490" w:name="_Toc98668169"/>
      <w:bookmarkStart w:id="3491" w:name="_Toc130911309"/>
      <w:bookmarkStart w:id="3492" w:name="_Toc137374532"/>
      <w:bookmarkStart w:id="3493" w:name="_Toc138892052"/>
      <w:r w:rsidRPr="009202AA">
        <w:t>7.7.2.2</w:t>
      </w:r>
      <w:r w:rsidRPr="009202AA">
        <w:tab/>
        <w:t>General narrowband intermodulation minimum requirement</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1E390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1E390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742030"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742030"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742030"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742030"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742030"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742030"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742030"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3494" w:name="_Toc21096605"/>
      <w:bookmarkStart w:id="3495" w:name="_Toc29763572"/>
      <w:bookmarkStart w:id="3496" w:name="_Toc36030043"/>
      <w:bookmarkStart w:id="3497" w:name="_Toc37179943"/>
      <w:bookmarkStart w:id="3498" w:name="_Toc45869643"/>
      <w:bookmarkStart w:id="3499" w:name="_Toc52555442"/>
      <w:bookmarkStart w:id="3500" w:name="_Toc61126262"/>
      <w:bookmarkStart w:id="3501" w:name="_Toc67911678"/>
      <w:bookmarkStart w:id="3502" w:name="_Toc74841770"/>
      <w:bookmarkStart w:id="3503" w:name="_Toc76503550"/>
      <w:bookmarkStart w:id="3504" w:name="_Toc83041405"/>
      <w:bookmarkStart w:id="3505" w:name="_Toc89853801"/>
      <w:bookmarkStart w:id="3506" w:name="_Toc98668170"/>
      <w:bookmarkStart w:id="3507" w:name="_Toc130911310"/>
      <w:bookmarkStart w:id="3508" w:name="_Toc137374533"/>
      <w:bookmarkStart w:id="3509" w:name="_Toc138892053"/>
      <w:r w:rsidRPr="009202AA">
        <w:rPr>
          <w:lang w:eastAsia="zh-CN"/>
        </w:rPr>
        <w:t>7.7.3</w:t>
      </w:r>
      <w:r w:rsidRPr="009202AA">
        <w:rPr>
          <w:lang w:eastAsia="zh-CN"/>
        </w:rPr>
        <w:tab/>
        <w:t>Minimum requirement for single RAT UTRA operation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3510" w:name="_Toc21096606"/>
      <w:bookmarkStart w:id="3511" w:name="_Toc29763573"/>
      <w:bookmarkStart w:id="3512" w:name="_Toc36030044"/>
      <w:bookmarkStart w:id="3513" w:name="_Toc37179944"/>
      <w:bookmarkStart w:id="3514" w:name="_Toc45869644"/>
      <w:bookmarkStart w:id="3515" w:name="_Toc52555443"/>
      <w:bookmarkStart w:id="3516" w:name="_Toc61126263"/>
      <w:bookmarkStart w:id="3517" w:name="_Toc67911679"/>
      <w:bookmarkStart w:id="3518" w:name="_Toc74841771"/>
      <w:bookmarkStart w:id="3519" w:name="_Toc76503551"/>
      <w:bookmarkStart w:id="3520" w:name="_Toc83041406"/>
      <w:bookmarkStart w:id="3521" w:name="_Toc89853802"/>
      <w:bookmarkStart w:id="3522" w:name="_Toc98668171"/>
      <w:bookmarkStart w:id="3523" w:name="_Toc130911311"/>
      <w:bookmarkStart w:id="3524" w:name="_Toc137374534"/>
      <w:bookmarkStart w:id="3525" w:name="_Toc138892054"/>
      <w:r w:rsidRPr="009202AA">
        <w:rPr>
          <w:lang w:eastAsia="zh-CN"/>
        </w:rPr>
        <w:t>7.7.4</w:t>
      </w:r>
      <w:r w:rsidRPr="009202AA">
        <w:rPr>
          <w:lang w:eastAsia="zh-CN"/>
        </w:rPr>
        <w:tab/>
        <w:t>Minimum requirement for single RAT E- UTRA operation</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3526" w:name="_Toc21096607"/>
      <w:bookmarkStart w:id="3527" w:name="_Toc29763574"/>
      <w:bookmarkStart w:id="3528" w:name="_Toc36030045"/>
      <w:bookmarkStart w:id="3529" w:name="_Toc37179945"/>
      <w:bookmarkStart w:id="3530" w:name="_Toc45869645"/>
      <w:bookmarkStart w:id="3531" w:name="_Toc52555444"/>
      <w:bookmarkStart w:id="3532" w:name="_Toc61126264"/>
      <w:bookmarkStart w:id="3533" w:name="_Toc67911680"/>
      <w:bookmarkStart w:id="3534" w:name="_Toc74841772"/>
      <w:bookmarkStart w:id="3535" w:name="_Toc76503552"/>
      <w:bookmarkStart w:id="3536" w:name="_Toc83041407"/>
      <w:bookmarkStart w:id="3537" w:name="_Toc89853803"/>
      <w:bookmarkStart w:id="3538" w:name="_Toc98668172"/>
      <w:bookmarkStart w:id="3539" w:name="_Toc130911312"/>
      <w:bookmarkStart w:id="3540" w:name="_Toc137374535"/>
      <w:bookmarkStart w:id="3541" w:name="_Toc138892055"/>
      <w:r w:rsidRPr="009202AA">
        <w:t>7.8</w:t>
      </w:r>
      <w:r w:rsidRPr="009202AA">
        <w:tab/>
        <w:t>In-channel selectivity</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32299A8" w14:textId="77777777" w:rsidR="004C4A70" w:rsidRPr="009202AA" w:rsidRDefault="004C4A70" w:rsidP="004C4A70">
      <w:pPr>
        <w:pStyle w:val="Heading3"/>
      </w:pPr>
      <w:bookmarkStart w:id="3542" w:name="_Toc21096608"/>
      <w:bookmarkStart w:id="3543" w:name="_Toc29763575"/>
      <w:bookmarkStart w:id="3544" w:name="_Toc36030046"/>
      <w:bookmarkStart w:id="3545" w:name="_Toc37179946"/>
      <w:bookmarkStart w:id="3546" w:name="_Toc45869646"/>
      <w:bookmarkStart w:id="3547" w:name="_Toc52555445"/>
      <w:bookmarkStart w:id="3548" w:name="_Toc61126265"/>
      <w:bookmarkStart w:id="3549" w:name="_Toc67911681"/>
      <w:bookmarkStart w:id="3550" w:name="_Toc74841773"/>
      <w:bookmarkStart w:id="3551" w:name="_Toc76503553"/>
      <w:bookmarkStart w:id="3552" w:name="_Toc83041408"/>
      <w:bookmarkStart w:id="3553" w:name="_Toc89853804"/>
      <w:bookmarkStart w:id="3554" w:name="_Toc98668173"/>
      <w:bookmarkStart w:id="3555" w:name="_Toc130911313"/>
      <w:bookmarkStart w:id="3556" w:name="_Toc137374536"/>
      <w:bookmarkStart w:id="3557" w:name="_Toc138892056"/>
      <w:r w:rsidRPr="009202AA">
        <w:t>7.8.1</w:t>
      </w:r>
      <w:r w:rsidRPr="009202AA">
        <w:tab/>
        <w:t>General</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3558" w:name="_Toc21096609"/>
      <w:bookmarkStart w:id="3559" w:name="_Toc29763576"/>
      <w:bookmarkStart w:id="3560" w:name="_Toc36030047"/>
      <w:bookmarkStart w:id="3561" w:name="_Toc37179947"/>
      <w:bookmarkStart w:id="3562" w:name="_Toc45869647"/>
      <w:bookmarkStart w:id="3563" w:name="_Toc52555446"/>
      <w:bookmarkStart w:id="3564" w:name="_Toc61126266"/>
      <w:bookmarkStart w:id="3565" w:name="_Toc67911682"/>
      <w:bookmarkStart w:id="3566" w:name="_Toc74841774"/>
      <w:bookmarkStart w:id="3567" w:name="_Toc76503554"/>
      <w:bookmarkStart w:id="3568" w:name="_Toc83041409"/>
      <w:bookmarkStart w:id="3569" w:name="_Toc89853805"/>
      <w:bookmarkStart w:id="3570" w:name="_Toc98668174"/>
      <w:bookmarkStart w:id="3571" w:name="_Toc130911314"/>
      <w:bookmarkStart w:id="3572" w:name="_Toc137374537"/>
      <w:bookmarkStart w:id="3573" w:name="_Toc138892057"/>
      <w:r w:rsidRPr="009202AA">
        <w:rPr>
          <w:lang w:eastAsia="zh-CN"/>
        </w:rPr>
        <w:t>7.8.2</w:t>
      </w:r>
      <w:r w:rsidRPr="009202AA">
        <w:rPr>
          <w:lang w:eastAsia="zh-CN"/>
        </w:rPr>
        <w:tab/>
        <w:t>Minimum requirement for MSR operation</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3574" w:name="_Toc21096610"/>
      <w:bookmarkStart w:id="3575" w:name="_Toc29763577"/>
      <w:bookmarkStart w:id="3576" w:name="_Toc36030048"/>
      <w:bookmarkStart w:id="3577" w:name="_Toc37179948"/>
      <w:bookmarkStart w:id="3578" w:name="_Toc45869648"/>
      <w:bookmarkStart w:id="3579" w:name="_Toc52555447"/>
      <w:bookmarkStart w:id="3580" w:name="_Toc61126267"/>
      <w:bookmarkStart w:id="3581" w:name="_Toc67911683"/>
      <w:bookmarkStart w:id="3582" w:name="_Toc74841775"/>
      <w:bookmarkStart w:id="3583" w:name="_Toc76503555"/>
      <w:bookmarkStart w:id="3584" w:name="_Toc83041410"/>
      <w:bookmarkStart w:id="3585" w:name="_Toc89853806"/>
      <w:bookmarkStart w:id="3586" w:name="_Toc98668175"/>
      <w:bookmarkStart w:id="3587" w:name="_Toc130911315"/>
      <w:bookmarkStart w:id="3588" w:name="_Toc137374538"/>
      <w:bookmarkStart w:id="3589" w:name="_Toc138892058"/>
      <w:r w:rsidRPr="009202AA">
        <w:rPr>
          <w:lang w:eastAsia="zh-CN"/>
        </w:rPr>
        <w:t>7.8.3</w:t>
      </w:r>
      <w:r w:rsidRPr="009202AA">
        <w:rPr>
          <w:lang w:eastAsia="zh-CN"/>
        </w:rPr>
        <w:tab/>
        <w:t>Minimum requirement for single RAT UTRA operation</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3590" w:name="_Toc21096611"/>
      <w:bookmarkStart w:id="3591" w:name="_Toc29763578"/>
      <w:bookmarkStart w:id="3592" w:name="_Toc36030049"/>
      <w:bookmarkStart w:id="3593" w:name="_Toc37179949"/>
      <w:bookmarkStart w:id="3594" w:name="_Toc45869649"/>
      <w:bookmarkStart w:id="3595" w:name="_Toc52555448"/>
      <w:bookmarkStart w:id="3596" w:name="_Toc61126268"/>
      <w:bookmarkStart w:id="3597" w:name="_Toc67911684"/>
      <w:bookmarkStart w:id="3598" w:name="_Toc74841776"/>
      <w:bookmarkStart w:id="3599" w:name="_Toc76503556"/>
      <w:bookmarkStart w:id="3600" w:name="_Toc83041411"/>
      <w:bookmarkStart w:id="3601" w:name="_Toc89853807"/>
      <w:bookmarkStart w:id="3602" w:name="_Toc98668176"/>
      <w:bookmarkStart w:id="3603" w:name="_Toc130911316"/>
      <w:bookmarkStart w:id="3604" w:name="_Toc137374539"/>
      <w:bookmarkStart w:id="3605" w:name="_Toc138892059"/>
      <w:r w:rsidRPr="009202AA">
        <w:rPr>
          <w:lang w:eastAsia="zh-CN"/>
        </w:rPr>
        <w:t>7.8.4</w:t>
      </w:r>
      <w:r w:rsidRPr="009202AA">
        <w:rPr>
          <w:lang w:eastAsia="zh-CN"/>
        </w:rPr>
        <w:tab/>
        <w:t>Minimum requirement for single RAT E-UTRA operation</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3606" w:name="_Toc21096612"/>
      <w:bookmarkStart w:id="3607" w:name="_Toc29763579"/>
      <w:bookmarkStart w:id="3608" w:name="_Toc36030050"/>
      <w:bookmarkStart w:id="3609" w:name="_Toc37179950"/>
      <w:bookmarkStart w:id="3610" w:name="_Toc45869650"/>
      <w:bookmarkStart w:id="3611" w:name="_Toc52555449"/>
      <w:bookmarkStart w:id="3612" w:name="_Toc61126269"/>
      <w:bookmarkStart w:id="3613" w:name="_Toc67911685"/>
      <w:bookmarkStart w:id="3614" w:name="_Toc74841777"/>
      <w:bookmarkStart w:id="3615" w:name="_Toc76503557"/>
      <w:bookmarkStart w:id="3616" w:name="_Toc83041412"/>
      <w:bookmarkStart w:id="3617" w:name="_Toc89853808"/>
      <w:bookmarkStart w:id="3618" w:name="_Toc98668177"/>
      <w:bookmarkStart w:id="3619" w:name="_Toc130911317"/>
      <w:bookmarkStart w:id="3620" w:name="_Toc137374540"/>
      <w:bookmarkStart w:id="3621" w:name="_Toc138892060"/>
      <w:r w:rsidRPr="009202AA">
        <w:t>8</w:t>
      </w:r>
      <w:r w:rsidRPr="009202AA">
        <w:tab/>
        <w:t>Performance requirements</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0CD232D9" w14:textId="77777777" w:rsidR="004C4A70" w:rsidRPr="009202AA" w:rsidRDefault="004C4A70" w:rsidP="004C4A70">
      <w:pPr>
        <w:pStyle w:val="Heading2"/>
      </w:pPr>
      <w:bookmarkStart w:id="3622" w:name="_Toc21096613"/>
      <w:bookmarkStart w:id="3623" w:name="_Toc29763580"/>
      <w:bookmarkStart w:id="3624" w:name="_Toc36030051"/>
      <w:bookmarkStart w:id="3625" w:name="_Toc37179951"/>
      <w:bookmarkStart w:id="3626" w:name="_Toc45869651"/>
      <w:bookmarkStart w:id="3627" w:name="_Toc52555450"/>
      <w:bookmarkStart w:id="3628" w:name="_Toc61126270"/>
      <w:bookmarkStart w:id="3629" w:name="_Toc67911686"/>
      <w:bookmarkStart w:id="3630" w:name="_Toc74841778"/>
      <w:bookmarkStart w:id="3631" w:name="_Toc76503558"/>
      <w:bookmarkStart w:id="3632" w:name="_Toc83041413"/>
      <w:bookmarkStart w:id="3633" w:name="_Toc89853809"/>
      <w:bookmarkStart w:id="3634" w:name="_Toc98668178"/>
      <w:bookmarkStart w:id="3635" w:name="_Toc130911318"/>
      <w:bookmarkStart w:id="3636" w:name="_Toc137374541"/>
      <w:bookmarkStart w:id="3637" w:name="_Toc138892061"/>
      <w:r w:rsidRPr="009202AA">
        <w:t>8.1</w:t>
      </w:r>
      <w:r w:rsidRPr="009202AA">
        <w:tab/>
        <w:t>General</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3638" w:name="_Toc21096614"/>
      <w:bookmarkStart w:id="3639" w:name="_Toc29763581"/>
      <w:bookmarkStart w:id="3640" w:name="_Toc36030052"/>
      <w:bookmarkStart w:id="3641" w:name="_Toc37179952"/>
      <w:bookmarkStart w:id="3642" w:name="_Toc45869652"/>
      <w:bookmarkStart w:id="3643" w:name="_Toc52555451"/>
      <w:bookmarkStart w:id="3644" w:name="_Toc61126271"/>
      <w:bookmarkStart w:id="3645" w:name="_Toc67911687"/>
      <w:bookmarkStart w:id="3646" w:name="_Toc74841779"/>
      <w:bookmarkStart w:id="3647" w:name="_Toc76503559"/>
      <w:bookmarkStart w:id="3648" w:name="_Toc83041414"/>
      <w:bookmarkStart w:id="3649" w:name="_Toc89853810"/>
      <w:bookmarkStart w:id="3650" w:name="_Toc98668179"/>
      <w:bookmarkStart w:id="3651" w:name="_Toc130911319"/>
      <w:bookmarkStart w:id="3652" w:name="_Toc137374542"/>
      <w:bookmarkStart w:id="3653" w:name="_Toc138892062"/>
      <w:r w:rsidRPr="009202AA">
        <w:t>8.1.1</w:t>
      </w:r>
      <w:r w:rsidRPr="009202AA">
        <w:tab/>
        <w:t>UTRA operation</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rPr>
      </w:pPr>
      <w:r w:rsidRPr="009202AA">
        <w:rPr>
          <w:rFonts w:cs="v5.0.0"/>
        </w:rPr>
        <w:tab/>
      </w:r>
      <w:r w:rsidRPr="009202AA">
        <w:rPr>
          <w:rFonts w:cs="v5.0.0"/>
          <w:position w:val="-30"/>
        </w:rPr>
        <w:object w:dxaOrig="1960" w:dyaOrig="720" w14:anchorId="4EF188E8">
          <v:shape id="_x0000_i1064" type="#_x0000_t75" style="width:101.25pt;height:36.7pt" o:ole="" fillcolor="window">
            <v:imagedata r:id="rId85" o:title=""/>
          </v:shape>
          <o:OLEObject Type="Embed" ProgID="Equation.3" ShapeID="_x0000_i1064" DrawAspect="Content" ObjectID="_1773669893"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6pt;height:22.1pt" o:ole="" fillcolor="window">
            <v:imagedata r:id="rId87" o:title=""/>
          </v:shape>
          <o:OLEObject Type="Embed" ProgID="Equation.3" ShapeID="_x0000_i1065" DrawAspect="Content" ObjectID="_1773669894"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25pt;height:22.1pt" o:ole="" fillcolor="window">
            <v:imagedata r:id="rId89" o:title=""/>
          </v:shape>
          <o:OLEObject Type="Embed" ProgID="Equation.3" ShapeID="_x0000_i1066" DrawAspect="Content" ObjectID="_1773669895"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1pt;height:22.1pt" o:ole="" fillcolor="window">
            <v:imagedata r:id="rId91" o:title=""/>
          </v:shape>
          <o:OLEObject Type="Embed" ProgID="Equation.3" ShapeID="_x0000_i1067" DrawAspect="Content" ObjectID="_1773669896"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1pt;height:14.25pt" o:ole="" fillcolor="window">
            <v:imagedata r:id="rId93" o:title=""/>
          </v:shape>
          <o:OLEObject Type="Embed" ProgID="Equation.3" ShapeID="_x0000_i1068" DrawAspect="Content" ObjectID="_1773669897"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3654" w:name="_Toc21096615"/>
      <w:bookmarkStart w:id="3655" w:name="_Toc29763582"/>
      <w:bookmarkStart w:id="3656" w:name="_Toc36030053"/>
      <w:bookmarkStart w:id="3657" w:name="_Toc37179953"/>
      <w:bookmarkStart w:id="3658" w:name="_Toc45869653"/>
      <w:bookmarkStart w:id="3659" w:name="_Toc52555452"/>
      <w:bookmarkStart w:id="3660" w:name="_Toc61126272"/>
      <w:bookmarkStart w:id="3661" w:name="_Toc67911688"/>
      <w:bookmarkStart w:id="3662" w:name="_Toc74841780"/>
      <w:bookmarkStart w:id="3663" w:name="_Toc76503560"/>
      <w:bookmarkStart w:id="3664" w:name="_Toc83041415"/>
      <w:bookmarkStart w:id="3665" w:name="_Toc89853811"/>
      <w:bookmarkStart w:id="3666" w:name="_Toc98668180"/>
      <w:bookmarkStart w:id="3667" w:name="_Toc130911320"/>
      <w:bookmarkStart w:id="3668" w:name="_Toc137374543"/>
      <w:bookmarkStart w:id="3669" w:name="_Toc138892063"/>
      <w:r w:rsidRPr="009202AA">
        <w:t>8.1.2</w:t>
      </w:r>
      <w:r w:rsidRPr="009202AA">
        <w:tab/>
        <w:t>E-UTRA operation</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7.75pt;height:14.6pt" o:ole="">
            <v:imagedata r:id="rId95" o:title=""/>
          </v:shape>
          <o:OLEObject Type="Embed" ProgID="Equation.DSMT4" ShapeID="_x0000_i1069" DrawAspect="Content" ObjectID="_1773669898"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6pt;height:14.25pt" o:ole="">
            <v:imagedata r:id="rId97" o:title=""/>
          </v:shape>
          <o:OLEObject Type="Embed" ProgID="Equation.DSMT4" ShapeID="_x0000_i1070" DrawAspect="Content" ObjectID="_1773669899"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6pt;height:14.25pt" o:ole="">
            <v:imagedata r:id="rId99" o:title=""/>
          </v:shape>
          <o:OLEObject Type="Embed" ProgID="Equation.DSMT4" ShapeID="_x0000_i1071" DrawAspect="Content" ObjectID="_1773669900"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4.95pt;height:14.25pt" o:ole="">
            <v:imagedata r:id="rId99" o:title=""/>
          </v:shape>
          <o:OLEObject Type="Embed" ProgID="Equation.DSMT4" ShapeID="_x0000_i1072" DrawAspect="Content" ObjectID="_1773669901"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3670" w:name="_Toc21096616"/>
      <w:bookmarkStart w:id="3671" w:name="_Toc29763583"/>
      <w:bookmarkStart w:id="3672" w:name="_Toc36030054"/>
      <w:bookmarkStart w:id="3673" w:name="_Toc37179954"/>
      <w:bookmarkStart w:id="3674" w:name="_Toc45869654"/>
      <w:bookmarkStart w:id="3675" w:name="_Toc52555453"/>
      <w:bookmarkStart w:id="3676" w:name="_Toc61126273"/>
      <w:bookmarkStart w:id="3677" w:name="_Toc67911689"/>
      <w:bookmarkStart w:id="3678" w:name="_Toc74841781"/>
      <w:bookmarkStart w:id="3679" w:name="_Toc76503561"/>
      <w:bookmarkStart w:id="3680" w:name="_Toc83041416"/>
      <w:bookmarkStart w:id="3681" w:name="_Toc89853812"/>
      <w:bookmarkStart w:id="3682" w:name="_Toc98668181"/>
      <w:bookmarkStart w:id="3683" w:name="_Toc130911321"/>
      <w:bookmarkStart w:id="3684" w:name="_Toc137374544"/>
      <w:bookmarkStart w:id="3685" w:name="_Toc138892064"/>
      <w:r w:rsidRPr="009202AA">
        <w:t>8.2</w:t>
      </w:r>
      <w:r w:rsidRPr="009202AA">
        <w:tab/>
        <w:t>Minimum requirements for MSR operation</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3686" w:name="_Toc21096617"/>
      <w:bookmarkStart w:id="3687" w:name="_Toc29763584"/>
      <w:bookmarkStart w:id="3688" w:name="_Toc36030055"/>
      <w:bookmarkStart w:id="3689" w:name="_Toc37179955"/>
      <w:bookmarkStart w:id="3690" w:name="_Toc45869655"/>
      <w:bookmarkStart w:id="3691" w:name="_Toc52555454"/>
      <w:bookmarkStart w:id="3692" w:name="_Toc61126274"/>
      <w:bookmarkStart w:id="3693" w:name="_Toc67911690"/>
      <w:bookmarkStart w:id="3694" w:name="_Toc74841782"/>
      <w:bookmarkStart w:id="3695" w:name="_Toc76503562"/>
      <w:bookmarkStart w:id="3696" w:name="_Toc83041417"/>
      <w:bookmarkStart w:id="3697" w:name="_Toc89853813"/>
      <w:bookmarkStart w:id="3698" w:name="_Toc98668182"/>
      <w:bookmarkStart w:id="3699" w:name="_Toc130911322"/>
      <w:bookmarkStart w:id="3700" w:name="_Toc137374545"/>
      <w:bookmarkStart w:id="3701" w:name="_Toc138892065"/>
      <w:r w:rsidRPr="009202AA">
        <w:t>8.3</w:t>
      </w:r>
      <w:r w:rsidRPr="009202AA">
        <w:tab/>
        <w:t>Minimum requirements for UTRA operation</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702" w:name="_Toc21096618"/>
      <w:bookmarkStart w:id="3703" w:name="_Toc29763585"/>
      <w:bookmarkStart w:id="3704" w:name="_Toc36030056"/>
      <w:bookmarkStart w:id="3705" w:name="_Toc37179956"/>
      <w:bookmarkStart w:id="3706" w:name="_Toc45869656"/>
      <w:bookmarkStart w:id="3707" w:name="_Toc52555455"/>
      <w:bookmarkStart w:id="3708" w:name="_Toc61126275"/>
      <w:bookmarkStart w:id="3709" w:name="_Toc67911691"/>
      <w:bookmarkStart w:id="3710" w:name="_Toc74841783"/>
      <w:bookmarkStart w:id="3711" w:name="_Toc76503563"/>
      <w:bookmarkStart w:id="3712" w:name="_Toc83041418"/>
      <w:bookmarkStart w:id="3713" w:name="_Toc89853814"/>
      <w:bookmarkStart w:id="3714" w:name="_Toc98668183"/>
      <w:bookmarkStart w:id="3715" w:name="_Toc130911323"/>
      <w:bookmarkStart w:id="3716" w:name="_Toc137374546"/>
      <w:bookmarkStart w:id="3717" w:name="_Toc138892066"/>
      <w:r w:rsidRPr="009202AA">
        <w:t>8.4</w:t>
      </w:r>
      <w:r w:rsidRPr="009202AA">
        <w:tab/>
        <w:t>Minimum requirements for E-UTRA operation</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3718" w:name="_Toc21096619"/>
      <w:bookmarkStart w:id="3719" w:name="_Toc29763586"/>
      <w:bookmarkStart w:id="3720" w:name="_Toc36030057"/>
      <w:bookmarkStart w:id="3721" w:name="_Toc37179957"/>
      <w:bookmarkStart w:id="3722" w:name="_Toc45869657"/>
      <w:bookmarkStart w:id="3723" w:name="_Toc52555456"/>
      <w:bookmarkStart w:id="3724" w:name="_Toc61126276"/>
      <w:bookmarkStart w:id="3725" w:name="_Toc67911692"/>
      <w:bookmarkStart w:id="3726" w:name="_Toc74841784"/>
      <w:bookmarkStart w:id="3727" w:name="_Toc76503564"/>
      <w:bookmarkStart w:id="3728" w:name="_Toc83041419"/>
      <w:bookmarkStart w:id="3729" w:name="_Toc89853815"/>
      <w:bookmarkStart w:id="3730" w:name="_Toc98668184"/>
      <w:bookmarkStart w:id="3731" w:name="_Toc130911324"/>
      <w:bookmarkStart w:id="3732" w:name="_Toc137374547"/>
      <w:bookmarkStart w:id="3733" w:name="_Toc138892067"/>
      <w:r w:rsidRPr="009202AA">
        <w:rPr>
          <w:lang w:eastAsia="zh-CN"/>
        </w:rPr>
        <w:t>9</w:t>
      </w:r>
      <w:r w:rsidRPr="009202AA">
        <w:rPr>
          <w:lang w:eastAsia="zh-CN"/>
        </w:rPr>
        <w:tab/>
        <w:t>Radiated transmitter characteristics</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284BC99D" w14:textId="77777777" w:rsidR="004C4A70" w:rsidRPr="009202AA" w:rsidRDefault="004C4A70" w:rsidP="004C4A70">
      <w:pPr>
        <w:pStyle w:val="Heading2"/>
        <w:rPr>
          <w:lang w:eastAsia="zh-CN"/>
        </w:rPr>
      </w:pPr>
      <w:bookmarkStart w:id="3734" w:name="_Toc21096620"/>
      <w:bookmarkStart w:id="3735" w:name="_Toc29763587"/>
      <w:bookmarkStart w:id="3736" w:name="_Toc36030058"/>
      <w:bookmarkStart w:id="3737" w:name="_Toc37179958"/>
      <w:bookmarkStart w:id="3738" w:name="_Toc45869658"/>
      <w:bookmarkStart w:id="3739" w:name="_Toc52555457"/>
      <w:bookmarkStart w:id="3740" w:name="_Toc61126277"/>
      <w:bookmarkStart w:id="3741" w:name="_Toc67911693"/>
      <w:bookmarkStart w:id="3742" w:name="_Toc74841785"/>
      <w:bookmarkStart w:id="3743" w:name="_Toc76503565"/>
      <w:bookmarkStart w:id="3744" w:name="_Toc83041420"/>
      <w:bookmarkStart w:id="3745" w:name="_Toc89853816"/>
      <w:bookmarkStart w:id="3746" w:name="_Toc98668185"/>
      <w:bookmarkStart w:id="3747" w:name="_Toc130911325"/>
      <w:bookmarkStart w:id="3748" w:name="_Toc137374548"/>
      <w:bookmarkStart w:id="3749" w:name="_Toc138892068"/>
      <w:r w:rsidRPr="009202AA">
        <w:rPr>
          <w:lang w:eastAsia="zh-CN"/>
        </w:rPr>
        <w:t>9.1</w:t>
      </w:r>
      <w:r w:rsidRPr="009202AA">
        <w:rPr>
          <w:lang w:eastAsia="zh-CN"/>
        </w:rPr>
        <w:tab/>
        <w:t>General</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rPr>
      </w:pPr>
      <w:r w:rsidRPr="009202AA">
        <w:tab/>
      </w:r>
      <w:r w:rsidRPr="009202AA">
        <w:rPr>
          <w:position w:val="-34"/>
        </w:rPr>
        <w:object w:dxaOrig="3360" w:dyaOrig="780" w14:anchorId="42F3084F">
          <v:shape id="_x0000_i1073" type="#_x0000_t75" style="width:166.1pt;height:35.3pt" o:ole="">
            <v:imagedata r:id="rId102" o:title=""/>
          </v:shape>
          <o:OLEObject Type="Embed" ProgID="Equation.3" ShapeID="_x0000_i1073" DrawAspect="Content" ObjectID="_1773669902"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3750" w:name="_Toc21096621"/>
      <w:bookmarkStart w:id="3751" w:name="_Toc29763588"/>
      <w:bookmarkStart w:id="3752" w:name="_Toc36030059"/>
      <w:bookmarkStart w:id="3753" w:name="_Toc37179959"/>
      <w:bookmarkStart w:id="3754" w:name="_Toc45869659"/>
      <w:bookmarkStart w:id="3755" w:name="_Toc52555458"/>
      <w:bookmarkStart w:id="3756" w:name="_Toc61126278"/>
      <w:bookmarkStart w:id="3757" w:name="_Toc67911694"/>
      <w:bookmarkStart w:id="3758" w:name="_Toc74841786"/>
      <w:bookmarkStart w:id="3759" w:name="_Toc76503566"/>
      <w:bookmarkStart w:id="3760" w:name="_Toc83041421"/>
      <w:bookmarkStart w:id="3761" w:name="_Toc89853817"/>
      <w:bookmarkStart w:id="3762" w:name="_Toc98668186"/>
      <w:bookmarkStart w:id="3763" w:name="_Toc130911326"/>
      <w:bookmarkStart w:id="3764" w:name="_Toc137374549"/>
      <w:bookmarkStart w:id="3765" w:name="_Toc138892069"/>
      <w:r w:rsidRPr="009202AA">
        <w:rPr>
          <w:lang w:eastAsia="zh-CN"/>
        </w:rPr>
        <w:t>9.2</w:t>
      </w:r>
      <w:r w:rsidRPr="009202AA">
        <w:rPr>
          <w:lang w:eastAsia="zh-CN"/>
        </w:rPr>
        <w:tab/>
        <w:t>Radiated transmit power</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3C17DBF3" w14:textId="77777777" w:rsidR="004C4A70" w:rsidRPr="009202AA" w:rsidRDefault="004C4A70" w:rsidP="004C4A70">
      <w:pPr>
        <w:pStyle w:val="Heading3"/>
      </w:pPr>
      <w:bookmarkStart w:id="3766" w:name="_Toc21096622"/>
      <w:bookmarkStart w:id="3767" w:name="_Toc29763589"/>
      <w:bookmarkStart w:id="3768" w:name="_Toc36030060"/>
      <w:bookmarkStart w:id="3769" w:name="_Toc37179960"/>
      <w:bookmarkStart w:id="3770" w:name="_Toc45869660"/>
      <w:bookmarkStart w:id="3771" w:name="_Toc52555459"/>
      <w:bookmarkStart w:id="3772" w:name="_Toc61126279"/>
      <w:bookmarkStart w:id="3773" w:name="_Toc67911695"/>
      <w:bookmarkStart w:id="3774" w:name="_Toc74841787"/>
      <w:bookmarkStart w:id="3775" w:name="_Toc76503567"/>
      <w:bookmarkStart w:id="3776" w:name="_Toc83041422"/>
      <w:bookmarkStart w:id="3777" w:name="_Toc89853818"/>
      <w:bookmarkStart w:id="3778" w:name="_Toc98668187"/>
      <w:bookmarkStart w:id="3779" w:name="_Toc130911327"/>
      <w:bookmarkStart w:id="3780" w:name="_Toc137374550"/>
      <w:bookmarkStart w:id="3781" w:name="_Toc138892070"/>
      <w:r w:rsidRPr="009202AA">
        <w:t>9.2.1</w:t>
      </w:r>
      <w:r w:rsidRPr="009202AA">
        <w:tab/>
        <w:t>General</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3782" w:name="_Toc21096623"/>
      <w:bookmarkStart w:id="3783" w:name="_Toc29763590"/>
      <w:bookmarkStart w:id="3784" w:name="_Toc36030061"/>
      <w:bookmarkStart w:id="3785" w:name="_Toc37179961"/>
      <w:bookmarkStart w:id="3786" w:name="_Toc45869661"/>
      <w:bookmarkStart w:id="3787" w:name="_Toc52555460"/>
      <w:bookmarkStart w:id="3788" w:name="_Toc61126280"/>
      <w:bookmarkStart w:id="3789" w:name="_Toc67911696"/>
      <w:bookmarkStart w:id="3790" w:name="_Toc74841788"/>
      <w:bookmarkStart w:id="3791" w:name="_Toc76503568"/>
      <w:bookmarkStart w:id="3792" w:name="_Toc83041423"/>
      <w:bookmarkStart w:id="3793" w:name="_Toc89853819"/>
      <w:bookmarkStart w:id="3794" w:name="_Toc98668188"/>
      <w:bookmarkStart w:id="3795" w:name="_Toc130911328"/>
      <w:bookmarkStart w:id="3796" w:name="_Toc137374551"/>
      <w:bookmarkStart w:id="3797" w:name="_Toc138892071"/>
      <w:r w:rsidRPr="009202AA">
        <w:rPr>
          <w:lang w:eastAsia="zh-CN"/>
        </w:rPr>
        <w:t>9.2.2</w:t>
      </w:r>
      <w:r w:rsidRPr="009202AA">
        <w:rPr>
          <w:lang w:eastAsia="zh-CN"/>
        </w:rPr>
        <w:tab/>
        <w:t>Minimum requirement for MSR operation</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3798" w:name="_Toc21096624"/>
      <w:bookmarkStart w:id="3799" w:name="_Toc29763591"/>
      <w:bookmarkStart w:id="3800" w:name="_Toc36030062"/>
      <w:bookmarkStart w:id="3801" w:name="_Toc37179962"/>
      <w:bookmarkStart w:id="3802" w:name="_Toc45869662"/>
      <w:bookmarkStart w:id="3803" w:name="_Toc52555461"/>
      <w:bookmarkStart w:id="3804" w:name="_Toc61126281"/>
      <w:bookmarkStart w:id="3805" w:name="_Toc67911697"/>
      <w:bookmarkStart w:id="3806" w:name="_Toc74841789"/>
      <w:bookmarkStart w:id="3807" w:name="_Toc76503569"/>
      <w:bookmarkStart w:id="3808" w:name="_Toc83041424"/>
      <w:bookmarkStart w:id="3809" w:name="_Toc89853820"/>
      <w:bookmarkStart w:id="3810" w:name="_Toc98668189"/>
      <w:bookmarkStart w:id="3811" w:name="_Toc130911329"/>
      <w:bookmarkStart w:id="3812" w:name="_Toc137374552"/>
      <w:bookmarkStart w:id="3813" w:name="_Toc138892072"/>
      <w:r w:rsidRPr="009202AA">
        <w:rPr>
          <w:lang w:eastAsia="zh-CN"/>
        </w:rPr>
        <w:t>9.2.3</w:t>
      </w:r>
      <w:r w:rsidRPr="009202AA">
        <w:rPr>
          <w:lang w:eastAsia="zh-CN"/>
        </w:rPr>
        <w:tab/>
        <w:t>Minimum requirement for single RAT UTRA operation</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3814" w:name="_Toc21096625"/>
      <w:bookmarkStart w:id="3815" w:name="_Toc29763592"/>
      <w:bookmarkStart w:id="3816" w:name="_Toc36030063"/>
      <w:bookmarkStart w:id="3817" w:name="_Toc37179963"/>
      <w:bookmarkStart w:id="3818" w:name="_Toc45869663"/>
      <w:bookmarkStart w:id="3819" w:name="_Toc52555462"/>
      <w:bookmarkStart w:id="3820" w:name="_Toc61126282"/>
      <w:bookmarkStart w:id="3821" w:name="_Toc67911698"/>
      <w:bookmarkStart w:id="3822" w:name="_Toc74841790"/>
      <w:bookmarkStart w:id="3823" w:name="_Toc76503570"/>
      <w:bookmarkStart w:id="3824" w:name="_Toc83041425"/>
      <w:bookmarkStart w:id="3825" w:name="_Toc89853821"/>
      <w:bookmarkStart w:id="3826" w:name="_Toc98668190"/>
      <w:bookmarkStart w:id="3827" w:name="_Toc130911330"/>
      <w:bookmarkStart w:id="3828" w:name="_Toc137374553"/>
      <w:bookmarkStart w:id="3829" w:name="_Toc138892073"/>
      <w:r w:rsidRPr="009202AA">
        <w:rPr>
          <w:lang w:eastAsia="zh-CN"/>
        </w:rPr>
        <w:t>9.2.4</w:t>
      </w:r>
      <w:r w:rsidRPr="009202AA">
        <w:rPr>
          <w:lang w:eastAsia="zh-CN"/>
        </w:rPr>
        <w:tab/>
        <w:t>Minimum requirement for single RAT E-UTRA operation</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3830" w:name="_Toc21096626"/>
      <w:bookmarkStart w:id="3831" w:name="_Toc29763593"/>
      <w:bookmarkStart w:id="3832" w:name="_Toc36030064"/>
      <w:bookmarkStart w:id="3833" w:name="_Toc37179964"/>
      <w:bookmarkStart w:id="3834" w:name="_Toc45869664"/>
      <w:bookmarkStart w:id="3835" w:name="_Toc52555463"/>
      <w:bookmarkStart w:id="3836" w:name="_Toc61126283"/>
      <w:bookmarkStart w:id="3837" w:name="_Toc67911699"/>
      <w:bookmarkStart w:id="3838" w:name="_Toc74841791"/>
      <w:bookmarkStart w:id="3839" w:name="_Toc76503571"/>
      <w:bookmarkStart w:id="3840" w:name="_Toc83041426"/>
      <w:bookmarkStart w:id="3841" w:name="_Toc89853822"/>
      <w:bookmarkStart w:id="3842" w:name="_Toc98668191"/>
      <w:bookmarkStart w:id="3843" w:name="_Toc130911331"/>
      <w:bookmarkStart w:id="3844" w:name="_Toc137374554"/>
      <w:bookmarkStart w:id="3845" w:name="_Toc138892074"/>
      <w:r w:rsidRPr="009202AA">
        <w:t>9.3</w:t>
      </w:r>
      <w:r w:rsidRPr="009202AA">
        <w:tab/>
        <w:t>OTA Base Station output power</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353B50BC" w14:textId="77777777" w:rsidR="004C4A70" w:rsidRPr="009202AA" w:rsidRDefault="004C4A70" w:rsidP="004C4A70">
      <w:pPr>
        <w:pStyle w:val="Heading3"/>
      </w:pPr>
      <w:bookmarkStart w:id="3846" w:name="_Toc21096627"/>
      <w:bookmarkStart w:id="3847" w:name="_Toc29763594"/>
      <w:bookmarkStart w:id="3848" w:name="_Toc36030065"/>
      <w:bookmarkStart w:id="3849" w:name="_Toc37179965"/>
      <w:bookmarkStart w:id="3850" w:name="_Toc45869665"/>
      <w:bookmarkStart w:id="3851" w:name="_Toc52555464"/>
      <w:bookmarkStart w:id="3852" w:name="_Toc61126284"/>
      <w:bookmarkStart w:id="3853" w:name="_Toc67911700"/>
      <w:bookmarkStart w:id="3854" w:name="_Toc74841792"/>
      <w:bookmarkStart w:id="3855" w:name="_Toc76503572"/>
      <w:bookmarkStart w:id="3856" w:name="_Toc83041427"/>
      <w:bookmarkStart w:id="3857" w:name="_Toc89853823"/>
      <w:bookmarkStart w:id="3858" w:name="_Toc98668192"/>
      <w:bookmarkStart w:id="3859" w:name="_Toc130911332"/>
      <w:bookmarkStart w:id="3860" w:name="_Toc137374555"/>
      <w:bookmarkStart w:id="3861" w:name="_Toc138892075"/>
      <w:r w:rsidRPr="009202AA">
        <w:t>9.3.1</w:t>
      </w:r>
      <w:r w:rsidRPr="009202AA">
        <w:tab/>
        <w:t>General</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3862" w:name="_Toc21096628"/>
      <w:bookmarkStart w:id="3863" w:name="_Toc29763595"/>
      <w:bookmarkStart w:id="3864" w:name="_Toc36030066"/>
      <w:bookmarkStart w:id="3865" w:name="_Toc37179966"/>
      <w:bookmarkStart w:id="3866" w:name="_Toc45869666"/>
      <w:bookmarkStart w:id="3867" w:name="_Toc52555465"/>
      <w:bookmarkStart w:id="3868" w:name="_Toc61126285"/>
      <w:bookmarkStart w:id="3869" w:name="_Toc67911701"/>
      <w:bookmarkStart w:id="3870" w:name="_Toc74841793"/>
      <w:bookmarkStart w:id="3871" w:name="_Toc76503573"/>
      <w:bookmarkStart w:id="3872" w:name="_Toc83041428"/>
      <w:bookmarkStart w:id="3873" w:name="_Toc89853824"/>
      <w:bookmarkStart w:id="3874" w:name="_Toc98668193"/>
      <w:bookmarkStart w:id="3875" w:name="_Toc130911333"/>
      <w:bookmarkStart w:id="3876" w:name="_Toc137374556"/>
      <w:bookmarkStart w:id="3877" w:name="_Toc138892076"/>
      <w:r w:rsidRPr="009202AA">
        <w:t>9.3.2</w:t>
      </w:r>
      <w:r w:rsidRPr="009202AA">
        <w:tab/>
        <w:t>OTA Maximum output power</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6F27BD44" w14:textId="77777777" w:rsidR="004C4A70" w:rsidRPr="009202AA" w:rsidRDefault="004C4A70" w:rsidP="004C4A70">
      <w:pPr>
        <w:pStyle w:val="Heading4"/>
      </w:pPr>
      <w:bookmarkStart w:id="3878" w:name="_Toc21096629"/>
      <w:bookmarkStart w:id="3879" w:name="_Toc29763596"/>
      <w:bookmarkStart w:id="3880" w:name="_Toc36030067"/>
      <w:bookmarkStart w:id="3881" w:name="_Toc37179967"/>
      <w:bookmarkStart w:id="3882" w:name="_Toc45869667"/>
      <w:bookmarkStart w:id="3883" w:name="_Toc52555466"/>
      <w:bookmarkStart w:id="3884" w:name="_Toc61126286"/>
      <w:bookmarkStart w:id="3885" w:name="_Toc67911702"/>
      <w:bookmarkStart w:id="3886" w:name="_Toc74841794"/>
      <w:bookmarkStart w:id="3887" w:name="_Toc76503574"/>
      <w:bookmarkStart w:id="3888" w:name="_Toc83041429"/>
      <w:bookmarkStart w:id="3889" w:name="_Toc89853825"/>
      <w:bookmarkStart w:id="3890" w:name="_Toc98668194"/>
      <w:bookmarkStart w:id="3891" w:name="_Toc130911334"/>
      <w:bookmarkStart w:id="3892" w:name="_Toc137374557"/>
      <w:bookmarkStart w:id="3893" w:name="_Toc138892077"/>
      <w:r w:rsidRPr="009202AA">
        <w:t>9.3.2.1</w:t>
      </w:r>
      <w:r w:rsidRPr="009202AA">
        <w:tab/>
        <w:t>General</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3894" w:name="_Toc21096630"/>
      <w:bookmarkStart w:id="3895" w:name="_Toc29763597"/>
      <w:bookmarkStart w:id="3896" w:name="_Toc36030068"/>
      <w:bookmarkStart w:id="3897" w:name="_Toc37179968"/>
      <w:bookmarkStart w:id="3898" w:name="_Toc45869668"/>
      <w:bookmarkStart w:id="3899" w:name="_Toc52555467"/>
      <w:bookmarkStart w:id="3900" w:name="_Toc61126287"/>
      <w:bookmarkStart w:id="3901" w:name="_Toc67911703"/>
      <w:bookmarkStart w:id="3902" w:name="_Toc74841795"/>
      <w:bookmarkStart w:id="3903" w:name="_Toc76503575"/>
      <w:bookmarkStart w:id="3904" w:name="_Toc83041430"/>
      <w:bookmarkStart w:id="3905" w:name="_Toc89853826"/>
      <w:bookmarkStart w:id="3906" w:name="_Toc98668195"/>
      <w:bookmarkStart w:id="3907" w:name="_Toc130911335"/>
      <w:bookmarkStart w:id="3908" w:name="_Toc137374558"/>
      <w:bookmarkStart w:id="3909" w:name="_Toc138892078"/>
      <w:r w:rsidRPr="009202AA">
        <w:t>9.3.2.2</w:t>
      </w:r>
      <w:r w:rsidRPr="009202AA">
        <w:tab/>
        <w:t>Minimum requirement for MSR operation</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458AC122" w14:textId="77777777" w:rsidR="004C4A70" w:rsidRPr="009202AA" w:rsidRDefault="004C4A70" w:rsidP="004C4A70">
      <w:pPr>
        <w:pStyle w:val="Heading5"/>
      </w:pPr>
      <w:bookmarkStart w:id="3910" w:name="_Toc21096631"/>
      <w:bookmarkStart w:id="3911" w:name="_Toc29763598"/>
      <w:bookmarkStart w:id="3912" w:name="_Toc36030069"/>
      <w:bookmarkStart w:id="3913" w:name="_Toc37179969"/>
      <w:bookmarkStart w:id="3914" w:name="_Toc45869669"/>
      <w:bookmarkStart w:id="3915" w:name="_Toc52555468"/>
      <w:bookmarkStart w:id="3916" w:name="_Toc61126288"/>
      <w:bookmarkStart w:id="3917" w:name="_Toc67911704"/>
      <w:bookmarkStart w:id="3918" w:name="_Toc74841796"/>
      <w:bookmarkStart w:id="3919" w:name="_Toc76503576"/>
      <w:bookmarkStart w:id="3920" w:name="_Toc83041431"/>
      <w:bookmarkStart w:id="3921" w:name="_Toc89853827"/>
      <w:bookmarkStart w:id="3922" w:name="_Toc98668196"/>
      <w:bookmarkStart w:id="3923" w:name="_Toc130911336"/>
      <w:bookmarkStart w:id="3924" w:name="_Toc137374559"/>
      <w:bookmarkStart w:id="3925" w:name="_Toc138892079"/>
      <w:r w:rsidRPr="009202AA">
        <w:t>9.3.2.2.1</w:t>
      </w:r>
      <w:r w:rsidRPr="009202AA">
        <w:tab/>
        <w:t>General</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3926" w:name="_Toc21096632"/>
      <w:bookmarkStart w:id="3927" w:name="_Toc29763599"/>
      <w:bookmarkStart w:id="3928" w:name="_Toc36030070"/>
      <w:bookmarkStart w:id="3929" w:name="_Toc37179970"/>
      <w:bookmarkStart w:id="3930" w:name="_Toc45869670"/>
      <w:bookmarkStart w:id="3931" w:name="_Toc52555469"/>
      <w:bookmarkStart w:id="3932" w:name="_Toc61126289"/>
      <w:bookmarkStart w:id="3933" w:name="_Toc67911705"/>
      <w:bookmarkStart w:id="3934" w:name="_Toc74841797"/>
      <w:bookmarkStart w:id="3935" w:name="_Toc76503577"/>
      <w:bookmarkStart w:id="3936" w:name="_Toc83041432"/>
      <w:bookmarkStart w:id="3937" w:name="_Toc89853828"/>
      <w:bookmarkStart w:id="3938" w:name="_Toc98668197"/>
      <w:bookmarkStart w:id="3939" w:name="_Toc130911337"/>
      <w:bookmarkStart w:id="3940" w:name="_Toc137374560"/>
      <w:bookmarkStart w:id="3941" w:name="_Toc138892080"/>
      <w:r w:rsidRPr="009202AA">
        <w:t>9.3.2.2.2</w:t>
      </w:r>
      <w:r w:rsidRPr="009202AA">
        <w:tab/>
        <w:t>Additional requirements (regional)</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00CCEFC4" w14:textId="77777777" w:rsidR="004C4A70" w:rsidRPr="009202AA" w:rsidRDefault="004C4A70" w:rsidP="004C4A70">
      <w:pPr>
        <w:pStyle w:val="Heading4"/>
      </w:pPr>
      <w:bookmarkStart w:id="3942" w:name="_Toc21096633"/>
      <w:bookmarkStart w:id="3943" w:name="_Toc29763600"/>
      <w:bookmarkStart w:id="3944" w:name="_Toc36030071"/>
      <w:bookmarkStart w:id="3945" w:name="_Toc37179971"/>
      <w:bookmarkStart w:id="3946" w:name="_Toc45869671"/>
      <w:bookmarkStart w:id="3947" w:name="_Toc52555470"/>
      <w:bookmarkStart w:id="3948" w:name="_Toc61126290"/>
      <w:bookmarkStart w:id="3949" w:name="_Toc67911706"/>
      <w:bookmarkStart w:id="3950" w:name="_Toc74841798"/>
      <w:bookmarkStart w:id="3951" w:name="_Toc76503578"/>
      <w:bookmarkStart w:id="3952" w:name="_Toc83041433"/>
      <w:bookmarkStart w:id="3953" w:name="_Toc89853829"/>
      <w:bookmarkStart w:id="3954" w:name="_Toc98668198"/>
      <w:bookmarkStart w:id="3955" w:name="_Toc130911338"/>
      <w:bookmarkStart w:id="3956" w:name="_Toc137374561"/>
      <w:bookmarkStart w:id="3957" w:name="_Toc138892081"/>
      <w:r w:rsidRPr="009202AA">
        <w:t>9.3.2.3</w:t>
      </w:r>
      <w:r w:rsidRPr="009202AA">
        <w:tab/>
        <w:t>Minimum requirement for single RAT UTRA operation</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3958" w:name="_Toc21096634"/>
      <w:bookmarkStart w:id="3959" w:name="_Toc29763601"/>
      <w:bookmarkStart w:id="3960" w:name="_Toc36030072"/>
      <w:bookmarkStart w:id="3961" w:name="_Toc37179972"/>
      <w:bookmarkStart w:id="3962" w:name="_Toc45869672"/>
      <w:bookmarkStart w:id="3963" w:name="_Toc52555471"/>
      <w:bookmarkStart w:id="3964" w:name="_Toc61126291"/>
      <w:bookmarkStart w:id="3965" w:name="_Toc67911707"/>
      <w:bookmarkStart w:id="3966" w:name="_Toc74841799"/>
      <w:bookmarkStart w:id="3967" w:name="_Toc76503579"/>
      <w:bookmarkStart w:id="3968" w:name="_Toc83041434"/>
      <w:bookmarkStart w:id="3969" w:name="_Toc89853830"/>
      <w:bookmarkStart w:id="3970" w:name="_Toc98668199"/>
      <w:bookmarkStart w:id="3971" w:name="_Toc130911339"/>
      <w:bookmarkStart w:id="3972" w:name="_Toc137374562"/>
      <w:bookmarkStart w:id="3973" w:name="_Toc138892082"/>
      <w:r w:rsidRPr="009202AA">
        <w:t>9.3.2.4</w:t>
      </w:r>
      <w:r w:rsidRPr="009202AA">
        <w:tab/>
        <w:t>Minimum requirement for single RAT E-UTRA operation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2D769F57" w14:textId="77777777" w:rsidR="004C4A70" w:rsidRPr="009202AA" w:rsidRDefault="004C4A70" w:rsidP="004C4A70">
      <w:pPr>
        <w:pStyle w:val="Heading5"/>
      </w:pPr>
      <w:bookmarkStart w:id="3974" w:name="_Toc21096635"/>
      <w:bookmarkStart w:id="3975" w:name="_Toc29763602"/>
      <w:bookmarkStart w:id="3976" w:name="_Toc36030073"/>
      <w:bookmarkStart w:id="3977" w:name="_Toc37179973"/>
      <w:bookmarkStart w:id="3978" w:name="_Toc45869673"/>
      <w:bookmarkStart w:id="3979" w:name="_Toc52555472"/>
      <w:bookmarkStart w:id="3980" w:name="_Toc61126292"/>
      <w:bookmarkStart w:id="3981" w:name="_Toc67911708"/>
      <w:bookmarkStart w:id="3982" w:name="_Toc74841800"/>
      <w:bookmarkStart w:id="3983" w:name="_Toc76503580"/>
      <w:bookmarkStart w:id="3984" w:name="_Toc83041435"/>
      <w:bookmarkStart w:id="3985" w:name="_Toc89853831"/>
      <w:bookmarkStart w:id="3986" w:name="_Toc98668200"/>
      <w:bookmarkStart w:id="3987" w:name="_Toc130911340"/>
      <w:bookmarkStart w:id="3988" w:name="_Toc137374563"/>
      <w:bookmarkStart w:id="3989" w:name="_Toc138892083"/>
      <w:r w:rsidRPr="009202AA">
        <w:t>9.3.2.4.1</w:t>
      </w:r>
      <w:r w:rsidRPr="009202AA">
        <w:tab/>
        <w:t>General</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3990" w:name="_Toc21096636"/>
      <w:bookmarkStart w:id="3991" w:name="_Toc29763603"/>
      <w:bookmarkStart w:id="3992" w:name="_Toc36030074"/>
      <w:bookmarkStart w:id="3993" w:name="_Toc37179974"/>
      <w:bookmarkStart w:id="3994" w:name="_Toc45869674"/>
      <w:bookmarkStart w:id="3995" w:name="_Toc52555473"/>
      <w:bookmarkStart w:id="3996" w:name="_Toc61126293"/>
      <w:bookmarkStart w:id="3997" w:name="_Toc67911709"/>
      <w:bookmarkStart w:id="3998" w:name="_Toc74841801"/>
      <w:bookmarkStart w:id="3999" w:name="_Toc76503581"/>
      <w:bookmarkStart w:id="4000" w:name="_Toc83041436"/>
      <w:bookmarkStart w:id="4001" w:name="_Toc89853832"/>
      <w:bookmarkStart w:id="4002" w:name="_Toc98668201"/>
      <w:bookmarkStart w:id="4003" w:name="_Toc130911341"/>
      <w:bookmarkStart w:id="4004" w:name="_Toc137374564"/>
      <w:bookmarkStart w:id="4005" w:name="_Toc138892084"/>
      <w:r w:rsidRPr="009202AA">
        <w:t>9.3.2.4.2</w:t>
      </w:r>
      <w:r w:rsidRPr="009202AA">
        <w:tab/>
        <w:t>Additional requirements (regional)</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349C8557" w14:textId="77777777" w:rsidR="004C4A70" w:rsidRPr="009202AA" w:rsidRDefault="004C4A70" w:rsidP="004C4A70">
      <w:pPr>
        <w:pStyle w:val="Heading3"/>
        <w:rPr>
          <w:lang w:val="sv-SE"/>
        </w:rPr>
      </w:pPr>
      <w:bookmarkStart w:id="4006" w:name="_Toc21096637"/>
      <w:bookmarkStart w:id="4007" w:name="_Toc29763604"/>
      <w:bookmarkStart w:id="4008" w:name="_Toc36030075"/>
      <w:bookmarkStart w:id="4009" w:name="_Toc37179975"/>
      <w:bookmarkStart w:id="4010" w:name="_Toc45869675"/>
      <w:bookmarkStart w:id="4011" w:name="_Toc52555474"/>
      <w:bookmarkStart w:id="4012" w:name="_Toc61126294"/>
      <w:bookmarkStart w:id="4013" w:name="_Toc67911710"/>
      <w:bookmarkStart w:id="4014" w:name="_Toc74841802"/>
      <w:bookmarkStart w:id="4015" w:name="_Toc76503582"/>
      <w:bookmarkStart w:id="4016" w:name="_Toc83041437"/>
      <w:bookmarkStart w:id="4017" w:name="_Toc89853833"/>
      <w:bookmarkStart w:id="4018" w:name="_Toc98668202"/>
      <w:bookmarkStart w:id="4019" w:name="_Toc130911342"/>
      <w:bookmarkStart w:id="4020" w:name="_Toc137374565"/>
      <w:bookmarkStart w:id="4021" w:name="_Toc138892085"/>
      <w:r w:rsidRPr="009202AA">
        <w:rPr>
          <w:lang w:val="sv-SE"/>
        </w:rPr>
        <w:t>9.3.3</w:t>
      </w:r>
      <w:r w:rsidRPr="009202AA">
        <w:rPr>
          <w:lang w:val="sv-SE"/>
        </w:rPr>
        <w:tab/>
        <w:t>OTA E-UTRA DL RS power</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73B423F5" w14:textId="77777777" w:rsidR="004C4A70" w:rsidRPr="009202AA" w:rsidRDefault="004C4A70" w:rsidP="004C4A70">
      <w:pPr>
        <w:pStyle w:val="Heading4"/>
        <w:ind w:left="864" w:hanging="864"/>
      </w:pPr>
      <w:bookmarkStart w:id="4022" w:name="_Toc21096638"/>
      <w:bookmarkStart w:id="4023" w:name="_Toc29763605"/>
      <w:bookmarkStart w:id="4024" w:name="_Toc36030076"/>
      <w:bookmarkStart w:id="4025" w:name="_Toc37179976"/>
      <w:bookmarkStart w:id="4026" w:name="_Toc45869676"/>
      <w:bookmarkStart w:id="4027" w:name="_Toc52555475"/>
      <w:bookmarkStart w:id="4028" w:name="_Toc61126295"/>
      <w:bookmarkStart w:id="4029" w:name="_Toc67911711"/>
      <w:bookmarkStart w:id="4030" w:name="_Toc74841803"/>
      <w:bookmarkStart w:id="4031" w:name="_Toc76503583"/>
      <w:bookmarkStart w:id="4032" w:name="_Toc83041438"/>
      <w:bookmarkStart w:id="4033" w:name="_Toc89853834"/>
      <w:bookmarkStart w:id="4034" w:name="_Toc98668203"/>
      <w:bookmarkStart w:id="4035" w:name="_Toc130911343"/>
      <w:bookmarkStart w:id="4036" w:name="_Toc137374566"/>
      <w:bookmarkStart w:id="4037" w:name="_Toc138892086"/>
      <w:r w:rsidRPr="009202AA">
        <w:t>9.3.3.1</w:t>
      </w:r>
      <w:r w:rsidRPr="009202AA">
        <w:tab/>
        <w:t>General</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4038" w:name="_Toc21096639"/>
      <w:bookmarkStart w:id="4039" w:name="_Toc29763606"/>
      <w:bookmarkStart w:id="4040" w:name="_Toc36030077"/>
      <w:bookmarkStart w:id="4041" w:name="_Toc37179977"/>
      <w:bookmarkStart w:id="4042" w:name="_Toc45869677"/>
      <w:bookmarkStart w:id="4043" w:name="_Toc52555476"/>
      <w:bookmarkStart w:id="4044" w:name="_Toc61126296"/>
      <w:bookmarkStart w:id="4045" w:name="_Toc67911712"/>
      <w:bookmarkStart w:id="4046" w:name="_Toc74841804"/>
      <w:bookmarkStart w:id="4047" w:name="_Toc76503584"/>
      <w:bookmarkStart w:id="4048" w:name="_Toc83041439"/>
      <w:bookmarkStart w:id="4049" w:name="_Toc89853835"/>
      <w:bookmarkStart w:id="4050" w:name="_Toc98668204"/>
      <w:bookmarkStart w:id="4051" w:name="_Toc130911344"/>
      <w:bookmarkStart w:id="4052" w:name="_Toc137374567"/>
      <w:bookmarkStart w:id="4053" w:name="_Toc138892087"/>
      <w:r w:rsidRPr="009202AA">
        <w:t>9.3.3.2</w:t>
      </w:r>
      <w:r w:rsidRPr="009202AA">
        <w:tab/>
        <w:t>Minimum requirement for MSR operation</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4054" w:name="_Toc21096640"/>
      <w:bookmarkStart w:id="4055" w:name="_Toc29763607"/>
      <w:bookmarkStart w:id="4056" w:name="_Toc36030078"/>
      <w:bookmarkStart w:id="4057" w:name="_Toc37179978"/>
      <w:bookmarkStart w:id="4058" w:name="_Toc45869678"/>
      <w:bookmarkStart w:id="4059" w:name="_Toc52555477"/>
      <w:bookmarkStart w:id="4060" w:name="_Toc61126297"/>
      <w:bookmarkStart w:id="4061" w:name="_Toc67911713"/>
      <w:bookmarkStart w:id="4062" w:name="_Toc74841805"/>
      <w:bookmarkStart w:id="4063" w:name="_Toc76503585"/>
      <w:bookmarkStart w:id="4064" w:name="_Toc83041440"/>
      <w:bookmarkStart w:id="4065" w:name="_Toc89853836"/>
      <w:bookmarkStart w:id="4066" w:name="_Toc98668205"/>
      <w:bookmarkStart w:id="4067" w:name="_Toc130911345"/>
      <w:bookmarkStart w:id="4068" w:name="_Toc137374568"/>
      <w:bookmarkStart w:id="4069" w:name="_Toc138892088"/>
      <w:r w:rsidRPr="009202AA">
        <w:t>9.3.3.3</w:t>
      </w:r>
      <w:r w:rsidRPr="009202AA">
        <w:tab/>
        <w:t>Minimum requirement for single RAT UTRA operation</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4070" w:name="_Toc21096641"/>
      <w:bookmarkStart w:id="4071" w:name="_Toc29763608"/>
      <w:bookmarkStart w:id="4072" w:name="_Toc36030079"/>
      <w:bookmarkStart w:id="4073" w:name="_Toc37179979"/>
      <w:bookmarkStart w:id="4074" w:name="_Toc45869679"/>
      <w:bookmarkStart w:id="4075" w:name="_Toc52555478"/>
      <w:bookmarkStart w:id="4076" w:name="_Toc61126298"/>
      <w:bookmarkStart w:id="4077" w:name="_Toc67911714"/>
      <w:bookmarkStart w:id="4078" w:name="_Toc74841806"/>
      <w:bookmarkStart w:id="4079" w:name="_Toc76503586"/>
      <w:bookmarkStart w:id="4080" w:name="_Toc83041441"/>
      <w:bookmarkStart w:id="4081" w:name="_Toc89853837"/>
      <w:bookmarkStart w:id="4082" w:name="_Toc98668206"/>
      <w:bookmarkStart w:id="4083" w:name="_Toc130911346"/>
      <w:bookmarkStart w:id="4084" w:name="_Toc137374569"/>
      <w:bookmarkStart w:id="4085" w:name="_Toc138892089"/>
      <w:r w:rsidRPr="009202AA">
        <w:t>9.3.3.4</w:t>
      </w:r>
      <w:r w:rsidRPr="009202AA">
        <w:tab/>
        <w:t>Minimum requirement for single RAT E-UTRA operation</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4086" w:name="_Toc21096642"/>
      <w:bookmarkStart w:id="4087" w:name="_Toc29763609"/>
      <w:bookmarkStart w:id="4088" w:name="_Toc36030080"/>
      <w:bookmarkStart w:id="4089" w:name="_Toc37179980"/>
      <w:bookmarkStart w:id="4090" w:name="_Toc45869680"/>
      <w:bookmarkStart w:id="4091" w:name="_Toc52555479"/>
      <w:bookmarkStart w:id="4092" w:name="_Toc61126299"/>
      <w:bookmarkStart w:id="4093" w:name="_Toc67911715"/>
      <w:bookmarkStart w:id="4094" w:name="_Toc74841807"/>
      <w:bookmarkStart w:id="4095" w:name="_Toc76503587"/>
      <w:bookmarkStart w:id="4096" w:name="_Toc83041442"/>
      <w:bookmarkStart w:id="4097" w:name="_Toc89853838"/>
      <w:bookmarkStart w:id="4098" w:name="_Toc98668207"/>
      <w:bookmarkStart w:id="4099" w:name="_Toc130911347"/>
      <w:bookmarkStart w:id="4100" w:name="_Toc137374570"/>
      <w:bookmarkStart w:id="4101" w:name="_Toc138892090"/>
      <w:r w:rsidRPr="009202AA">
        <w:t>9.4</w:t>
      </w:r>
      <w:r w:rsidRPr="009202AA">
        <w:tab/>
        <w:t>OTA Output power dynamics</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4670C24B" w14:textId="77777777" w:rsidR="004C4A70" w:rsidRPr="009202AA" w:rsidRDefault="004C4A70" w:rsidP="004C4A70">
      <w:pPr>
        <w:pStyle w:val="Heading3"/>
      </w:pPr>
      <w:bookmarkStart w:id="4102" w:name="_Toc21096643"/>
      <w:bookmarkStart w:id="4103" w:name="_Toc29763610"/>
      <w:bookmarkStart w:id="4104" w:name="_Toc36030081"/>
      <w:bookmarkStart w:id="4105" w:name="_Toc37179981"/>
      <w:bookmarkStart w:id="4106" w:name="_Toc45869681"/>
      <w:bookmarkStart w:id="4107" w:name="_Toc52555480"/>
      <w:bookmarkStart w:id="4108" w:name="_Toc61126300"/>
      <w:bookmarkStart w:id="4109" w:name="_Toc67911716"/>
      <w:bookmarkStart w:id="4110" w:name="_Toc74841808"/>
      <w:bookmarkStart w:id="4111" w:name="_Toc76503588"/>
      <w:bookmarkStart w:id="4112" w:name="_Toc83041443"/>
      <w:bookmarkStart w:id="4113" w:name="_Toc89853839"/>
      <w:bookmarkStart w:id="4114" w:name="_Toc98668208"/>
      <w:bookmarkStart w:id="4115" w:name="_Toc130911348"/>
      <w:bookmarkStart w:id="4116" w:name="_Toc137374571"/>
      <w:bookmarkStart w:id="4117" w:name="_Toc138892091"/>
      <w:r w:rsidRPr="009202AA">
        <w:t>9.4.1</w:t>
      </w:r>
      <w:r w:rsidRPr="009202AA">
        <w:tab/>
        <w:t>General</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4118" w:name="_Toc21096644"/>
      <w:bookmarkStart w:id="4119" w:name="_Toc29763611"/>
      <w:bookmarkStart w:id="4120" w:name="_Toc36030082"/>
      <w:bookmarkStart w:id="4121" w:name="_Toc37179982"/>
      <w:bookmarkStart w:id="4122" w:name="_Toc45869682"/>
      <w:bookmarkStart w:id="4123" w:name="_Toc52555481"/>
      <w:bookmarkStart w:id="4124" w:name="_Toc61126301"/>
      <w:bookmarkStart w:id="4125" w:name="_Toc67911717"/>
      <w:bookmarkStart w:id="4126" w:name="_Toc74841809"/>
      <w:bookmarkStart w:id="4127" w:name="_Toc76503589"/>
      <w:bookmarkStart w:id="4128" w:name="_Toc83041444"/>
      <w:bookmarkStart w:id="4129" w:name="_Toc89853840"/>
      <w:bookmarkStart w:id="4130" w:name="_Toc98668209"/>
      <w:bookmarkStart w:id="4131" w:name="_Toc130911349"/>
      <w:bookmarkStart w:id="4132" w:name="_Toc137374572"/>
      <w:bookmarkStart w:id="4133" w:name="_Toc138892092"/>
      <w:r w:rsidRPr="009202AA">
        <w:t>9.4.2</w:t>
      </w:r>
      <w:r w:rsidRPr="009202AA">
        <w:tab/>
        <w:t>OTA UTRA Inner loop power control in the downlink</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4259698E" w14:textId="77777777" w:rsidR="004C4A70" w:rsidRPr="009202AA" w:rsidRDefault="004C4A70" w:rsidP="004C4A70">
      <w:pPr>
        <w:pStyle w:val="Heading4"/>
      </w:pPr>
      <w:bookmarkStart w:id="4134" w:name="_Toc21096645"/>
      <w:bookmarkStart w:id="4135" w:name="_Toc29763612"/>
      <w:bookmarkStart w:id="4136" w:name="_Toc36030083"/>
      <w:bookmarkStart w:id="4137" w:name="_Toc37179983"/>
      <w:bookmarkStart w:id="4138" w:name="_Toc45869683"/>
      <w:bookmarkStart w:id="4139" w:name="_Toc52555482"/>
      <w:bookmarkStart w:id="4140" w:name="_Toc61126302"/>
      <w:bookmarkStart w:id="4141" w:name="_Toc67911718"/>
      <w:bookmarkStart w:id="4142" w:name="_Toc74841810"/>
      <w:bookmarkStart w:id="4143" w:name="_Toc76503590"/>
      <w:bookmarkStart w:id="4144" w:name="_Toc83041445"/>
      <w:bookmarkStart w:id="4145" w:name="_Toc89853841"/>
      <w:bookmarkStart w:id="4146" w:name="_Toc98668210"/>
      <w:bookmarkStart w:id="4147" w:name="_Toc130911350"/>
      <w:bookmarkStart w:id="4148" w:name="_Toc137374573"/>
      <w:bookmarkStart w:id="4149" w:name="_Toc138892093"/>
      <w:r w:rsidRPr="009202AA">
        <w:t>9.4.2.1</w:t>
      </w:r>
      <w:r w:rsidRPr="009202AA">
        <w:tab/>
        <w:t>General</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4150" w:name="_Toc21096646"/>
      <w:bookmarkStart w:id="4151" w:name="_Toc29763613"/>
      <w:bookmarkStart w:id="4152" w:name="_Toc36030084"/>
      <w:bookmarkStart w:id="4153" w:name="_Toc37179984"/>
      <w:bookmarkStart w:id="4154" w:name="_Toc45869684"/>
      <w:bookmarkStart w:id="4155" w:name="_Toc52555483"/>
      <w:bookmarkStart w:id="4156" w:name="_Toc61126303"/>
      <w:bookmarkStart w:id="4157" w:name="_Toc67911719"/>
      <w:bookmarkStart w:id="4158" w:name="_Toc74841811"/>
      <w:bookmarkStart w:id="4159" w:name="_Toc76503591"/>
      <w:bookmarkStart w:id="4160" w:name="_Toc83041446"/>
      <w:bookmarkStart w:id="4161" w:name="_Toc89853842"/>
      <w:bookmarkStart w:id="4162" w:name="_Toc98668211"/>
      <w:bookmarkStart w:id="4163" w:name="_Toc130911351"/>
      <w:bookmarkStart w:id="4164" w:name="_Toc137374574"/>
      <w:bookmarkStart w:id="4165" w:name="_Toc138892094"/>
      <w:r w:rsidRPr="009202AA">
        <w:t>9.4.2.2</w:t>
      </w:r>
      <w:r w:rsidRPr="009202AA">
        <w:tab/>
        <w:t>Minimum requirement for MSR operation</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4166" w:name="_Toc21096647"/>
      <w:bookmarkStart w:id="4167" w:name="_Toc29763614"/>
      <w:bookmarkStart w:id="4168" w:name="_Toc36030085"/>
      <w:bookmarkStart w:id="4169" w:name="_Toc37179985"/>
      <w:bookmarkStart w:id="4170" w:name="_Toc45869685"/>
      <w:bookmarkStart w:id="4171" w:name="_Toc52555484"/>
      <w:bookmarkStart w:id="4172" w:name="_Toc61126304"/>
      <w:bookmarkStart w:id="4173" w:name="_Toc67911720"/>
      <w:bookmarkStart w:id="4174" w:name="_Toc74841812"/>
      <w:bookmarkStart w:id="4175" w:name="_Toc76503592"/>
      <w:bookmarkStart w:id="4176" w:name="_Toc83041447"/>
      <w:bookmarkStart w:id="4177" w:name="_Toc89853843"/>
      <w:bookmarkStart w:id="4178" w:name="_Toc98668212"/>
      <w:bookmarkStart w:id="4179" w:name="_Toc130911352"/>
      <w:bookmarkStart w:id="4180" w:name="_Toc137374575"/>
      <w:bookmarkStart w:id="4181" w:name="_Toc138892095"/>
      <w:r w:rsidRPr="009202AA">
        <w:t>9.4.2.3</w:t>
      </w:r>
      <w:r w:rsidRPr="009202AA">
        <w:tab/>
        <w:t>Minimum requirement for single RAT UTRA operation</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4182" w:name="_Toc21096648"/>
      <w:bookmarkStart w:id="4183" w:name="_Toc29763615"/>
      <w:bookmarkStart w:id="4184" w:name="_Toc36030086"/>
      <w:bookmarkStart w:id="4185" w:name="_Toc37179986"/>
      <w:bookmarkStart w:id="4186" w:name="_Toc45869686"/>
      <w:bookmarkStart w:id="4187" w:name="_Toc52555485"/>
      <w:bookmarkStart w:id="4188" w:name="_Toc61126305"/>
      <w:bookmarkStart w:id="4189" w:name="_Toc67911721"/>
      <w:bookmarkStart w:id="4190" w:name="_Toc74841813"/>
      <w:bookmarkStart w:id="4191" w:name="_Toc76503593"/>
      <w:bookmarkStart w:id="4192" w:name="_Toc83041448"/>
      <w:bookmarkStart w:id="4193" w:name="_Toc89853844"/>
      <w:bookmarkStart w:id="4194" w:name="_Toc98668213"/>
      <w:bookmarkStart w:id="4195" w:name="_Toc130911353"/>
      <w:bookmarkStart w:id="4196" w:name="_Toc137374576"/>
      <w:bookmarkStart w:id="4197" w:name="_Toc138892096"/>
      <w:r w:rsidRPr="009202AA">
        <w:t>9.4.2.4</w:t>
      </w:r>
      <w:r w:rsidRPr="009202AA">
        <w:tab/>
        <w:t>Minimum requirement for single RAT E-UTRA operation</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4198" w:name="_Toc21096649"/>
      <w:bookmarkStart w:id="4199" w:name="_Toc29763616"/>
      <w:bookmarkStart w:id="4200" w:name="_Toc36030087"/>
      <w:bookmarkStart w:id="4201" w:name="_Toc37179987"/>
      <w:bookmarkStart w:id="4202" w:name="_Toc45869687"/>
      <w:bookmarkStart w:id="4203" w:name="_Toc52555486"/>
      <w:bookmarkStart w:id="4204" w:name="_Toc61126306"/>
      <w:bookmarkStart w:id="4205" w:name="_Toc67911722"/>
      <w:bookmarkStart w:id="4206" w:name="_Toc74841814"/>
      <w:bookmarkStart w:id="4207" w:name="_Toc76503594"/>
      <w:bookmarkStart w:id="4208" w:name="_Toc83041449"/>
      <w:bookmarkStart w:id="4209" w:name="_Toc89853845"/>
      <w:bookmarkStart w:id="4210" w:name="_Toc98668214"/>
      <w:bookmarkStart w:id="4211" w:name="_Toc130911354"/>
      <w:bookmarkStart w:id="4212" w:name="_Toc137374577"/>
      <w:bookmarkStart w:id="4213" w:name="_Toc138892097"/>
      <w:r w:rsidRPr="009202AA">
        <w:t>9.4.3</w:t>
      </w:r>
      <w:r w:rsidRPr="009202AA">
        <w:tab/>
        <w:t>OTA Power control dynamic range</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493B12C1" w14:textId="77777777" w:rsidR="004C4A70" w:rsidRPr="009202AA" w:rsidRDefault="004C4A70" w:rsidP="004C4A70">
      <w:pPr>
        <w:pStyle w:val="Heading4"/>
      </w:pPr>
      <w:bookmarkStart w:id="4214" w:name="_Toc21096650"/>
      <w:bookmarkStart w:id="4215" w:name="_Toc29763617"/>
      <w:bookmarkStart w:id="4216" w:name="_Toc36030088"/>
      <w:bookmarkStart w:id="4217" w:name="_Toc37179988"/>
      <w:bookmarkStart w:id="4218" w:name="_Toc45869688"/>
      <w:bookmarkStart w:id="4219" w:name="_Toc52555487"/>
      <w:bookmarkStart w:id="4220" w:name="_Toc61126307"/>
      <w:bookmarkStart w:id="4221" w:name="_Toc67911723"/>
      <w:bookmarkStart w:id="4222" w:name="_Toc74841815"/>
      <w:bookmarkStart w:id="4223" w:name="_Toc76503595"/>
      <w:bookmarkStart w:id="4224" w:name="_Toc83041450"/>
      <w:bookmarkStart w:id="4225" w:name="_Toc89853846"/>
      <w:bookmarkStart w:id="4226" w:name="_Toc98668215"/>
      <w:bookmarkStart w:id="4227" w:name="_Toc130911355"/>
      <w:bookmarkStart w:id="4228" w:name="_Toc137374578"/>
      <w:bookmarkStart w:id="4229" w:name="_Toc138892098"/>
      <w:r w:rsidRPr="009202AA">
        <w:t>9.4.3.1</w:t>
      </w:r>
      <w:r w:rsidRPr="009202AA">
        <w:tab/>
        <w:t>General</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4230" w:name="_Toc21096651"/>
      <w:bookmarkStart w:id="4231" w:name="_Toc29763618"/>
      <w:bookmarkStart w:id="4232" w:name="_Toc36030089"/>
      <w:bookmarkStart w:id="4233" w:name="_Toc37179989"/>
      <w:bookmarkStart w:id="4234" w:name="_Toc45869689"/>
      <w:bookmarkStart w:id="4235" w:name="_Toc52555488"/>
      <w:bookmarkStart w:id="4236" w:name="_Toc61126308"/>
      <w:bookmarkStart w:id="4237" w:name="_Toc67911724"/>
      <w:bookmarkStart w:id="4238" w:name="_Toc74841816"/>
      <w:bookmarkStart w:id="4239" w:name="_Toc76503596"/>
      <w:bookmarkStart w:id="4240" w:name="_Toc83041451"/>
      <w:bookmarkStart w:id="4241" w:name="_Toc89853847"/>
      <w:bookmarkStart w:id="4242" w:name="_Toc98668216"/>
      <w:bookmarkStart w:id="4243" w:name="_Toc130911356"/>
      <w:bookmarkStart w:id="4244" w:name="_Toc137374579"/>
      <w:bookmarkStart w:id="4245" w:name="_Toc138892099"/>
      <w:r w:rsidRPr="009202AA">
        <w:t>9.4.3.2</w:t>
      </w:r>
      <w:r w:rsidRPr="009202AA">
        <w:tab/>
        <w:t>Minimum requirement for MSR operation</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4246" w:name="_Toc21096652"/>
      <w:bookmarkStart w:id="4247" w:name="_Toc29763619"/>
      <w:bookmarkStart w:id="4248" w:name="_Toc36030090"/>
      <w:bookmarkStart w:id="4249" w:name="_Toc37179990"/>
      <w:bookmarkStart w:id="4250" w:name="_Toc45869690"/>
      <w:bookmarkStart w:id="4251" w:name="_Toc52555489"/>
      <w:bookmarkStart w:id="4252" w:name="_Toc61126309"/>
      <w:bookmarkStart w:id="4253" w:name="_Toc67911725"/>
      <w:bookmarkStart w:id="4254" w:name="_Toc74841817"/>
      <w:bookmarkStart w:id="4255" w:name="_Toc76503597"/>
      <w:bookmarkStart w:id="4256" w:name="_Toc83041452"/>
      <w:bookmarkStart w:id="4257" w:name="_Toc89853848"/>
      <w:bookmarkStart w:id="4258" w:name="_Toc98668217"/>
      <w:bookmarkStart w:id="4259" w:name="_Toc130911357"/>
      <w:bookmarkStart w:id="4260" w:name="_Toc137374580"/>
      <w:bookmarkStart w:id="4261" w:name="_Toc138892100"/>
      <w:r w:rsidRPr="009202AA">
        <w:t>9.4.3.3</w:t>
      </w:r>
      <w:r w:rsidRPr="009202AA">
        <w:tab/>
        <w:t>Minimum requirement for single RAT UTRA operation</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4262" w:name="_Toc21096653"/>
      <w:bookmarkStart w:id="4263" w:name="_Toc29763620"/>
      <w:bookmarkStart w:id="4264" w:name="_Toc36030091"/>
      <w:bookmarkStart w:id="4265" w:name="_Toc37179991"/>
      <w:bookmarkStart w:id="4266" w:name="_Toc45869691"/>
      <w:bookmarkStart w:id="4267" w:name="_Toc52555490"/>
      <w:bookmarkStart w:id="4268" w:name="_Toc61126310"/>
      <w:bookmarkStart w:id="4269" w:name="_Toc67911726"/>
      <w:bookmarkStart w:id="4270" w:name="_Toc74841818"/>
      <w:bookmarkStart w:id="4271" w:name="_Toc76503598"/>
      <w:bookmarkStart w:id="4272" w:name="_Toc83041453"/>
      <w:bookmarkStart w:id="4273" w:name="_Toc89853849"/>
      <w:bookmarkStart w:id="4274" w:name="_Toc98668218"/>
      <w:bookmarkStart w:id="4275" w:name="_Toc130911358"/>
      <w:bookmarkStart w:id="4276" w:name="_Toc137374581"/>
      <w:bookmarkStart w:id="4277" w:name="_Toc138892101"/>
      <w:r w:rsidRPr="009202AA">
        <w:t>9.4.3.4</w:t>
      </w:r>
      <w:r w:rsidRPr="009202AA">
        <w:tab/>
        <w:t>Minimum requirement for single RAT E-UTRA operation</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278" w:name="_Toc21096654"/>
      <w:bookmarkStart w:id="4279" w:name="_Toc29763621"/>
      <w:bookmarkStart w:id="4280" w:name="_Toc36030092"/>
      <w:bookmarkStart w:id="4281" w:name="_Toc37179992"/>
      <w:bookmarkStart w:id="4282" w:name="_Toc45869692"/>
      <w:bookmarkStart w:id="4283" w:name="_Toc52555491"/>
      <w:bookmarkStart w:id="4284" w:name="_Toc61126311"/>
      <w:bookmarkStart w:id="4285" w:name="_Toc67911727"/>
      <w:bookmarkStart w:id="4286" w:name="_Toc74841819"/>
      <w:bookmarkStart w:id="4287" w:name="_Toc76503599"/>
      <w:bookmarkStart w:id="4288" w:name="_Toc83041454"/>
      <w:bookmarkStart w:id="4289" w:name="_Toc89853850"/>
      <w:bookmarkStart w:id="4290" w:name="_Toc98668219"/>
      <w:bookmarkStart w:id="4291" w:name="_Toc130911359"/>
      <w:bookmarkStart w:id="4292" w:name="_Toc137374582"/>
      <w:bookmarkStart w:id="4293" w:name="_Toc138892102"/>
      <w:r w:rsidRPr="009202AA">
        <w:t>9.4.4</w:t>
      </w:r>
      <w:r w:rsidRPr="009202AA">
        <w:tab/>
        <w:t>OTA Total power dynamic range</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15164A2B" w14:textId="77777777" w:rsidR="004C4A70" w:rsidRPr="009202AA" w:rsidRDefault="004C4A70" w:rsidP="004C4A70">
      <w:pPr>
        <w:pStyle w:val="Heading4"/>
      </w:pPr>
      <w:bookmarkStart w:id="4294" w:name="_Toc21096655"/>
      <w:bookmarkStart w:id="4295" w:name="_Toc29763622"/>
      <w:bookmarkStart w:id="4296" w:name="_Toc36030093"/>
      <w:bookmarkStart w:id="4297" w:name="_Toc37179993"/>
      <w:bookmarkStart w:id="4298" w:name="_Toc45869693"/>
      <w:bookmarkStart w:id="4299" w:name="_Toc52555492"/>
      <w:bookmarkStart w:id="4300" w:name="_Toc61126312"/>
      <w:bookmarkStart w:id="4301" w:name="_Toc67911728"/>
      <w:bookmarkStart w:id="4302" w:name="_Toc74841820"/>
      <w:bookmarkStart w:id="4303" w:name="_Toc76503600"/>
      <w:bookmarkStart w:id="4304" w:name="_Toc83041455"/>
      <w:bookmarkStart w:id="4305" w:name="_Toc89853851"/>
      <w:bookmarkStart w:id="4306" w:name="_Toc98668220"/>
      <w:bookmarkStart w:id="4307" w:name="_Toc130911360"/>
      <w:bookmarkStart w:id="4308" w:name="_Toc137374583"/>
      <w:bookmarkStart w:id="4309" w:name="_Toc138892103"/>
      <w:r w:rsidRPr="009202AA">
        <w:t>9.4.4.1</w:t>
      </w:r>
      <w:r w:rsidRPr="009202AA">
        <w:tab/>
        <w:t>General</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310" w:name="_Hlk528437478"/>
      <w:r w:rsidRPr="009202AA">
        <w:t xml:space="preserve"> when transmitting on all RBs</w:t>
      </w:r>
      <w:bookmarkEnd w:id="4310"/>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311" w:name="_Toc21096656"/>
      <w:bookmarkStart w:id="4312" w:name="_Toc29763623"/>
      <w:bookmarkStart w:id="4313" w:name="_Toc36030094"/>
      <w:bookmarkStart w:id="4314" w:name="_Toc37179994"/>
      <w:bookmarkStart w:id="4315" w:name="_Toc45869694"/>
      <w:bookmarkStart w:id="4316" w:name="_Toc52555493"/>
      <w:bookmarkStart w:id="4317" w:name="_Toc61126313"/>
      <w:bookmarkStart w:id="4318" w:name="_Toc67911729"/>
      <w:bookmarkStart w:id="4319" w:name="_Toc74841821"/>
      <w:bookmarkStart w:id="4320" w:name="_Toc76503601"/>
      <w:bookmarkStart w:id="4321" w:name="_Toc83041456"/>
      <w:bookmarkStart w:id="4322" w:name="_Toc89853852"/>
      <w:bookmarkStart w:id="4323" w:name="_Toc98668221"/>
      <w:bookmarkStart w:id="4324" w:name="_Toc130911361"/>
      <w:bookmarkStart w:id="4325" w:name="_Toc137374584"/>
      <w:bookmarkStart w:id="4326" w:name="_Toc138892104"/>
      <w:r w:rsidRPr="009202AA">
        <w:t>9.4.4.2</w:t>
      </w:r>
      <w:r w:rsidRPr="009202AA">
        <w:tab/>
        <w:t>Minimum requirement for MSR operation</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4327" w:name="_Toc21096657"/>
      <w:bookmarkStart w:id="4328" w:name="_Toc29763624"/>
      <w:bookmarkStart w:id="4329" w:name="_Toc36030095"/>
      <w:bookmarkStart w:id="4330" w:name="_Toc37179995"/>
      <w:bookmarkStart w:id="4331" w:name="_Toc45869695"/>
      <w:bookmarkStart w:id="4332" w:name="_Toc52555494"/>
      <w:bookmarkStart w:id="4333" w:name="_Toc61126314"/>
      <w:bookmarkStart w:id="4334" w:name="_Toc67911730"/>
      <w:bookmarkStart w:id="4335" w:name="_Toc74841822"/>
      <w:bookmarkStart w:id="4336" w:name="_Toc76503602"/>
      <w:bookmarkStart w:id="4337" w:name="_Toc83041457"/>
      <w:bookmarkStart w:id="4338" w:name="_Toc89853853"/>
      <w:bookmarkStart w:id="4339" w:name="_Toc98668222"/>
      <w:bookmarkStart w:id="4340" w:name="_Toc130911362"/>
      <w:bookmarkStart w:id="4341" w:name="_Toc137374585"/>
      <w:bookmarkStart w:id="4342" w:name="_Toc138892105"/>
      <w:r w:rsidRPr="009202AA">
        <w:t>9.4.4.3</w:t>
      </w:r>
      <w:r w:rsidRPr="009202AA">
        <w:tab/>
        <w:t>Minimum requirement for single RAT UTRA operation</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4343" w:name="_Toc21096658"/>
      <w:bookmarkStart w:id="4344" w:name="_Toc29763625"/>
      <w:bookmarkStart w:id="4345" w:name="_Toc36030096"/>
      <w:bookmarkStart w:id="4346" w:name="_Toc37179996"/>
      <w:bookmarkStart w:id="4347" w:name="_Toc45869696"/>
      <w:bookmarkStart w:id="4348" w:name="_Toc52555495"/>
      <w:bookmarkStart w:id="4349" w:name="_Toc61126315"/>
      <w:bookmarkStart w:id="4350" w:name="_Toc67911731"/>
      <w:bookmarkStart w:id="4351" w:name="_Toc74841823"/>
      <w:bookmarkStart w:id="4352" w:name="_Toc76503603"/>
      <w:bookmarkStart w:id="4353" w:name="_Toc83041458"/>
      <w:bookmarkStart w:id="4354" w:name="_Toc89853854"/>
      <w:bookmarkStart w:id="4355" w:name="_Toc98668223"/>
      <w:bookmarkStart w:id="4356" w:name="_Toc130911363"/>
      <w:bookmarkStart w:id="4357" w:name="_Toc137374586"/>
      <w:bookmarkStart w:id="4358" w:name="_Toc138892106"/>
      <w:r w:rsidRPr="009202AA">
        <w:t>9.4.4.4</w:t>
      </w:r>
      <w:r w:rsidRPr="009202AA">
        <w:tab/>
        <w:t>Minimum requirement for single RAT E-UTRA operation</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4359" w:name="_Toc21096659"/>
      <w:bookmarkStart w:id="4360" w:name="_Toc29763626"/>
      <w:bookmarkStart w:id="4361" w:name="_Toc36030097"/>
      <w:bookmarkStart w:id="4362" w:name="_Toc37179997"/>
      <w:bookmarkStart w:id="4363" w:name="_Toc45869697"/>
      <w:bookmarkStart w:id="4364" w:name="_Toc52555496"/>
      <w:bookmarkStart w:id="4365" w:name="_Toc61126316"/>
      <w:bookmarkStart w:id="4366" w:name="_Toc67911732"/>
      <w:bookmarkStart w:id="4367" w:name="_Toc74841824"/>
      <w:bookmarkStart w:id="4368" w:name="_Toc76503604"/>
      <w:bookmarkStart w:id="4369" w:name="_Toc83041459"/>
      <w:bookmarkStart w:id="4370" w:name="_Toc89853855"/>
      <w:bookmarkStart w:id="4371" w:name="_Toc98668224"/>
      <w:bookmarkStart w:id="4372" w:name="_Toc130911364"/>
      <w:bookmarkStart w:id="4373" w:name="_Toc137374587"/>
      <w:bookmarkStart w:id="4374" w:name="_Toc138892107"/>
      <w:r w:rsidRPr="009202AA">
        <w:t>9.4.5</w:t>
      </w:r>
      <w:r w:rsidRPr="009202AA">
        <w:tab/>
        <w:t>OTA IPDL time mask</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30CB4DBE" w14:textId="77777777" w:rsidR="004C4A70" w:rsidRPr="009202AA" w:rsidRDefault="004C4A70" w:rsidP="004C4A70">
      <w:pPr>
        <w:pStyle w:val="Heading4"/>
      </w:pPr>
      <w:bookmarkStart w:id="4375" w:name="_Toc21096660"/>
      <w:bookmarkStart w:id="4376" w:name="_Toc29763627"/>
      <w:bookmarkStart w:id="4377" w:name="_Toc36030098"/>
      <w:bookmarkStart w:id="4378" w:name="_Toc37179998"/>
      <w:bookmarkStart w:id="4379" w:name="_Toc45869698"/>
      <w:bookmarkStart w:id="4380" w:name="_Toc52555497"/>
      <w:bookmarkStart w:id="4381" w:name="_Toc61126317"/>
      <w:bookmarkStart w:id="4382" w:name="_Toc67911733"/>
      <w:bookmarkStart w:id="4383" w:name="_Toc74841825"/>
      <w:bookmarkStart w:id="4384" w:name="_Toc76503605"/>
      <w:bookmarkStart w:id="4385" w:name="_Toc83041460"/>
      <w:bookmarkStart w:id="4386" w:name="_Toc89853856"/>
      <w:bookmarkStart w:id="4387" w:name="_Toc98668225"/>
      <w:bookmarkStart w:id="4388" w:name="_Toc130911365"/>
      <w:bookmarkStart w:id="4389" w:name="_Toc137374588"/>
      <w:bookmarkStart w:id="4390" w:name="_Toc138892108"/>
      <w:r w:rsidRPr="009202AA">
        <w:t>9.4.5.1</w:t>
      </w:r>
      <w:r w:rsidRPr="009202AA">
        <w:tab/>
        <w:t>General</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4391" w:name="_Toc21096661"/>
      <w:bookmarkStart w:id="4392" w:name="_Toc29763628"/>
      <w:bookmarkStart w:id="4393" w:name="_Toc36030099"/>
      <w:bookmarkStart w:id="4394" w:name="_Toc37179999"/>
      <w:bookmarkStart w:id="4395" w:name="_Toc45869699"/>
      <w:bookmarkStart w:id="4396" w:name="_Toc52555498"/>
      <w:bookmarkStart w:id="4397" w:name="_Toc61126318"/>
      <w:bookmarkStart w:id="4398" w:name="_Toc67911734"/>
      <w:bookmarkStart w:id="4399" w:name="_Toc74841826"/>
      <w:bookmarkStart w:id="4400" w:name="_Toc76503606"/>
      <w:bookmarkStart w:id="4401" w:name="_Toc83041461"/>
      <w:bookmarkStart w:id="4402" w:name="_Toc89853857"/>
      <w:bookmarkStart w:id="4403" w:name="_Toc98668226"/>
      <w:bookmarkStart w:id="4404" w:name="_Toc130911366"/>
      <w:bookmarkStart w:id="4405" w:name="_Toc137374589"/>
      <w:bookmarkStart w:id="4406" w:name="_Toc138892109"/>
      <w:r w:rsidRPr="009202AA">
        <w:t>9.4.5.2</w:t>
      </w:r>
      <w:r w:rsidRPr="009202AA">
        <w:tab/>
        <w:t>Minimum requirement for MSR operation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4407" w:name="_Toc21096662"/>
      <w:bookmarkStart w:id="4408" w:name="_Toc29763629"/>
      <w:bookmarkStart w:id="4409" w:name="_Toc36030100"/>
      <w:bookmarkStart w:id="4410" w:name="_Toc37180000"/>
      <w:bookmarkStart w:id="4411" w:name="_Toc45869700"/>
      <w:bookmarkStart w:id="4412" w:name="_Toc52555499"/>
      <w:bookmarkStart w:id="4413" w:name="_Toc61126319"/>
      <w:bookmarkStart w:id="4414" w:name="_Toc67911735"/>
      <w:bookmarkStart w:id="4415" w:name="_Toc74841827"/>
      <w:bookmarkStart w:id="4416" w:name="_Toc76503607"/>
      <w:bookmarkStart w:id="4417" w:name="_Toc83041462"/>
      <w:bookmarkStart w:id="4418" w:name="_Toc89853858"/>
      <w:bookmarkStart w:id="4419" w:name="_Toc98668227"/>
      <w:bookmarkStart w:id="4420" w:name="_Toc130911367"/>
      <w:bookmarkStart w:id="4421" w:name="_Toc137374590"/>
      <w:bookmarkStart w:id="4422" w:name="_Toc138892110"/>
      <w:r w:rsidRPr="009202AA">
        <w:t>9.4.5.3</w:t>
      </w:r>
      <w:r w:rsidRPr="009202AA">
        <w:tab/>
        <w:t>Minimum requirement for single RAT UTRA operation</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pP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4423" w:name="_Toc21096663"/>
      <w:bookmarkStart w:id="4424" w:name="_Toc29763630"/>
      <w:bookmarkStart w:id="4425" w:name="_Toc36030101"/>
      <w:bookmarkStart w:id="4426" w:name="_Toc37180001"/>
      <w:bookmarkStart w:id="4427" w:name="_Toc45869701"/>
      <w:bookmarkStart w:id="4428" w:name="_Toc52555500"/>
      <w:bookmarkStart w:id="4429" w:name="_Toc61126320"/>
      <w:bookmarkStart w:id="4430" w:name="_Toc67911736"/>
      <w:bookmarkStart w:id="4431" w:name="_Toc74841828"/>
      <w:bookmarkStart w:id="4432" w:name="_Toc76503608"/>
      <w:bookmarkStart w:id="4433" w:name="_Toc83041463"/>
      <w:bookmarkStart w:id="4434" w:name="_Toc89853859"/>
      <w:bookmarkStart w:id="4435" w:name="_Toc98668228"/>
      <w:bookmarkStart w:id="4436" w:name="_Toc130911368"/>
      <w:bookmarkStart w:id="4437" w:name="_Toc137374591"/>
      <w:bookmarkStart w:id="4438" w:name="_Toc138892111"/>
      <w:r w:rsidRPr="009202AA">
        <w:t>9.4.5.4</w:t>
      </w:r>
      <w:r w:rsidRPr="009202AA">
        <w:tab/>
        <w:t>Minimum requirement for single RAT E-UTRA operation</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4439" w:name="_Toc21096664"/>
      <w:bookmarkStart w:id="4440" w:name="_Toc29763631"/>
      <w:bookmarkStart w:id="4441" w:name="_Toc36030102"/>
      <w:bookmarkStart w:id="4442" w:name="_Toc37180002"/>
      <w:bookmarkStart w:id="4443" w:name="_Toc45869702"/>
      <w:bookmarkStart w:id="4444" w:name="_Toc52555501"/>
      <w:bookmarkStart w:id="4445" w:name="_Toc61126321"/>
      <w:bookmarkStart w:id="4446" w:name="_Toc67911737"/>
      <w:bookmarkStart w:id="4447" w:name="_Toc74841829"/>
      <w:bookmarkStart w:id="4448" w:name="_Toc76503609"/>
      <w:bookmarkStart w:id="4449" w:name="_Toc83041464"/>
      <w:bookmarkStart w:id="4450" w:name="_Toc89853860"/>
      <w:bookmarkStart w:id="4451" w:name="_Toc98668229"/>
      <w:bookmarkStart w:id="4452" w:name="_Toc130911369"/>
      <w:bookmarkStart w:id="4453" w:name="_Toc137374592"/>
      <w:bookmarkStart w:id="4454" w:name="_Toc138892112"/>
      <w:r w:rsidRPr="009202AA">
        <w:t>9.4.6</w:t>
      </w:r>
      <w:r w:rsidRPr="009202AA">
        <w:tab/>
        <w:t>OTA RE Power control dynamic range</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48EB8B3E" w14:textId="77777777" w:rsidR="004C4A70" w:rsidRPr="009202AA" w:rsidRDefault="004C4A70" w:rsidP="004C4A70">
      <w:pPr>
        <w:pStyle w:val="Heading4"/>
      </w:pPr>
      <w:bookmarkStart w:id="4455" w:name="_Toc21096665"/>
      <w:bookmarkStart w:id="4456" w:name="_Toc29763632"/>
      <w:bookmarkStart w:id="4457" w:name="_Toc36030103"/>
      <w:bookmarkStart w:id="4458" w:name="_Toc37180003"/>
      <w:bookmarkStart w:id="4459" w:name="_Toc45869703"/>
      <w:bookmarkStart w:id="4460" w:name="_Toc52555502"/>
      <w:bookmarkStart w:id="4461" w:name="_Toc61126322"/>
      <w:bookmarkStart w:id="4462" w:name="_Toc67911738"/>
      <w:bookmarkStart w:id="4463" w:name="_Toc74841830"/>
      <w:bookmarkStart w:id="4464" w:name="_Toc76503610"/>
      <w:bookmarkStart w:id="4465" w:name="_Toc83041465"/>
      <w:bookmarkStart w:id="4466" w:name="_Toc89853861"/>
      <w:bookmarkStart w:id="4467" w:name="_Toc98668230"/>
      <w:bookmarkStart w:id="4468" w:name="_Toc130911370"/>
      <w:bookmarkStart w:id="4469" w:name="_Toc137374593"/>
      <w:bookmarkStart w:id="4470" w:name="_Toc138892113"/>
      <w:r w:rsidRPr="009202AA">
        <w:t>9.4.6.1</w:t>
      </w:r>
      <w:r w:rsidRPr="009202AA">
        <w:tab/>
        <w:t>General</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4471" w:name="_Toc21096666"/>
      <w:bookmarkStart w:id="4472" w:name="_Toc29763633"/>
      <w:bookmarkStart w:id="4473" w:name="_Toc36030104"/>
      <w:bookmarkStart w:id="4474" w:name="_Toc37180004"/>
      <w:bookmarkStart w:id="4475" w:name="_Toc45869704"/>
      <w:bookmarkStart w:id="4476" w:name="_Toc52555503"/>
      <w:bookmarkStart w:id="4477" w:name="_Toc61126323"/>
      <w:bookmarkStart w:id="4478" w:name="_Toc67911739"/>
      <w:bookmarkStart w:id="4479" w:name="_Toc74841831"/>
      <w:bookmarkStart w:id="4480" w:name="_Toc76503611"/>
      <w:bookmarkStart w:id="4481" w:name="_Toc83041466"/>
      <w:bookmarkStart w:id="4482" w:name="_Toc89853862"/>
      <w:bookmarkStart w:id="4483" w:name="_Toc98668231"/>
      <w:bookmarkStart w:id="4484" w:name="_Toc130911371"/>
      <w:bookmarkStart w:id="4485" w:name="_Toc137374594"/>
      <w:bookmarkStart w:id="4486" w:name="_Toc138892114"/>
      <w:r w:rsidRPr="009202AA">
        <w:t>9.4.6.2</w:t>
      </w:r>
      <w:r w:rsidRPr="009202AA">
        <w:tab/>
        <w:t>Minimum requirement for MSR operation</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4487" w:name="_Toc21096667"/>
      <w:bookmarkStart w:id="4488" w:name="_Toc29763634"/>
      <w:bookmarkStart w:id="4489" w:name="_Toc36030105"/>
      <w:bookmarkStart w:id="4490" w:name="_Toc37180005"/>
      <w:bookmarkStart w:id="4491" w:name="_Toc45869705"/>
      <w:bookmarkStart w:id="4492" w:name="_Toc52555504"/>
      <w:bookmarkStart w:id="4493" w:name="_Toc61126324"/>
      <w:bookmarkStart w:id="4494" w:name="_Toc67911740"/>
      <w:bookmarkStart w:id="4495" w:name="_Toc74841832"/>
      <w:bookmarkStart w:id="4496" w:name="_Toc76503612"/>
      <w:bookmarkStart w:id="4497" w:name="_Toc83041467"/>
      <w:bookmarkStart w:id="4498" w:name="_Toc89853863"/>
      <w:bookmarkStart w:id="4499" w:name="_Toc98668232"/>
      <w:bookmarkStart w:id="4500" w:name="_Toc130911372"/>
      <w:bookmarkStart w:id="4501" w:name="_Toc137374595"/>
      <w:bookmarkStart w:id="4502" w:name="_Toc138892115"/>
      <w:r w:rsidRPr="009202AA">
        <w:t>9.4.6.3</w:t>
      </w:r>
      <w:r w:rsidRPr="009202AA">
        <w:tab/>
        <w:t>Minimum requirement for single RAT UTRA operation</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4503" w:name="_Toc21096668"/>
      <w:bookmarkStart w:id="4504" w:name="_Toc29763635"/>
      <w:bookmarkStart w:id="4505" w:name="_Toc36030106"/>
      <w:bookmarkStart w:id="4506" w:name="_Toc37180006"/>
      <w:bookmarkStart w:id="4507" w:name="_Toc45869706"/>
      <w:bookmarkStart w:id="4508" w:name="_Toc52555505"/>
      <w:bookmarkStart w:id="4509" w:name="_Toc61126325"/>
      <w:bookmarkStart w:id="4510" w:name="_Toc67911741"/>
      <w:bookmarkStart w:id="4511" w:name="_Toc74841833"/>
      <w:bookmarkStart w:id="4512" w:name="_Toc76503613"/>
      <w:bookmarkStart w:id="4513" w:name="_Toc83041468"/>
      <w:bookmarkStart w:id="4514" w:name="_Toc89853864"/>
      <w:bookmarkStart w:id="4515" w:name="_Toc98668233"/>
      <w:bookmarkStart w:id="4516" w:name="_Toc130911373"/>
      <w:bookmarkStart w:id="4517" w:name="_Toc137374596"/>
      <w:bookmarkStart w:id="4518" w:name="_Toc138892116"/>
      <w:r w:rsidRPr="009202AA">
        <w:t>9.4.6.4</w:t>
      </w:r>
      <w:r w:rsidRPr="009202AA">
        <w:tab/>
        <w:t>Minimum requirement for single RAT E-UTRA operation</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4519" w:name="_Toc21096669"/>
      <w:bookmarkStart w:id="4520" w:name="_Toc29763636"/>
      <w:bookmarkStart w:id="4521" w:name="_Toc36030107"/>
      <w:bookmarkStart w:id="4522" w:name="_Toc37180007"/>
      <w:bookmarkStart w:id="4523" w:name="_Toc45869707"/>
      <w:bookmarkStart w:id="4524" w:name="_Toc52555506"/>
      <w:bookmarkStart w:id="4525" w:name="_Toc61126326"/>
      <w:bookmarkStart w:id="4526" w:name="_Toc67911742"/>
      <w:bookmarkStart w:id="4527" w:name="_Toc74841834"/>
      <w:bookmarkStart w:id="4528" w:name="_Toc76503614"/>
      <w:bookmarkStart w:id="4529" w:name="_Toc83041469"/>
      <w:bookmarkStart w:id="4530" w:name="_Toc89853865"/>
      <w:bookmarkStart w:id="4531" w:name="_Toc98668234"/>
      <w:bookmarkStart w:id="4532" w:name="_Toc130911374"/>
      <w:bookmarkStart w:id="4533" w:name="_Toc137374597"/>
      <w:bookmarkStart w:id="4534" w:name="_Toc138892117"/>
      <w:r w:rsidRPr="009202AA">
        <w:t>9.5</w:t>
      </w:r>
      <w:r w:rsidRPr="009202AA">
        <w:tab/>
        <w:t>OTA Transmit ON/OFF power</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36E8C697" w14:textId="77777777" w:rsidR="004C4A70" w:rsidRPr="009202AA" w:rsidRDefault="004C4A70" w:rsidP="004C4A70">
      <w:pPr>
        <w:pStyle w:val="Heading3"/>
      </w:pPr>
      <w:bookmarkStart w:id="4535" w:name="_Toc21096670"/>
      <w:bookmarkStart w:id="4536" w:name="_Toc29763637"/>
      <w:bookmarkStart w:id="4537" w:name="_Toc36030108"/>
      <w:bookmarkStart w:id="4538" w:name="_Toc37180008"/>
      <w:bookmarkStart w:id="4539" w:name="_Toc45869708"/>
      <w:bookmarkStart w:id="4540" w:name="_Toc52555507"/>
      <w:bookmarkStart w:id="4541" w:name="_Toc61126327"/>
      <w:bookmarkStart w:id="4542" w:name="_Toc67911743"/>
      <w:bookmarkStart w:id="4543" w:name="_Toc74841835"/>
      <w:bookmarkStart w:id="4544" w:name="_Toc76503615"/>
      <w:bookmarkStart w:id="4545" w:name="_Toc83041470"/>
      <w:bookmarkStart w:id="4546" w:name="_Toc89853866"/>
      <w:bookmarkStart w:id="4547" w:name="_Toc98668235"/>
      <w:bookmarkStart w:id="4548" w:name="_Toc130911375"/>
      <w:bookmarkStart w:id="4549" w:name="_Toc137374598"/>
      <w:bookmarkStart w:id="4550" w:name="_Toc138892118"/>
      <w:r w:rsidRPr="009202AA">
        <w:t>9.5.1</w:t>
      </w:r>
      <w:r w:rsidRPr="009202AA">
        <w:tab/>
        <w:t>General</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4551" w:name="_Toc21096671"/>
      <w:bookmarkStart w:id="4552" w:name="_Toc29763638"/>
      <w:bookmarkStart w:id="4553" w:name="_Toc36030109"/>
      <w:bookmarkStart w:id="4554" w:name="_Toc37180009"/>
      <w:bookmarkStart w:id="4555" w:name="_Toc45869709"/>
      <w:bookmarkStart w:id="4556" w:name="_Toc52555508"/>
      <w:bookmarkStart w:id="4557" w:name="_Toc61126328"/>
      <w:bookmarkStart w:id="4558" w:name="_Toc67911744"/>
      <w:bookmarkStart w:id="4559" w:name="_Toc74841836"/>
      <w:bookmarkStart w:id="4560" w:name="_Toc76503616"/>
      <w:bookmarkStart w:id="4561" w:name="_Toc83041471"/>
      <w:bookmarkStart w:id="4562" w:name="_Toc89853867"/>
      <w:bookmarkStart w:id="4563" w:name="_Toc98668236"/>
      <w:bookmarkStart w:id="4564" w:name="_Toc130911376"/>
      <w:bookmarkStart w:id="4565" w:name="_Toc137374599"/>
      <w:bookmarkStart w:id="4566" w:name="_Toc138892119"/>
      <w:r w:rsidRPr="009202AA">
        <w:t>9.5.2</w:t>
      </w:r>
      <w:r w:rsidRPr="009202AA">
        <w:tab/>
        <w:t>OTA Transmitter OFF power</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5C818FE3" w14:textId="77777777" w:rsidR="004C4A70" w:rsidRPr="009202AA" w:rsidRDefault="004C4A70" w:rsidP="004C4A70">
      <w:pPr>
        <w:pStyle w:val="Heading4"/>
      </w:pPr>
      <w:bookmarkStart w:id="4567" w:name="_Toc21096672"/>
      <w:bookmarkStart w:id="4568" w:name="_Toc29763639"/>
      <w:bookmarkStart w:id="4569" w:name="_Toc36030110"/>
      <w:bookmarkStart w:id="4570" w:name="_Toc37180010"/>
      <w:bookmarkStart w:id="4571" w:name="_Toc45869710"/>
      <w:bookmarkStart w:id="4572" w:name="_Toc52555509"/>
      <w:bookmarkStart w:id="4573" w:name="_Toc61126329"/>
      <w:bookmarkStart w:id="4574" w:name="_Toc67911745"/>
      <w:bookmarkStart w:id="4575" w:name="_Toc74841837"/>
      <w:bookmarkStart w:id="4576" w:name="_Toc76503617"/>
      <w:bookmarkStart w:id="4577" w:name="_Toc83041472"/>
      <w:bookmarkStart w:id="4578" w:name="_Toc89853868"/>
      <w:bookmarkStart w:id="4579" w:name="_Toc98668237"/>
      <w:bookmarkStart w:id="4580" w:name="_Toc130911377"/>
      <w:bookmarkStart w:id="4581" w:name="_Toc137374600"/>
      <w:bookmarkStart w:id="4582" w:name="_Toc138892120"/>
      <w:r w:rsidRPr="009202AA">
        <w:t>9.5.2.1</w:t>
      </w:r>
      <w:r w:rsidRPr="009202AA">
        <w:tab/>
        <w:t>General</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4583" w:name="_Toc21096673"/>
      <w:bookmarkStart w:id="4584" w:name="_Toc29763640"/>
      <w:bookmarkStart w:id="4585" w:name="_Toc36030111"/>
      <w:bookmarkStart w:id="4586" w:name="_Toc37180011"/>
      <w:bookmarkStart w:id="4587" w:name="_Toc45869711"/>
      <w:bookmarkStart w:id="4588" w:name="_Toc52555510"/>
      <w:bookmarkStart w:id="4589" w:name="_Toc61126330"/>
      <w:bookmarkStart w:id="4590" w:name="_Toc67911746"/>
      <w:bookmarkStart w:id="4591" w:name="_Toc74841838"/>
      <w:bookmarkStart w:id="4592" w:name="_Toc76503618"/>
      <w:bookmarkStart w:id="4593" w:name="_Toc83041473"/>
      <w:bookmarkStart w:id="4594" w:name="_Toc89853869"/>
      <w:bookmarkStart w:id="4595" w:name="_Toc98668238"/>
      <w:bookmarkStart w:id="4596" w:name="_Toc130911378"/>
      <w:bookmarkStart w:id="4597" w:name="_Toc137374601"/>
      <w:bookmarkStart w:id="4598" w:name="_Toc138892121"/>
      <w:r w:rsidRPr="009202AA">
        <w:t>9.5.2.2</w:t>
      </w:r>
      <w:r w:rsidRPr="009202AA">
        <w:tab/>
        <w:t>Minimum requirement for MSR operation</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4599" w:name="_Toc21096674"/>
      <w:bookmarkStart w:id="4600" w:name="_Toc29763641"/>
      <w:bookmarkStart w:id="4601" w:name="_Toc36030112"/>
      <w:bookmarkStart w:id="4602" w:name="_Toc37180012"/>
      <w:bookmarkStart w:id="4603" w:name="_Toc45869712"/>
      <w:bookmarkStart w:id="4604" w:name="_Toc52555511"/>
      <w:bookmarkStart w:id="4605" w:name="_Toc61126331"/>
      <w:bookmarkStart w:id="4606" w:name="_Toc67911747"/>
      <w:bookmarkStart w:id="4607" w:name="_Toc74841839"/>
      <w:bookmarkStart w:id="4608" w:name="_Toc76503619"/>
      <w:bookmarkStart w:id="4609" w:name="_Toc83041474"/>
      <w:bookmarkStart w:id="4610" w:name="_Toc89853870"/>
      <w:bookmarkStart w:id="4611" w:name="_Toc98668239"/>
      <w:bookmarkStart w:id="4612" w:name="_Toc130911379"/>
      <w:bookmarkStart w:id="4613" w:name="_Toc137374602"/>
      <w:bookmarkStart w:id="4614" w:name="_Toc138892122"/>
      <w:r w:rsidRPr="009202AA">
        <w:t>9.5.2.3</w:t>
      </w:r>
      <w:r w:rsidRPr="009202AA">
        <w:tab/>
        <w:t>Minimum requirement for single RAT UTRA operation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4615" w:name="_Toc21096675"/>
      <w:bookmarkStart w:id="4616" w:name="_Toc29763642"/>
      <w:bookmarkStart w:id="4617" w:name="_Toc36030113"/>
      <w:bookmarkStart w:id="4618" w:name="_Toc37180013"/>
      <w:bookmarkStart w:id="4619" w:name="_Toc45869713"/>
      <w:bookmarkStart w:id="4620" w:name="_Toc52555512"/>
      <w:bookmarkStart w:id="4621" w:name="_Toc61126332"/>
      <w:bookmarkStart w:id="4622" w:name="_Toc67911748"/>
      <w:bookmarkStart w:id="4623" w:name="_Toc74841840"/>
      <w:bookmarkStart w:id="4624" w:name="_Toc76503620"/>
      <w:bookmarkStart w:id="4625" w:name="_Toc83041475"/>
      <w:bookmarkStart w:id="4626" w:name="_Toc89853871"/>
      <w:bookmarkStart w:id="4627" w:name="_Toc98668240"/>
      <w:bookmarkStart w:id="4628" w:name="_Toc130911380"/>
      <w:bookmarkStart w:id="4629" w:name="_Toc137374603"/>
      <w:bookmarkStart w:id="4630" w:name="_Toc138892123"/>
      <w:r w:rsidRPr="009202AA">
        <w:t>9.5.2.4</w:t>
      </w:r>
      <w:r w:rsidRPr="009202AA">
        <w:tab/>
        <w:t>Minimum requirement for single RAT E-UTRA operation</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4631" w:name="_Toc21096676"/>
      <w:bookmarkStart w:id="4632" w:name="_Toc29763643"/>
      <w:bookmarkStart w:id="4633" w:name="_Toc36030114"/>
      <w:bookmarkStart w:id="4634" w:name="_Toc37180014"/>
      <w:bookmarkStart w:id="4635" w:name="_Toc45869714"/>
      <w:bookmarkStart w:id="4636" w:name="_Toc52555513"/>
      <w:bookmarkStart w:id="4637" w:name="_Toc61126333"/>
      <w:bookmarkStart w:id="4638" w:name="_Toc67911749"/>
      <w:bookmarkStart w:id="4639" w:name="_Toc74841841"/>
      <w:bookmarkStart w:id="4640" w:name="_Toc76503621"/>
      <w:bookmarkStart w:id="4641" w:name="_Toc83041476"/>
      <w:bookmarkStart w:id="4642" w:name="_Toc89853872"/>
      <w:bookmarkStart w:id="4643" w:name="_Toc98668241"/>
      <w:bookmarkStart w:id="4644" w:name="_Toc130911381"/>
      <w:bookmarkStart w:id="4645" w:name="_Toc137374604"/>
      <w:bookmarkStart w:id="4646" w:name="_Toc138892124"/>
      <w:r w:rsidRPr="009202AA">
        <w:t>9.5.3</w:t>
      </w:r>
      <w:r w:rsidRPr="009202AA">
        <w:tab/>
        <w:t>OTA Transmitter transient period</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3FAA78FC" w14:textId="77777777" w:rsidR="004C4A70" w:rsidRPr="009202AA" w:rsidRDefault="004C4A70" w:rsidP="004C4A70">
      <w:pPr>
        <w:pStyle w:val="Heading4"/>
      </w:pPr>
      <w:bookmarkStart w:id="4647" w:name="_Toc21096677"/>
      <w:bookmarkStart w:id="4648" w:name="_Toc29763644"/>
      <w:bookmarkStart w:id="4649" w:name="_Toc36030115"/>
      <w:bookmarkStart w:id="4650" w:name="_Toc37180015"/>
      <w:bookmarkStart w:id="4651" w:name="_Toc45869715"/>
      <w:bookmarkStart w:id="4652" w:name="_Toc52555514"/>
      <w:bookmarkStart w:id="4653" w:name="_Toc61126334"/>
      <w:bookmarkStart w:id="4654" w:name="_Toc67911750"/>
      <w:bookmarkStart w:id="4655" w:name="_Toc74841842"/>
      <w:bookmarkStart w:id="4656" w:name="_Toc76503622"/>
      <w:bookmarkStart w:id="4657" w:name="_Toc83041477"/>
      <w:bookmarkStart w:id="4658" w:name="_Toc89853873"/>
      <w:bookmarkStart w:id="4659" w:name="_Toc98668242"/>
      <w:bookmarkStart w:id="4660" w:name="_Toc130911382"/>
      <w:bookmarkStart w:id="4661" w:name="_Toc137374605"/>
      <w:bookmarkStart w:id="4662" w:name="_Toc138892125"/>
      <w:r w:rsidRPr="009202AA">
        <w:t>9.5.3.1</w:t>
      </w:r>
      <w:r w:rsidRPr="009202AA">
        <w:tab/>
        <w:t>General</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4663" w:name="_MON_1572099549"/>
    <w:bookmarkStart w:id="4664" w:name="_MON_1572355398"/>
    <w:bookmarkStart w:id="4665" w:name="_MON_1572099568"/>
    <w:bookmarkStart w:id="4666" w:name="_MON_1572099724"/>
    <w:bookmarkStart w:id="4667" w:name="_MON_1572157718"/>
    <w:bookmarkStart w:id="4668" w:name="_MON_1572454981"/>
    <w:bookmarkStart w:id="4669" w:name="_MON_1572099771"/>
    <w:bookmarkStart w:id="4670" w:name="_MON_1572161131"/>
    <w:bookmarkStart w:id="4671" w:name="_MON_1572099881"/>
    <w:bookmarkEnd w:id="4663"/>
    <w:bookmarkEnd w:id="4664"/>
    <w:bookmarkEnd w:id="4665"/>
    <w:bookmarkEnd w:id="4666"/>
    <w:bookmarkEnd w:id="4667"/>
    <w:bookmarkEnd w:id="4668"/>
    <w:bookmarkEnd w:id="4669"/>
    <w:bookmarkEnd w:id="4670"/>
    <w:bookmarkEnd w:id="4671"/>
    <w:bookmarkStart w:id="4672" w:name="_MON_1565440135"/>
    <w:bookmarkEnd w:id="4672"/>
    <w:p w14:paraId="5D377FEA" w14:textId="77777777" w:rsidR="004C4A70" w:rsidRPr="009202AA" w:rsidRDefault="004C4A70" w:rsidP="004C4A70">
      <w:pPr>
        <w:pStyle w:val="TH"/>
      </w:pPr>
      <w:r w:rsidRPr="009202AA">
        <w:object w:dxaOrig="9720" w:dyaOrig="4692" w14:anchorId="27D64257">
          <v:shape id="_x0000_i1074" type="#_x0000_t75" style="width:446.95pt;height:251.65pt" o:ole="">
            <v:imagedata r:id="rId105" o:title="" croptop="6311f" cropleft="2026f" cropright="2877f"/>
          </v:shape>
          <o:OLEObject Type="Embed" ProgID="Word.Picture.8" ShapeID="_x0000_i1074" DrawAspect="Content" ObjectID="_1773669903"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4673" w:name="OLE_LINK18"/>
      <w:bookmarkStart w:id="467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4673"/>
      <w:bookmarkEnd w:id="467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4675" w:name="_Toc21096678"/>
      <w:bookmarkStart w:id="4676" w:name="_Toc29763645"/>
      <w:bookmarkStart w:id="4677" w:name="_Toc36030116"/>
      <w:bookmarkStart w:id="4678" w:name="_Toc37180016"/>
      <w:bookmarkStart w:id="4679" w:name="_Toc45869716"/>
      <w:bookmarkStart w:id="4680" w:name="_Toc52555515"/>
      <w:bookmarkStart w:id="4681" w:name="_Toc61126335"/>
      <w:bookmarkStart w:id="4682" w:name="_Toc67911751"/>
      <w:bookmarkStart w:id="4683" w:name="_Toc74841843"/>
      <w:bookmarkStart w:id="4684" w:name="_Toc76503623"/>
      <w:bookmarkStart w:id="4685" w:name="_Toc83041478"/>
      <w:bookmarkStart w:id="4686" w:name="_Toc89853874"/>
      <w:bookmarkStart w:id="4687" w:name="_Toc98668243"/>
      <w:bookmarkStart w:id="4688" w:name="_Toc130911383"/>
      <w:bookmarkStart w:id="4689" w:name="_Toc137374606"/>
      <w:bookmarkStart w:id="4690" w:name="_Toc138892126"/>
      <w:r w:rsidRPr="009202AA">
        <w:t>9.5.3.2</w:t>
      </w:r>
      <w:r w:rsidRPr="009202AA">
        <w:tab/>
        <w:t>Minimum requirement for MSR operation</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4691" w:name="_Toc21096679"/>
      <w:bookmarkStart w:id="4692" w:name="_Toc29763646"/>
      <w:bookmarkStart w:id="4693" w:name="_Toc36030117"/>
      <w:bookmarkStart w:id="4694" w:name="_Toc37180017"/>
      <w:bookmarkStart w:id="4695" w:name="_Toc45869717"/>
      <w:bookmarkStart w:id="4696" w:name="_Toc52555516"/>
      <w:bookmarkStart w:id="4697" w:name="_Toc61126336"/>
      <w:bookmarkStart w:id="4698" w:name="_Toc67911752"/>
      <w:bookmarkStart w:id="4699" w:name="_Toc74841844"/>
      <w:bookmarkStart w:id="4700" w:name="_Toc76503624"/>
      <w:bookmarkStart w:id="4701" w:name="_Toc83041479"/>
      <w:bookmarkStart w:id="4702" w:name="_Toc89853875"/>
      <w:bookmarkStart w:id="4703" w:name="_Toc98668244"/>
      <w:bookmarkStart w:id="4704" w:name="_Toc130911384"/>
      <w:bookmarkStart w:id="4705" w:name="_Toc137374607"/>
      <w:bookmarkStart w:id="4706" w:name="_Toc138892127"/>
      <w:r w:rsidRPr="009202AA">
        <w:t>9.5.3.3</w:t>
      </w:r>
      <w:r w:rsidRPr="009202AA">
        <w:tab/>
        <w:t>Minimum requirement for single RAT UTRA operation</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4707" w:name="_Toc21096680"/>
      <w:bookmarkStart w:id="4708" w:name="_Toc29763647"/>
      <w:bookmarkStart w:id="4709" w:name="_Toc36030118"/>
      <w:bookmarkStart w:id="4710" w:name="_Toc37180018"/>
      <w:bookmarkStart w:id="4711" w:name="_Toc45869718"/>
      <w:bookmarkStart w:id="4712" w:name="_Toc52555517"/>
      <w:bookmarkStart w:id="4713" w:name="_Toc61126337"/>
      <w:bookmarkStart w:id="4714" w:name="_Toc67911753"/>
      <w:bookmarkStart w:id="4715" w:name="_Toc74841845"/>
      <w:bookmarkStart w:id="4716" w:name="_Toc76503625"/>
      <w:bookmarkStart w:id="4717" w:name="_Toc83041480"/>
      <w:bookmarkStart w:id="4718" w:name="_Toc89853876"/>
      <w:bookmarkStart w:id="4719" w:name="_Toc98668245"/>
      <w:bookmarkStart w:id="4720" w:name="_Toc130911385"/>
      <w:bookmarkStart w:id="4721" w:name="_Toc137374608"/>
      <w:bookmarkStart w:id="4722" w:name="_Toc138892128"/>
      <w:r w:rsidRPr="009202AA">
        <w:t>9.5.3.4</w:t>
      </w:r>
      <w:r w:rsidRPr="009202AA">
        <w:tab/>
        <w:t>Minimum requirement for single RAT E-UTRA operation</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4723" w:name="_Toc21096681"/>
      <w:bookmarkStart w:id="4724" w:name="_Toc29763648"/>
      <w:bookmarkStart w:id="4725" w:name="_Toc36030119"/>
      <w:bookmarkStart w:id="4726" w:name="_Toc37180019"/>
      <w:bookmarkStart w:id="4727" w:name="_Toc45869719"/>
      <w:bookmarkStart w:id="4728" w:name="_Toc52555518"/>
      <w:bookmarkStart w:id="4729" w:name="_Toc61126338"/>
      <w:bookmarkStart w:id="4730" w:name="_Toc67911754"/>
      <w:bookmarkStart w:id="4731" w:name="_Toc74841846"/>
      <w:bookmarkStart w:id="4732" w:name="_Toc76503626"/>
      <w:bookmarkStart w:id="4733" w:name="_Toc83041481"/>
      <w:bookmarkStart w:id="4734" w:name="_Toc89853877"/>
      <w:bookmarkStart w:id="4735" w:name="_Toc98668246"/>
      <w:bookmarkStart w:id="4736" w:name="_Toc130911386"/>
      <w:bookmarkStart w:id="4737" w:name="_Toc137374609"/>
      <w:bookmarkStart w:id="4738" w:name="_Toc138892129"/>
      <w:r w:rsidRPr="009202AA">
        <w:t>9.6</w:t>
      </w:r>
      <w:r w:rsidRPr="009202AA">
        <w:tab/>
        <w:t>OTA Transmitted signal quality</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3A68B5A6" w14:textId="77777777" w:rsidR="004C4A70" w:rsidRPr="009202AA" w:rsidRDefault="004C4A70" w:rsidP="004C4A70">
      <w:pPr>
        <w:pStyle w:val="Heading3"/>
      </w:pPr>
      <w:bookmarkStart w:id="4739" w:name="_Toc21096682"/>
      <w:bookmarkStart w:id="4740" w:name="_Toc29763649"/>
      <w:bookmarkStart w:id="4741" w:name="_Toc36030120"/>
      <w:bookmarkStart w:id="4742" w:name="_Toc37180020"/>
      <w:bookmarkStart w:id="4743" w:name="_Toc45869720"/>
      <w:bookmarkStart w:id="4744" w:name="_Toc52555519"/>
      <w:bookmarkStart w:id="4745" w:name="_Toc61126339"/>
      <w:bookmarkStart w:id="4746" w:name="_Toc67911755"/>
      <w:bookmarkStart w:id="4747" w:name="_Toc74841847"/>
      <w:bookmarkStart w:id="4748" w:name="_Toc76503627"/>
      <w:bookmarkStart w:id="4749" w:name="_Toc83041482"/>
      <w:bookmarkStart w:id="4750" w:name="_Toc89853878"/>
      <w:bookmarkStart w:id="4751" w:name="_Toc98668247"/>
      <w:bookmarkStart w:id="4752" w:name="_Toc130911387"/>
      <w:bookmarkStart w:id="4753" w:name="_Toc137374610"/>
      <w:bookmarkStart w:id="4754" w:name="_Toc138892130"/>
      <w:r w:rsidRPr="009202AA">
        <w:t>9.6.1</w:t>
      </w:r>
      <w:r w:rsidRPr="009202AA">
        <w:tab/>
        <w:t>General</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4755" w:name="_Toc21096683"/>
      <w:bookmarkStart w:id="4756" w:name="_Toc29763650"/>
      <w:bookmarkStart w:id="4757" w:name="_Toc36030121"/>
      <w:bookmarkStart w:id="4758" w:name="_Toc37180021"/>
      <w:bookmarkStart w:id="4759" w:name="_Toc45869721"/>
      <w:bookmarkStart w:id="4760" w:name="_Toc52555520"/>
      <w:bookmarkStart w:id="4761" w:name="_Toc61126340"/>
      <w:bookmarkStart w:id="4762" w:name="_Toc67911756"/>
      <w:bookmarkStart w:id="4763" w:name="_Toc74841848"/>
      <w:bookmarkStart w:id="4764" w:name="_Toc76503628"/>
      <w:bookmarkStart w:id="4765" w:name="_Toc83041483"/>
      <w:bookmarkStart w:id="4766" w:name="_Toc89853879"/>
      <w:bookmarkStart w:id="4767" w:name="_Toc98668248"/>
      <w:bookmarkStart w:id="4768" w:name="_Toc130911388"/>
      <w:bookmarkStart w:id="4769" w:name="_Toc137374611"/>
      <w:bookmarkStart w:id="4770" w:name="_Toc138892131"/>
      <w:r w:rsidRPr="009202AA">
        <w:t>9.6.2</w:t>
      </w:r>
      <w:r w:rsidRPr="009202AA">
        <w:tab/>
        <w:t>OTA Frequency Error</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52319ACD" w14:textId="77777777" w:rsidR="004C4A70" w:rsidRPr="009202AA" w:rsidRDefault="004C4A70" w:rsidP="004C4A70">
      <w:pPr>
        <w:pStyle w:val="Heading4"/>
      </w:pPr>
      <w:bookmarkStart w:id="4771" w:name="_Toc21096684"/>
      <w:bookmarkStart w:id="4772" w:name="_Toc29763651"/>
      <w:bookmarkStart w:id="4773" w:name="_Toc36030122"/>
      <w:bookmarkStart w:id="4774" w:name="_Toc37180022"/>
      <w:bookmarkStart w:id="4775" w:name="_Toc45869722"/>
      <w:bookmarkStart w:id="4776" w:name="_Toc52555521"/>
      <w:bookmarkStart w:id="4777" w:name="_Toc61126341"/>
      <w:bookmarkStart w:id="4778" w:name="_Toc67911757"/>
      <w:bookmarkStart w:id="4779" w:name="_Toc74841849"/>
      <w:bookmarkStart w:id="4780" w:name="_Toc76503629"/>
      <w:bookmarkStart w:id="4781" w:name="_Toc83041484"/>
      <w:bookmarkStart w:id="4782" w:name="_Toc89853880"/>
      <w:bookmarkStart w:id="4783" w:name="_Toc98668249"/>
      <w:bookmarkStart w:id="4784" w:name="_Toc130911389"/>
      <w:bookmarkStart w:id="4785" w:name="_Toc137374612"/>
      <w:bookmarkStart w:id="4786" w:name="_Toc138892132"/>
      <w:r w:rsidRPr="009202AA">
        <w:t>9.6.2.1</w:t>
      </w:r>
      <w:r w:rsidRPr="009202AA">
        <w:tab/>
        <w:t>General</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4787" w:name="_Toc21096685"/>
      <w:bookmarkStart w:id="4788" w:name="_Toc29763652"/>
      <w:bookmarkStart w:id="4789" w:name="_Toc36030123"/>
      <w:bookmarkStart w:id="4790" w:name="_Toc37180023"/>
      <w:bookmarkStart w:id="4791" w:name="_Toc45869723"/>
      <w:bookmarkStart w:id="4792" w:name="_Toc52555522"/>
      <w:bookmarkStart w:id="4793" w:name="_Toc61126342"/>
      <w:bookmarkStart w:id="4794" w:name="_Toc67911758"/>
      <w:bookmarkStart w:id="4795" w:name="_Toc74841850"/>
      <w:bookmarkStart w:id="4796" w:name="_Toc76503630"/>
      <w:bookmarkStart w:id="4797" w:name="_Toc83041485"/>
      <w:bookmarkStart w:id="4798" w:name="_Toc89853881"/>
      <w:bookmarkStart w:id="4799" w:name="_Toc98668250"/>
      <w:bookmarkStart w:id="4800" w:name="_Toc130911390"/>
      <w:bookmarkStart w:id="4801" w:name="_Toc137374613"/>
      <w:bookmarkStart w:id="4802" w:name="_Toc138892133"/>
      <w:r w:rsidRPr="009202AA">
        <w:t>9.6.2.2</w:t>
      </w:r>
      <w:r w:rsidRPr="009202AA">
        <w:tab/>
        <w:t>Minimum requirement for MSR operation</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4803" w:name="_Toc21096686"/>
      <w:bookmarkStart w:id="4804" w:name="_Toc29763653"/>
      <w:bookmarkStart w:id="4805" w:name="_Toc36030124"/>
      <w:bookmarkStart w:id="4806" w:name="_Toc37180024"/>
      <w:bookmarkStart w:id="4807" w:name="_Toc45869724"/>
      <w:bookmarkStart w:id="4808" w:name="_Toc52555523"/>
      <w:bookmarkStart w:id="4809" w:name="_Toc61126343"/>
      <w:bookmarkStart w:id="4810" w:name="_Toc67911759"/>
      <w:bookmarkStart w:id="4811" w:name="_Toc74841851"/>
      <w:bookmarkStart w:id="4812" w:name="_Toc76503631"/>
      <w:bookmarkStart w:id="4813" w:name="_Toc83041486"/>
      <w:bookmarkStart w:id="4814" w:name="_Toc89853882"/>
      <w:bookmarkStart w:id="4815" w:name="_Toc98668251"/>
      <w:bookmarkStart w:id="4816" w:name="_Toc130911391"/>
      <w:bookmarkStart w:id="4817" w:name="_Toc137374614"/>
      <w:bookmarkStart w:id="4818" w:name="_Toc138892134"/>
      <w:r w:rsidRPr="009202AA">
        <w:t>9.6.2.3</w:t>
      </w:r>
      <w:r w:rsidRPr="009202AA">
        <w:tab/>
        <w:t>Minimum requirement for single RAT UTRA operation</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4819" w:name="_Toc21096687"/>
      <w:bookmarkStart w:id="4820" w:name="_Toc29763654"/>
      <w:bookmarkStart w:id="4821" w:name="_Toc36030125"/>
      <w:bookmarkStart w:id="4822" w:name="_Toc37180025"/>
      <w:bookmarkStart w:id="4823" w:name="_Toc45869725"/>
      <w:bookmarkStart w:id="4824" w:name="_Toc52555524"/>
      <w:bookmarkStart w:id="4825" w:name="_Toc61126344"/>
      <w:bookmarkStart w:id="4826" w:name="_Toc67911760"/>
      <w:bookmarkStart w:id="4827" w:name="_Toc74841852"/>
      <w:bookmarkStart w:id="4828" w:name="_Toc76503632"/>
      <w:bookmarkStart w:id="4829" w:name="_Toc83041487"/>
      <w:bookmarkStart w:id="4830" w:name="_Toc89853883"/>
      <w:bookmarkStart w:id="4831" w:name="_Toc98668252"/>
      <w:bookmarkStart w:id="4832" w:name="_Toc130911392"/>
      <w:bookmarkStart w:id="4833" w:name="_Toc137374615"/>
      <w:bookmarkStart w:id="4834" w:name="_Toc138892135"/>
      <w:r w:rsidRPr="009202AA">
        <w:t>9.6.2.4</w:t>
      </w:r>
      <w:r w:rsidRPr="009202AA">
        <w:tab/>
        <w:t>Minimum requirement for single RAT E-UTRA operation</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4835" w:name="_Toc21096688"/>
      <w:bookmarkStart w:id="4836" w:name="_Toc29763655"/>
      <w:bookmarkStart w:id="4837" w:name="_Toc36030126"/>
      <w:bookmarkStart w:id="4838" w:name="_Toc37180026"/>
      <w:bookmarkStart w:id="4839" w:name="_Toc45869726"/>
      <w:bookmarkStart w:id="4840" w:name="_Toc52555525"/>
      <w:bookmarkStart w:id="4841" w:name="_Toc61126345"/>
      <w:bookmarkStart w:id="4842" w:name="_Toc67911761"/>
      <w:bookmarkStart w:id="4843" w:name="_Toc74841853"/>
      <w:bookmarkStart w:id="4844" w:name="_Toc76503633"/>
      <w:bookmarkStart w:id="4845" w:name="_Toc83041488"/>
      <w:bookmarkStart w:id="4846" w:name="_Toc89853884"/>
      <w:bookmarkStart w:id="4847" w:name="_Toc98668253"/>
      <w:bookmarkStart w:id="4848" w:name="_Toc130911393"/>
      <w:bookmarkStart w:id="4849" w:name="_Toc137374616"/>
      <w:bookmarkStart w:id="4850" w:name="_Toc138892136"/>
      <w:r w:rsidRPr="009202AA">
        <w:t>9.6.3</w:t>
      </w:r>
      <w:r w:rsidRPr="009202AA">
        <w:tab/>
        <w:t>OTA Time alignment error</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14:paraId="6F6FEDD3" w14:textId="77777777" w:rsidR="004C4A70" w:rsidRPr="009202AA" w:rsidRDefault="004C4A70" w:rsidP="004C4A70">
      <w:pPr>
        <w:pStyle w:val="Heading4"/>
      </w:pPr>
      <w:bookmarkStart w:id="4851" w:name="_Toc21096689"/>
      <w:bookmarkStart w:id="4852" w:name="_Toc29763656"/>
      <w:bookmarkStart w:id="4853" w:name="_Toc36030127"/>
      <w:bookmarkStart w:id="4854" w:name="_Toc37180027"/>
      <w:bookmarkStart w:id="4855" w:name="_Toc45869727"/>
      <w:bookmarkStart w:id="4856" w:name="_Toc52555526"/>
      <w:bookmarkStart w:id="4857" w:name="_Toc61126346"/>
      <w:bookmarkStart w:id="4858" w:name="_Toc67911762"/>
      <w:bookmarkStart w:id="4859" w:name="_Toc74841854"/>
      <w:bookmarkStart w:id="4860" w:name="_Toc76503634"/>
      <w:bookmarkStart w:id="4861" w:name="_Toc83041489"/>
      <w:bookmarkStart w:id="4862" w:name="_Toc89853885"/>
      <w:bookmarkStart w:id="4863" w:name="_Toc98668254"/>
      <w:bookmarkStart w:id="4864" w:name="_Toc130911394"/>
      <w:bookmarkStart w:id="4865" w:name="_Toc137374617"/>
      <w:bookmarkStart w:id="4866" w:name="_Toc138892137"/>
      <w:r w:rsidRPr="009202AA">
        <w:t>9.6.3.1</w:t>
      </w:r>
      <w:r w:rsidRPr="009202AA">
        <w:tab/>
        <w:t>General</w:t>
      </w:r>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4867" w:name="_Toc21096690"/>
      <w:bookmarkStart w:id="4868" w:name="_Toc29763657"/>
      <w:bookmarkStart w:id="4869" w:name="_Toc36030128"/>
      <w:bookmarkStart w:id="4870" w:name="_Toc37180028"/>
      <w:bookmarkStart w:id="4871" w:name="_Toc45869728"/>
      <w:bookmarkStart w:id="4872" w:name="_Toc52555527"/>
      <w:bookmarkStart w:id="4873" w:name="_Toc61126347"/>
      <w:bookmarkStart w:id="4874" w:name="_Toc67911763"/>
      <w:bookmarkStart w:id="4875" w:name="_Toc74841855"/>
      <w:bookmarkStart w:id="4876" w:name="_Toc76503635"/>
      <w:bookmarkStart w:id="4877" w:name="_Toc83041490"/>
      <w:bookmarkStart w:id="4878" w:name="_Toc89853886"/>
      <w:bookmarkStart w:id="4879" w:name="_Toc98668255"/>
      <w:bookmarkStart w:id="4880" w:name="_Toc130911395"/>
      <w:bookmarkStart w:id="4881" w:name="_Toc137374618"/>
      <w:bookmarkStart w:id="4882" w:name="_Toc138892138"/>
      <w:r w:rsidRPr="009202AA">
        <w:t>9.6.3.2</w:t>
      </w:r>
      <w:r w:rsidRPr="009202AA">
        <w:tab/>
        <w:t>Minimum requirement for MSR operation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4883" w:name="_Toc21096691"/>
      <w:bookmarkStart w:id="4884" w:name="_Toc29763658"/>
      <w:bookmarkStart w:id="4885" w:name="_Toc36030129"/>
      <w:bookmarkStart w:id="4886" w:name="_Toc37180029"/>
      <w:bookmarkStart w:id="4887" w:name="_Toc45869729"/>
      <w:bookmarkStart w:id="4888" w:name="_Toc52555528"/>
      <w:bookmarkStart w:id="4889" w:name="_Toc61126348"/>
      <w:bookmarkStart w:id="4890" w:name="_Toc67911764"/>
      <w:bookmarkStart w:id="4891" w:name="_Toc74841856"/>
      <w:bookmarkStart w:id="4892" w:name="_Toc76503636"/>
      <w:bookmarkStart w:id="4893" w:name="_Toc83041491"/>
      <w:bookmarkStart w:id="4894" w:name="_Toc89853887"/>
      <w:bookmarkStart w:id="4895" w:name="_Toc98668256"/>
      <w:bookmarkStart w:id="4896" w:name="_Toc130911396"/>
      <w:bookmarkStart w:id="4897" w:name="_Toc137374619"/>
      <w:bookmarkStart w:id="4898" w:name="_Toc138892139"/>
      <w:r w:rsidRPr="009202AA">
        <w:t>9.6.3.3</w:t>
      </w:r>
      <w:r w:rsidRPr="009202AA">
        <w:tab/>
        <w:t>Minimum requirement for single RAT UTRA operation</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4899" w:name="_Toc21096692"/>
      <w:bookmarkStart w:id="4900" w:name="_Toc29763659"/>
      <w:bookmarkStart w:id="4901" w:name="_Toc36030130"/>
      <w:bookmarkStart w:id="4902" w:name="_Toc37180030"/>
      <w:bookmarkStart w:id="4903" w:name="_Toc45869730"/>
      <w:bookmarkStart w:id="4904" w:name="_Toc52555529"/>
      <w:bookmarkStart w:id="4905" w:name="_Toc61126349"/>
      <w:bookmarkStart w:id="4906" w:name="_Toc67911765"/>
      <w:bookmarkStart w:id="4907" w:name="_Toc74841857"/>
      <w:bookmarkStart w:id="4908" w:name="_Toc76503637"/>
      <w:bookmarkStart w:id="4909" w:name="_Toc83041492"/>
      <w:bookmarkStart w:id="4910" w:name="_Toc89853888"/>
      <w:bookmarkStart w:id="4911" w:name="_Toc98668257"/>
      <w:bookmarkStart w:id="4912" w:name="_Toc130911397"/>
      <w:bookmarkStart w:id="4913" w:name="_Toc137374620"/>
      <w:bookmarkStart w:id="4914" w:name="_Toc138892140"/>
      <w:r w:rsidRPr="009202AA">
        <w:t>9.6.3.4</w:t>
      </w:r>
      <w:r w:rsidRPr="009202AA">
        <w:tab/>
        <w:t>Minimum requirement for single RAT E-UTRA operation</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915" w:name="_Toc21096693"/>
      <w:bookmarkStart w:id="4916" w:name="_Toc29763660"/>
      <w:bookmarkStart w:id="4917" w:name="_Toc36030131"/>
      <w:bookmarkStart w:id="4918" w:name="_Toc37180031"/>
      <w:bookmarkStart w:id="4919" w:name="_Toc45869731"/>
      <w:bookmarkStart w:id="4920" w:name="_Toc52555530"/>
      <w:bookmarkStart w:id="4921" w:name="_Toc61126350"/>
      <w:bookmarkStart w:id="4922" w:name="_Toc67911766"/>
      <w:bookmarkStart w:id="4923" w:name="_Toc74841858"/>
      <w:bookmarkStart w:id="4924" w:name="_Toc76503638"/>
      <w:bookmarkStart w:id="4925" w:name="_Toc83041493"/>
      <w:bookmarkStart w:id="4926" w:name="_Toc89853889"/>
      <w:bookmarkStart w:id="4927" w:name="_Toc98668258"/>
      <w:bookmarkStart w:id="4928" w:name="_Toc130911398"/>
      <w:bookmarkStart w:id="4929" w:name="_Toc137374621"/>
      <w:bookmarkStart w:id="4930" w:name="_Toc138892141"/>
      <w:r w:rsidRPr="009202AA">
        <w:t>9.6.4</w:t>
      </w:r>
      <w:r w:rsidRPr="009202AA">
        <w:tab/>
        <w:t>OTA Modulation quality</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062CED22" w14:textId="77777777" w:rsidR="004C4A70" w:rsidRPr="009202AA" w:rsidRDefault="004C4A70" w:rsidP="004C4A70">
      <w:pPr>
        <w:pStyle w:val="Heading4"/>
      </w:pPr>
      <w:bookmarkStart w:id="4931" w:name="_Toc21096694"/>
      <w:bookmarkStart w:id="4932" w:name="_Toc29763661"/>
      <w:bookmarkStart w:id="4933" w:name="_Toc36030132"/>
      <w:bookmarkStart w:id="4934" w:name="_Toc37180032"/>
      <w:bookmarkStart w:id="4935" w:name="_Toc45869732"/>
      <w:bookmarkStart w:id="4936" w:name="_Toc52555531"/>
      <w:bookmarkStart w:id="4937" w:name="_Toc61126351"/>
      <w:bookmarkStart w:id="4938" w:name="_Toc67911767"/>
      <w:bookmarkStart w:id="4939" w:name="_Toc74841859"/>
      <w:bookmarkStart w:id="4940" w:name="_Toc76503639"/>
      <w:bookmarkStart w:id="4941" w:name="_Toc83041494"/>
      <w:bookmarkStart w:id="4942" w:name="_Toc89853890"/>
      <w:bookmarkStart w:id="4943" w:name="_Toc98668259"/>
      <w:bookmarkStart w:id="4944" w:name="_Toc130911399"/>
      <w:bookmarkStart w:id="4945" w:name="_Toc137374622"/>
      <w:bookmarkStart w:id="4946" w:name="_Toc138892142"/>
      <w:r w:rsidRPr="009202AA">
        <w:t>9.6.4.1</w:t>
      </w:r>
      <w:r w:rsidRPr="009202AA">
        <w:tab/>
        <w:t>General</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947" w:name="_Toc21096695"/>
      <w:bookmarkStart w:id="4948" w:name="_Toc29763662"/>
      <w:bookmarkStart w:id="4949" w:name="_Toc36030133"/>
      <w:bookmarkStart w:id="4950" w:name="_Toc37180033"/>
      <w:bookmarkStart w:id="4951" w:name="_Toc45869733"/>
      <w:bookmarkStart w:id="4952" w:name="_Toc52555532"/>
      <w:bookmarkStart w:id="4953" w:name="_Toc61126352"/>
      <w:bookmarkStart w:id="4954" w:name="_Toc67911768"/>
      <w:bookmarkStart w:id="4955" w:name="_Toc74841860"/>
      <w:bookmarkStart w:id="4956" w:name="_Toc76503640"/>
      <w:bookmarkStart w:id="4957" w:name="_Toc83041495"/>
      <w:bookmarkStart w:id="4958" w:name="_Toc89853891"/>
      <w:bookmarkStart w:id="4959" w:name="_Toc98668260"/>
      <w:bookmarkStart w:id="4960" w:name="_Toc130911400"/>
      <w:bookmarkStart w:id="4961" w:name="_Toc137374623"/>
      <w:bookmarkStart w:id="4962" w:name="_Toc138892143"/>
      <w:r w:rsidRPr="009202AA">
        <w:t>9.6.4.2</w:t>
      </w:r>
      <w:r w:rsidRPr="009202AA">
        <w:tab/>
        <w:t>Minimum requirement for MSR operation</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963" w:name="_Toc21096696"/>
      <w:bookmarkStart w:id="4964" w:name="_Toc29763663"/>
      <w:bookmarkStart w:id="4965" w:name="_Toc36030134"/>
      <w:bookmarkStart w:id="4966" w:name="_Toc37180034"/>
      <w:bookmarkStart w:id="4967" w:name="_Toc45869734"/>
      <w:bookmarkStart w:id="4968" w:name="_Toc52555533"/>
      <w:bookmarkStart w:id="4969" w:name="_Toc61126353"/>
      <w:bookmarkStart w:id="4970" w:name="_Toc67911769"/>
      <w:bookmarkStart w:id="4971" w:name="_Toc74841861"/>
      <w:bookmarkStart w:id="4972" w:name="_Toc76503641"/>
      <w:bookmarkStart w:id="4973" w:name="_Toc83041496"/>
      <w:bookmarkStart w:id="4974" w:name="_Toc89853892"/>
      <w:bookmarkStart w:id="4975" w:name="_Toc98668261"/>
      <w:bookmarkStart w:id="4976" w:name="_Toc130911401"/>
      <w:bookmarkStart w:id="4977" w:name="_Toc137374624"/>
      <w:bookmarkStart w:id="4978" w:name="_Toc138892144"/>
      <w:r w:rsidRPr="009202AA">
        <w:t>9.6.4.3</w:t>
      </w:r>
      <w:r w:rsidRPr="009202AA">
        <w:tab/>
        <w:t>Minimum requirement for single RAT UTRA operation</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979" w:name="_Toc21096697"/>
      <w:bookmarkStart w:id="4980" w:name="_Toc29763664"/>
      <w:bookmarkStart w:id="4981" w:name="_Toc36030135"/>
      <w:bookmarkStart w:id="4982" w:name="_Toc37180035"/>
      <w:bookmarkStart w:id="4983" w:name="_Toc45869735"/>
      <w:bookmarkStart w:id="4984" w:name="_Toc52555534"/>
      <w:bookmarkStart w:id="4985" w:name="_Toc61126354"/>
      <w:bookmarkStart w:id="4986" w:name="_Toc67911770"/>
      <w:bookmarkStart w:id="4987" w:name="_Toc74841862"/>
      <w:bookmarkStart w:id="4988" w:name="_Toc76503642"/>
      <w:bookmarkStart w:id="4989" w:name="_Toc83041497"/>
      <w:bookmarkStart w:id="4990" w:name="_Toc89853893"/>
      <w:bookmarkStart w:id="4991" w:name="_Toc98668262"/>
      <w:bookmarkStart w:id="4992" w:name="_Toc130911402"/>
      <w:bookmarkStart w:id="4993" w:name="_Toc137374625"/>
      <w:bookmarkStart w:id="4994" w:name="_Toc138892145"/>
      <w:r w:rsidRPr="009202AA">
        <w:t>9.6.4.4</w:t>
      </w:r>
      <w:r w:rsidRPr="009202AA">
        <w:tab/>
        <w:t>Minimum requirement for single RAT E-UTRA operation</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995" w:name="_Toc21096698"/>
      <w:bookmarkStart w:id="4996" w:name="_Toc29763665"/>
      <w:bookmarkStart w:id="4997" w:name="_Toc36030136"/>
      <w:bookmarkStart w:id="4998" w:name="_Toc37180036"/>
      <w:bookmarkStart w:id="4999" w:name="_Toc45869736"/>
      <w:bookmarkStart w:id="5000" w:name="_Toc52555535"/>
      <w:bookmarkStart w:id="5001" w:name="_Toc61126355"/>
      <w:bookmarkStart w:id="5002" w:name="_Toc67911771"/>
      <w:bookmarkStart w:id="5003" w:name="_Toc74841863"/>
      <w:bookmarkStart w:id="5004" w:name="_Toc76503643"/>
      <w:bookmarkStart w:id="5005" w:name="_Toc83041498"/>
      <w:bookmarkStart w:id="5006" w:name="_Toc89853894"/>
      <w:bookmarkStart w:id="5007" w:name="_Toc98668263"/>
      <w:bookmarkStart w:id="5008" w:name="_Toc130911403"/>
      <w:bookmarkStart w:id="5009" w:name="_Toc137374626"/>
      <w:bookmarkStart w:id="5010" w:name="_Toc138892146"/>
      <w:r w:rsidRPr="009202AA">
        <w:t>9.6.5</w:t>
      </w:r>
      <w:r w:rsidRPr="009202AA">
        <w:tab/>
        <w:t>OTA Transmit pulse shape filter</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p>
    <w:p w14:paraId="74708687" w14:textId="77777777" w:rsidR="004C4A70" w:rsidRPr="009202AA" w:rsidRDefault="004C4A70" w:rsidP="004C4A70">
      <w:pPr>
        <w:pStyle w:val="Heading4"/>
      </w:pPr>
      <w:bookmarkStart w:id="5011" w:name="_Toc21096699"/>
      <w:bookmarkStart w:id="5012" w:name="_Toc29763666"/>
      <w:bookmarkStart w:id="5013" w:name="_Toc36030137"/>
      <w:bookmarkStart w:id="5014" w:name="_Toc37180037"/>
      <w:bookmarkStart w:id="5015" w:name="_Toc45869737"/>
      <w:bookmarkStart w:id="5016" w:name="_Toc52555536"/>
      <w:bookmarkStart w:id="5017" w:name="_Toc61126356"/>
      <w:bookmarkStart w:id="5018" w:name="_Toc67911772"/>
      <w:bookmarkStart w:id="5019" w:name="_Toc74841864"/>
      <w:bookmarkStart w:id="5020" w:name="_Toc76503644"/>
      <w:bookmarkStart w:id="5021" w:name="_Toc83041499"/>
      <w:bookmarkStart w:id="5022" w:name="_Toc89853895"/>
      <w:bookmarkStart w:id="5023" w:name="_Toc98668264"/>
      <w:bookmarkStart w:id="5024" w:name="_Toc130911404"/>
      <w:bookmarkStart w:id="5025" w:name="_Toc137374627"/>
      <w:bookmarkStart w:id="5026" w:name="_Toc138892147"/>
      <w:r w:rsidRPr="009202AA">
        <w:t>9.6.5.1</w:t>
      </w:r>
      <w:r w:rsidRPr="009202AA">
        <w:tab/>
        <w:t>General</w:t>
      </w:r>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5027" w:name="_Toc21096700"/>
      <w:bookmarkStart w:id="5028" w:name="_Toc29763667"/>
      <w:bookmarkStart w:id="5029" w:name="_Toc36030138"/>
      <w:bookmarkStart w:id="5030" w:name="_Toc37180038"/>
      <w:bookmarkStart w:id="5031" w:name="_Toc45869738"/>
      <w:bookmarkStart w:id="5032" w:name="_Toc52555537"/>
      <w:bookmarkStart w:id="5033" w:name="_Toc61126357"/>
      <w:bookmarkStart w:id="5034" w:name="_Toc67911773"/>
      <w:bookmarkStart w:id="5035" w:name="_Toc74841865"/>
      <w:bookmarkStart w:id="5036" w:name="_Toc76503645"/>
      <w:bookmarkStart w:id="5037" w:name="_Toc83041500"/>
      <w:bookmarkStart w:id="5038" w:name="_Toc89853896"/>
      <w:bookmarkStart w:id="5039" w:name="_Toc98668265"/>
      <w:bookmarkStart w:id="5040" w:name="_Toc130911405"/>
      <w:bookmarkStart w:id="5041" w:name="_Toc137374628"/>
      <w:bookmarkStart w:id="5042" w:name="_Toc138892148"/>
      <w:r w:rsidRPr="009202AA">
        <w:t>9.7</w:t>
      </w:r>
      <w:r w:rsidRPr="009202AA">
        <w:tab/>
        <w:t>OTA Unwanted Emissions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675513EF" w14:textId="77777777" w:rsidR="004C4A70" w:rsidRPr="009202AA" w:rsidRDefault="004C4A70" w:rsidP="004C4A70">
      <w:pPr>
        <w:pStyle w:val="Heading3"/>
      </w:pPr>
      <w:bookmarkStart w:id="5043" w:name="_Toc21096701"/>
      <w:bookmarkStart w:id="5044" w:name="_Toc29763668"/>
      <w:bookmarkStart w:id="5045" w:name="_Toc36030139"/>
      <w:bookmarkStart w:id="5046" w:name="_Toc37180039"/>
      <w:bookmarkStart w:id="5047" w:name="_Toc45869739"/>
      <w:bookmarkStart w:id="5048" w:name="_Toc52555538"/>
      <w:bookmarkStart w:id="5049" w:name="_Toc61126358"/>
      <w:bookmarkStart w:id="5050" w:name="_Toc67911774"/>
      <w:bookmarkStart w:id="5051" w:name="_Toc74841866"/>
      <w:bookmarkStart w:id="5052" w:name="_Toc76503646"/>
      <w:bookmarkStart w:id="5053" w:name="_Toc83041501"/>
      <w:bookmarkStart w:id="5054" w:name="_Toc89853897"/>
      <w:bookmarkStart w:id="5055" w:name="_Toc98668266"/>
      <w:bookmarkStart w:id="5056" w:name="_Toc130911406"/>
      <w:bookmarkStart w:id="5057" w:name="_Toc137374629"/>
      <w:bookmarkStart w:id="5058" w:name="_Toc138892149"/>
      <w:r w:rsidRPr="009202AA">
        <w:t>9.7.1</w:t>
      </w:r>
      <w:r w:rsidRPr="009202AA">
        <w:tab/>
        <w:t>General</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5059" w:name="_Toc21096702"/>
      <w:bookmarkStart w:id="5060" w:name="_Toc29763669"/>
      <w:bookmarkStart w:id="5061" w:name="_Toc36030140"/>
      <w:bookmarkStart w:id="5062" w:name="_Toc37180040"/>
      <w:bookmarkStart w:id="5063" w:name="_Toc45869740"/>
      <w:bookmarkStart w:id="5064" w:name="_Toc52555539"/>
      <w:bookmarkStart w:id="5065" w:name="_Toc61126359"/>
      <w:bookmarkStart w:id="5066" w:name="_Toc67911775"/>
      <w:bookmarkStart w:id="5067" w:name="_Toc74841867"/>
      <w:bookmarkStart w:id="5068" w:name="_Toc76503647"/>
      <w:bookmarkStart w:id="5069" w:name="_Toc83041502"/>
      <w:bookmarkStart w:id="5070" w:name="_Toc89853898"/>
      <w:bookmarkStart w:id="5071" w:name="_Toc98668267"/>
      <w:bookmarkStart w:id="5072" w:name="_Toc130911407"/>
      <w:bookmarkStart w:id="5073" w:name="_Toc137374630"/>
      <w:bookmarkStart w:id="5074" w:name="_Toc138892150"/>
      <w:r w:rsidRPr="009202AA">
        <w:t>9.7.2</w:t>
      </w:r>
      <w:r w:rsidRPr="009202AA">
        <w:tab/>
        <w:t>OTA occupied bandwidth</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262913ED" w14:textId="77777777" w:rsidR="004C4A70" w:rsidRPr="009202AA" w:rsidRDefault="004C4A70" w:rsidP="004C4A70">
      <w:pPr>
        <w:pStyle w:val="Heading4"/>
      </w:pPr>
      <w:bookmarkStart w:id="5075" w:name="_Toc21096703"/>
      <w:bookmarkStart w:id="5076" w:name="_Toc29763670"/>
      <w:bookmarkStart w:id="5077" w:name="_Toc36030141"/>
      <w:bookmarkStart w:id="5078" w:name="_Toc37180041"/>
      <w:bookmarkStart w:id="5079" w:name="_Toc45869741"/>
      <w:bookmarkStart w:id="5080" w:name="_Toc52555540"/>
      <w:bookmarkStart w:id="5081" w:name="_Toc61126360"/>
      <w:bookmarkStart w:id="5082" w:name="_Toc67911776"/>
      <w:bookmarkStart w:id="5083" w:name="_Toc74841868"/>
      <w:bookmarkStart w:id="5084" w:name="_Toc76503648"/>
      <w:bookmarkStart w:id="5085" w:name="_Toc83041503"/>
      <w:bookmarkStart w:id="5086" w:name="_Toc89853899"/>
      <w:bookmarkStart w:id="5087" w:name="_Toc98668268"/>
      <w:bookmarkStart w:id="5088" w:name="_Toc130911408"/>
      <w:bookmarkStart w:id="5089" w:name="_Toc137374631"/>
      <w:bookmarkStart w:id="5090" w:name="_Toc138892151"/>
      <w:r w:rsidRPr="009202AA">
        <w:t>9.7.2.1</w:t>
      </w:r>
      <w:r w:rsidRPr="009202AA">
        <w:tab/>
        <w:t>General</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5091" w:name="_Toc21096704"/>
      <w:bookmarkStart w:id="5092" w:name="_Toc29763671"/>
      <w:bookmarkStart w:id="5093" w:name="_Toc36030142"/>
      <w:bookmarkStart w:id="5094" w:name="_Toc37180042"/>
      <w:bookmarkStart w:id="5095" w:name="_Toc45869742"/>
      <w:bookmarkStart w:id="5096" w:name="_Toc52555541"/>
      <w:bookmarkStart w:id="5097" w:name="_Toc61126361"/>
      <w:bookmarkStart w:id="5098" w:name="_Toc67911777"/>
      <w:bookmarkStart w:id="5099" w:name="_Toc74841869"/>
      <w:bookmarkStart w:id="5100" w:name="_Toc76503649"/>
      <w:bookmarkStart w:id="5101" w:name="_Toc83041504"/>
      <w:bookmarkStart w:id="5102" w:name="_Toc89853900"/>
      <w:bookmarkStart w:id="5103" w:name="_Toc98668269"/>
      <w:bookmarkStart w:id="5104" w:name="_Toc130911409"/>
      <w:bookmarkStart w:id="5105" w:name="_Toc137374632"/>
      <w:bookmarkStart w:id="5106" w:name="_Toc138892152"/>
      <w:r w:rsidRPr="009202AA">
        <w:t>9.7.2.2</w:t>
      </w:r>
      <w:r w:rsidRPr="009202AA">
        <w:tab/>
        <w:t>Minimum requirement for MSR operation</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5107" w:name="_Toc21096705"/>
      <w:bookmarkStart w:id="5108" w:name="_Toc29763672"/>
      <w:bookmarkStart w:id="5109" w:name="_Toc36030143"/>
      <w:bookmarkStart w:id="5110" w:name="_Toc37180043"/>
      <w:bookmarkStart w:id="5111" w:name="_Toc45869743"/>
      <w:bookmarkStart w:id="5112" w:name="_Toc52555542"/>
      <w:bookmarkStart w:id="5113" w:name="_Toc61126362"/>
      <w:bookmarkStart w:id="5114" w:name="_Toc67911778"/>
      <w:bookmarkStart w:id="5115" w:name="_Toc74841870"/>
      <w:bookmarkStart w:id="5116" w:name="_Toc76503650"/>
      <w:bookmarkStart w:id="5117" w:name="_Toc83041505"/>
      <w:bookmarkStart w:id="5118" w:name="_Toc89853901"/>
      <w:bookmarkStart w:id="5119" w:name="_Toc98668270"/>
      <w:bookmarkStart w:id="5120" w:name="_Toc130911410"/>
      <w:bookmarkStart w:id="5121" w:name="_Toc137374633"/>
      <w:bookmarkStart w:id="5122" w:name="_Toc138892153"/>
      <w:r w:rsidRPr="009202AA">
        <w:t>9.7.2.3</w:t>
      </w:r>
      <w:r w:rsidRPr="009202AA">
        <w:tab/>
        <w:t>Minimum requirement for single RAT UTRA operation</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5123" w:name="_Toc21096706"/>
      <w:bookmarkStart w:id="5124" w:name="_Toc29763673"/>
      <w:bookmarkStart w:id="5125" w:name="_Toc36030144"/>
      <w:bookmarkStart w:id="5126" w:name="_Toc37180044"/>
      <w:bookmarkStart w:id="5127" w:name="_Toc45869744"/>
      <w:bookmarkStart w:id="5128" w:name="_Toc52555543"/>
      <w:bookmarkStart w:id="5129" w:name="_Toc61126363"/>
      <w:bookmarkStart w:id="5130" w:name="_Toc67911779"/>
      <w:bookmarkStart w:id="5131" w:name="_Toc74841871"/>
      <w:bookmarkStart w:id="5132" w:name="_Toc76503651"/>
      <w:bookmarkStart w:id="5133" w:name="_Toc83041506"/>
      <w:bookmarkStart w:id="5134" w:name="_Toc89853902"/>
      <w:bookmarkStart w:id="5135" w:name="_Toc98668271"/>
      <w:bookmarkStart w:id="5136" w:name="_Toc130911411"/>
      <w:bookmarkStart w:id="5137" w:name="_Toc137374634"/>
      <w:bookmarkStart w:id="5138" w:name="_Toc138892154"/>
      <w:r w:rsidRPr="009202AA">
        <w:t>9.7.2.4</w:t>
      </w:r>
      <w:r w:rsidRPr="009202AA">
        <w:tab/>
        <w:t>Minimum requirement for single RAT E-UTRA operation</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5139" w:name="_Toc21096707"/>
      <w:bookmarkStart w:id="5140" w:name="_Toc29763674"/>
      <w:bookmarkStart w:id="5141" w:name="_Toc36030145"/>
      <w:bookmarkStart w:id="5142" w:name="_Toc37180045"/>
      <w:bookmarkStart w:id="5143" w:name="_Toc45869745"/>
      <w:bookmarkStart w:id="5144" w:name="_Toc52555544"/>
      <w:bookmarkStart w:id="5145" w:name="_Toc61126364"/>
      <w:bookmarkStart w:id="5146" w:name="_Toc67911780"/>
      <w:bookmarkStart w:id="5147" w:name="_Toc74841872"/>
      <w:bookmarkStart w:id="5148" w:name="_Toc76503652"/>
      <w:bookmarkStart w:id="5149" w:name="_Toc83041507"/>
      <w:bookmarkStart w:id="5150" w:name="_Toc89853903"/>
      <w:bookmarkStart w:id="5151" w:name="_Toc98668272"/>
      <w:bookmarkStart w:id="5152" w:name="_Toc130911412"/>
      <w:bookmarkStart w:id="5153" w:name="_Toc137374635"/>
      <w:bookmarkStart w:id="5154" w:name="_Toc138892155"/>
      <w:r w:rsidRPr="009202AA">
        <w:t>9.7.3</w:t>
      </w:r>
      <w:r w:rsidRPr="009202AA">
        <w:tab/>
        <w:t>OTA Adjacent Channel Leakage power Ratio</w:t>
      </w:r>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6752DCE9" w14:textId="77777777" w:rsidR="004C4A70" w:rsidRPr="009202AA" w:rsidRDefault="004C4A70" w:rsidP="004C4A70">
      <w:pPr>
        <w:pStyle w:val="Heading4"/>
      </w:pPr>
      <w:bookmarkStart w:id="5155" w:name="_Toc21096708"/>
      <w:bookmarkStart w:id="5156" w:name="_Toc29763675"/>
      <w:bookmarkStart w:id="5157" w:name="_Toc36030146"/>
      <w:bookmarkStart w:id="5158" w:name="_Toc37180046"/>
      <w:bookmarkStart w:id="5159" w:name="_Toc45869746"/>
      <w:bookmarkStart w:id="5160" w:name="_Toc52555545"/>
      <w:bookmarkStart w:id="5161" w:name="_Toc61126365"/>
      <w:bookmarkStart w:id="5162" w:name="_Toc67911781"/>
      <w:bookmarkStart w:id="5163" w:name="_Toc74841873"/>
      <w:bookmarkStart w:id="5164" w:name="_Toc76503653"/>
      <w:bookmarkStart w:id="5165" w:name="_Toc83041508"/>
      <w:bookmarkStart w:id="5166" w:name="_Toc89853904"/>
      <w:bookmarkStart w:id="5167" w:name="_Toc98668273"/>
      <w:bookmarkStart w:id="5168" w:name="_Toc130911413"/>
      <w:bookmarkStart w:id="5169" w:name="_Toc137374636"/>
      <w:bookmarkStart w:id="5170" w:name="_Toc138892156"/>
      <w:r w:rsidRPr="009202AA">
        <w:t>9.7.3.1</w:t>
      </w:r>
      <w:r w:rsidRPr="009202AA">
        <w:tab/>
        <w:t>General</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5171" w:name="_Toc21096709"/>
      <w:bookmarkStart w:id="5172" w:name="_Toc29763676"/>
      <w:bookmarkStart w:id="5173" w:name="_Toc36030147"/>
      <w:bookmarkStart w:id="5174" w:name="_Toc37180047"/>
      <w:bookmarkStart w:id="5175" w:name="_Toc45869747"/>
      <w:bookmarkStart w:id="5176" w:name="_Toc52555546"/>
      <w:bookmarkStart w:id="5177" w:name="_Toc61126366"/>
      <w:bookmarkStart w:id="5178" w:name="_Toc67911782"/>
      <w:bookmarkStart w:id="5179" w:name="_Toc74841874"/>
      <w:bookmarkStart w:id="5180" w:name="_Toc76503654"/>
      <w:bookmarkStart w:id="5181" w:name="_Toc83041509"/>
      <w:bookmarkStart w:id="5182" w:name="_Toc89853905"/>
      <w:bookmarkStart w:id="5183" w:name="_Toc98668274"/>
      <w:bookmarkStart w:id="5184" w:name="_Toc130911414"/>
      <w:bookmarkStart w:id="5185" w:name="_Toc137374637"/>
      <w:bookmarkStart w:id="5186" w:name="_Toc138892157"/>
      <w:r w:rsidRPr="009202AA">
        <w:t>9.7.3.2</w:t>
      </w:r>
      <w:r w:rsidRPr="009202AA">
        <w:tab/>
        <w:t>Minimum requirement for MSR operation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5187" w:name="_Toc21096710"/>
      <w:bookmarkStart w:id="5188" w:name="_Toc29763677"/>
      <w:bookmarkStart w:id="5189" w:name="_Toc36030148"/>
      <w:bookmarkStart w:id="5190" w:name="_Toc37180048"/>
      <w:bookmarkStart w:id="5191" w:name="_Toc45869748"/>
      <w:bookmarkStart w:id="5192" w:name="_Toc52555547"/>
      <w:bookmarkStart w:id="5193" w:name="_Toc61126367"/>
      <w:bookmarkStart w:id="5194" w:name="_Toc67911783"/>
      <w:bookmarkStart w:id="5195" w:name="_Toc74841875"/>
      <w:bookmarkStart w:id="5196" w:name="_Toc76503655"/>
      <w:bookmarkStart w:id="5197" w:name="_Toc83041510"/>
      <w:bookmarkStart w:id="5198" w:name="_Toc89853906"/>
      <w:bookmarkStart w:id="5199" w:name="_Toc98668275"/>
      <w:bookmarkStart w:id="5200" w:name="_Toc130911415"/>
      <w:bookmarkStart w:id="5201" w:name="_Toc137374638"/>
      <w:bookmarkStart w:id="5202" w:name="_Toc138892158"/>
      <w:r w:rsidRPr="009202AA">
        <w:t>9.7.3.3</w:t>
      </w:r>
      <w:r w:rsidRPr="009202AA">
        <w:tab/>
        <w:t>Minimum requirement for single RAT UTRA operation</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5203" w:name="_Toc21096711"/>
      <w:bookmarkStart w:id="5204" w:name="_Toc29763678"/>
      <w:bookmarkStart w:id="5205" w:name="_Toc36030149"/>
      <w:bookmarkStart w:id="5206" w:name="_Toc37180049"/>
      <w:bookmarkStart w:id="5207" w:name="_Toc45869749"/>
      <w:bookmarkStart w:id="5208" w:name="_Toc52555548"/>
      <w:bookmarkStart w:id="5209" w:name="_Toc61126368"/>
      <w:bookmarkStart w:id="5210" w:name="_Toc67911784"/>
      <w:bookmarkStart w:id="5211" w:name="_Toc74841876"/>
      <w:bookmarkStart w:id="5212" w:name="_Toc76503656"/>
      <w:bookmarkStart w:id="5213" w:name="_Toc83041511"/>
      <w:bookmarkStart w:id="5214" w:name="_Toc89853907"/>
      <w:bookmarkStart w:id="5215" w:name="_Toc98668276"/>
      <w:bookmarkStart w:id="5216" w:name="_Toc130911416"/>
      <w:bookmarkStart w:id="5217" w:name="_Toc137374639"/>
      <w:bookmarkStart w:id="5218" w:name="_Toc138892159"/>
      <w:r w:rsidRPr="009202AA">
        <w:t>9.7.3.4</w:t>
      </w:r>
      <w:r w:rsidRPr="009202AA">
        <w:tab/>
        <w:t>Minimum requirement for single RAT E-UTRA operation</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5219" w:name="_Toc21096712"/>
      <w:bookmarkStart w:id="5220" w:name="_Toc29763679"/>
      <w:bookmarkStart w:id="5221" w:name="_Toc36030150"/>
      <w:bookmarkStart w:id="5222" w:name="_Toc37180050"/>
      <w:bookmarkStart w:id="5223" w:name="_Toc45869750"/>
      <w:bookmarkStart w:id="5224" w:name="_Toc52555549"/>
      <w:bookmarkStart w:id="5225" w:name="_Toc61126369"/>
      <w:bookmarkStart w:id="5226" w:name="_Toc67911785"/>
      <w:bookmarkStart w:id="5227" w:name="_Toc74841877"/>
      <w:bookmarkStart w:id="5228" w:name="_Toc76503657"/>
      <w:bookmarkStart w:id="5229" w:name="_Toc83041512"/>
      <w:bookmarkStart w:id="5230" w:name="_Toc89853908"/>
      <w:bookmarkStart w:id="5231" w:name="_Toc98668277"/>
      <w:bookmarkStart w:id="5232" w:name="_Toc130911417"/>
      <w:bookmarkStart w:id="5233" w:name="_Toc137374640"/>
      <w:bookmarkStart w:id="5234" w:name="_Toc138892160"/>
      <w:r w:rsidRPr="009202AA">
        <w:rPr>
          <w:rFonts w:eastAsia="SimSun"/>
        </w:rPr>
        <w:t>9.7.4</w:t>
      </w:r>
      <w:r w:rsidRPr="009202AA">
        <w:rPr>
          <w:rFonts w:eastAsia="SimSun"/>
        </w:rPr>
        <w:tab/>
        <w:t>OTA Spectrum emission mask</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1A0477DB" w14:textId="77777777" w:rsidR="004C4A70" w:rsidRPr="009202AA" w:rsidRDefault="004C4A70" w:rsidP="004C4A70">
      <w:pPr>
        <w:pStyle w:val="Heading4"/>
        <w:rPr>
          <w:rFonts w:eastAsia="SimSun"/>
        </w:rPr>
      </w:pPr>
      <w:bookmarkStart w:id="5235" w:name="_Toc21096713"/>
      <w:bookmarkStart w:id="5236" w:name="_Toc29763680"/>
      <w:bookmarkStart w:id="5237" w:name="_Toc36030151"/>
      <w:bookmarkStart w:id="5238" w:name="_Toc37180051"/>
      <w:bookmarkStart w:id="5239" w:name="_Toc45869751"/>
      <w:bookmarkStart w:id="5240" w:name="_Toc52555550"/>
      <w:bookmarkStart w:id="5241" w:name="_Toc61126370"/>
      <w:bookmarkStart w:id="5242" w:name="_Toc67911786"/>
      <w:bookmarkStart w:id="5243" w:name="_Toc74841878"/>
      <w:bookmarkStart w:id="5244" w:name="_Toc76503658"/>
      <w:bookmarkStart w:id="5245" w:name="_Toc83041513"/>
      <w:bookmarkStart w:id="5246" w:name="_Toc89853909"/>
      <w:bookmarkStart w:id="5247" w:name="_Toc98668278"/>
      <w:bookmarkStart w:id="5248" w:name="_Toc130911418"/>
      <w:bookmarkStart w:id="5249" w:name="_Toc137374641"/>
      <w:bookmarkStart w:id="5250" w:name="_Toc138892161"/>
      <w:r w:rsidRPr="009202AA">
        <w:rPr>
          <w:rFonts w:eastAsia="SimSun"/>
        </w:rPr>
        <w:t>9.7.4.1</w:t>
      </w:r>
      <w:r w:rsidRPr="009202AA">
        <w:rPr>
          <w:rFonts w:eastAsia="SimSun"/>
        </w:rPr>
        <w:tab/>
        <w:t>General</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5251" w:name="_Toc21096714"/>
      <w:bookmarkStart w:id="5252" w:name="_Toc29763681"/>
      <w:bookmarkStart w:id="5253" w:name="_Toc36030152"/>
      <w:bookmarkStart w:id="5254" w:name="_Toc37180052"/>
      <w:bookmarkStart w:id="5255" w:name="_Toc45869752"/>
      <w:bookmarkStart w:id="5256" w:name="_Toc52555551"/>
      <w:bookmarkStart w:id="5257" w:name="_Toc61126371"/>
      <w:bookmarkStart w:id="5258" w:name="_Toc67911787"/>
      <w:bookmarkStart w:id="5259" w:name="_Toc74841879"/>
      <w:bookmarkStart w:id="5260" w:name="_Toc76503659"/>
      <w:bookmarkStart w:id="5261" w:name="_Toc83041514"/>
      <w:bookmarkStart w:id="5262" w:name="_Toc89853910"/>
      <w:bookmarkStart w:id="5263" w:name="_Toc98668279"/>
      <w:bookmarkStart w:id="5264" w:name="_Toc130911419"/>
      <w:bookmarkStart w:id="5265" w:name="_Toc137374642"/>
      <w:bookmarkStart w:id="5266" w:name="_Toc138892162"/>
      <w:r w:rsidRPr="009202AA">
        <w:rPr>
          <w:rFonts w:eastAsia="SimSun"/>
        </w:rPr>
        <w:t>9.7.4.2</w:t>
      </w:r>
      <w:r w:rsidRPr="009202AA">
        <w:rPr>
          <w:rFonts w:eastAsia="SimSun"/>
        </w:rPr>
        <w:tab/>
        <w:t>Minimum requirement for MSR operation</w:t>
      </w:r>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5267" w:name="_Toc21096715"/>
      <w:bookmarkStart w:id="5268" w:name="_Toc29763682"/>
      <w:bookmarkStart w:id="5269" w:name="_Toc36030153"/>
      <w:bookmarkStart w:id="5270" w:name="_Toc37180053"/>
      <w:bookmarkStart w:id="5271" w:name="_Toc45869753"/>
      <w:bookmarkStart w:id="5272" w:name="_Toc52555552"/>
      <w:bookmarkStart w:id="5273" w:name="_Toc61126372"/>
      <w:bookmarkStart w:id="5274" w:name="_Toc67911788"/>
      <w:bookmarkStart w:id="5275" w:name="_Toc74841880"/>
      <w:bookmarkStart w:id="5276" w:name="_Toc76503660"/>
      <w:bookmarkStart w:id="5277" w:name="_Toc83041515"/>
      <w:bookmarkStart w:id="5278" w:name="_Toc89853911"/>
      <w:bookmarkStart w:id="5279" w:name="_Toc98668280"/>
      <w:bookmarkStart w:id="5280" w:name="_Toc130911420"/>
      <w:bookmarkStart w:id="5281" w:name="_Toc137374643"/>
      <w:bookmarkStart w:id="5282" w:name="_Toc138892163"/>
      <w:r w:rsidRPr="009202AA">
        <w:rPr>
          <w:rFonts w:eastAsia="SimSun"/>
        </w:rPr>
        <w:t>9.7.4.3</w:t>
      </w:r>
      <w:r w:rsidRPr="009202AA">
        <w:rPr>
          <w:rFonts w:eastAsia="SimSun"/>
        </w:rPr>
        <w:tab/>
        <w:t>Minimum requirement for single RAT UTRA operation</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366C5E1A" w14:textId="77777777" w:rsidR="004C4A70" w:rsidRPr="009202AA" w:rsidRDefault="004C4A70" w:rsidP="004C4A70">
      <w:pPr>
        <w:pStyle w:val="Heading5"/>
        <w:rPr>
          <w:rFonts w:eastAsia="SimSun"/>
        </w:rPr>
      </w:pPr>
      <w:bookmarkStart w:id="5283" w:name="_Toc21096716"/>
      <w:bookmarkStart w:id="5284" w:name="_Toc29763683"/>
      <w:bookmarkStart w:id="5285" w:name="_Toc36030154"/>
      <w:bookmarkStart w:id="5286" w:name="_Toc37180054"/>
      <w:bookmarkStart w:id="5287" w:name="_Toc45869754"/>
      <w:bookmarkStart w:id="5288" w:name="_Toc52555553"/>
      <w:bookmarkStart w:id="5289" w:name="_Toc61126373"/>
      <w:bookmarkStart w:id="5290" w:name="_Toc67911789"/>
      <w:bookmarkStart w:id="5291" w:name="_Toc74841881"/>
      <w:bookmarkStart w:id="5292" w:name="_Toc76503661"/>
      <w:bookmarkStart w:id="5293" w:name="_Toc83041516"/>
      <w:bookmarkStart w:id="5294" w:name="_Toc89853912"/>
      <w:bookmarkStart w:id="5295" w:name="_Toc98668281"/>
      <w:bookmarkStart w:id="5296" w:name="_Toc130911421"/>
      <w:bookmarkStart w:id="5297" w:name="_Toc137374644"/>
      <w:bookmarkStart w:id="5298" w:name="_Toc138892164"/>
      <w:r w:rsidRPr="009202AA">
        <w:rPr>
          <w:rFonts w:eastAsia="SimSun"/>
        </w:rPr>
        <w:t>9.7.4.3.1</w:t>
      </w:r>
      <w:r w:rsidRPr="009202AA">
        <w:rPr>
          <w:rFonts w:eastAsia="SimSun"/>
        </w:rPr>
        <w:tab/>
        <w:t>General</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5299" w:name="_Toc21096717"/>
      <w:bookmarkStart w:id="5300" w:name="_Toc29763684"/>
      <w:bookmarkStart w:id="5301" w:name="_Toc36030155"/>
      <w:bookmarkStart w:id="5302" w:name="_Toc37180055"/>
      <w:bookmarkStart w:id="5303" w:name="_Toc45869755"/>
      <w:bookmarkStart w:id="5304" w:name="_Toc52555554"/>
      <w:bookmarkStart w:id="5305" w:name="_Toc61126374"/>
      <w:bookmarkStart w:id="5306" w:name="_Toc67911790"/>
      <w:bookmarkStart w:id="5307" w:name="_Toc74841882"/>
      <w:bookmarkStart w:id="5308" w:name="_Toc76503662"/>
      <w:bookmarkStart w:id="5309" w:name="_Toc83041517"/>
      <w:bookmarkStart w:id="5310" w:name="_Toc89853913"/>
      <w:bookmarkStart w:id="5311" w:name="_Toc98668282"/>
      <w:bookmarkStart w:id="5312" w:name="_Toc130911422"/>
      <w:bookmarkStart w:id="5313" w:name="_Toc137374645"/>
      <w:bookmarkStart w:id="5314" w:name="_Toc138892165"/>
      <w:r w:rsidRPr="009202AA">
        <w:rPr>
          <w:rFonts w:eastAsia="SimSun"/>
        </w:rPr>
        <w:t>9.7.4.3.2</w:t>
      </w:r>
      <w:r w:rsidRPr="009202AA">
        <w:rPr>
          <w:rFonts w:eastAsia="SimSun"/>
        </w:rPr>
        <w:tab/>
        <w:t>Minimum requirements for single RAT UTRA FDD operation</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15pt;height:266.6pt" o:ole="" fillcolor="window">
            <v:imagedata r:id="rId107" o:title=""/>
          </v:shape>
          <o:OLEObject Type="Embed" ProgID="PowerPoint.Slide.8" ShapeID="_x0000_i1075" DrawAspect="Content" ObjectID="_1773669904"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9.75pt;height:29.25pt" o:ole="" fillcolor="window">
                  <v:imagedata r:id="rId109" o:title=""/>
                </v:shape>
                <o:OLEObject Type="Embed" ProgID="Equation.3" ShapeID="_x0000_i1076" DrawAspect="Content" ObjectID="_1773669905"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9.75pt;height:29.25pt" o:ole="" fillcolor="window">
                  <v:imagedata r:id="rId109" o:title=""/>
                </v:shape>
                <o:OLEObject Type="Embed" ProgID="Equation.3" ShapeID="_x0000_i1077" DrawAspect="Content" ObjectID="_1773669906"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6pt;height:29.25pt" o:ole="" fillcolor="window">
                  <v:imagedata r:id="rId112" o:title=""/>
                </v:shape>
                <o:OLEObject Type="Embed" ProgID="Equation.3" ShapeID="_x0000_i1078" DrawAspect="Content" ObjectID="_1773669907"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5315" w:name="_Toc21096718"/>
      <w:bookmarkStart w:id="5316" w:name="_Toc29763685"/>
      <w:bookmarkStart w:id="5317" w:name="_Toc36030156"/>
      <w:bookmarkStart w:id="5318" w:name="_Toc37180056"/>
      <w:bookmarkStart w:id="5319" w:name="_Toc45869756"/>
      <w:bookmarkStart w:id="5320" w:name="_Toc52555555"/>
      <w:bookmarkStart w:id="5321" w:name="_Toc61126375"/>
      <w:bookmarkStart w:id="5322" w:name="_Toc67911791"/>
      <w:bookmarkStart w:id="5323" w:name="_Toc74841883"/>
      <w:bookmarkStart w:id="5324" w:name="_Toc76503663"/>
      <w:bookmarkStart w:id="5325" w:name="_Toc83041518"/>
      <w:bookmarkStart w:id="5326" w:name="_Toc89853914"/>
      <w:bookmarkStart w:id="5327" w:name="_Toc98668283"/>
      <w:bookmarkStart w:id="5328" w:name="_Toc130911423"/>
      <w:bookmarkStart w:id="5329" w:name="_Toc137374646"/>
      <w:bookmarkStart w:id="5330" w:name="_Toc138892166"/>
      <w:r w:rsidRPr="009202AA">
        <w:t>9.7.4.4</w:t>
      </w:r>
      <w:r w:rsidRPr="009202AA">
        <w:tab/>
        <w:t>Minimum requirement for single RAT E-UTRA operation</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5331" w:name="_Toc21096719"/>
      <w:bookmarkStart w:id="5332" w:name="_Toc29763686"/>
      <w:bookmarkStart w:id="5333" w:name="_Toc36030157"/>
      <w:bookmarkStart w:id="5334" w:name="_Toc37180057"/>
      <w:bookmarkStart w:id="5335" w:name="_Toc45869757"/>
      <w:bookmarkStart w:id="5336" w:name="_Toc52555556"/>
      <w:bookmarkStart w:id="5337" w:name="_Toc61126376"/>
      <w:bookmarkStart w:id="5338" w:name="_Toc67911792"/>
      <w:bookmarkStart w:id="5339" w:name="_Toc74841884"/>
      <w:bookmarkStart w:id="5340" w:name="_Toc76503664"/>
      <w:bookmarkStart w:id="5341" w:name="_Toc83041519"/>
      <w:bookmarkStart w:id="5342" w:name="_Toc89853915"/>
      <w:bookmarkStart w:id="5343" w:name="_Toc98668284"/>
      <w:bookmarkStart w:id="5344" w:name="_Toc130911424"/>
      <w:bookmarkStart w:id="5345" w:name="_Toc137374647"/>
      <w:bookmarkStart w:id="5346" w:name="_Toc138892167"/>
      <w:r w:rsidRPr="009202AA">
        <w:t>9.7.5</w:t>
      </w:r>
      <w:r w:rsidRPr="009202AA">
        <w:tab/>
        <w:t>OTA Operating band unwanted emission</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r w:rsidRPr="009202AA">
        <w:tab/>
      </w:r>
    </w:p>
    <w:p w14:paraId="04532869" w14:textId="77777777" w:rsidR="004C4A70" w:rsidRPr="009202AA" w:rsidRDefault="004C4A70" w:rsidP="004C4A70">
      <w:pPr>
        <w:pStyle w:val="Heading4"/>
      </w:pPr>
      <w:bookmarkStart w:id="5347" w:name="_Toc21096720"/>
      <w:bookmarkStart w:id="5348" w:name="_Toc29763687"/>
      <w:bookmarkStart w:id="5349" w:name="_Toc36030158"/>
      <w:bookmarkStart w:id="5350" w:name="_Toc37180058"/>
      <w:bookmarkStart w:id="5351" w:name="_Toc45869758"/>
      <w:bookmarkStart w:id="5352" w:name="_Toc52555557"/>
      <w:bookmarkStart w:id="5353" w:name="_Toc61126377"/>
      <w:bookmarkStart w:id="5354" w:name="_Toc67911793"/>
      <w:bookmarkStart w:id="5355" w:name="_Toc74841885"/>
      <w:bookmarkStart w:id="5356" w:name="_Toc76503665"/>
      <w:bookmarkStart w:id="5357" w:name="_Toc83041520"/>
      <w:bookmarkStart w:id="5358" w:name="_Toc89853916"/>
      <w:bookmarkStart w:id="5359" w:name="_Toc98668285"/>
      <w:bookmarkStart w:id="5360" w:name="_Toc130911425"/>
      <w:bookmarkStart w:id="5361" w:name="_Toc137374648"/>
      <w:bookmarkStart w:id="5362" w:name="_Toc138892168"/>
      <w:r w:rsidRPr="009202AA">
        <w:t>9.7.5.1</w:t>
      </w:r>
      <w:r w:rsidRPr="009202AA">
        <w:tab/>
        <w:t>General</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5363" w:name="_Toc21096721"/>
      <w:bookmarkStart w:id="5364" w:name="_Toc29763688"/>
      <w:bookmarkStart w:id="5365" w:name="_Toc36030159"/>
      <w:bookmarkStart w:id="5366" w:name="_Toc37180059"/>
      <w:bookmarkStart w:id="5367" w:name="_Toc45869759"/>
      <w:bookmarkStart w:id="5368" w:name="_Toc52555558"/>
      <w:bookmarkStart w:id="5369" w:name="_Toc61126378"/>
      <w:bookmarkStart w:id="5370" w:name="_Toc67911794"/>
      <w:bookmarkStart w:id="5371" w:name="_Toc74841886"/>
      <w:bookmarkStart w:id="5372" w:name="_Toc76503666"/>
      <w:bookmarkStart w:id="5373" w:name="_Toc83041521"/>
      <w:bookmarkStart w:id="5374" w:name="_Toc89853917"/>
      <w:bookmarkStart w:id="5375" w:name="_Toc98668286"/>
      <w:bookmarkStart w:id="5376" w:name="_Toc130911426"/>
      <w:bookmarkStart w:id="5377" w:name="_Toc137374649"/>
      <w:bookmarkStart w:id="5378" w:name="_Toc138892169"/>
      <w:r w:rsidRPr="009202AA">
        <w:rPr>
          <w:rFonts w:eastAsia="SimSun"/>
        </w:rPr>
        <w:t>9.7.5.2</w:t>
      </w:r>
      <w:r w:rsidRPr="009202AA">
        <w:rPr>
          <w:rFonts w:eastAsia="SimSun"/>
        </w:rPr>
        <w:tab/>
        <w:t>Minimum requirement for MSR operation</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r w:rsidRPr="009202AA">
        <w:rPr>
          <w:rFonts w:eastAsia="SimSun"/>
        </w:rPr>
        <w:tab/>
      </w:r>
    </w:p>
    <w:p w14:paraId="08C67942" w14:textId="77777777" w:rsidR="004C4A70" w:rsidRPr="009202AA" w:rsidRDefault="004C4A70" w:rsidP="004C4A70">
      <w:pPr>
        <w:pStyle w:val="Heading5"/>
        <w:rPr>
          <w:rFonts w:eastAsia="SimSun"/>
        </w:rPr>
      </w:pPr>
      <w:bookmarkStart w:id="5379" w:name="_Toc21096722"/>
      <w:bookmarkStart w:id="5380" w:name="_Toc29763689"/>
      <w:bookmarkStart w:id="5381" w:name="_Toc36030160"/>
      <w:bookmarkStart w:id="5382" w:name="_Toc37180060"/>
      <w:bookmarkStart w:id="5383" w:name="_Toc45869760"/>
      <w:bookmarkStart w:id="5384" w:name="_Toc52555559"/>
      <w:bookmarkStart w:id="5385" w:name="_Toc61126379"/>
      <w:bookmarkStart w:id="5386" w:name="_Toc67911795"/>
      <w:bookmarkStart w:id="5387" w:name="_Toc74841887"/>
      <w:bookmarkStart w:id="5388" w:name="_Toc76503667"/>
      <w:bookmarkStart w:id="5389" w:name="_Toc83041522"/>
      <w:bookmarkStart w:id="5390" w:name="_Toc89853918"/>
      <w:bookmarkStart w:id="5391" w:name="_Toc98668287"/>
      <w:bookmarkStart w:id="5392" w:name="_Toc130911427"/>
      <w:bookmarkStart w:id="5393" w:name="_Toc137374650"/>
      <w:bookmarkStart w:id="5394" w:name="_Toc138892170"/>
      <w:r w:rsidRPr="009202AA">
        <w:rPr>
          <w:rFonts w:eastAsia="SimSun"/>
        </w:rPr>
        <w:t>9.7.5.2.1</w:t>
      </w:r>
      <w:r w:rsidRPr="009202AA">
        <w:rPr>
          <w:rFonts w:eastAsia="SimSun"/>
        </w:rPr>
        <w:tab/>
        <w:t>General</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395" w:name="_Toc21096723"/>
      <w:bookmarkStart w:id="5396" w:name="_Toc29763690"/>
      <w:bookmarkStart w:id="5397" w:name="_Toc36030161"/>
      <w:bookmarkStart w:id="5398" w:name="_Toc37180061"/>
      <w:bookmarkStart w:id="5399" w:name="_Toc45869761"/>
      <w:bookmarkStart w:id="5400" w:name="_Toc52555560"/>
      <w:bookmarkStart w:id="5401" w:name="_Toc61126380"/>
      <w:bookmarkStart w:id="5402" w:name="_Toc67911796"/>
      <w:bookmarkStart w:id="5403" w:name="_Toc74841888"/>
      <w:bookmarkStart w:id="5404" w:name="_Toc76503668"/>
      <w:bookmarkStart w:id="5405" w:name="_Toc83041523"/>
      <w:bookmarkStart w:id="5406" w:name="_Toc89853919"/>
      <w:bookmarkStart w:id="5407" w:name="_Toc98668288"/>
      <w:bookmarkStart w:id="5408" w:name="_Toc130911428"/>
      <w:bookmarkStart w:id="5409" w:name="_Toc137374651"/>
      <w:bookmarkStart w:id="5410" w:name="_Toc138892171"/>
      <w:r w:rsidRPr="009202AA">
        <w:rPr>
          <w:rFonts w:eastAsia="SimSun"/>
        </w:rPr>
        <w:t>9.7.5.2.2</w:t>
      </w:r>
      <w:r w:rsidRPr="009202AA">
        <w:rPr>
          <w:rFonts w:eastAsia="SimSun"/>
        </w:rPr>
        <w:tab/>
        <w:t>Minimum requirements for Band Categories 1 and 3</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15pt;height:29.6pt" o:ole="" fillcolor="window">
                  <v:imagedata r:id="rId114" o:title=""/>
                </v:shape>
                <o:OLEObject Type="Embed" ProgID="Equation.3" ShapeID="_x0000_i1079" DrawAspect="Content" ObjectID="_1773669908"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411"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85pt;height:29.25pt" o:ole="">
                  <v:imagedata r:id="rId116" o:title=""/>
                </v:shape>
                <o:OLEObject Type="Embed" ProgID="Equation.3" ShapeID="_x0000_i1080" DrawAspect="Content" ObjectID="_1773669909" r:id="rId117"/>
              </w:object>
            </w:r>
            <w:bookmarkEnd w:id="5411"/>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2EA0EC1" w14:textId="69B96E9D"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44B9C8" w14:textId="017D6244" w:rsidR="00877129"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2F982C4A" w:rsidR="004C4A70" w:rsidRPr="009202AA" w:rsidRDefault="00877129" w:rsidP="00877129">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85pt;height:29.25pt" o:ole="">
                  <v:imagedata r:id="rId116" o:title=""/>
                </v:shape>
                <o:OLEObject Type="Embed" ProgID="Equation.3" ShapeID="_x0000_i1081" DrawAspect="Content" ObjectID="_1773669910"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517140C7" w14:textId="422F8B11"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EE7C5A5"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1pt;mso-wrap-style:square;mso-position-horizontal-relative:page;mso-position-vertical-relative:page" o:ole="">
                  <v:fill o:detectmouseclick="t"/>
                  <v:imagedata r:id="rId119" o:title=""/>
                </v:shape>
                <o:OLEObject Type="Embed" ProgID="Equation.3" ShapeID="对象 102" DrawAspect="Content" ObjectID="_1773669911"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75pt;height:27.1pt;mso-wrap-style:square;mso-position-horizontal-relative:page;mso-position-vertical-relative:page" o:ole="">
                  <v:fill o:detectmouseclick="t"/>
                  <v:imagedata r:id="rId121" o:title=""/>
                </v:shape>
                <o:OLEObject Type="Embed" ProgID="Equation.3" ShapeID="对象 103" DrawAspect="Content" ObjectID="_1773669912"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24E07A9B" w14:textId="4DC4D111" w:rsidR="00877129" w:rsidRPr="009202AA" w:rsidRDefault="00877129" w:rsidP="00877129">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0539F6A8"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412" w:name="_Toc21096724"/>
      <w:bookmarkStart w:id="5413" w:name="_Toc29763691"/>
      <w:bookmarkStart w:id="5414" w:name="_Toc36030162"/>
      <w:bookmarkStart w:id="5415" w:name="_Toc37180062"/>
      <w:bookmarkStart w:id="5416" w:name="_Toc45869762"/>
      <w:bookmarkStart w:id="5417" w:name="_Toc52555561"/>
      <w:bookmarkStart w:id="5418" w:name="_Toc61126381"/>
      <w:bookmarkStart w:id="5419" w:name="_Toc67911797"/>
      <w:bookmarkStart w:id="5420" w:name="_Toc74841889"/>
      <w:bookmarkStart w:id="5421" w:name="_Toc76503669"/>
      <w:bookmarkStart w:id="5422" w:name="_Toc83041524"/>
      <w:bookmarkStart w:id="5423" w:name="_Toc89853920"/>
      <w:bookmarkStart w:id="5424" w:name="_Toc98668289"/>
      <w:bookmarkStart w:id="5425" w:name="_Toc130911429"/>
      <w:bookmarkStart w:id="5426" w:name="_Toc137374652"/>
      <w:bookmarkStart w:id="5427" w:name="_Toc138892172"/>
      <w:r w:rsidRPr="009202AA">
        <w:t>9.7.5.2.3</w:t>
      </w:r>
      <w:r w:rsidRPr="009202AA">
        <w:tab/>
      </w:r>
      <w:r w:rsidRPr="009202AA">
        <w:rPr>
          <w:i/>
        </w:rPr>
        <w:t>Minimum requirement</w:t>
      </w:r>
      <w:r w:rsidRPr="009202AA">
        <w:t xml:space="preserve"> for Band Category 2</w:t>
      </w:r>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706036E" w14:textId="1FAFEF0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3CBE8514" w14:textId="65A067CA"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74041C51"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36.7pt;mso-wrap-style:square;mso-position-horizontal-relative:page;mso-position-vertical-relative:page" o:ole="">
                  <v:imagedata r:id="rId123" o:title=""/>
                </v:shape>
                <o:OLEObject Type="Embed" ProgID="Equation.3" ShapeID="对象 139" DrawAspect="Content" ObjectID="_1773669913"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36.7pt;mso-wrap-style:square;mso-position-horizontal-relative:page;mso-position-vertical-relative:page" o:ole="">
                  <v:imagedata r:id="rId125" o:title=""/>
                </v:shape>
                <o:OLEObject Type="Embed" ProgID="Equation.3" ShapeID="对象 140" DrawAspect="Content" ObjectID="_1773669914"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4618FBC8" w14:textId="718BF069"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77FF8E1" w14:textId="3BFB4CB0"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37BA5AF"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4pt;height:29.25pt" o:ole="">
                  <v:imagedata r:id="rId127" o:title=""/>
                </v:shape>
                <o:OLEObject Type="Embed" ProgID="Equation.3" ShapeID="_x0000_i1086" DrawAspect="Content" ObjectID="_1773669915"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4pt;height:29.25pt" o:ole="">
                  <v:imagedata r:id="rId129" o:title=""/>
                </v:shape>
                <o:OLEObject Type="Embed" ProgID="Equation.3" ShapeID="_x0000_i1087" DrawAspect="Content" ObjectID="_1773669916"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2CF59712" w14:textId="32B9D1F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4B153AC" w14:textId="470338B2"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1E3C7ED"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6.5pt;height:36.7pt;mso-wrap-style:square;mso-position-horizontal-relative:page;mso-position-vertical-relative:page" o:ole="">
                  <v:imagedata r:id="rId131" o:title=""/>
                </v:shape>
                <o:OLEObject Type="Embed" ProgID="Equation.3" ShapeID="对象 143" DrawAspect="Content" ObjectID="_1773669917"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6.7pt;mso-wrap-style:square;mso-position-horizontal-relative:page;mso-position-vertical-relative:page" o:ole="">
                  <v:imagedata r:id="rId133" o:title=""/>
                </v:shape>
                <o:OLEObject Type="Embed" ProgID="Equation.3" ShapeID="对象 144" DrawAspect="Content" ObjectID="_1773669918"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6pt;height:29.25pt" o:ole="">
                  <v:imagedata r:id="rId135" o:title=""/>
                </v:shape>
                <o:OLEObject Type="Embed" ProgID="Equation.3" ShapeID="_x0000_i1090" DrawAspect="Content" ObjectID="_1773669919"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6.85pt;height:42.75pt;mso-wrap-style:square;mso-position-horizontal-relative:page;mso-position-vertical-relative:page" o:ole="">
                  <v:fill o:detectmouseclick="t"/>
                  <v:imagedata r:id="rId137" o:title=""/>
                </v:shape>
                <o:OLEObject Type="Embed" ProgID="Equation.3" ShapeID="对象 109" DrawAspect="Content" ObjectID="_1773669920"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6.85pt;height:42.75pt;mso-wrap-style:square;mso-position-horizontal-relative:page;mso-position-vertical-relative:page" o:ole="">
                  <v:fill o:detectmouseclick="t"/>
                  <v:imagedata r:id="rId139" o:title=""/>
                </v:shape>
                <o:OLEObject Type="Embed" ProgID="Equation.3" ShapeID="对象 110" DrawAspect="Content" ObjectID="_1773669921"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428" w:name="_Toc21096725"/>
      <w:bookmarkStart w:id="5429" w:name="_Toc29763692"/>
      <w:bookmarkStart w:id="5430" w:name="_Toc36030163"/>
      <w:bookmarkStart w:id="5431" w:name="_Toc37180063"/>
      <w:bookmarkStart w:id="5432" w:name="_Toc45869763"/>
      <w:bookmarkStart w:id="5433" w:name="_Toc52555562"/>
      <w:bookmarkStart w:id="5434" w:name="_Toc61126382"/>
      <w:bookmarkStart w:id="5435" w:name="_Toc67911798"/>
      <w:bookmarkStart w:id="5436" w:name="_Toc74841890"/>
      <w:bookmarkStart w:id="5437" w:name="_Toc76503670"/>
      <w:bookmarkStart w:id="5438" w:name="_Toc83041525"/>
      <w:bookmarkStart w:id="5439" w:name="_Toc89853921"/>
      <w:bookmarkStart w:id="5440" w:name="_Toc98668290"/>
      <w:bookmarkStart w:id="5441" w:name="_Toc130911430"/>
      <w:bookmarkStart w:id="5442" w:name="_Toc137374653"/>
      <w:bookmarkStart w:id="5443" w:name="_Toc138892173"/>
      <w:r w:rsidRPr="009202AA">
        <w:rPr>
          <w:rFonts w:eastAsia="SimSun"/>
        </w:rPr>
        <w:t>9.7.5.2.4</w:t>
      </w:r>
      <w:r w:rsidRPr="009202AA">
        <w:rPr>
          <w:rFonts w:eastAsia="SimSun"/>
        </w:rPr>
        <w:tab/>
        <w:t>Additional requirements</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588A2DF6" w14:textId="77777777" w:rsidR="004C4A70" w:rsidRPr="009202AA" w:rsidRDefault="004C4A70" w:rsidP="004C4A70">
      <w:pPr>
        <w:pStyle w:val="Heading6"/>
      </w:pPr>
      <w:bookmarkStart w:id="5444" w:name="_Toc21096726"/>
      <w:bookmarkStart w:id="5445" w:name="_Toc29763693"/>
      <w:bookmarkStart w:id="5446" w:name="_Toc36030164"/>
      <w:bookmarkStart w:id="5447" w:name="_Toc37180064"/>
      <w:bookmarkStart w:id="5448" w:name="_Toc45869764"/>
      <w:bookmarkStart w:id="5449" w:name="_Toc52555563"/>
      <w:bookmarkStart w:id="5450" w:name="_Toc61126383"/>
      <w:bookmarkStart w:id="5451" w:name="_Toc67911799"/>
      <w:bookmarkStart w:id="5452" w:name="_Toc74841891"/>
      <w:bookmarkStart w:id="5453" w:name="_Toc76503671"/>
      <w:bookmarkStart w:id="5454" w:name="_Toc83041526"/>
      <w:bookmarkStart w:id="5455" w:name="_Toc89853922"/>
      <w:bookmarkStart w:id="5456" w:name="_Toc98668291"/>
      <w:bookmarkStart w:id="5457" w:name="_Toc130911431"/>
      <w:bookmarkStart w:id="5458" w:name="_Toc137374654"/>
      <w:bookmarkStart w:id="5459" w:name="_Toc138892174"/>
      <w:r w:rsidRPr="009202AA">
        <w:t>9.7.5.2.4.1</w:t>
      </w:r>
      <w:r w:rsidRPr="009202AA">
        <w:tab/>
        <w:t>Limits in FCC Title 47</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460" w:name="_Toc21096727"/>
      <w:bookmarkStart w:id="5461" w:name="_Toc29763694"/>
      <w:bookmarkStart w:id="5462" w:name="_Toc36030165"/>
      <w:bookmarkStart w:id="5463" w:name="_Toc37180065"/>
      <w:bookmarkStart w:id="5464" w:name="_Toc45869765"/>
      <w:bookmarkStart w:id="5465" w:name="_Toc52555564"/>
      <w:bookmarkStart w:id="5466" w:name="_Toc61126384"/>
      <w:bookmarkStart w:id="5467" w:name="_Toc67911800"/>
      <w:bookmarkStart w:id="5468" w:name="_Toc74841892"/>
      <w:bookmarkStart w:id="5469" w:name="_Toc76503672"/>
      <w:bookmarkStart w:id="5470" w:name="_Toc83041527"/>
      <w:bookmarkStart w:id="5471" w:name="_Toc89853923"/>
      <w:bookmarkStart w:id="5472" w:name="_Toc98668292"/>
      <w:bookmarkStart w:id="5473" w:name="_Toc130911432"/>
      <w:bookmarkStart w:id="5474" w:name="_Toc137374655"/>
      <w:bookmarkStart w:id="5475" w:name="_Toc138892175"/>
      <w:r w:rsidRPr="009202AA">
        <w:t>9.7.5.2.4.2</w:t>
      </w:r>
      <w:r w:rsidRPr="009202AA">
        <w:tab/>
        <w:t>Unsynchronized operation for BC3</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476" w:name="_Toc21096728"/>
      <w:bookmarkStart w:id="5477" w:name="_Toc29763695"/>
      <w:bookmarkStart w:id="5478" w:name="_Toc36030166"/>
      <w:bookmarkStart w:id="5479" w:name="_Toc37180066"/>
      <w:bookmarkStart w:id="5480" w:name="_Toc45869766"/>
      <w:bookmarkStart w:id="5481" w:name="_Toc52555565"/>
      <w:bookmarkStart w:id="5482" w:name="_Toc61126385"/>
      <w:bookmarkStart w:id="5483" w:name="_Toc67911801"/>
      <w:bookmarkStart w:id="5484" w:name="_Toc74841893"/>
      <w:bookmarkStart w:id="5485" w:name="_Toc76503673"/>
      <w:bookmarkStart w:id="5486" w:name="_Toc83041528"/>
      <w:bookmarkStart w:id="5487" w:name="_Toc89853924"/>
      <w:bookmarkStart w:id="5488" w:name="_Toc98668293"/>
      <w:bookmarkStart w:id="5489" w:name="_Toc130911433"/>
      <w:bookmarkStart w:id="5490" w:name="_Toc137374656"/>
      <w:bookmarkStart w:id="5491" w:name="_Toc138892176"/>
      <w:r w:rsidRPr="009202AA">
        <w:t>9.7.5.2.4.3</w:t>
      </w:r>
      <w:r w:rsidRPr="009202AA">
        <w:tab/>
        <w:t>Protection of DTT</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5492" w:name="_Toc52555566"/>
      <w:bookmarkStart w:id="5493" w:name="_Toc61126386"/>
      <w:bookmarkStart w:id="5494" w:name="_Toc67911802"/>
      <w:bookmarkStart w:id="5495" w:name="_Toc74841894"/>
      <w:bookmarkStart w:id="5496" w:name="_Toc76503674"/>
      <w:bookmarkStart w:id="5497" w:name="_Toc83041529"/>
      <w:bookmarkStart w:id="5498" w:name="_Toc89853925"/>
      <w:bookmarkStart w:id="5499" w:name="_Toc98668294"/>
      <w:bookmarkStart w:id="5500" w:name="_Toc130911434"/>
      <w:bookmarkStart w:id="5501" w:name="_Toc137374657"/>
      <w:bookmarkStart w:id="5502" w:name="_Toc138892177"/>
      <w:r w:rsidRPr="009202AA">
        <w:t>9.7.5.2.4.4</w:t>
      </w:r>
      <w:r w:rsidRPr="009202AA">
        <w:tab/>
      </w:r>
      <w:bookmarkEnd w:id="5492"/>
      <w:r w:rsidR="0032518B">
        <w:t>Void</w:t>
      </w:r>
      <w:bookmarkEnd w:id="5493"/>
      <w:bookmarkEnd w:id="5494"/>
      <w:bookmarkEnd w:id="5495"/>
      <w:bookmarkEnd w:id="5496"/>
      <w:bookmarkEnd w:id="5497"/>
      <w:bookmarkEnd w:id="5498"/>
      <w:bookmarkEnd w:id="5499"/>
      <w:bookmarkEnd w:id="5500"/>
      <w:bookmarkEnd w:id="5501"/>
      <w:bookmarkEnd w:id="5502"/>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503" w:name="_Toc486925406"/>
      <w:bookmarkStart w:id="5504" w:name="_Toc52555567"/>
      <w:bookmarkStart w:id="5505" w:name="_Toc61126387"/>
      <w:bookmarkStart w:id="5506" w:name="_Toc67911803"/>
      <w:bookmarkStart w:id="5507" w:name="_Toc74841895"/>
      <w:bookmarkStart w:id="5508" w:name="_Toc76503675"/>
      <w:bookmarkStart w:id="5509" w:name="_Toc83041530"/>
      <w:bookmarkStart w:id="5510" w:name="_Toc89853926"/>
      <w:bookmarkStart w:id="5511" w:name="_Toc98668295"/>
      <w:bookmarkStart w:id="5512" w:name="_Toc130911435"/>
      <w:bookmarkStart w:id="5513" w:name="_Toc137374658"/>
      <w:bookmarkStart w:id="5514" w:name="_Toc138892178"/>
      <w:r w:rsidRPr="009202AA">
        <w:t>9.7.5.2.4.5</w:t>
      </w:r>
      <w:r w:rsidRPr="009202AA">
        <w:tab/>
        <w:t>Co-existence with RNSS/GPS services in North America</w:t>
      </w:r>
      <w:bookmarkEnd w:id="5503"/>
      <w:bookmarkEnd w:id="5504"/>
      <w:bookmarkEnd w:id="5505"/>
      <w:bookmarkEnd w:id="5506"/>
      <w:bookmarkEnd w:id="5507"/>
      <w:bookmarkEnd w:id="5508"/>
      <w:bookmarkEnd w:id="5509"/>
      <w:bookmarkEnd w:id="5510"/>
      <w:bookmarkEnd w:id="5511"/>
      <w:bookmarkEnd w:id="5512"/>
      <w:bookmarkEnd w:id="5513"/>
      <w:bookmarkEnd w:id="5514"/>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5515" w:name="_Toc61112508"/>
      <w:bookmarkStart w:id="5516" w:name="_Toc74841896"/>
      <w:bookmarkStart w:id="5517" w:name="_Toc76503676"/>
      <w:bookmarkStart w:id="5518" w:name="_Toc83041531"/>
      <w:bookmarkStart w:id="5519" w:name="_Toc89853927"/>
      <w:bookmarkStart w:id="5520" w:name="_Toc98668296"/>
      <w:bookmarkStart w:id="5521" w:name="_Toc130911436"/>
      <w:bookmarkStart w:id="5522" w:name="_Toc137374659"/>
      <w:bookmarkStart w:id="5523" w:name="_Toc138892179"/>
      <w:r w:rsidRPr="00EF2F0E">
        <w:t>9.7.5.2.4.6</w:t>
      </w:r>
      <w:r w:rsidRPr="00EF2F0E">
        <w:tab/>
      </w:r>
      <w:bookmarkEnd w:id="5515"/>
      <w:r>
        <w:t>Void</w:t>
      </w:r>
      <w:bookmarkEnd w:id="5516"/>
      <w:bookmarkEnd w:id="5517"/>
      <w:bookmarkEnd w:id="5518"/>
      <w:bookmarkEnd w:id="5519"/>
      <w:bookmarkEnd w:id="5520"/>
      <w:bookmarkEnd w:id="5521"/>
      <w:bookmarkEnd w:id="5522"/>
      <w:bookmarkEnd w:id="5523"/>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5524" w:name="_Toc52555569"/>
      <w:bookmarkStart w:id="5525" w:name="_Toc61126389"/>
      <w:bookmarkStart w:id="5526" w:name="_Toc67911805"/>
      <w:bookmarkStart w:id="5527" w:name="_Toc74841897"/>
      <w:bookmarkStart w:id="5528" w:name="_Toc76503677"/>
      <w:bookmarkStart w:id="5529" w:name="_Toc83041532"/>
      <w:bookmarkStart w:id="5530" w:name="_Toc89853928"/>
      <w:bookmarkStart w:id="5531" w:name="_Toc98668297"/>
      <w:bookmarkStart w:id="5532" w:name="_Toc130911437"/>
      <w:bookmarkStart w:id="5533" w:name="_Toc137374660"/>
      <w:bookmarkStart w:id="5534" w:name="_Toc138892180"/>
      <w:bookmarkStart w:id="5535" w:name="_Toc486925408"/>
      <w:bookmarkStart w:id="5536" w:name="_Hlk488398243"/>
      <w:r w:rsidRPr="009202AA">
        <w:t>9.7.5.2.4.7</w:t>
      </w:r>
      <w:r w:rsidRPr="009202AA">
        <w:tab/>
        <w:t>Additional band 32, 50, 51, 74, 75 and 76 unwanted emissions</w:t>
      </w:r>
      <w:bookmarkEnd w:id="5524"/>
      <w:bookmarkEnd w:id="5525"/>
      <w:bookmarkEnd w:id="5526"/>
      <w:bookmarkEnd w:id="5527"/>
      <w:bookmarkEnd w:id="5528"/>
      <w:bookmarkEnd w:id="5529"/>
      <w:bookmarkEnd w:id="5530"/>
      <w:bookmarkEnd w:id="5531"/>
      <w:bookmarkEnd w:id="5532"/>
      <w:bookmarkEnd w:id="5533"/>
      <w:bookmarkEnd w:id="5534"/>
    </w:p>
    <w:bookmarkEnd w:id="5535"/>
    <w:p w14:paraId="5E4C198D" w14:textId="66083557" w:rsidR="000A0A1A" w:rsidRPr="009202AA" w:rsidRDefault="003079D6" w:rsidP="000A0A1A">
      <w:r w:rsidRPr="00EF2F0E">
        <w:t xml:space="preserve">In certain regions, the following requirements may apply to BS operating in Band 32 within 1452-1492 MHz, </w:t>
      </w:r>
      <w:bookmarkStart w:id="5537" w:name="_Hlk488398933"/>
      <w:r w:rsidRPr="00EF2F0E">
        <w:t>in Band 75 within 1432-1517 MHz and in Band 76 within 1427-1432 MHz.</w:t>
      </w:r>
      <w:bookmarkEnd w:id="5537"/>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5538"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538"/>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5539"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536"/>
      <w:bookmarkEnd w:id="553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540" w:name="_Toc52555570"/>
      <w:bookmarkStart w:id="5541" w:name="_Toc61126390"/>
      <w:bookmarkStart w:id="5542" w:name="_Toc67911806"/>
      <w:bookmarkStart w:id="5543" w:name="_Toc74841898"/>
      <w:bookmarkStart w:id="5544" w:name="_Toc76503678"/>
      <w:bookmarkStart w:id="5545" w:name="_Toc83041533"/>
      <w:bookmarkStart w:id="5546" w:name="_Toc89853929"/>
      <w:bookmarkStart w:id="5547" w:name="_Toc98668298"/>
      <w:bookmarkStart w:id="5548" w:name="_Toc130911438"/>
      <w:bookmarkStart w:id="5549" w:name="_Toc137374661"/>
      <w:bookmarkStart w:id="5550" w:name="_Toc138892181"/>
      <w:r w:rsidRPr="009202AA">
        <w:t xml:space="preserve">9.7.5.2.4.8 </w:t>
      </w:r>
      <w:r w:rsidRPr="009202AA">
        <w:tab/>
        <w:t>Additional requirements for band 45</w:t>
      </w:r>
      <w:bookmarkEnd w:id="5540"/>
      <w:bookmarkEnd w:id="5541"/>
      <w:bookmarkEnd w:id="5542"/>
      <w:bookmarkEnd w:id="5543"/>
      <w:bookmarkEnd w:id="5544"/>
      <w:bookmarkEnd w:id="5545"/>
      <w:bookmarkEnd w:id="5546"/>
      <w:bookmarkEnd w:id="5547"/>
      <w:bookmarkEnd w:id="5548"/>
      <w:bookmarkEnd w:id="5549"/>
      <w:bookmarkEnd w:id="5550"/>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5551" w:name="_Toc52555571"/>
      <w:bookmarkStart w:id="5552" w:name="_Toc61126391"/>
      <w:bookmarkStart w:id="5553" w:name="_Toc67911807"/>
      <w:bookmarkStart w:id="5554" w:name="_Toc74841899"/>
      <w:bookmarkStart w:id="5555" w:name="_Toc76503679"/>
      <w:bookmarkStart w:id="5556" w:name="_Toc83041534"/>
      <w:bookmarkStart w:id="5557" w:name="_Toc89853930"/>
      <w:bookmarkStart w:id="5558" w:name="_Toc98668299"/>
      <w:bookmarkStart w:id="5559" w:name="_Toc130911439"/>
      <w:bookmarkStart w:id="5560" w:name="_Toc137374662"/>
      <w:bookmarkStart w:id="5561" w:name="_Toc138892182"/>
      <w:r w:rsidRPr="009202AA">
        <w:t xml:space="preserve">9.7.5.2.4.9 </w:t>
      </w:r>
      <w:r w:rsidRPr="009202AA">
        <w:tab/>
        <w:t>Additional requirements for band 48</w:t>
      </w:r>
      <w:bookmarkEnd w:id="5551"/>
      <w:bookmarkEnd w:id="5552"/>
      <w:bookmarkEnd w:id="5553"/>
      <w:bookmarkEnd w:id="5554"/>
      <w:bookmarkEnd w:id="5555"/>
      <w:bookmarkEnd w:id="5556"/>
      <w:bookmarkEnd w:id="5557"/>
      <w:bookmarkEnd w:id="5558"/>
      <w:bookmarkEnd w:id="5559"/>
      <w:bookmarkEnd w:id="5560"/>
      <w:bookmarkEnd w:id="5561"/>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5562" w:name="_Toc52555572"/>
      <w:bookmarkStart w:id="5563" w:name="_Toc61126392"/>
      <w:bookmarkStart w:id="5564" w:name="_Toc67911808"/>
      <w:bookmarkStart w:id="5565" w:name="_Toc74841900"/>
      <w:bookmarkStart w:id="5566" w:name="_Toc76503680"/>
      <w:bookmarkStart w:id="5567" w:name="_Toc83041535"/>
      <w:bookmarkStart w:id="5568" w:name="_Toc89853931"/>
      <w:bookmarkStart w:id="5569" w:name="_Toc98668300"/>
      <w:bookmarkStart w:id="5570" w:name="_Toc130911440"/>
      <w:bookmarkStart w:id="5571" w:name="_Toc137374663"/>
      <w:bookmarkStart w:id="5572" w:name="_Toc138892183"/>
      <w:r w:rsidRPr="009202AA">
        <w:t xml:space="preserve">9.7.5.2.4.10 </w:t>
      </w:r>
      <w:r w:rsidRPr="009202AA">
        <w:tab/>
        <w:t>Additional requirements for band 53</w:t>
      </w:r>
      <w:bookmarkEnd w:id="5562"/>
      <w:bookmarkEnd w:id="5563"/>
      <w:bookmarkEnd w:id="5564"/>
      <w:bookmarkEnd w:id="5565"/>
      <w:bookmarkEnd w:id="5566"/>
      <w:bookmarkEnd w:id="5567"/>
      <w:bookmarkEnd w:id="5568"/>
      <w:bookmarkEnd w:id="5569"/>
      <w:bookmarkEnd w:id="5570"/>
      <w:bookmarkEnd w:id="5571"/>
      <w:bookmarkEnd w:id="5572"/>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5573" w:name="_Toc21096729"/>
      <w:bookmarkStart w:id="5574" w:name="_Toc29763696"/>
      <w:bookmarkStart w:id="5575" w:name="_Toc36030167"/>
      <w:bookmarkStart w:id="5576" w:name="_Toc37180067"/>
      <w:bookmarkStart w:id="5577" w:name="_Toc45869767"/>
      <w:bookmarkStart w:id="5578" w:name="_Toc52555573"/>
      <w:bookmarkStart w:id="5579" w:name="_Toc61126393"/>
      <w:bookmarkStart w:id="5580" w:name="_Toc67911809"/>
      <w:bookmarkStart w:id="5581" w:name="_Toc74841901"/>
      <w:bookmarkStart w:id="5582" w:name="_Toc76503681"/>
      <w:bookmarkStart w:id="5583" w:name="_Toc83041536"/>
      <w:bookmarkStart w:id="5584" w:name="_Toc89853932"/>
      <w:bookmarkStart w:id="5585" w:name="_Toc98668301"/>
      <w:bookmarkStart w:id="5586" w:name="_Toc130911441"/>
      <w:bookmarkStart w:id="5587" w:name="_Toc137374664"/>
      <w:bookmarkStart w:id="5588" w:name="_Toc138892184"/>
      <w:r w:rsidRPr="009202AA">
        <w:rPr>
          <w:rFonts w:eastAsia="SimSun"/>
        </w:rPr>
        <w:t>9.7.5.3</w:t>
      </w:r>
      <w:r w:rsidRPr="009202AA">
        <w:rPr>
          <w:rFonts w:eastAsia="SimSun"/>
        </w:rPr>
        <w:tab/>
        <w:t>Minimum requirement for single RAT UTRA operation</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5589" w:name="_Toc21096730"/>
      <w:bookmarkStart w:id="5590" w:name="_Toc29763697"/>
      <w:bookmarkStart w:id="5591" w:name="_Toc36030168"/>
      <w:bookmarkStart w:id="5592" w:name="_Toc37180068"/>
      <w:bookmarkStart w:id="5593" w:name="_Toc45869768"/>
      <w:bookmarkStart w:id="5594" w:name="_Toc52555574"/>
      <w:bookmarkStart w:id="5595" w:name="_Toc61126394"/>
      <w:bookmarkStart w:id="5596" w:name="_Toc67911810"/>
      <w:bookmarkStart w:id="5597" w:name="_Toc74841902"/>
      <w:bookmarkStart w:id="5598" w:name="_Toc76503682"/>
      <w:bookmarkStart w:id="5599" w:name="_Toc83041537"/>
      <w:bookmarkStart w:id="5600" w:name="_Toc89853933"/>
      <w:bookmarkStart w:id="5601" w:name="_Toc98668302"/>
      <w:bookmarkStart w:id="5602" w:name="_Toc130911442"/>
      <w:bookmarkStart w:id="5603" w:name="_Toc137374665"/>
      <w:bookmarkStart w:id="5604" w:name="_Toc138892185"/>
      <w:r w:rsidRPr="009202AA">
        <w:rPr>
          <w:rFonts w:eastAsia="SimSun"/>
        </w:rPr>
        <w:t>9.7.5.4</w:t>
      </w:r>
      <w:r w:rsidRPr="009202AA">
        <w:rPr>
          <w:rFonts w:eastAsia="SimSun"/>
        </w:rPr>
        <w:tab/>
        <w:t>Minimum requirement for single RAT E-UTRA operation</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73EDD8A3" w14:textId="77777777" w:rsidR="004C4A70" w:rsidRPr="009202AA" w:rsidRDefault="004C4A70" w:rsidP="004C4A70">
      <w:pPr>
        <w:pStyle w:val="Heading5"/>
      </w:pPr>
      <w:bookmarkStart w:id="5605" w:name="_Toc21096731"/>
      <w:bookmarkStart w:id="5606" w:name="_Toc29763698"/>
      <w:bookmarkStart w:id="5607" w:name="_Toc36030169"/>
      <w:bookmarkStart w:id="5608" w:name="_Toc37180069"/>
      <w:bookmarkStart w:id="5609" w:name="_Toc45869769"/>
      <w:bookmarkStart w:id="5610" w:name="_Toc52555575"/>
      <w:bookmarkStart w:id="5611" w:name="_Toc61126395"/>
      <w:bookmarkStart w:id="5612" w:name="_Toc67911811"/>
      <w:bookmarkStart w:id="5613" w:name="_Toc74841903"/>
      <w:bookmarkStart w:id="5614" w:name="_Toc76503683"/>
      <w:bookmarkStart w:id="5615" w:name="_Toc83041538"/>
      <w:bookmarkStart w:id="5616" w:name="_Toc89853934"/>
      <w:bookmarkStart w:id="5617" w:name="_Toc98668303"/>
      <w:bookmarkStart w:id="5618" w:name="_Toc130911443"/>
      <w:bookmarkStart w:id="5619" w:name="_Toc137374666"/>
      <w:bookmarkStart w:id="5620" w:name="_Toc138892186"/>
      <w:r w:rsidRPr="009202AA">
        <w:t>9.7.5.4.1</w:t>
      </w:r>
      <w:r w:rsidRPr="009202AA">
        <w:tab/>
        <w:t>General</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5621" w:name="_Toc21096732"/>
      <w:bookmarkStart w:id="5622" w:name="_Toc29763699"/>
      <w:bookmarkStart w:id="5623" w:name="_Toc36030170"/>
      <w:bookmarkStart w:id="5624" w:name="_Toc37180070"/>
      <w:bookmarkStart w:id="5625" w:name="_Toc45869770"/>
      <w:bookmarkStart w:id="5626" w:name="_Toc52555576"/>
      <w:bookmarkStart w:id="5627" w:name="_Toc61126396"/>
      <w:bookmarkStart w:id="5628" w:name="_Toc67911812"/>
      <w:bookmarkStart w:id="5629" w:name="_Toc74841904"/>
      <w:bookmarkStart w:id="5630" w:name="_Toc76503684"/>
      <w:bookmarkStart w:id="5631" w:name="_Toc83041539"/>
      <w:bookmarkStart w:id="5632" w:name="_Toc89853935"/>
      <w:bookmarkStart w:id="5633" w:name="_Toc98668304"/>
      <w:bookmarkStart w:id="5634" w:name="_Toc130911444"/>
      <w:bookmarkStart w:id="5635" w:name="_Toc137374667"/>
      <w:bookmarkStart w:id="5636" w:name="_Toc138892187"/>
      <w:r w:rsidRPr="009202AA">
        <w:t>9.7.5.4.2</w:t>
      </w:r>
      <w:r w:rsidRPr="009202AA">
        <w:tab/>
        <w:t xml:space="preserve">Minimum requirements </w:t>
      </w:r>
      <w:r w:rsidRPr="009202AA">
        <w:rPr>
          <w:lang w:eastAsia="zh-CN"/>
        </w:rPr>
        <w:t xml:space="preserve">for Wide Area BS </w:t>
      </w:r>
      <w:r w:rsidRPr="009202AA">
        <w:t>(Category A)</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3.35pt;height:29.25pt" o:ole="">
                  <v:imagedata r:id="rId141" o:title=""/>
                </v:shape>
                <o:OLEObject Type="Embed" ProgID="Equation.3" ShapeID="_x0000_i1093" DrawAspect="Content" ObjectID="_1773669922"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75pt;height:29.25pt" o:ole="">
                  <v:imagedata r:id="rId143" o:title=""/>
                </v:shape>
                <o:OLEObject Type="Embed" ProgID="Equation.3" ShapeID="_x0000_i1094" DrawAspect="Content" ObjectID="_1773669923"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5.15pt;height:29.25pt" o:ole="">
                  <v:imagedata r:id="rId116" o:title=""/>
                </v:shape>
                <o:OLEObject Type="Embed" ProgID="Equation.3" ShapeID="_x0000_i1095" DrawAspect="Content" ObjectID="_1773669924"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3.35pt;height:29.25pt" o:ole="">
                  <v:imagedata r:id="rId146" o:title=""/>
                </v:shape>
                <o:OLEObject Type="Embed" ProgID="Equation.3" ShapeID="_x0000_i1096" DrawAspect="Content" ObjectID="_1773669925"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75pt;height:29.25pt" o:ole="">
                  <v:imagedata r:id="rId148" o:title=""/>
                </v:shape>
                <o:OLEObject Type="Embed" ProgID="Equation.3" ShapeID="_x0000_i1097" DrawAspect="Content" ObjectID="_1773669926"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5.15pt;height:29.25pt" o:ole="">
                  <v:imagedata r:id="rId150" o:title=""/>
                </v:shape>
                <o:OLEObject Type="Embed" ProgID="Equation.3" ShapeID="_x0000_i1098" DrawAspect="Content" ObjectID="_1773669927"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5637" w:name="_Toc21096733"/>
      <w:bookmarkStart w:id="5638" w:name="_Toc29763700"/>
      <w:bookmarkStart w:id="5639" w:name="_Toc36030171"/>
      <w:bookmarkStart w:id="5640" w:name="_Toc37180071"/>
      <w:bookmarkStart w:id="5641" w:name="_Toc45869771"/>
      <w:bookmarkStart w:id="5642" w:name="_Toc52555577"/>
      <w:bookmarkStart w:id="5643" w:name="_Toc61126397"/>
      <w:bookmarkStart w:id="5644" w:name="_Toc67911813"/>
      <w:bookmarkStart w:id="5645" w:name="_Toc74841905"/>
      <w:bookmarkStart w:id="5646" w:name="_Toc76503685"/>
      <w:bookmarkStart w:id="5647" w:name="_Toc83041540"/>
      <w:bookmarkStart w:id="5648" w:name="_Toc89853936"/>
      <w:bookmarkStart w:id="5649" w:name="_Toc98668305"/>
      <w:bookmarkStart w:id="5650" w:name="_Toc130911445"/>
      <w:bookmarkStart w:id="5651" w:name="_Toc137374668"/>
      <w:bookmarkStart w:id="5652" w:name="_Toc138892188"/>
      <w:r w:rsidRPr="009202AA">
        <w:t>9.7.5.4.3</w:t>
      </w:r>
      <w:r w:rsidRPr="009202AA">
        <w:tab/>
        <w:t xml:space="preserve">Minimum requirements </w:t>
      </w:r>
      <w:r w:rsidRPr="009202AA">
        <w:rPr>
          <w:lang w:eastAsia="zh-CN"/>
        </w:rPr>
        <w:t>for Wide Area BS</w:t>
      </w:r>
      <w:r w:rsidRPr="009202AA">
        <w:t xml:space="preserve"> (Category B)</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161238DD" w14:textId="77777777" w:rsidR="004C4A70" w:rsidRPr="009202AA" w:rsidRDefault="004C4A70" w:rsidP="004C4A70">
      <w:pPr>
        <w:pStyle w:val="Heading6"/>
        <w:rPr>
          <w:rFonts w:cs="v5.0.0"/>
        </w:rPr>
      </w:pPr>
      <w:bookmarkStart w:id="5653" w:name="_Toc21096734"/>
      <w:bookmarkStart w:id="5654" w:name="_Toc29763701"/>
      <w:bookmarkStart w:id="5655" w:name="_Toc36030172"/>
      <w:bookmarkStart w:id="5656" w:name="_Toc37180072"/>
      <w:bookmarkStart w:id="5657" w:name="_Toc45869772"/>
      <w:bookmarkStart w:id="5658" w:name="_Toc52555578"/>
      <w:bookmarkStart w:id="5659" w:name="_Toc61126398"/>
      <w:bookmarkStart w:id="5660" w:name="_Toc67911814"/>
      <w:bookmarkStart w:id="5661" w:name="_Toc74841906"/>
      <w:bookmarkStart w:id="5662" w:name="_Toc76503686"/>
      <w:bookmarkStart w:id="5663" w:name="_Toc83041541"/>
      <w:bookmarkStart w:id="5664" w:name="_Toc89853937"/>
      <w:bookmarkStart w:id="5665" w:name="_Toc98668306"/>
      <w:bookmarkStart w:id="5666" w:name="_Toc130911446"/>
      <w:bookmarkStart w:id="5667" w:name="_Toc137374669"/>
      <w:bookmarkStart w:id="5668" w:name="_Toc138892189"/>
      <w:r w:rsidRPr="009202AA">
        <w:t>9.7.5.4.3.1</w:t>
      </w:r>
      <w:r w:rsidRPr="009202AA">
        <w:tab/>
        <w:t>General</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5669" w:name="_Toc21096735"/>
      <w:bookmarkStart w:id="5670" w:name="_Toc29763702"/>
      <w:bookmarkStart w:id="5671" w:name="_Toc36030173"/>
      <w:bookmarkStart w:id="5672" w:name="_Toc37180073"/>
      <w:bookmarkStart w:id="5673" w:name="_Toc45869773"/>
      <w:bookmarkStart w:id="5674" w:name="_Toc52555579"/>
      <w:bookmarkStart w:id="5675" w:name="_Toc61126399"/>
      <w:bookmarkStart w:id="5676" w:name="_Toc67911815"/>
      <w:bookmarkStart w:id="5677" w:name="_Toc74841907"/>
      <w:bookmarkStart w:id="5678" w:name="_Toc76503687"/>
      <w:bookmarkStart w:id="5679" w:name="_Toc83041542"/>
      <w:bookmarkStart w:id="5680" w:name="_Toc89853938"/>
      <w:bookmarkStart w:id="5681" w:name="_Toc98668307"/>
      <w:bookmarkStart w:id="5682" w:name="_Toc130911447"/>
      <w:bookmarkStart w:id="5683" w:name="_Toc137374670"/>
      <w:bookmarkStart w:id="5684" w:name="_Toc138892190"/>
      <w:r w:rsidRPr="009202AA">
        <w:t>9.7.5.4.3.2</w:t>
      </w:r>
      <w:r w:rsidRPr="009202AA">
        <w:tab/>
        <w:t>Category B requirements (Option 1)</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3.35pt;height:29.25pt" o:ole="">
                  <v:imagedata r:id="rId152" o:title=""/>
                </v:shape>
                <o:OLEObject Type="Embed" ProgID="Equation.3" ShapeID="_x0000_i1099" DrawAspect="Content" ObjectID="_1773669928"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75pt;height:29.25pt" o:ole="">
                  <v:imagedata r:id="rId154" o:title=""/>
                </v:shape>
                <o:OLEObject Type="Embed" ProgID="Equation.3" ShapeID="_x0000_i1100" DrawAspect="Content" ObjectID="_1773669929"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5.15pt;height:29.25pt" o:ole="">
                  <v:imagedata r:id="rId156" o:title=""/>
                </v:shape>
                <o:OLEObject Type="Embed" ProgID="Equation.3" ShapeID="_x0000_i1101" DrawAspect="Content" ObjectID="_1773669930"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3.35pt;height:29.25pt" o:ole="">
                  <v:imagedata r:id="rId158" o:title=""/>
                </v:shape>
                <o:OLEObject Type="Embed" ProgID="Equation.3" ShapeID="_x0000_i1102" DrawAspect="Content" ObjectID="_1773669931"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75pt;height:29.25pt" o:ole="">
                  <v:imagedata r:id="rId160" o:title=""/>
                </v:shape>
                <o:OLEObject Type="Embed" ProgID="Equation.3" ShapeID="_x0000_i1103" DrawAspect="Content" ObjectID="_1773669932"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5.15pt;height:29.25pt" o:ole="">
                  <v:imagedata r:id="rId162" o:title=""/>
                </v:shape>
                <o:OLEObject Type="Embed" ProgID="Equation.3" ShapeID="_x0000_i1104" DrawAspect="Content" ObjectID="_1773669933"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5685" w:name="_Toc21096736"/>
      <w:bookmarkStart w:id="5686" w:name="_Toc29763703"/>
      <w:bookmarkStart w:id="5687" w:name="_Toc36030174"/>
      <w:bookmarkStart w:id="5688" w:name="_Toc37180074"/>
      <w:bookmarkStart w:id="5689" w:name="_Toc45869774"/>
      <w:bookmarkStart w:id="5690" w:name="_Toc52555580"/>
      <w:bookmarkStart w:id="5691" w:name="_Toc61126400"/>
      <w:bookmarkStart w:id="5692" w:name="_Toc67911816"/>
      <w:bookmarkStart w:id="5693" w:name="_Toc74841908"/>
      <w:bookmarkStart w:id="5694" w:name="_Toc76503688"/>
      <w:bookmarkStart w:id="5695" w:name="_Toc83041543"/>
      <w:bookmarkStart w:id="5696" w:name="_Toc89853939"/>
      <w:bookmarkStart w:id="5697" w:name="_Toc98668308"/>
      <w:bookmarkStart w:id="5698" w:name="_Toc130911448"/>
      <w:bookmarkStart w:id="5699" w:name="_Toc137374671"/>
      <w:bookmarkStart w:id="5700" w:name="_Toc138892191"/>
      <w:r w:rsidRPr="009202AA">
        <w:t>9.7.5.4.3.3</w:t>
      </w:r>
      <w:r w:rsidRPr="009202AA">
        <w:tab/>
        <w:t>Category B requirements (Option 2)</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29.4pt;height:29.25pt" o:ole="">
                  <v:imagedata r:id="rId164" o:title=""/>
                </v:shape>
                <o:OLEObject Type="Embed" ProgID="Equation.3" ShapeID="_x0000_i1105" DrawAspect="Content" ObjectID="_1773669934"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2.25pt;height:29.25pt" o:ole="">
                  <v:imagedata r:id="rId166" o:title=""/>
                </v:shape>
                <o:OLEObject Type="Embed" ProgID="Equation.3" ShapeID="_x0000_i1106" DrawAspect="Content" ObjectID="_1773669935"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29.4pt;height:29.25pt" o:ole="">
                  <v:imagedata r:id="rId168" o:title=""/>
                </v:shape>
                <o:OLEObject Type="Embed" ProgID="Equation.3" ShapeID="_x0000_i1107" DrawAspect="Content" ObjectID="_1773669936"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29.4pt;height:29.25pt" o:ole="">
                  <v:imagedata r:id="rId170" o:title=""/>
                </v:shape>
                <o:OLEObject Type="Embed" ProgID="Equation.3" ShapeID="_x0000_i1108" DrawAspect="Content" ObjectID="_1773669937"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2.25pt;height:29.25pt" o:ole="">
                  <v:imagedata r:id="rId172" o:title=""/>
                </v:shape>
                <o:OLEObject Type="Embed" ProgID="Equation.3" ShapeID="_x0000_i1109" DrawAspect="Content" ObjectID="_1773669938"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29.4pt;height:29.25pt" o:ole="">
                  <v:imagedata r:id="rId174" o:title=""/>
                </v:shape>
                <o:OLEObject Type="Embed" ProgID="Equation.3" ShapeID="_x0000_i1110" DrawAspect="Content" ObjectID="_1773669939"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29.4pt;height:29.25pt" o:ole="">
                  <v:imagedata r:id="rId176" o:title=""/>
                </v:shape>
                <o:OLEObject Type="Embed" ProgID="Equation.3" ShapeID="_x0000_i1111" DrawAspect="Content" ObjectID="_1773669940"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5701" w:name="_Toc21096737"/>
      <w:bookmarkStart w:id="5702" w:name="_Toc29763704"/>
      <w:bookmarkStart w:id="5703" w:name="_Toc36030175"/>
      <w:bookmarkStart w:id="5704" w:name="_Toc37180075"/>
      <w:bookmarkStart w:id="5705" w:name="_Toc45869775"/>
      <w:bookmarkStart w:id="5706" w:name="_Toc52555581"/>
      <w:bookmarkStart w:id="5707" w:name="_Toc61126401"/>
      <w:bookmarkStart w:id="5708" w:name="_Toc67911817"/>
      <w:bookmarkStart w:id="5709" w:name="_Toc74841909"/>
      <w:bookmarkStart w:id="5710" w:name="_Toc76503689"/>
      <w:bookmarkStart w:id="5711" w:name="_Toc83041544"/>
      <w:bookmarkStart w:id="5712" w:name="_Toc89853940"/>
      <w:bookmarkStart w:id="5713" w:name="_Toc98668309"/>
      <w:bookmarkStart w:id="5714" w:name="_Toc130911449"/>
      <w:bookmarkStart w:id="5715" w:name="_Toc137374672"/>
      <w:bookmarkStart w:id="5716" w:name="_Toc138892192"/>
      <w:r w:rsidRPr="009202AA">
        <w:t>9.7.5.4.4</w:t>
      </w:r>
      <w:r w:rsidRPr="009202AA">
        <w:tab/>
      </w:r>
      <w:r w:rsidRPr="009202AA">
        <w:rPr>
          <w:rFonts w:cs="Arial"/>
        </w:rPr>
        <w:t>Minimum requirement</w:t>
      </w:r>
      <w:r w:rsidRPr="009202AA">
        <w:t>s for Local Area BS (Category A and B)</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3.35pt;height:29.25pt" o:ole="">
                  <v:imagedata r:id="rId178" o:title=""/>
                </v:shape>
                <o:OLEObject Type="Embed" ProgID="Equation.3" ShapeID="_x0000_i1112" DrawAspect="Content" ObjectID="_1773669941"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75pt;height:29.25pt" o:ole="">
                  <v:imagedata r:id="rId180" o:title=""/>
                </v:shape>
                <o:OLEObject Type="Embed" ProgID="Equation.3" ShapeID="_x0000_i1113" DrawAspect="Content" ObjectID="_1773669942"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5.15pt;height:29.25pt" o:ole="">
                  <v:imagedata r:id="rId182" o:title=""/>
                </v:shape>
                <o:OLEObject Type="Embed" ProgID="Equation.3" ShapeID="_x0000_i1114" DrawAspect="Content" ObjectID="_1773669943"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717" w:name="_Toc21096738"/>
      <w:bookmarkStart w:id="5718" w:name="_Toc29763705"/>
      <w:bookmarkStart w:id="5719" w:name="_Toc36030176"/>
      <w:bookmarkStart w:id="5720" w:name="_Toc37180076"/>
      <w:bookmarkStart w:id="5721" w:name="_Toc45869776"/>
      <w:bookmarkStart w:id="5722" w:name="_Toc52555582"/>
      <w:bookmarkStart w:id="5723" w:name="_Toc61126402"/>
      <w:bookmarkStart w:id="5724" w:name="_Toc67911818"/>
      <w:bookmarkStart w:id="5725" w:name="_Toc74841910"/>
      <w:bookmarkStart w:id="5726" w:name="_Toc76503690"/>
      <w:bookmarkStart w:id="5727" w:name="_Toc83041545"/>
      <w:bookmarkStart w:id="5728" w:name="_Toc89853941"/>
      <w:bookmarkStart w:id="5729" w:name="_Toc98668310"/>
      <w:bookmarkStart w:id="5730" w:name="_Toc130911450"/>
      <w:bookmarkStart w:id="5731" w:name="_Toc137374673"/>
      <w:bookmarkStart w:id="5732" w:name="_Toc138892193"/>
      <w:r w:rsidRPr="009202AA">
        <w:t>9.7.5.4.5</w:t>
      </w:r>
      <w:r w:rsidRPr="009202AA">
        <w:tab/>
      </w:r>
      <w:r w:rsidRPr="009202AA">
        <w:rPr>
          <w:rFonts w:cs="Arial"/>
        </w:rPr>
        <w:t>Minimum requirement</w:t>
      </w:r>
      <w:r w:rsidRPr="009202AA">
        <w:t>s for Medium Range BS (Category A and B)</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75pt;height:29.25pt" o:ole="">
                  <v:imagedata r:id="rId184" o:title=""/>
                </v:shape>
                <o:OLEObject Type="Embed" ProgID="Equation.3" ShapeID="_x0000_i1115" DrawAspect="Content" ObjectID="_1773669944"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29.4pt;height:29.25pt" o:ole="">
                  <v:imagedata r:id="rId186" o:title=""/>
                </v:shape>
                <o:OLEObject Type="Embed" ProgID="Equation.3" ShapeID="_x0000_i1116" DrawAspect="Content" ObjectID="_1773669945"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733" w:name="_Toc21096739"/>
      <w:bookmarkStart w:id="5734" w:name="_Toc29763706"/>
      <w:bookmarkStart w:id="5735" w:name="_Toc36030177"/>
      <w:bookmarkStart w:id="5736" w:name="_Toc37180077"/>
      <w:bookmarkStart w:id="5737" w:name="_Toc45869777"/>
      <w:bookmarkStart w:id="5738" w:name="_Toc52555583"/>
      <w:bookmarkStart w:id="5739" w:name="_Toc61126403"/>
      <w:bookmarkStart w:id="5740" w:name="_Toc67911819"/>
      <w:bookmarkStart w:id="5741" w:name="_Toc74841911"/>
      <w:bookmarkStart w:id="5742" w:name="_Toc76503691"/>
      <w:bookmarkStart w:id="5743" w:name="_Toc83041546"/>
      <w:bookmarkStart w:id="5744" w:name="_Toc89853942"/>
      <w:bookmarkStart w:id="5745" w:name="_Toc98668311"/>
      <w:bookmarkStart w:id="5746" w:name="_Toc130911451"/>
      <w:bookmarkStart w:id="5747" w:name="_Toc137374674"/>
      <w:bookmarkStart w:id="5748" w:name="_Toc138892194"/>
      <w:r w:rsidRPr="009202AA">
        <w:t>9.7.5.4.6</w:t>
      </w:r>
      <w:r w:rsidRPr="009202AA">
        <w:tab/>
        <w:t>Additional requirements</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1409EBD4" w14:textId="77777777" w:rsidR="00263228" w:rsidRDefault="00263228" w:rsidP="00263228">
      <w:pPr>
        <w:pStyle w:val="Heading6"/>
      </w:pPr>
      <w:bookmarkStart w:id="5749" w:name="_Toc61126404"/>
      <w:bookmarkStart w:id="5750" w:name="_Toc67911820"/>
      <w:bookmarkStart w:id="5751" w:name="_Toc74841912"/>
      <w:bookmarkStart w:id="5752" w:name="_Toc76503692"/>
      <w:bookmarkStart w:id="5753" w:name="_Toc83041547"/>
      <w:bookmarkStart w:id="5754" w:name="_Toc89853943"/>
      <w:bookmarkStart w:id="5755" w:name="_Toc98668312"/>
      <w:bookmarkStart w:id="5756" w:name="_Toc130911452"/>
      <w:bookmarkStart w:id="5757" w:name="_Toc137374675"/>
      <w:bookmarkStart w:id="5758" w:name="_Toc138892195"/>
      <w:bookmarkStart w:id="5759" w:name="_Toc21096077"/>
      <w:bookmarkStart w:id="5760" w:name="_Toc29763276"/>
      <w:bookmarkStart w:id="5761" w:name="_Toc52554808"/>
      <w:r w:rsidRPr="00EF2F0E">
        <w:t>9.7.5.</w:t>
      </w:r>
      <w:r>
        <w:t>4.6</w:t>
      </w:r>
      <w:r w:rsidRPr="00EF2F0E">
        <w:t>.1</w:t>
      </w:r>
      <w:r w:rsidRPr="00475B10">
        <w:t xml:space="preserve"> </w:t>
      </w:r>
      <w:r w:rsidRPr="00C54509">
        <w:t>Additional operating band unwanted emission limits for E-UTRA bands</w:t>
      </w:r>
      <w:bookmarkEnd w:id="5749"/>
      <w:bookmarkEnd w:id="5750"/>
      <w:bookmarkEnd w:id="5751"/>
      <w:bookmarkEnd w:id="5752"/>
      <w:bookmarkEnd w:id="5753"/>
      <w:bookmarkEnd w:id="5754"/>
      <w:bookmarkEnd w:id="5755"/>
      <w:bookmarkEnd w:id="5756"/>
      <w:bookmarkEnd w:id="5757"/>
      <w:bookmarkEnd w:id="575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762" w:name="_Toc21096079"/>
      <w:bookmarkStart w:id="5763" w:name="_Toc29763278"/>
      <w:bookmarkStart w:id="5764" w:name="_Toc52554810"/>
      <w:bookmarkStart w:id="5765" w:name="_Toc61126405"/>
      <w:bookmarkStart w:id="5766" w:name="_Toc67911821"/>
      <w:bookmarkStart w:id="5767" w:name="_Toc74841913"/>
      <w:bookmarkStart w:id="5768" w:name="_Toc76503693"/>
      <w:bookmarkStart w:id="5769" w:name="_Toc83041548"/>
      <w:bookmarkStart w:id="5770" w:name="_Toc89853944"/>
      <w:bookmarkStart w:id="5771" w:name="_Toc98668313"/>
      <w:bookmarkStart w:id="5772" w:name="_Toc130911453"/>
      <w:bookmarkStart w:id="5773" w:name="_Toc137374676"/>
      <w:bookmarkStart w:id="5774" w:name="_Toc138892196"/>
      <w:bookmarkEnd w:id="5759"/>
      <w:bookmarkEnd w:id="5760"/>
      <w:bookmarkEnd w:id="5761"/>
      <w:r>
        <w:t>9.7.5.4.6.2</w:t>
      </w:r>
      <w:r w:rsidRPr="00EF2F0E">
        <w:tab/>
        <w:t>Protection of DTT</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775" w:name="_Toc52554812"/>
      <w:bookmarkStart w:id="5776" w:name="_Toc61126406"/>
      <w:bookmarkStart w:id="5777" w:name="_Toc67911822"/>
      <w:bookmarkStart w:id="5778" w:name="_Toc74841914"/>
      <w:bookmarkStart w:id="5779" w:name="_Toc76503694"/>
      <w:bookmarkStart w:id="5780" w:name="_Toc83041549"/>
      <w:bookmarkStart w:id="5781" w:name="_Toc89853945"/>
      <w:bookmarkStart w:id="5782" w:name="_Toc98668314"/>
      <w:bookmarkStart w:id="5783" w:name="_Toc130911454"/>
      <w:bookmarkStart w:id="5784" w:name="_Toc137374677"/>
      <w:bookmarkStart w:id="5785" w:name="_Toc138892197"/>
      <w:r>
        <w:t>9.7.5.4.6.3</w:t>
      </w:r>
      <w:r w:rsidRPr="00EF2F0E">
        <w:tab/>
        <w:t>Co-existence with RNSS/GPS services in North America</w:t>
      </w:r>
      <w:bookmarkEnd w:id="5775"/>
      <w:bookmarkEnd w:id="5776"/>
      <w:bookmarkEnd w:id="5777"/>
      <w:bookmarkEnd w:id="5778"/>
      <w:bookmarkEnd w:id="5779"/>
      <w:bookmarkEnd w:id="5780"/>
      <w:bookmarkEnd w:id="5781"/>
      <w:bookmarkEnd w:id="5782"/>
      <w:bookmarkEnd w:id="5783"/>
      <w:bookmarkEnd w:id="5784"/>
      <w:bookmarkEnd w:id="5785"/>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5786" w:name="_Toc61112526"/>
      <w:bookmarkStart w:id="5787" w:name="_Toc74841915"/>
      <w:bookmarkStart w:id="5788" w:name="_Toc76503695"/>
      <w:bookmarkStart w:id="5789" w:name="_Toc83041550"/>
      <w:bookmarkStart w:id="5790" w:name="_Toc89853946"/>
      <w:bookmarkStart w:id="5791" w:name="_Toc98668315"/>
      <w:bookmarkStart w:id="5792" w:name="_Toc130911455"/>
      <w:bookmarkStart w:id="5793" w:name="_Toc137374678"/>
      <w:bookmarkStart w:id="5794" w:name="_Toc138892198"/>
      <w:r>
        <w:t>9.7.5.4.6.4</w:t>
      </w:r>
      <w:r w:rsidRPr="00EF2F0E">
        <w:tab/>
      </w:r>
      <w:bookmarkEnd w:id="5786"/>
      <w:r>
        <w:t>Void</w:t>
      </w:r>
      <w:bookmarkEnd w:id="5787"/>
      <w:bookmarkEnd w:id="5788"/>
      <w:bookmarkEnd w:id="5789"/>
      <w:bookmarkEnd w:id="5790"/>
      <w:bookmarkEnd w:id="5791"/>
      <w:bookmarkEnd w:id="5792"/>
      <w:bookmarkEnd w:id="5793"/>
      <w:bookmarkEnd w:id="5794"/>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5795" w:name="_Toc52554814"/>
      <w:bookmarkStart w:id="5796" w:name="_Toc61126408"/>
      <w:bookmarkStart w:id="5797" w:name="_Toc67911824"/>
      <w:bookmarkStart w:id="5798" w:name="_Toc74841916"/>
      <w:bookmarkStart w:id="5799" w:name="_Toc76503696"/>
      <w:bookmarkStart w:id="5800" w:name="_Toc83041551"/>
      <w:bookmarkStart w:id="5801" w:name="_Toc89853947"/>
      <w:bookmarkStart w:id="5802" w:name="_Toc98668316"/>
      <w:bookmarkStart w:id="5803" w:name="_Toc130911456"/>
      <w:bookmarkStart w:id="5804" w:name="_Toc137374679"/>
      <w:bookmarkStart w:id="5805" w:name="_Toc138892199"/>
      <w:r>
        <w:t>9.7.5.4.6.5</w:t>
      </w:r>
      <w:r w:rsidRPr="00EF2F0E">
        <w:tab/>
        <w:t>Additional band 32, 50, 51, 74, 75 and 76 unwanted emissions</w:t>
      </w:r>
      <w:bookmarkEnd w:id="5795"/>
      <w:bookmarkEnd w:id="5796"/>
      <w:bookmarkEnd w:id="5797"/>
      <w:bookmarkEnd w:id="5798"/>
      <w:bookmarkEnd w:id="5799"/>
      <w:bookmarkEnd w:id="5800"/>
      <w:bookmarkEnd w:id="5801"/>
      <w:bookmarkEnd w:id="5802"/>
      <w:bookmarkEnd w:id="5803"/>
      <w:bookmarkEnd w:id="5804"/>
      <w:bookmarkEnd w:id="5805"/>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806" w:name="_Toc52554815"/>
      <w:bookmarkStart w:id="5807" w:name="_Toc61126409"/>
      <w:bookmarkStart w:id="5808" w:name="_Toc67911825"/>
      <w:bookmarkStart w:id="5809" w:name="_Toc74841917"/>
      <w:bookmarkStart w:id="5810" w:name="_Toc76503697"/>
      <w:bookmarkStart w:id="5811" w:name="_Toc83041552"/>
      <w:bookmarkStart w:id="5812" w:name="_Toc89853948"/>
      <w:bookmarkStart w:id="5813" w:name="_Toc98668317"/>
      <w:bookmarkStart w:id="5814" w:name="_Toc130911457"/>
      <w:bookmarkStart w:id="5815" w:name="_Toc137374680"/>
      <w:bookmarkStart w:id="5816" w:name="_Toc138892200"/>
      <w:r>
        <w:t>9.7.5.4.6.6</w:t>
      </w:r>
      <w:r w:rsidRPr="00EF2F0E">
        <w:t xml:space="preserve"> </w:t>
      </w:r>
      <w:r w:rsidRPr="00EF2F0E">
        <w:tab/>
        <w:t>Additional requirements for band 45</w:t>
      </w:r>
      <w:bookmarkEnd w:id="5806"/>
      <w:bookmarkEnd w:id="5807"/>
      <w:bookmarkEnd w:id="5808"/>
      <w:bookmarkEnd w:id="5809"/>
      <w:bookmarkEnd w:id="5810"/>
      <w:bookmarkEnd w:id="5811"/>
      <w:bookmarkEnd w:id="5812"/>
      <w:bookmarkEnd w:id="5813"/>
      <w:bookmarkEnd w:id="5814"/>
      <w:bookmarkEnd w:id="5815"/>
      <w:bookmarkEnd w:id="5816"/>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817" w:name="_Toc52554816"/>
      <w:bookmarkStart w:id="5818" w:name="_Toc61126410"/>
      <w:bookmarkStart w:id="5819" w:name="_Toc67911826"/>
      <w:bookmarkStart w:id="5820" w:name="_Toc74841918"/>
      <w:bookmarkStart w:id="5821" w:name="_Toc76503698"/>
      <w:bookmarkStart w:id="5822" w:name="_Toc83041553"/>
      <w:bookmarkStart w:id="5823" w:name="_Toc89853949"/>
      <w:bookmarkStart w:id="5824" w:name="_Toc98668318"/>
      <w:bookmarkStart w:id="5825" w:name="_Toc130911458"/>
      <w:bookmarkStart w:id="5826" w:name="_Toc137374681"/>
      <w:bookmarkStart w:id="5827" w:name="_Toc138892201"/>
      <w:r>
        <w:t>9.7.5.4.6.7</w:t>
      </w:r>
      <w:r w:rsidRPr="00EF2F0E">
        <w:t xml:space="preserve"> </w:t>
      </w:r>
      <w:r w:rsidRPr="00EF2F0E">
        <w:tab/>
        <w:t>Additional requirements for band 48</w:t>
      </w:r>
      <w:bookmarkEnd w:id="5817"/>
      <w:bookmarkEnd w:id="5818"/>
      <w:bookmarkEnd w:id="5819"/>
      <w:bookmarkEnd w:id="5820"/>
      <w:bookmarkEnd w:id="5821"/>
      <w:bookmarkEnd w:id="5822"/>
      <w:bookmarkEnd w:id="5823"/>
      <w:bookmarkEnd w:id="5824"/>
      <w:bookmarkEnd w:id="5825"/>
      <w:bookmarkEnd w:id="5826"/>
      <w:bookmarkEnd w:id="5827"/>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5828" w:name="_Toc21096740"/>
      <w:bookmarkStart w:id="5829" w:name="_Toc29763707"/>
      <w:bookmarkStart w:id="5830" w:name="_Toc36030178"/>
      <w:bookmarkStart w:id="5831" w:name="_Toc37180078"/>
      <w:bookmarkStart w:id="5832" w:name="_Toc45869778"/>
      <w:bookmarkStart w:id="5833" w:name="_Toc52555584"/>
      <w:bookmarkStart w:id="5834" w:name="_Toc61126411"/>
      <w:bookmarkStart w:id="5835" w:name="_Toc67911827"/>
      <w:bookmarkStart w:id="5836" w:name="_Toc74841919"/>
      <w:bookmarkStart w:id="5837" w:name="_Toc76503699"/>
      <w:bookmarkStart w:id="5838" w:name="_Toc83041554"/>
      <w:bookmarkStart w:id="5839" w:name="_Toc89853950"/>
      <w:bookmarkStart w:id="5840" w:name="_Toc98668319"/>
      <w:bookmarkStart w:id="5841" w:name="_Toc130911459"/>
      <w:bookmarkStart w:id="5842" w:name="_Toc137374682"/>
      <w:bookmarkStart w:id="5843" w:name="_Toc138892202"/>
      <w:r w:rsidRPr="009202AA">
        <w:t>9.7.6</w:t>
      </w:r>
      <w:r w:rsidRPr="009202AA">
        <w:tab/>
        <w:t>OTA Spurious emission</w:t>
      </w:r>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30CA4EC3" w14:textId="77777777" w:rsidR="004C4A70" w:rsidRPr="009202AA" w:rsidRDefault="004C4A70" w:rsidP="004C4A70">
      <w:pPr>
        <w:pStyle w:val="Heading4"/>
      </w:pPr>
      <w:bookmarkStart w:id="5844" w:name="_Toc21096741"/>
      <w:bookmarkStart w:id="5845" w:name="_Toc29763708"/>
      <w:bookmarkStart w:id="5846" w:name="_Toc36030179"/>
      <w:bookmarkStart w:id="5847" w:name="_Toc37180079"/>
      <w:bookmarkStart w:id="5848" w:name="_Toc45869779"/>
      <w:bookmarkStart w:id="5849" w:name="_Toc52555585"/>
      <w:bookmarkStart w:id="5850" w:name="_Toc61126412"/>
      <w:bookmarkStart w:id="5851" w:name="_Toc67911828"/>
      <w:bookmarkStart w:id="5852" w:name="_Toc74841920"/>
      <w:bookmarkStart w:id="5853" w:name="_Toc76503700"/>
      <w:bookmarkStart w:id="5854" w:name="_Toc83041555"/>
      <w:bookmarkStart w:id="5855" w:name="_Toc89853951"/>
      <w:bookmarkStart w:id="5856" w:name="_Toc98668320"/>
      <w:bookmarkStart w:id="5857" w:name="_Toc130911460"/>
      <w:bookmarkStart w:id="5858" w:name="_Toc137374683"/>
      <w:bookmarkStart w:id="5859" w:name="_Toc138892203"/>
      <w:r w:rsidRPr="009202AA">
        <w:t>9.7.6.1</w:t>
      </w:r>
      <w:r w:rsidRPr="009202AA">
        <w:tab/>
        <w:t>General</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5860" w:name="_Toc21096742"/>
      <w:bookmarkStart w:id="5861" w:name="_Toc29763709"/>
      <w:bookmarkStart w:id="5862" w:name="_Toc36030180"/>
      <w:bookmarkStart w:id="5863" w:name="_Toc37180080"/>
      <w:bookmarkStart w:id="5864" w:name="_Toc45869780"/>
      <w:bookmarkStart w:id="5865" w:name="_Toc52555586"/>
      <w:bookmarkStart w:id="5866" w:name="_Toc61126413"/>
      <w:bookmarkStart w:id="5867" w:name="_Toc67911829"/>
      <w:bookmarkStart w:id="5868" w:name="_Toc74841921"/>
      <w:bookmarkStart w:id="5869" w:name="_Toc76503701"/>
      <w:bookmarkStart w:id="5870" w:name="_Toc83041556"/>
      <w:bookmarkStart w:id="5871" w:name="_Toc89853952"/>
      <w:bookmarkStart w:id="5872" w:name="_Toc98668321"/>
      <w:bookmarkStart w:id="5873" w:name="_Toc130911461"/>
      <w:bookmarkStart w:id="5874" w:name="_Toc137374684"/>
      <w:bookmarkStart w:id="5875" w:name="_Toc138892204"/>
      <w:r w:rsidRPr="009202AA">
        <w:t>9.7.6.2</w:t>
      </w:r>
      <w:r w:rsidRPr="009202AA">
        <w:tab/>
        <w:t>MSR operation</w:t>
      </w:r>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p>
    <w:p w14:paraId="59390479" w14:textId="77777777" w:rsidR="004C4A70" w:rsidRPr="009202AA" w:rsidRDefault="004C4A70" w:rsidP="004C4A70">
      <w:pPr>
        <w:pStyle w:val="Heading5"/>
      </w:pPr>
      <w:bookmarkStart w:id="5876" w:name="_Toc21096743"/>
      <w:bookmarkStart w:id="5877" w:name="_Toc29763710"/>
      <w:bookmarkStart w:id="5878" w:name="_Toc36030181"/>
      <w:bookmarkStart w:id="5879" w:name="_Toc37180081"/>
      <w:bookmarkStart w:id="5880" w:name="_Toc45869781"/>
      <w:bookmarkStart w:id="5881" w:name="_Toc52555587"/>
      <w:bookmarkStart w:id="5882" w:name="_Toc61126414"/>
      <w:bookmarkStart w:id="5883" w:name="_Toc67911830"/>
      <w:bookmarkStart w:id="5884" w:name="_Toc74841922"/>
      <w:bookmarkStart w:id="5885" w:name="_Toc76503702"/>
      <w:bookmarkStart w:id="5886" w:name="_Toc83041557"/>
      <w:bookmarkStart w:id="5887" w:name="_Toc89853953"/>
      <w:bookmarkStart w:id="5888" w:name="_Toc98668322"/>
      <w:bookmarkStart w:id="5889" w:name="_Toc130911462"/>
      <w:bookmarkStart w:id="5890" w:name="_Toc137374685"/>
      <w:bookmarkStart w:id="5891" w:name="_Toc138892205"/>
      <w:r w:rsidRPr="009202AA">
        <w:t>9.7.6.2.1</w:t>
      </w:r>
      <w:r w:rsidRPr="009202AA">
        <w:tab/>
        <w:t>Minimum requirement for MSR operation</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r w:rsidRPr="009202AA">
        <w:tab/>
      </w:r>
    </w:p>
    <w:p w14:paraId="7B6D71BE" w14:textId="77777777" w:rsidR="004C4A70" w:rsidRPr="009202AA" w:rsidRDefault="004C4A70" w:rsidP="004C4A70">
      <w:pPr>
        <w:pStyle w:val="Heading6"/>
      </w:pPr>
      <w:bookmarkStart w:id="5892" w:name="_Toc21096744"/>
      <w:bookmarkStart w:id="5893" w:name="_Toc29763711"/>
      <w:bookmarkStart w:id="5894" w:name="_Toc36030182"/>
      <w:bookmarkStart w:id="5895" w:name="_Toc37180082"/>
      <w:bookmarkStart w:id="5896" w:name="_Toc45869782"/>
      <w:bookmarkStart w:id="5897" w:name="_Toc52555588"/>
      <w:bookmarkStart w:id="5898" w:name="_Toc61126415"/>
      <w:bookmarkStart w:id="5899" w:name="_Toc67911831"/>
      <w:bookmarkStart w:id="5900" w:name="_Toc74841923"/>
      <w:bookmarkStart w:id="5901" w:name="_Toc76503703"/>
      <w:bookmarkStart w:id="5902" w:name="_Toc83041558"/>
      <w:bookmarkStart w:id="5903" w:name="_Toc89853954"/>
      <w:bookmarkStart w:id="5904" w:name="_Toc98668323"/>
      <w:bookmarkStart w:id="5905" w:name="_Toc130911463"/>
      <w:bookmarkStart w:id="5906" w:name="_Toc137374686"/>
      <w:bookmarkStart w:id="5907" w:name="_Toc138892206"/>
      <w:r w:rsidRPr="009202AA">
        <w:t>9.7.6.2.1.1</w:t>
      </w:r>
      <w:r w:rsidRPr="009202AA">
        <w:tab/>
        <w:t>Minimum requirement (Category A)</w:t>
      </w:r>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908" w:name="_Toc21096745"/>
      <w:bookmarkStart w:id="5909" w:name="_Toc29763712"/>
      <w:bookmarkStart w:id="5910" w:name="_Toc36030183"/>
      <w:bookmarkStart w:id="5911" w:name="_Toc37180083"/>
      <w:bookmarkStart w:id="5912" w:name="_Toc45869783"/>
      <w:bookmarkStart w:id="5913" w:name="_Toc52555589"/>
      <w:bookmarkStart w:id="5914" w:name="_Toc61126416"/>
      <w:bookmarkStart w:id="5915" w:name="_Toc67911832"/>
      <w:bookmarkStart w:id="5916" w:name="_Toc74841924"/>
      <w:bookmarkStart w:id="5917" w:name="_Toc76503704"/>
      <w:bookmarkStart w:id="5918" w:name="_Toc83041559"/>
      <w:bookmarkStart w:id="5919" w:name="_Toc89853955"/>
      <w:bookmarkStart w:id="5920" w:name="_Toc98668324"/>
      <w:bookmarkStart w:id="5921" w:name="_Toc130911464"/>
      <w:bookmarkStart w:id="5922" w:name="_Toc137374687"/>
      <w:bookmarkStart w:id="5923" w:name="_Toc138892207"/>
      <w:r w:rsidRPr="009202AA">
        <w:t>9.7.6.2.1.2</w:t>
      </w:r>
      <w:r w:rsidRPr="009202AA">
        <w:tab/>
        <w:t>Minimum requirement (Category B)</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924" w:name="_Toc21096746"/>
      <w:bookmarkStart w:id="5925" w:name="_Toc29763713"/>
      <w:bookmarkStart w:id="5926" w:name="_Toc36030184"/>
      <w:bookmarkStart w:id="5927" w:name="_Toc37180084"/>
      <w:bookmarkStart w:id="5928" w:name="_Toc45869784"/>
      <w:bookmarkStart w:id="5929" w:name="_Toc52555590"/>
      <w:bookmarkStart w:id="5930" w:name="_Toc61126417"/>
      <w:bookmarkStart w:id="5931" w:name="_Toc67911833"/>
      <w:bookmarkStart w:id="5932" w:name="_Toc74841925"/>
      <w:bookmarkStart w:id="5933" w:name="_Toc76503705"/>
      <w:bookmarkStart w:id="5934" w:name="_Toc83041560"/>
      <w:bookmarkStart w:id="5935" w:name="_Toc89853956"/>
      <w:bookmarkStart w:id="5936" w:name="_Toc98668325"/>
      <w:bookmarkStart w:id="5937" w:name="_Toc130911465"/>
      <w:bookmarkStart w:id="5938" w:name="_Toc137374688"/>
      <w:bookmarkStart w:id="5939" w:name="_Toc138892208"/>
      <w:r w:rsidRPr="009202AA">
        <w:t>9.7.6.2.1.3</w:t>
      </w:r>
      <w:r w:rsidRPr="009202AA">
        <w:tab/>
        <w:t>(void)</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p>
    <w:p w14:paraId="3EB04D52" w14:textId="77777777" w:rsidR="004C4A70" w:rsidRPr="009202AA" w:rsidRDefault="004C4A70" w:rsidP="004C4A70">
      <w:pPr>
        <w:pStyle w:val="Heading5"/>
      </w:pPr>
      <w:bookmarkStart w:id="5940" w:name="_Toc21096747"/>
      <w:bookmarkStart w:id="5941" w:name="_Toc29763714"/>
      <w:bookmarkStart w:id="5942" w:name="_Toc36030185"/>
      <w:bookmarkStart w:id="5943" w:name="_Toc37180085"/>
      <w:bookmarkStart w:id="5944" w:name="_Toc45869785"/>
      <w:bookmarkStart w:id="5945" w:name="_Toc52555591"/>
      <w:bookmarkStart w:id="5946" w:name="_Toc61126418"/>
      <w:bookmarkStart w:id="5947" w:name="_Toc67911834"/>
      <w:bookmarkStart w:id="5948" w:name="_Toc74841926"/>
      <w:bookmarkStart w:id="5949" w:name="_Toc76503706"/>
      <w:bookmarkStart w:id="5950" w:name="_Toc83041561"/>
      <w:bookmarkStart w:id="5951" w:name="_Toc89853957"/>
      <w:bookmarkStart w:id="5952" w:name="_Toc98668326"/>
      <w:bookmarkStart w:id="5953" w:name="_Toc130911466"/>
      <w:bookmarkStart w:id="5954" w:name="_Toc137374689"/>
      <w:bookmarkStart w:id="5955" w:name="_Toc138892209"/>
      <w:r w:rsidRPr="009202AA">
        <w:t>9.7.6.2.2</w:t>
      </w:r>
      <w:r w:rsidRPr="009202AA">
        <w:tab/>
        <w:t>Protection of the BS receiver of own or different BS</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956" w:name="_Toc21096748"/>
      <w:bookmarkStart w:id="5957" w:name="_Toc29763715"/>
      <w:bookmarkStart w:id="5958" w:name="_Toc36030186"/>
      <w:bookmarkStart w:id="5959" w:name="_Toc37180086"/>
      <w:bookmarkStart w:id="5960" w:name="_Toc45869786"/>
      <w:bookmarkStart w:id="5961" w:name="_Toc52555592"/>
      <w:bookmarkStart w:id="5962" w:name="_Toc61126419"/>
      <w:bookmarkStart w:id="5963" w:name="_Toc67911835"/>
      <w:bookmarkStart w:id="5964" w:name="_Toc74841927"/>
      <w:bookmarkStart w:id="5965" w:name="_Toc76503707"/>
      <w:bookmarkStart w:id="5966" w:name="_Toc83041562"/>
      <w:bookmarkStart w:id="5967" w:name="_Toc89853958"/>
      <w:bookmarkStart w:id="5968" w:name="_Toc98668327"/>
      <w:bookmarkStart w:id="5969" w:name="_Toc130911467"/>
      <w:bookmarkStart w:id="5970" w:name="_Toc137374690"/>
      <w:bookmarkStart w:id="5971" w:name="_Toc138892210"/>
      <w:r w:rsidRPr="009202AA">
        <w:t>9.7.6.2.3</w:t>
      </w:r>
      <w:r w:rsidRPr="009202AA">
        <w:tab/>
        <w:t>Additional spurious emissions requirements</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379D13FF" w:rsidR="004C4A70" w:rsidRDefault="003451FF" w:rsidP="004C4A70">
      <w:pPr>
        <w:rPr>
          <w:lang w:eastAsia="zh-CN"/>
        </w:rPr>
      </w:pPr>
      <w:r w:rsidRPr="00EF2F0E">
        <w:rPr>
          <w:lang w:eastAsia="zh-CN"/>
        </w:rPr>
        <w:t>For NR, the minimum requirement is specified in 3GPP TS 38.104 [27] subclause 9.7.5.2.4</w:t>
      </w:r>
      <w:r>
        <w:rPr>
          <w:lang w:eastAsia="zh-CN"/>
        </w:rPr>
        <w:t>.</w:t>
      </w:r>
    </w:p>
    <w:p w14:paraId="4B6887EB" w14:textId="77777777" w:rsidR="003451FF" w:rsidRPr="009202AA" w:rsidRDefault="003451FF" w:rsidP="004C4A70">
      <w:pPr>
        <w:rPr>
          <w:lang w:eastAsia="zh-CN"/>
        </w:rPr>
      </w:pPr>
    </w:p>
    <w:p w14:paraId="5E93FEDE" w14:textId="77777777" w:rsidR="004C4A70" w:rsidRPr="009202AA" w:rsidRDefault="004C4A70" w:rsidP="004C4A70">
      <w:pPr>
        <w:pStyle w:val="Heading5"/>
      </w:pPr>
      <w:bookmarkStart w:id="5972" w:name="_Toc21096749"/>
      <w:bookmarkStart w:id="5973" w:name="_Toc29763716"/>
      <w:bookmarkStart w:id="5974" w:name="_Toc36030187"/>
      <w:bookmarkStart w:id="5975" w:name="_Toc37180087"/>
      <w:bookmarkStart w:id="5976" w:name="_Toc45869787"/>
      <w:bookmarkStart w:id="5977" w:name="_Toc52555593"/>
      <w:bookmarkStart w:id="5978" w:name="_Toc61126420"/>
      <w:bookmarkStart w:id="5979" w:name="_Toc67911836"/>
      <w:bookmarkStart w:id="5980" w:name="_Toc74841928"/>
      <w:bookmarkStart w:id="5981" w:name="_Toc76503708"/>
      <w:bookmarkStart w:id="5982" w:name="_Toc83041563"/>
      <w:bookmarkStart w:id="5983" w:name="_Toc89853959"/>
      <w:bookmarkStart w:id="5984" w:name="_Toc98668328"/>
      <w:bookmarkStart w:id="5985" w:name="_Toc130911468"/>
      <w:bookmarkStart w:id="5986" w:name="_Toc137374691"/>
      <w:bookmarkStart w:id="5987" w:name="_Toc138892211"/>
      <w:r w:rsidRPr="009202AA">
        <w:t>9.7.6.2.4</w:t>
      </w:r>
      <w:r w:rsidRPr="009202AA">
        <w:tab/>
        <w:t>Co-location with other base stations</w:t>
      </w:r>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5988" w:name="_Toc21096750"/>
      <w:bookmarkStart w:id="5989" w:name="_Toc29763717"/>
      <w:bookmarkStart w:id="5990" w:name="_Toc36030188"/>
      <w:bookmarkStart w:id="5991" w:name="_Toc37180088"/>
      <w:bookmarkStart w:id="5992" w:name="_Toc45869788"/>
      <w:bookmarkStart w:id="5993" w:name="_Toc52555594"/>
      <w:bookmarkStart w:id="5994" w:name="_Toc61126421"/>
      <w:bookmarkStart w:id="5995" w:name="_Toc67911837"/>
      <w:bookmarkStart w:id="5996" w:name="_Toc74841929"/>
      <w:bookmarkStart w:id="5997" w:name="_Toc76503709"/>
      <w:bookmarkStart w:id="5998" w:name="_Toc83041564"/>
      <w:bookmarkStart w:id="5999" w:name="_Toc89853960"/>
      <w:bookmarkStart w:id="6000" w:name="_Toc98668329"/>
      <w:bookmarkStart w:id="6001" w:name="_Toc130911469"/>
      <w:bookmarkStart w:id="6002" w:name="_Toc137374692"/>
      <w:bookmarkStart w:id="6003" w:name="_Toc138892212"/>
      <w:r w:rsidRPr="009202AA">
        <w:t>9.7.6.3</w:t>
      </w:r>
      <w:r w:rsidRPr="009202AA">
        <w:tab/>
        <w:t>Minimum requirement for single RAT UTRA operation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6381808A" w14:textId="77777777" w:rsidR="004C4A70" w:rsidRPr="009202AA" w:rsidRDefault="004C4A70" w:rsidP="004C4A70">
      <w:pPr>
        <w:pStyle w:val="Heading5"/>
      </w:pPr>
      <w:bookmarkStart w:id="6004" w:name="_Toc21096751"/>
      <w:bookmarkStart w:id="6005" w:name="_Toc29763718"/>
      <w:bookmarkStart w:id="6006" w:name="_Toc36030189"/>
      <w:bookmarkStart w:id="6007" w:name="_Toc37180089"/>
      <w:bookmarkStart w:id="6008" w:name="_Toc45869789"/>
      <w:bookmarkStart w:id="6009" w:name="_Toc52555595"/>
      <w:bookmarkStart w:id="6010" w:name="_Toc61126422"/>
      <w:bookmarkStart w:id="6011" w:name="_Toc67911838"/>
      <w:bookmarkStart w:id="6012" w:name="_Toc74841930"/>
      <w:bookmarkStart w:id="6013" w:name="_Toc76503710"/>
      <w:bookmarkStart w:id="6014" w:name="_Toc83041565"/>
      <w:bookmarkStart w:id="6015" w:name="_Toc89853961"/>
      <w:bookmarkStart w:id="6016" w:name="_Toc98668330"/>
      <w:bookmarkStart w:id="6017" w:name="_Toc130911470"/>
      <w:bookmarkStart w:id="6018" w:name="_Toc137374693"/>
      <w:bookmarkStart w:id="6019" w:name="_Toc138892213"/>
      <w:r w:rsidRPr="009202AA">
        <w:t>9.7.6.3.1</w:t>
      </w:r>
      <w:r w:rsidRPr="009202AA">
        <w:tab/>
        <w:t>Mandatory Requirements</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7A2D1B13" w14:textId="77777777" w:rsidR="004C4A70" w:rsidRPr="009202AA" w:rsidRDefault="004C4A70" w:rsidP="004C4A70">
      <w:pPr>
        <w:pStyle w:val="Heading6"/>
      </w:pPr>
      <w:bookmarkStart w:id="6020" w:name="_Toc21096752"/>
      <w:bookmarkStart w:id="6021" w:name="_Toc29763719"/>
      <w:bookmarkStart w:id="6022" w:name="_Toc36030190"/>
      <w:bookmarkStart w:id="6023" w:name="_Toc37180090"/>
      <w:bookmarkStart w:id="6024" w:name="_Toc45869790"/>
      <w:bookmarkStart w:id="6025" w:name="_Toc52555596"/>
      <w:bookmarkStart w:id="6026" w:name="_Toc61126423"/>
      <w:bookmarkStart w:id="6027" w:name="_Toc67911839"/>
      <w:bookmarkStart w:id="6028" w:name="_Toc74841931"/>
      <w:bookmarkStart w:id="6029" w:name="_Toc76503711"/>
      <w:bookmarkStart w:id="6030" w:name="_Toc83041566"/>
      <w:bookmarkStart w:id="6031" w:name="_Toc89853962"/>
      <w:bookmarkStart w:id="6032" w:name="_Toc98668331"/>
      <w:bookmarkStart w:id="6033" w:name="_Toc130911471"/>
      <w:bookmarkStart w:id="6034" w:name="_Toc137374694"/>
      <w:bookmarkStart w:id="6035" w:name="_Toc138892214"/>
      <w:r w:rsidRPr="009202AA">
        <w:t>9.7.6.3.1.1</w:t>
      </w:r>
      <w:r w:rsidRPr="009202AA">
        <w:tab/>
        <w:t>Minimum requirement (Category 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6036" w:name="_Toc21096753"/>
      <w:bookmarkStart w:id="6037" w:name="_Toc29763720"/>
      <w:bookmarkStart w:id="6038" w:name="_Toc36030191"/>
      <w:bookmarkStart w:id="6039" w:name="_Toc37180091"/>
      <w:bookmarkStart w:id="6040" w:name="_Toc45869791"/>
      <w:bookmarkStart w:id="6041" w:name="_Toc52555597"/>
      <w:bookmarkStart w:id="6042" w:name="_Toc61126424"/>
      <w:bookmarkStart w:id="6043" w:name="_Toc67911840"/>
      <w:bookmarkStart w:id="6044" w:name="_Toc74841932"/>
      <w:bookmarkStart w:id="6045" w:name="_Toc76503712"/>
      <w:bookmarkStart w:id="6046" w:name="_Toc83041567"/>
      <w:bookmarkStart w:id="6047" w:name="_Toc89853963"/>
      <w:bookmarkStart w:id="6048" w:name="_Toc98668332"/>
      <w:bookmarkStart w:id="6049" w:name="_Toc130911472"/>
      <w:bookmarkStart w:id="6050" w:name="_Toc137374695"/>
      <w:bookmarkStart w:id="6051" w:name="_Toc138892215"/>
      <w:r w:rsidRPr="009202AA">
        <w:t>9.7.6.3.1.2</w:t>
      </w:r>
      <w:r w:rsidRPr="009202AA">
        <w:tab/>
        <w:t>Minimum requirement (Category B)</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6052" w:name="_Toc21096754"/>
      <w:bookmarkStart w:id="6053" w:name="_Toc29763721"/>
      <w:bookmarkStart w:id="6054" w:name="_Toc36030192"/>
      <w:bookmarkStart w:id="6055" w:name="_Toc37180092"/>
      <w:bookmarkStart w:id="6056" w:name="_Toc45869792"/>
      <w:bookmarkStart w:id="6057" w:name="_Toc52555598"/>
      <w:bookmarkStart w:id="6058" w:name="_Toc61126425"/>
      <w:bookmarkStart w:id="6059" w:name="_Toc67911841"/>
      <w:bookmarkStart w:id="6060" w:name="_Toc74841933"/>
      <w:bookmarkStart w:id="6061" w:name="_Toc76503713"/>
      <w:bookmarkStart w:id="6062" w:name="_Toc83041568"/>
      <w:bookmarkStart w:id="6063" w:name="_Toc89853964"/>
      <w:bookmarkStart w:id="6064" w:name="_Toc98668333"/>
      <w:bookmarkStart w:id="6065" w:name="_Toc130911473"/>
      <w:bookmarkStart w:id="6066" w:name="_Toc137374696"/>
      <w:bookmarkStart w:id="6067" w:name="_Toc138892216"/>
      <w:r w:rsidRPr="009202AA">
        <w:t>9.7.6.3.2</w:t>
      </w:r>
      <w:r w:rsidRPr="009202AA">
        <w:tab/>
        <w:t>Protection of the BS receiver</w:t>
      </w:r>
      <w:r w:rsidRPr="009202AA">
        <w:rPr>
          <w:rFonts w:cs="v3.8.0"/>
        </w:rPr>
        <w:t xml:space="preserve"> of own or different BS</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6068" w:name="_Toc21096755"/>
      <w:bookmarkStart w:id="6069" w:name="_Toc29763722"/>
      <w:bookmarkStart w:id="6070" w:name="_Toc36030193"/>
      <w:bookmarkStart w:id="6071" w:name="_Toc37180093"/>
      <w:bookmarkStart w:id="6072" w:name="_Toc45869793"/>
      <w:bookmarkStart w:id="6073" w:name="_Toc52555599"/>
      <w:bookmarkStart w:id="6074" w:name="_Toc61126426"/>
      <w:bookmarkStart w:id="6075" w:name="_Toc67911842"/>
      <w:bookmarkStart w:id="6076" w:name="_Toc74841934"/>
      <w:bookmarkStart w:id="6077" w:name="_Toc76503714"/>
      <w:bookmarkStart w:id="6078" w:name="_Toc83041569"/>
      <w:bookmarkStart w:id="6079" w:name="_Toc89853965"/>
      <w:bookmarkStart w:id="6080" w:name="_Toc98668334"/>
      <w:bookmarkStart w:id="6081" w:name="_Toc130911474"/>
      <w:bookmarkStart w:id="6082" w:name="_Toc137374697"/>
      <w:bookmarkStart w:id="6083" w:name="_Toc138892217"/>
      <w:r w:rsidRPr="009202AA">
        <w:t>9.7.6.3.3</w:t>
      </w:r>
      <w:r w:rsidRPr="009202AA">
        <w:tab/>
        <w:t>Additional spurious emissions requirements</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6084" w:name="_Toc21096756"/>
      <w:bookmarkStart w:id="6085" w:name="_Toc29763723"/>
      <w:bookmarkStart w:id="6086" w:name="_Toc36030194"/>
      <w:bookmarkStart w:id="6087" w:name="_Toc37180094"/>
      <w:bookmarkStart w:id="6088" w:name="_Toc45869794"/>
      <w:bookmarkStart w:id="6089" w:name="_Toc52555600"/>
      <w:bookmarkStart w:id="6090" w:name="_Toc61126427"/>
      <w:bookmarkStart w:id="6091" w:name="_Toc67911843"/>
      <w:bookmarkStart w:id="6092" w:name="_Toc74841935"/>
      <w:bookmarkStart w:id="6093" w:name="_Toc76503715"/>
      <w:bookmarkStart w:id="6094" w:name="_Toc83041570"/>
      <w:bookmarkStart w:id="6095" w:name="_Toc89853966"/>
      <w:bookmarkStart w:id="6096" w:name="_Toc98668335"/>
      <w:bookmarkStart w:id="6097" w:name="_Toc130911475"/>
      <w:bookmarkStart w:id="6098" w:name="_Toc137374698"/>
      <w:bookmarkStart w:id="6099" w:name="_Toc138892218"/>
      <w:r w:rsidRPr="009202AA">
        <w:t>9.7.6.3.4</w:t>
      </w:r>
      <w:r w:rsidRPr="009202AA">
        <w:tab/>
        <w:t>Co-location with other base stations</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6034DF60" w14:textId="77777777" w:rsidR="004C4A70" w:rsidRPr="009202AA" w:rsidRDefault="004C4A70" w:rsidP="004C4A70">
      <w:pPr>
        <w:pStyle w:val="Heading6"/>
      </w:pPr>
      <w:bookmarkStart w:id="6100" w:name="_Toc21096757"/>
      <w:bookmarkStart w:id="6101" w:name="_Toc29763724"/>
      <w:bookmarkStart w:id="6102" w:name="_Toc36030195"/>
      <w:bookmarkStart w:id="6103" w:name="_Toc37180095"/>
      <w:bookmarkStart w:id="6104" w:name="_Toc45869795"/>
      <w:bookmarkStart w:id="6105" w:name="_Toc52555601"/>
      <w:bookmarkStart w:id="6106" w:name="_Toc61126428"/>
      <w:bookmarkStart w:id="6107" w:name="_Toc67911844"/>
      <w:bookmarkStart w:id="6108" w:name="_Toc74841936"/>
      <w:bookmarkStart w:id="6109" w:name="_Toc76503716"/>
      <w:bookmarkStart w:id="6110" w:name="_Toc83041571"/>
      <w:bookmarkStart w:id="6111" w:name="_Toc89853967"/>
      <w:bookmarkStart w:id="6112" w:name="_Toc98668336"/>
      <w:bookmarkStart w:id="6113" w:name="_Toc130911476"/>
      <w:bookmarkStart w:id="6114" w:name="_Toc137374699"/>
      <w:bookmarkStart w:id="6115" w:name="_Toc138892219"/>
      <w:r w:rsidRPr="009202AA">
        <w:t>9.7.6.3.4.1</w:t>
      </w:r>
      <w:r w:rsidRPr="009202AA">
        <w:tab/>
        <w:t>General</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6116" w:name="_Toc21096758"/>
      <w:bookmarkStart w:id="6117" w:name="_Toc29763725"/>
      <w:bookmarkStart w:id="6118" w:name="_Toc36030196"/>
      <w:bookmarkStart w:id="6119" w:name="_Toc37180096"/>
      <w:bookmarkStart w:id="6120" w:name="_Toc45869796"/>
      <w:bookmarkStart w:id="6121" w:name="_Toc52555602"/>
      <w:bookmarkStart w:id="6122" w:name="_Toc61126429"/>
      <w:bookmarkStart w:id="6123" w:name="_Toc67911845"/>
      <w:bookmarkStart w:id="6124" w:name="_Toc74841937"/>
      <w:bookmarkStart w:id="6125" w:name="_Toc76503717"/>
      <w:bookmarkStart w:id="6126" w:name="_Toc83041572"/>
      <w:bookmarkStart w:id="6127" w:name="_Toc89853968"/>
      <w:bookmarkStart w:id="6128" w:name="_Toc98668337"/>
      <w:bookmarkStart w:id="6129" w:name="_Toc130911477"/>
      <w:bookmarkStart w:id="6130" w:name="_Toc137374700"/>
      <w:bookmarkStart w:id="6131" w:name="_Toc138892220"/>
      <w:r w:rsidRPr="009202AA">
        <w:t>9.7.6.3.4.2</w:t>
      </w:r>
      <w:r w:rsidRPr="009202AA">
        <w:tab/>
        <w:t>Minimum Requirement</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6132" w:name="_Toc21096759"/>
      <w:bookmarkStart w:id="6133" w:name="_Toc29763726"/>
      <w:bookmarkStart w:id="6134" w:name="_Toc36030197"/>
      <w:bookmarkStart w:id="6135" w:name="_Toc37180097"/>
      <w:bookmarkStart w:id="6136" w:name="_Toc45869797"/>
      <w:bookmarkStart w:id="6137" w:name="_Toc52555603"/>
      <w:bookmarkStart w:id="6138" w:name="_Toc61126430"/>
      <w:bookmarkStart w:id="6139" w:name="_Toc67911846"/>
      <w:bookmarkStart w:id="6140" w:name="_Toc74841938"/>
      <w:bookmarkStart w:id="6141" w:name="_Toc76503718"/>
      <w:bookmarkStart w:id="6142" w:name="_Toc83041573"/>
      <w:bookmarkStart w:id="6143" w:name="_Toc89853969"/>
      <w:bookmarkStart w:id="6144" w:name="_Toc98668338"/>
      <w:bookmarkStart w:id="6145" w:name="_Toc130911478"/>
      <w:bookmarkStart w:id="6146" w:name="_Toc137374701"/>
      <w:bookmarkStart w:id="6147" w:name="_Toc138892221"/>
      <w:r w:rsidRPr="009202AA">
        <w:t>9.7.6.4</w:t>
      </w:r>
      <w:r w:rsidRPr="009202AA">
        <w:tab/>
        <w:t>Minimum requirement for single RAT E-UTRA operation</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262E14B0" w14:textId="77777777" w:rsidR="004C4A70" w:rsidRPr="009202AA" w:rsidRDefault="004C4A70" w:rsidP="004C4A70">
      <w:pPr>
        <w:pStyle w:val="Heading5"/>
      </w:pPr>
      <w:bookmarkStart w:id="6148" w:name="_Toc21096760"/>
      <w:bookmarkStart w:id="6149" w:name="_Toc29763727"/>
      <w:bookmarkStart w:id="6150" w:name="_Toc36030198"/>
      <w:bookmarkStart w:id="6151" w:name="_Toc37180098"/>
      <w:bookmarkStart w:id="6152" w:name="_Toc45869798"/>
      <w:bookmarkStart w:id="6153" w:name="_Toc52555604"/>
      <w:bookmarkStart w:id="6154" w:name="_Toc61126431"/>
      <w:bookmarkStart w:id="6155" w:name="_Toc67911847"/>
      <w:bookmarkStart w:id="6156" w:name="_Toc74841939"/>
      <w:bookmarkStart w:id="6157" w:name="_Toc76503719"/>
      <w:bookmarkStart w:id="6158" w:name="_Toc83041574"/>
      <w:bookmarkStart w:id="6159" w:name="_Toc89853970"/>
      <w:bookmarkStart w:id="6160" w:name="_Toc98668339"/>
      <w:bookmarkStart w:id="6161" w:name="_Toc130911479"/>
      <w:bookmarkStart w:id="6162" w:name="_Toc137374702"/>
      <w:bookmarkStart w:id="6163" w:name="_Toc138892222"/>
      <w:r w:rsidRPr="009202AA">
        <w:t>9.7.6.4.1</w:t>
      </w:r>
      <w:r w:rsidRPr="009202AA">
        <w:tab/>
        <w:t>Mandatory Requirements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50DC7D67" w14:textId="77777777" w:rsidR="004C4A70" w:rsidRPr="009202AA" w:rsidRDefault="004C4A70" w:rsidP="004C4A70">
      <w:pPr>
        <w:pStyle w:val="Heading6"/>
      </w:pPr>
      <w:bookmarkStart w:id="6164" w:name="_Toc21096761"/>
      <w:bookmarkStart w:id="6165" w:name="_Toc29763728"/>
      <w:bookmarkStart w:id="6166" w:name="_Toc36030199"/>
      <w:bookmarkStart w:id="6167" w:name="_Toc37180099"/>
      <w:bookmarkStart w:id="6168" w:name="_Toc45869799"/>
      <w:bookmarkStart w:id="6169" w:name="_Toc52555605"/>
      <w:bookmarkStart w:id="6170" w:name="_Toc61126432"/>
      <w:bookmarkStart w:id="6171" w:name="_Toc67911848"/>
      <w:bookmarkStart w:id="6172" w:name="_Toc74841940"/>
      <w:bookmarkStart w:id="6173" w:name="_Toc76503720"/>
      <w:bookmarkStart w:id="6174" w:name="_Toc83041575"/>
      <w:bookmarkStart w:id="6175" w:name="_Toc89853971"/>
      <w:bookmarkStart w:id="6176" w:name="_Toc98668340"/>
      <w:bookmarkStart w:id="6177" w:name="_Toc130911480"/>
      <w:bookmarkStart w:id="6178" w:name="_Toc137374703"/>
      <w:bookmarkStart w:id="6179" w:name="_Toc138892223"/>
      <w:r w:rsidRPr="009202AA">
        <w:t>9.7.6.4.1.1</w:t>
      </w:r>
      <w:r w:rsidRPr="009202AA">
        <w:tab/>
        <w:t>Minimum requirement (Category A)</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6180" w:name="_Toc21096762"/>
      <w:bookmarkStart w:id="6181" w:name="_Toc29763729"/>
      <w:bookmarkStart w:id="6182" w:name="_Toc36030200"/>
      <w:bookmarkStart w:id="6183" w:name="_Toc37180100"/>
      <w:bookmarkStart w:id="6184" w:name="_Toc45869800"/>
      <w:bookmarkStart w:id="6185" w:name="_Toc52555606"/>
      <w:bookmarkStart w:id="6186" w:name="_Toc61126433"/>
      <w:bookmarkStart w:id="6187" w:name="_Toc67911849"/>
      <w:bookmarkStart w:id="6188" w:name="_Toc74841941"/>
      <w:bookmarkStart w:id="6189" w:name="_Toc76503721"/>
      <w:bookmarkStart w:id="6190" w:name="_Toc83041576"/>
      <w:bookmarkStart w:id="6191" w:name="_Toc89853972"/>
      <w:bookmarkStart w:id="6192" w:name="_Toc98668341"/>
      <w:bookmarkStart w:id="6193" w:name="_Toc130911481"/>
      <w:bookmarkStart w:id="6194" w:name="_Toc137374704"/>
      <w:bookmarkStart w:id="6195" w:name="_Toc138892224"/>
      <w:r w:rsidRPr="009202AA">
        <w:t>9.7.6.4.1.2</w:t>
      </w:r>
      <w:r w:rsidRPr="009202AA">
        <w:tab/>
        <w:t>Minimum Requirement (Category B)</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6196" w:name="_Toc21096763"/>
      <w:bookmarkStart w:id="6197" w:name="_Toc29763730"/>
      <w:bookmarkStart w:id="6198" w:name="_Toc36030201"/>
      <w:bookmarkStart w:id="6199" w:name="_Toc37180101"/>
      <w:bookmarkStart w:id="6200" w:name="_Toc45869801"/>
      <w:bookmarkStart w:id="6201" w:name="_Toc52555607"/>
      <w:bookmarkStart w:id="6202" w:name="_Toc61126434"/>
      <w:bookmarkStart w:id="6203" w:name="_Toc67911850"/>
      <w:bookmarkStart w:id="6204" w:name="_Toc74841942"/>
      <w:bookmarkStart w:id="6205" w:name="_Toc76503722"/>
      <w:bookmarkStart w:id="6206" w:name="_Toc83041577"/>
      <w:bookmarkStart w:id="6207" w:name="_Toc89853973"/>
      <w:bookmarkStart w:id="6208" w:name="_Toc98668342"/>
      <w:bookmarkStart w:id="6209" w:name="_Toc130911482"/>
      <w:bookmarkStart w:id="6210" w:name="_Toc137374705"/>
      <w:bookmarkStart w:id="6211" w:name="_Toc138892225"/>
      <w:r w:rsidRPr="009202AA">
        <w:t>9.7.6.4.2</w:t>
      </w:r>
      <w:r w:rsidRPr="009202AA">
        <w:tab/>
        <w:t>Protection of the BS receiver of own or different BS</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6212" w:name="_Toc21096764"/>
      <w:bookmarkStart w:id="6213" w:name="_Toc29763731"/>
      <w:bookmarkStart w:id="6214" w:name="_Toc36030202"/>
      <w:bookmarkStart w:id="6215" w:name="_Toc37180102"/>
      <w:bookmarkStart w:id="6216" w:name="_Toc45869802"/>
      <w:bookmarkStart w:id="6217" w:name="_Toc52555608"/>
      <w:bookmarkStart w:id="6218" w:name="_Toc61126435"/>
      <w:bookmarkStart w:id="6219" w:name="_Toc67911851"/>
      <w:bookmarkStart w:id="6220" w:name="_Toc74841943"/>
      <w:bookmarkStart w:id="6221" w:name="_Toc76503723"/>
      <w:bookmarkStart w:id="6222" w:name="_Toc83041578"/>
      <w:bookmarkStart w:id="6223" w:name="_Toc89853974"/>
      <w:bookmarkStart w:id="6224" w:name="_Toc98668343"/>
      <w:bookmarkStart w:id="6225" w:name="_Toc130911483"/>
      <w:bookmarkStart w:id="6226" w:name="_Toc137374706"/>
      <w:bookmarkStart w:id="6227" w:name="_Toc138892226"/>
      <w:r w:rsidRPr="009202AA">
        <w:t>9.7.6.4.3</w:t>
      </w:r>
      <w:r w:rsidRPr="009202AA">
        <w:tab/>
        <w:t>Additional spurious emissions requirements</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1F654C63" w14:textId="77777777" w:rsidR="004C4A70" w:rsidRPr="009202AA" w:rsidRDefault="004C4A70" w:rsidP="004C4A70">
      <w:pPr>
        <w:pStyle w:val="Heading6"/>
      </w:pPr>
      <w:bookmarkStart w:id="6228" w:name="_Toc21096765"/>
      <w:bookmarkStart w:id="6229" w:name="_Toc29763732"/>
      <w:bookmarkStart w:id="6230" w:name="_Toc36030203"/>
      <w:bookmarkStart w:id="6231" w:name="_Toc37180103"/>
      <w:bookmarkStart w:id="6232" w:name="_Toc45869803"/>
      <w:bookmarkStart w:id="6233" w:name="_Toc52555609"/>
      <w:bookmarkStart w:id="6234" w:name="_Toc61126436"/>
      <w:bookmarkStart w:id="6235" w:name="_Toc67911852"/>
      <w:bookmarkStart w:id="6236" w:name="_Toc74841944"/>
      <w:bookmarkStart w:id="6237" w:name="_Toc76503724"/>
      <w:bookmarkStart w:id="6238" w:name="_Toc83041579"/>
      <w:bookmarkStart w:id="6239" w:name="_Toc89853975"/>
      <w:bookmarkStart w:id="6240" w:name="_Toc98668344"/>
      <w:bookmarkStart w:id="6241" w:name="_Toc130911484"/>
      <w:bookmarkStart w:id="6242" w:name="_Toc137374707"/>
      <w:bookmarkStart w:id="6243" w:name="_Toc138892227"/>
      <w:r w:rsidRPr="009202AA">
        <w:t>9.7.6.4.3.1</w:t>
      </w:r>
      <w:r w:rsidRPr="009202AA">
        <w:tab/>
        <w:t>General</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6244" w:name="_Toc21096766"/>
      <w:bookmarkStart w:id="6245" w:name="_Toc29763733"/>
      <w:bookmarkStart w:id="6246" w:name="_Toc36030204"/>
      <w:bookmarkStart w:id="6247" w:name="_Toc37180104"/>
      <w:bookmarkStart w:id="6248" w:name="_Toc45869804"/>
      <w:bookmarkStart w:id="6249" w:name="_Toc52555610"/>
      <w:bookmarkStart w:id="6250" w:name="_Toc61126437"/>
      <w:bookmarkStart w:id="6251" w:name="_Toc67911853"/>
      <w:bookmarkStart w:id="6252" w:name="_Toc74841945"/>
      <w:bookmarkStart w:id="6253" w:name="_Toc76503725"/>
      <w:bookmarkStart w:id="6254" w:name="_Toc83041580"/>
      <w:bookmarkStart w:id="6255" w:name="_Toc89853976"/>
      <w:bookmarkStart w:id="6256" w:name="_Toc98668345"/>
      <w:bookmarkStart w:id="6257" w:name="_Toc130911485"/>
      <w:bookmarkStart w:id="6258" w:name="_Toc137374708"/>
      <w:bookmarkStart w:id="6259" w:name="_Toc138892228"/>
      <w:r w:rsidRPr="009202AA">
        <w:t>9.7.6.4.3.2</w:t>
      </w:r>
      <w:r w:rsidRPr="009202AA">
        <w:tab/>
        <w:t>Minimum Requirement</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6260" w:name="_Toc21096767"/>
      <w:bookmarkStart w:id="6261" w:name="_Toc29763734"/>
      <w:bookmarkStart w:id="6262" w:name="_Toc36030205"/>
      <w:bookmarkStart w:id="6263" w:name="_Toc37180105"/>
      <w:bookmarkStart w:id="6264" w:name="_Toc45869805"/>
      <w:bookmarkStart w:id="6265" w:name="_Toc52555611"/>
      <w:bookmarkStart w:id="6266" w:name="_Toc61126438"/>
      <w:bookmarkStart w:id="6267" w:name="_Toc67911854"/>
      <w:bookmarkStart w:id="6268" w:name="_Toc74841946"/>
      <w:bookmarkStart w:id="6269" w:name="_Toc76503726"/>
      <w:bookmarkStart w:id="6270" w:name="_Toc83041581"/>
      <w:bookmarkStart w:id="6271" w:name="_Toc89853977"/>
      <w:bookmarkStart w:id="6272" w:name="_Toc98668346"/>
      <w:bookmarkStart w:id="6273" w:name="_Toc130911486"/>
      <w:bookmarkStart w:id="6274" w:name="_Toc137374709"/>
      <w:bookmarkStart w:id="6275" w:name="_Toc138892229"/>
      <w:r w:rsidRPr="009202AA">
        <w:t>9.7.6.4.4</w:t>
      </w:r>
      <w:r w:rsidRPr="009202AA">
        <w:tab/>
        <w:t>Co-location with other base stations</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p>
    <w:p w14:paraId="1A22E1DC" w14:textId="77777777" w:rsidR="004C4A70" w:rsidRPr="009202AA" w:rsidRDefault="004C4A70" w:rsidP="004C4A70">
      <w:pPr>
        <w:pStyle w:val="Heading6"/>
      </w:pPr>
      <w:bookmarkStart w:id="6276" w:name="_Toc21096768"/>
      <w:bookmarkStart w:id="6277" w:name="_Toc29763735"/>
      <w:bookmarkStart w:id="6278" w:name="_Toc36030206"/>
      <w:bookmarkStart w:id="6279" w:name="_Toc37180106"/>
      <w:bookmarkStart w:id="6280" w:name="_Toc45869806"/>
      <w:bookmarkStart w:id="6281" w:name="_Toc52555612"/>
      <w:bookmarkStart w:id="6282" w:name="_Toc61126439"/>
      <w:bookmarkStart w:id="6283" w:name="_Toc67911855"/>
      <w:bookmarkStart w:id="6284" w:name="_Toc74841947"/>
      <w:bookmarkStart w:id="6285" w:name="_Toc76503727"/>
      <w:bookmarkStart w:id="6286" w:name="_Toc83041582"/>
      <w:bookmarkStart w:id="6287" w:name="_Toc89853978"/>
      <w:bookmarkStart w:id="6288" w:name="_Toc98668347"/>
      <w:bookmarkStart w:id="6289" w:name="_Toc130911487"/>
      <w:bookmarkStart w:id="6290" w:name="_Toc137374710"/>
      <w:bookmarkStart w:id="6291" w:name="_Toc138892230"/>
      <w:r w:rsidRPr="009202AA">
        <w:t>9.7.6.4.4.1</w:t>
      </w:r>
      <w:r w:rsidRPr="009202AA">
        <w:tab/>
        <w:t>General</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6292" w:name="_Toc21096769"/>
      <w:bookmarkStart w:id="6293" w:name="_Toc29763736"/>
      <w:bookmarkStart w:id="6294" w:name="_Toc36030207"/>
      <w:bookmarkStart w:id="6295" w:name="_Toc37180107"/>
      <w:bookmarkStart w:id="6296" w:name="_Toc45869807"/>
      <w:bookmarkStart w:id="6297" w:name="_Toc52555613"/>
      <w:bookmarkStart w:id="6298" w:name="_Toc61126440"/>
      <w:bookmarkStart w:id="6299" w:name="_Toc67911856"/>
      <w:bookmarkStart w:id="6300" w:name="_Toc74841948"/>
      <w:bookmarkStart w:id="6301" w:name="_Toc76503728"/>
      <w:bookmarkStart w:id="6302" w:name="_Toc83041583"/>
      <w:bookmarkStart w:id="6303" w:name="_Toc89853979"/>
      <w:bookmarkStart w:id="6304" w:name="_Toc98668348"/>
      <w:bookmarkStart w:id="6305" w:name="_Toc130911488"/>
      <w:bookmarkStart w:id="6306" w:name="_Toc137374711"/>
      <w:bookmarkStart w:id="6307" w:name="_Toc138892231"/>
      <w:r w:rsidRPr="009202AA">
        <w:t>9.7.6.4.4.2</w:t>
      </w:r>
      <w:r w:rsidRPr="009202AA">
        <w:tab/>
        <w:t>Minimum Requirement</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6308" w:name="_Toc21096770"/>
      <w:bookmarkStart w:id="6309" w:name="_Toc29763737"/>
      <w:bookmarkStart w:id="6310" w:name="_Toc36030208"/>
      <w:bookmarkStart w:id="6311" w:name="_Toc37180108"/>
      <w:bookmarkStart w:id="6312" w:name="_Toc45869808"/>
      <w:bookmarkStart w:id="6313" w:name="_Toc52555614"/>
      <w:bookmarkStart w:id="6314" w:name="_Toc61126441"/>
      <w:bookmarkStart w:id="6315" w:name="_Toc67911857"/>
      <w:bookmarkStart w:id="6316" w:name="_Toc74841949"/>
      <w:bookmarkStart w:id="6317" w:name="_Toc76503729"/>
      <w:bookmarkStart w:id="6318" w:name="_Toc83041584"/>
      <w:bookmarkStart w:id="6319" w:name="_Toc89853980"/>
      <w:bookmarkStart w:id="6320" w:name="_Toc98668349"/>
      <w:bookmarkStart w:id="6321" w:name="_Toc130911489"/>
      <w:bookmarkStart w:id="6322" w:name="_Toc137374712"/>
      <w:bookmarkStart w:id="6323" w:name="_Toc138892232"/>
      <w:r w:rsidRPr="009202AA">
        <w:t>9.8</w:t>
      </w:r>
      <w:r w:rsidRPr="009202AA">
        <w:tab/>
        <w:t>OTA Transmitter intermodulation</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1CDAFB26" w14:textId="77777777" w:rsidR="004C4A70" w:rsidRPr="009202AA" w:rsidRDefault="004C4A70" w:rsidP="004C4A70">
      <w:pPr>
        <w:pStyle w:val="Heading3"/>
      </w:pPr>
      <w:bookmarkStart w:id="6324" w:name="_Toc21096771"/>
      <w:bookmarkStart w:id="6325" w:name="_Toc29763738"/>
      <w:bookmarkStart w:id="6326" w:name="_Toc36030209"/>
      <w:bookmarkStart w:id="6327" w:name="_Toc37180109"/>
      <w:bookmarkStart w:id="6328" w:name="_Toc45869809"/>
      <w:bookmarkStart w:id="6329" w:name="_Toc52555615"/>
      <w:bookmarkStart w:id="6330" w:name="_Toc61126442"/>
      <w:bookmarkStart w:id="6331" w:name="_Toc67911858"/>
      <w:bookmarkStart w:id="6332" w:name="_Toc74841950"/>
      <w:bookmarkStart w:id="6333" w:name="_Toc76503730"/>
      <w:bookmarkStart w:id="6334" w:name="_Toc83041585"/>
      <w:bookmarkStart w:id="6335" w:name="_Toc89853981"/>
      <w:bookmarkStart w:id="6336" w:name="_Toc98668350"/>
      <w:bookmarkStart w:id="6337" w:name="_Toc130911490"/>
      <w:bookmarkStart w:id="6338" w:name="_Toc137374713"/>
      <w:bookmarkStart w:id="6339" w:name="_Toc138892233"/>
      <w:r w:rsidRPr="009202AA">
        <w:t>9.8.1</w:t>
      </w:r>
      <w:r w:rsidRPr="009202AA">
        <w:tab/>
        <w:t>General</w:t>
      </w:r>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6340" w:name="_Toc21096772"/>
      <w:bookmarkStart w:id="6341" w:name="_Toc29763739"/>
      <w:bookmarkStart w:id="6342" w:name="_Toc36030210"/>
      <w:bookmarkStart w:id="6343" w:name="_Toc37180110"/>
      <w:bookmarkStart w:id="6344" w:name="_Toc45869810"/>
      <w:bookmarkStart w:id="6345" w:name="_Toc52555616"/>
      <w:bookmarkStart w:id="6346" w:name="_Toc61126443"/>
      <w:bookmarkStart w:id="6347" w:name="_Toc67911859"/>
      <w:bookmarkStart w:id="6348" w:name="_Toc74841951"/>
      <w:bookmarkStart w:id="6349" w:name="_Toc76503731"/>
      <w:bookmarkStart w:id="6350" w:name="_Toc83041586"/>
      <w:bookmarkStart w:id="6351" w:name="_Toc89853982"/>
      <w:bookmarkStart w:id="6352" w:name="_Toc98668351"/>
      <w:bookmarkStart w:id="6353" w:name="_Toc130911491"/>
      <w:bookmarkStart w:id="6354" w:name="_Toc137374714"/>
      <w:bookmarkStart w:id="6355" w:name="_Toc138892234"/>
      <w:r w:rsidRPr="009202AA">
        <w:t>9.8.2</w:t>
      </w:r>
      <w:r w:rsidRPr="009202AA">
        <w:tab/>
        <w:t>Minimum requirement for MSR operation</w:t>
      </w:r>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1B023155" w14:textId="77777777" w:rsidR="004C4A70" w:rsidRPr="009202AA" w:rsidRDefault="004C4A70" w:rsidP="004C4A70">
      <w:pPr>
        <w:pStyle w:val="Heading4"/>
      </w:pPr>
      <w:bookmarkStart w:id="6356" w:name="_Toc21096773"/>
      <w:bookmarkStart w:id="6357" w:name="_Toc29763740"/>
      <w:bookmarkStart w:id="6358" w:name="_Toc36030211"/>
      <w:bookmarkStart w:id="6359" w:name="_Toc37180111"/>
      <w:bookmarkStart w:id="6360" w:name="_Toc45869811"/>
      <w:bookmarkStart w:id="6361" w:name="_Toc52555617"/>
      <w:bookmarkStart w:id="6362" w:name="_Toc61126444"/>
      <w:bookmarkStart w:id="6363" w:name="_Toc67911860"/>
      <w:bookmarkStart w:id="6364" w:name="_Toc74841952"/>
      <w:bookmarkStart w:id="6365" w:name="_Toc76503732"/>
      <w:bookmarkStart w:id="6366" w:name="_Toc83041587"/>
      <w:bookmarkStart w:id="6367" w:name="_Toc89853983"/>
      <w:bookmarkStart w:id="6368" w:name="_Toc98668352"/>
      <w:bookmarkStart w:id="6369" w:name="_Toc130911492"/>
      <w:bookmarkStart w:id="6370" w:name="_Toc137374715"/>
      <w:bookmarkStart w:id="6371" w:name="_Toc138892235"/>
      <w:r w:rsidRPr="009202AA">
        <w:t>9.8.2.1</w:t>
      </w:r>
      <w:r w:rsidRPr="009202AA">
        <w:tab/>
        <w:t>General minimum requirement</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C74AC6" w:rsidRPr="009202AA" w14:paraId="3B4CF81C" w14:textId="77777777" w:rsidTr="004C4A70">
        <w:trPr>
          <w:jc w:val="center"/>
        </w:trPr>
        <w:tc>
          <w:tcPr>
            <w:tcW w:w="4629" w:type="dxa"/>
            <w:shd w:val="clear" w:color="auto" w:fill="auto"/>
          </w:tcPr>
          <w:p w14:paraId="6BCFC831" w14:textId="5587BFE2"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1D400001" w14:textId="4B6F9B46"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0F4FCEC9"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252009">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6372" w:name="_Toc21096774"/>
      <w:bookmarkStart w:id="6373" w:name="_Toc29763741"/>
      <w:bookmarkStart w:id="6374" w:name="_Toc36030212"/>
      <w:bookmarkStart w:id="6375" w:name="_Toc37180112"/>
      <w:bookmarkStart w:id="6376" w:name="_Toc45869812"/>
      <w:bookmarkStart w:id="6377" w:name="_Toc52555618"/>
      <w:bookmarkStart w:id="6378" w:name="_Toc61126445"/>
      <w:bookmarkStart w:id="6379" w:name="_Toc67911861"/>
      <w:bookmarkStart w:id="6380" w:name="_Toc74841953"/>
      <w:bookmarkStart w:id="6381" w:name="_Toc76503733"/>
      <w:bookmarkStart w:id="6382" w:name="_Toc83041588"/>
      <w:bookmarkStart w:id="6383" w:name="_Toc89853984"/>
      <w:bookmarkStart w:id="6384" w:name="_Toc98668353"/>
      <w:bookmarkStart w:id="6385" w:name="_Toc130911493"/>
      <w:bookmarkStart w:id="6386" w:name="_Toc137374716"/>
      <w:bookmarkStart w:id="6387" w:name="_Toc138892236"/>
      <w:r w:rsidRPr="009202AA">
        <w:t>9.8.2.2</w:t>
      </w:r>
      <w:r w:rsidRPr="009202AA">
        <w:tab/>
        <w:t>Additional minimum requirement (BC1 and BC2)</w:t>
      </w:r>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C74AC6" w:rsidRPr="009202AA" w14:paraId="68CC8F68" w14:textId="77777777" w:rsidTr="004C4A70">
        <w:trPr>
          <w:jc w:val="center"/>
        </w:trPr>
        <w:tc>
          <w:tcPr>
            <w:tcW w:w="4661" w:type="dxa"/>
            <w:shd w:val="clear" w:color="auto" w:fill="auto"/>
          </w:tcPr>
          <w:p w14:paraId="4EDCD578" w14:textId="4A849B7F" w:rsidR="00C74AC6" w:rsidRPr="009202AA" w:rsidRDefault="00C74AC6" w:rsidP="00C74AC6">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8F637EF" w14:textId="3FD64BB0"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C74AC6" w:rsidRPr="009202AA" w14:paraId="732E3BB2" w14:textId="77777777" w:rsidTr="004C4A70">
        <w:trPr>
          <w:jc w:val="center"/>
        </w:trPr>
        <w:tc>
          <w:tcPr>
            <w:tcW w:w="4661" w:type="dxa"/>
            <w:shd w:val="clear" w:color="auto" w:fill="auto"/>
          </w:tcPr>
          <w:p w14:paraId="0AA682D8" w14:textId="1688848F" w:rsidR="00C74AC6" w:rsidRPr="009202AA" w:rsidRDefault="00C74AC6" w:rsidP="00C74AC6">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0F647D3" w14:textId="03BCA068" w:rsidR="00C74AC6" w:rsidRPr="009202AA" w:rsidRDefault="00C74AC6" w:rsidP="00C74AC6">
            <w:pPr>
              <w:pStyle w:val="TAC"/>
            </w:pPr>
            <w:r w:rsidRPr="00EF2F0E">
              <w:t>&gt; abs(800) kHz for CW interfer</w:t>
            </w:r>
            <w:r>
              <w:t xml:space="preserve">ing signal </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07356694"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6388" w:name="_Toc21096775"/>
      <w:bookmarkStart w:id="6389" w:name="_Toc29763742"/>
      <w:bookmarkStart w:id="6390" w:name="_Toc36030213"/>
      <w:bookmarkStart w:id="6391" w:name="_Toc37180113"/>
      <w:bookmarkStart w:id="6392" w:name="_Toc45869813"/>
      <w:bookmarkStart w:id="6393" w:name="_Toc52555619"/>
      <w:bookmarkStart w:id="6394" w:name="_Toc61126446"/>
      <w:bookmarkStart w:id="6395" w:name="_Toc67911862"/>
      <w:bookmarkStart w:id="6396" w:name="_Toc74841954"/>
      <w:bookmarkStart w:id="6397" w:name="_Toc76503734"/>
      <w:bookmarkStart w:id="6398" w:name="_Toc83041589"/>
      <w:bookmarkStart w:id="6399" w:name="_Toc89853985"/>
      <w:bookmarkStart w:id="6400" w:name="_Toc98668354"/>
      <w:bookmarkStart w:id="6401" w:name="_Toc130911494"/>
      <w:bookmarkStart w:id="6402" w:name="_Toc137374717"/>
      <w:bookmarkStart w:id="6403" w:name="_Toc138892237"/>
      <w:r w:rsidRPr="009202AA">
        <w:t>9.8.2.3</w:t>
      </w:r>
      <w:r w:rsidRPr="009202AA">
        <w:tab/>
        <w:t>Additional minimum requirement (BC3)</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1BF6B6E3" w14:textId="71B36317"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640751F3" w14:textId="0017612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C74AC6" w:rsidRPr="009202AA" w14:paraId="1E603CEF" w14:textId="77777777" w:rsidTr="004C4A70">
        <w:trPr>
          <w:jc w:val="center"/>
        </w:trPr>
        <w:tc>
          <w:tcPr>
            <w:tcW w:w="4629" w:type="dxa"/>
            <w:shd w:val="clear" w:color="auto" w:fill="auto"/>
          </w:tcPr>
          <w:p w14:paraId="7E3E26F1" w14:textId="0CB0FBAA" w:rsidR="00C74AC6" w:rsidRPr="009202AA" w:rsidRDefault="00C74AC6" w:rsidP="00C74AC6">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3168D92C" w14:textId="0A25219B"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4903BB60"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6404" w:name="_Toc21096776"/>
      <w:bookmarkStart w:id="6405" w:name="_Toc29763743"/>
      <w:bookmarkStart w:id="6406" w:name="_Toc36030214"/>
      <w:bookmarkStart w:id="6407" w:name="_Toc37180114"/>
      <w:bookmarkStart w:id="6408" w:name="_Toc45869814"/>
      <w:bookmarkStart w:id="6409" w:name="_Toc52555620"/>
      <w:bookmarkStart w:id="6410" w:name="_Toc61126447"/>
      <w:bookmarkStart w:id="6411" w:name="_Toc67911863"/>
      <w:bookmarkStart w:id="6412" w:name="_Toc74841955"/>
      <w:bookmarkStart w:id="6413" w:name="_Toc76503735"/>
      <w:bookmarkStart w:id="6414" w:name="_Toc83041590"/>
      <w:bookmarkStart w:id="6415" w:name="_Toc89853986"/>
      <w:bookmarkStart w:id="6416" w:name="_Toc98668355"/>
      <w:bookmarkStart w:id="6417" w:name="_Toc130911495"/>
      <w:bookmarkStart w:id="6418" w:name="_Toc137374718"/>
      <w:bookmarkStart w:id="6419" w:name="_Toc138892238"/>
      <w:r w:rsidRPr="009202AA">
        <w:t>9.8.2.4</w:t>
      </w:r>
      <w:r w:rsidRPr="009202AA">
        <w:tab/>
        <w:t>Additional minimum requirements</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03A96FCB" w14:textId="12FEDC48" w:rsidR="004C4A70" w:rsidRPr="009202AA" w:rsidRDefault="004C4A70" w:rsidP="004C4A70"/>
    <w:p w14:paraId="16326C15" w14:textId="77777777" w:rsidR="004C4A70" w:rsidRPr="009202AA" w:rsidRDefault="004C4A70" w:rsidP="004C4A70">
      <w:pPr>
        <w:pStyle w:val="Heading3"/>
      </w:pPr>
      <w:bookmarkStart w:id="6420" w:name="_Toc21096777"/>
      <w:bookmarkStart w:id="6421" w:name="_Toc29763744"/>
      <w:bookmarkStart w:id="6422" w:name="_Toc36030215"/>
      <w:bookmarkStart w:id="6423" w:name="_Toc37180115"/>
      <w:bookmarkStart w:id="6424" w:name="_Toc45869815"/>
      <w:bookmarkStart w:id="6425" w:name="_Toc52555621"/>
      <w:bookmarkStart w:id="6426" w:name="_Toc61126448"/>
      <w:bookmarkStart w:id="6427" w:name="_Toc67911864"/>
      <w:bookmarkStart w:id="6428" w:name="_Toc74841956"/>
      <w:bookmarkStart w:id="6429" w:name="_Toc76503736"/>
      <w:bookmarkStart w:id="6430" w:name="_Toc83041591"/>
      <w:bookmarkStart w:id="6431" w:name="_Toc89853987"/>
      <w:bookmarkStart w:id="6432" w:name="_Toc98668356"/>
      <w:bookmarkStart w:id="6433" w:name="_Toc130911496"/>
      <w:bookmarkStart w:id="6434" w:name="_Toc137374719"/>
      <w:bookmarkStart w:id="6435" w:name="_Toc138892239"/>
      <w:r w:rsidRPr="009202AA">
        <w:t>9.8.3</w:t>
      </w:r>
      <w:r w:rsidRPr="009202AA">
        <w:tab/>
        <w:t>Minimum requirement for single RAT UTRA operation</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p>
    <w:p w14:paraId="276910FC" w14:textId="77777777" w:rsidR="004C4A70" w:rsidRPr="009202AA" w:rsidRDefault="004C4A70" w:rsidP="004C4A70">
      <w:pPr>
        <w:pStyle w:val="Heading4"/>
      </w:pPr>
      <w:bookmarkStart w:id="6436" w:name="_Toc21096778"/>
      <w:bookmarkStart w:id="6437" w:name="_Toc29763745"/>
      <w:bookmarkStart w:id="6438" w:name="_Toc36030216"/>
      <w:bookmarkStart w:id="6439" w:name="_Toc37180116"/>
      <w:bookmarkStart w:id="6440" w:name="_Toc45869816"/>
      <w:bookmarkStart w:id="6441" w:name="_Toc52555622"/>
      <w:bookmarkStart w:id="6442" w:name="_Toc61126449"/>
      <w:bookmarkStart w:id="6443" w:name="_Toc67911865"/>
      <w:bookmarkStart w:id="6444" w:name="_Toc74841957"/>
      <w:bookmarkStart w:id="6445" w:name="_Toc76503737"/>
      <w:bookmarkStart w:id="6446" w:name="_Toc83041592"/>
      <w:bookmarkStart w:id="6447" w:name="_Toc89853988"/>
      <w:bookmarkStart w:id="6448" w:name="_Toc98668357"/>
      <w:bookmarkStart w:id="6449" w:name="_Toc130911497"/>
      <w:bookmarkStart w:id="6450" w:name="_Toc137374720"/>
      <w:bookmarkStart w:id="6451" w:name="_Toc138892240"/>
      <w:r w:rsidRPr="009202AA">
        <w:t>9.8.3.1</w:t>
      </w:r>
      <w:r w:rsidRPr="009202AA">
        <w:tab/>
        <w:t>General minimum requirement for FDD UTRA</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C74AC6" w:rsidRPr="009202AA" w14:paraId="50851D28" w14:textId="77777777" w:rsidTr="004C4A70">
        <w:trPr>
          <w:cantSplit/>
          <w:jc w:val="center"/>
        </w:trPr>
        <w:tc>
          <w:tcPr>
            <w:tcW w:w="4760" w:type="dxa"/>
          </w:tcPr>
          <w:p w14:paraId="4653A876" w14:textId="2A1A91F0"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1272932F" w14:textId="128848F2" w:rsidR="00C74AC6" w:rsidRPr="009202AA" w:rsidRDefault="00C74AC6" w:rsidP="00C74AC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62BBA058"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6452" w:name="_Toc21096779"/>
      <w:bookmarkStart w:id="6453" w:name="_Toc29763746"/>
      <w:bookmarkStart w:id="6454" w:name="_Toc36030217"/>
      <w:bookmarkStart w:id="6455" w:name="_Toc37180117"/>
      <w:bookmarkStart w:id="6456" w:name="_Toc45869817"/>
      <w:bookmarkStart w:id="6457" w:name="_Toc52555623"/>
      <w:bookmarkStart w:id="6458" w:name="_Toc61126450"/>
      <w:bookmarkStart w:id="6459" w:name="_Toc67911866"/>
      <w:bookmarkStart w:id="6460" w:name="_Toc74841958"/>
      <w:bookmarkStart w:id="6461" w:name="_Toc76503738"/>
      <w:bookmarkStart w:id="6462" w:name="_Toc83041593"/>
      <w:bookmarkStart w:id="6463" w:name="_Toc89853989"/>
      <w:bookmarkStart w:id="6464" w:name="_Toc98668358"/>
      <w:bookmarkStart w:id="6465" w:name="_Toc130911498"/>
      <w:bookmarkStart w:id="6466" w:name="_Toc137374721"/>
      <w:bookmarkStart w:id="6467" w:name="_Toc138892241"/>
      <w:r w:rsidRPr="009202AA">
        <w:t>9.8.4</w:t>
      </w:r>
      <w:r w:rsidRPr="009202AA">
        <w:tab/>
        <w:t>Minimum requirement for single RAT E-UTRA operation</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6E9BAF4F" w14:textId="77777777" w:rsidR="004C4A70" w:rsidRPr="009202AA" w:rsidRDefault="004C4A70" w:rsidP="004C4A70">
      <w:pPr>
        <w:pStyle w:val="Heading4"/>
      </w:pPr>
      <w:bookmarkStart w:id="6468" w:name="_Toc21096780"/>
      <w:bookmarkStart w:id="6469" w:name="_Toc29763747"/>
      <w:bookmarkStart w:id="6470" w:name="_Toc36030218"/>
      <w:bookmarkStart w:id="6471" w:name="_Toc37180118"/>
      <w:bookmarkStart w:id="6472" w:name="_Toc45869818"/>
      <w:bookmarkStart w:id="6473" w:name="_Toc52555624"/>
      <w:bookmarkStart w:id="6474" w:name="_Toc61126451"/>
      <w:bookmarkStart w:id="6475" w:name="_Toc67911867"/>
      <w:bookmarkStart w:id="6476" w:name="_Toc74841959"/>
      <w:bookmarkStart w:id="6477" w:name="_Toc76503739"/>
      <w:bookmarkStart w:id="6478" w:name="_Toc83041594"/>
      <w:bookmarkStart w:id="6479" w:name="_Toc89853990"/>
      <w:bookmarkStart w:id="6480" w:name="_Toc98668359"/>
      <w:bookmarkStart w:id="6481" w:name="_Toc130911499"/>
      <w:bookmarkStart w:id="6482" w:name="_Toc137374722"/>
      <w:bookmarkStart w:id="6483" w:name="_Toc138892242"/>
      <w:r w:rsidRPr="009202AA">
        <w:t>9.8.4.1</w:t>
      </w:r>
      <w:r w:rsidRPr="009202AA">
        <w:tab/>
        <w:t>General minimum requirement</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C74AC6" w:rsidRPr="009202AA" w14:paraId="5BFC520F" w14:textId="77777777" w:rsidTr="004C4A70">
        <w:trPr>
          <w:cantSplit/>
          <w:jc w:val="center"/>
        </w:trPr>
        <w:tc>
          <w:tcPr>
            <w:tcW w:w="4828" w:type="dxa"/>
          </w:tcPr>
          <w:p w14:paraId="35D912E1" w14:textId="4B5410BB"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63B6197A" w14:textId="31EAAE34"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52B4A6FB"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6484" w:name="_Toc21096132"/>
      <w:bookmarkStart w:id="6485" w:name="_Toc29763331"/>
      <w:bookmarkStart w:id="6486" w:name="_Toc52554869"/>
      <w:bookmarkStart w:id="6487" w:name="_Toc61112571"/>
      <w:bookmarkStart w:id="6488" w:name="_Toc74841960"/>
      <w:bookmarkStart w:id="6489" w:name="_Toc76503740"/>
      <w:bookmarkStart w:id="6490" w:name="_Toc83041595"/>
      <w:bookmarkStart w:id="6491" w:name="_Toc89853991"/>
      <w:bookmarkStart w:id="6492" w:name="_Toc98668360"/>
      <w:bookmarkStart w:id="6493" w:name="_Toc130911500"/>
      <w:bookmarkStart w:id="6494" w:name="_Toc137374723"/>
      <w:bookmarkStart w:id="6495" w:name="_Toc138892243"/>
      <w:r w:rsidRPr="00EF2F0E">
        <w:t>9.8.4.2</w:t>
      </w:r>
      <w:r w:rsidRPr="00EF2F0E">
        <w:tab/>
      </w:r>
      <w:bookmarkEnd w:id="6484"/>
      <w:bookmarkEnd w:id="6485"/>
      <w:bookmarkEnd w:id="6486"/>
      <w:bookmarkEnd w:id="6487"/>
      <w:r>
        <w:t>Void</w:t>
      </w:r>
      <w:bookmarkEnd w:id="6488"/>
      <w:bookmarkEnd w:id="6489"/>
      <w:bookmarkEnd w:id="6490"/>
      <w:bookmarkEnd w:id="6491"/>
      <w:bookmarkEnd w:id="6492"/>
      <w:bookmarkEnd w:id="6493"/>
      <w:bookmarkEnd w:id="6494"/>
      <w:bookmarkEnd w:id="6495"/>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6496" w:name="_Toc21096782"/>
      <w:bookmarkStart w:id="6497" w:name="_Toc29763749"/>
      <w:bookmarkStart w:id="6498" w:name="_Toc36030220"/>
      <w:bookmarkStart w:id="6499" w:name="_Toc37180120"/>
      <w:bookmarkStart w:id="6500" w:name="_Toc45869820"/>
      <w:bookmarkStart w:id="6501" w:name="_Toc52555626"/>
      <w:bookmarkStart w:id="6502" w:name="_Toc61126453"/>
      <w:bookmarkStart w:id="6503" w:name="_Toc67911869"/>
      <w:bookmarkStart w:id="6504" w:name="_Toc74841961"/>
      <w:bookmarkStart w:id="6505" w:name="_Toc76503741"/>
      <w:bookmarkStart w:id="6506" w:name="_Toc83041596"/>
      <w:bookmarkStart w:id="6507" w:name="_Toc89853992"/>
      <w:bookmarkStart w:id="6508" w:name="_Toc98668361"/>
      <w:bookmarkStart w:id="6509" w:name="_Toc130911501"/>
      <w:bookmarkStart w:id="6510" w:name="_Toc137374724"/>
      <w:bookmarkStart w:id="6511" w:name="_Toc138892244"/>
      <w:r w:rsidRPr="009202AA">
        <w:rPr>
          <w:lang w:eastAsia="zh-CN"/>
        </w:rPr>
        <w:t>10</w:t>
      </w:r>
      <w:r w:rsidRPr="009202AA">
        <w:rPr>
          <w:lang w:eastAsia="zh-CN"/>
        </w:rPr>
        <w:tab/>
        <w:t>Radiated receiver characteristics</w:t>
      </w:r>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3050803E" w14:textId="77777777" w:rsidR="004C4A70" w:rsidRPr="009202AA" w:rsidRDefault="004C4A70" w:rsidP="004C4A70">
      <w:pPr>
        <w:pStyle w:val="Heading2"/>
        <w:rPr>
          <w:lang w:eastAsia="zh-CN"/>
        </w:rPr>
      </w:pPr>
      <w:bookmarkStart w:id="6512" w:name="_Toc21096783"/>
      <w:bookmarkStart w:id="6513" w:name="_Toc29763750"/>
      <w:bookmarkStart w:id="6514" w:name="_Toc36030221"/>
      <w:bookmarkStart w:id="6515" w:name="_Toc37180121"/>
      <w:bookmarkStart w:id="6516" w:name="_Toc45869821"/>
      <w:bookmarkStart w:id="6517" w:name="_Toc52555627"/>
      <w:bookmarkStart w:id="6518" w:name="_Toc61126454"/>
      <w:bookmarkStart w:id="6519" w:name="_Toc67911870"/>
      <w:bookmarkStart w:id="6520" w:name="_Toc74841962"/>
      <w:bookmarkStart w:id="6521" w:name="_Toc76503742"/>
      <w:bookmarkStart w:id="6522" w:name="_Toc83041597"/>
      <w:bookmarkStart w:id="6523" w:name="_Toc89853993"/>
      <w:bookmarkStart w:id="6524" w:name="_Toc98668362"/>
      <w:bookmarkStart w:id="6525" w:name="_Toc130911502"/>
      <w:bookmarkStart w:id="6526" w:name="_Toc137374725"/>
      <w:bookmarkStart w:id="6527" w:name="_Toc138892245"/>
      <w:r w:rsidRPr="009202AA">
        <w:rPr>
          <w:lang w:eastAsia="zh-CN"/>
        </w:rPr>
        <w:t>10.1</w:t>
      </w:r>
      <w:r w:rsidRPr="009202AA">
        <w:rPr>
          <w:lang w:eastAsia="zh-CN"/>
        </w:rPr>
        <w:tab/>
        <w:t>General</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528" w:name="_Toc21096784"/>
      <w:bookmarkStart w:id="6529" w:name="_Toc29763751"/>
      <w:bookmarkStart w:id="6530" w:name="_Toc36030222"/>
      <w:bookmarkStart w:id="6531" w:name="_Toc37180122"/>
      <w:bookmarkStart w:id="6532" w:name="_Toc45869822"/>
      <w:bookmarkStart w:id="6533" w:name="_Toc52555628"/>
      <w:bookmarkStart w:id="6534" w:name="_Toc61126455"/>
      <w:bookmarkStart w:id="6535" w:name="_Toc67911871"/>
      <w:bookmarkStart w:id="6536" w:name="_Toc74841963"/>
      <w:bookmarkStart w:id="6537" w:name="_Toc76503743"/>
      <w:bookmarkStart w:id="6538" w:name="_Toc83041598"/>
      <w:bookmarkStart w:id="6539" w:name="_Toc89853994"/>
      <w:bookmarkStart w:id="6540" w:name="_Toc98668363"/>
      <w:bookmarkStart w:id="6541" w:name="_Toc130911503"/>
      <w:bookmarkStart w:id="6542" w:name="_Toc137374726"/>
      <w:bookmarkStart w:id="6543" w:name="_Toc138892246"/>
      <w:r w:rsidRPr="009202AA">
        <w:rPr>
          <w:lang w:val="sv-FI" w:eastAsia="zh-CN"/>
        </w:rPr>
        <w:t>10.2</w:t>
      </w:r>
      <w:r w:rsidRPr="009202AA">
        <w:rPr>
          <w:lang w:val="sv-FI" w:eastAsia="zh-CN"/>
        </w:rPr>
        <w:tab/>
        <w:t>OTA sensitivity</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p>
    <w:p w14:paraId="5BAEBA49" w14:textId="77777777" w:rsidR="004C4A70" w:rsidRPr="009202AA" w:rsidRDefault="004C4A70" w:rsidP="004C4A70">
      <w:pPr>
        <w:pStyle w:val="Heading3"/>
      </w:pPr>
      <w:bookmarkStart w:id="6544" w:name="_Toc21096785"/>
      <w:bookmarkStart w:id="6545" w:name="_Toc29763752"/>
      <w:bookmarkStart w:id="6546" w:name="_Toc36030223"/>
      <w:bookmarkStart w:id="6547" w:name="_Toc37180123"/>
      <w:bookmarkStart w:id="6548" w:name="_Toc45869823"/>
      <w:bookmarkStart w:id="6549" w:name="_Toc52555629"/>
      <w:bookmarkStart w:id="6550" w:name="_Toc61126456"/>
      <w:bookmarkStart w:id="6551" w:name="_Toc67911872"/>
      <w:bookmarkStart w:id="6552" w:name="_Toc74841964"/>
      <w:bookmarkStart w:id="6553" w:name="_Toc76503744"/>
      <w:bookmarkStart w:id="6554" w:name="_Toc83041599"/>
      <w:bookmarkStart w:id="6555" w:name="_Toc89853995"/>
      <w:bookmarkStart w:id="6556" w:name="_Toc98668364"/>
      <w:bookmarkStart w:id="6557" w:name="_Toc130911504"/>
      <w:bookmarkStart w:id="6558" w:name="_Toc137374727"/>
      <w:bookmarkStart w:id="6559" w:name="_Toc138892247"/>
      <w:r w:rsidRPr="009202AA">
        <w:t>10.2.1</w:t>
      </w:r>
      <w:r w:rsidRPr="009202AA">
        <w:tab/>
        <w:t>General</w:t>
      </w:r>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560" w:name="_Toc21096786"/>
      <w:bookmarkStart w:id="6561" w:name="_Toc29763753"/>
      <w:bookmarkStart w:id="6562" w:name="_Toc36030224"/>
      <w:bookmarkStart w:id="6563" w:name="_Toc37180124"/>
      <w:bookmarkStart w:id="6564" w:name="_Toc45869824"/>
      <w:bookmarkStart w:id="6565" w:name="_Toc52555630"/>
      <w:bookmarkStart w:id="6566" w:name="_Toc61126457"/>
      <w:bookmarkStart w:id="6567" w:name="_Toc67911873"/>
      <w:bookmarkStart w:id="6568" w:name="_Toc74841965"/>
      <w:bookmarkStart w:id="6569" w:name="_Toc76503745"/>
      <w:bookmarkStart w:id="6570" w:name="_Toc83041600"/>
      <w:bookmarkStart w:id="6571" w:name="_Toc89853996"/>
      <w:bookmarkStart w:id="6572" w:name="_Toc98668365"/>
      <w:bookmarkStart w:id="6573" w:name="_Toc130911505"/>
      <w:bookmarkStart w:id="6574" w:name="_Toc137374728"/>
      <w:bookmarkStart w:id="6575" w:name="_Toc138892248"/>
      <w:r w:rsidRPr="009202AA">
        <w:rPr>
          <w:lang w:eastAsia="zh-CN"/>
        </w:rPr>
        <w:t>10.2.2</w:t>
      </w:r>
      <w:r w:rsidRPr="009202AA">
        <w:rPr>
          <w:lang w:eastAsia="zh-CN"/>
        </w:rPr>
        <w:tab/>
        <w:t>Minimum requirement for MSR operation</w:t>
      </w:r>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576" w:name="_Toc21096787"/>
      <w:bookmarkStart w:id="6577" w:name="_Toc29763754"/>
      <w:bookmarkStart w:id="6578" w:name="_Toc36030225"/>
      <w:bookmarkStart w:id="6579" w:name="_Toc37180125"/>
      <w:bookmarkStart w:id="6580" w:name="_Toc45869825"/>
      <w:bookmarkStart w:id="6581" w:name="_Toc52555631"/>
      <w:bookmarkStart w:id="6582" w:name="_Toc61126458"/>
      <w:bookmarkStart w:id="6583" w:name="_Toc67911874"/>
      <w:bookmarkStart w:id="6584" w:name="_Toc74841966"/>
      <w:bookmarkStart w:id="6585" w:name="_Toc76503746"/>
      <w:bookmarkStart w:id="6586" w:name="_Toc83041601"/>
      <w:bookmarkStart w:id="6587" w:name="_Toc89853997"/>
      <w:bookmarkStart w:id="6588" w:name="_Toc98668366"/>
      <w:bookmarkStart w:id="6589" w:name="_Toc130911506"/>
      <w:bookmarkStart w:id="6590" w:name="_Toc137374729"/>
      <w:bookmarkStart w:id="6591" w:name="_Toc138892249"/>
      <w:r w:rsidRPr="009202AA">
        <w:rPr>
          <w:lang w:eastAsia="zh-CN"/>
        </w:rPr>
        <w:t>10.2.3</w:t>
      </w:r>
      <w:r w:rsidRPr="009202AA">
        <w:rPr>
          <w:lang w:eastAsia="zh-CN"/>
        </w:rPr>
        <w:tab/>
        <w:t>Minimum requirement for single RAT UTRA operation</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592" w:name="_Toc21096788"/>
      <w:bookmarkStart w:id="6593" w:name="_Toc29763755"/>
      <w:bookmarkStart w:id="6594" w:name="_Toc36030226"/>
      <w:bookmarkStart w:id="6595" w:name="_Toc37180126"/>
      <w:bookmarkStart w:id="6596" w:name="_Toc45869826"/>
      <w:bookmarkStart w:id="6597" w:name="_Toc52555632"/>
      <w:bookmarkStart w:id="6598" w:name="_Toc61126459"/>
      <w:bookmarkStart w:id="6599" w:name="_Toc67911875"/>
      <w:bookmarkStart w:id="6600" w:name="_Toc74841967"/>
      <w:bookmarkStart w:id="6601" w:name="_Toc76503747"/>
      <w:bookmarkStart w:id="6602" w:name="_Toc83041602"/>
      <w:bookmarkStart w:id="6603" w:name="_Toc89853998"/>
      <w:bookmarkStart w:id="6604" w:name="_Toc98668367"/>
      <w:bookmarkStart w:id="6605" w:name="_Toc130911507"/>
      <w:bookmarkStart w:id="6606" w:name="_Toc137374730"/>
      <w:bookmarkStart w:id="6607" w:name="_Toc138892250"/>
      <w:r w:rsidRPr="009202AA">
        <w:rPr>
          <w:lang w:eastAsia="zh-CN"/>
        </w:rPr>
        <w:t>10.2.4</w:t>
      </w:r>
      <w:r w:rsidRPr="009202AA">
        <w:rPr>
          <w:lang w:eastAsia="zh-CN"/>
        </w:rPr>
        <w:tab/>
        <w:t>Minimum requirement for single RAT E-UTRA operation</w:t>
      </w:r>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608" w:name="_Toc21096789"/>
      <w:bookmarkStart w:id="6609" w:name="_Toc29763756"/>
      <w:bookmarkStart w:id="6610" w:name="_Toc36030227"/>
      <w:bookmarkStart w:id="6611" w:name="_Toc37180127"/>
      <w:bookmarkStart w:id="6612" w:name="_Toc45869827"/>
      <w:bookmarkStart w:id="6613" w:name="_Toc52555633"/>
      <w:bookmarkStart w:id="6614" w:name="_Toc61126460"/>
      <w:bookmarkStart w:id="6615" w:name="_Toc67911876"/>
      <w:bookmarkStart w:id="6616" w:name="_Toc74841968"/>
      <w:bookmarkStart w:id="6617" w:name="_Toc76503748"/>
      <w:bookmarkStart w:id="6618" w:name="_Toc83041603"/>
      <w:bookmarkStart w:id="6619" w:name="_Toc89853999"/>
      <w:bookmarkStart w:id="6620" w:name="_Toc98668368"/>
      <w:bookmarkStart w:id="6621" w:name="_Toc130911508"/>
      <w:bookmarkStart w:id="6622" w:name="_Toc137374731"/>
      <w:bookmarkStart w:id="6623" w:name="_Toc138892251"/>
      <w:r w:rsidRPr="009202AA">
        <w:t>10.3</w:t>
      </w:r>
      <w:r w:rsidRPr="009202AA">
        <w:tab/>
        <w:t>OTA Reference sensitivity level</w:t>
      </w:r>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7AF6F913" w14:textId="77777777" w:rsidR="004C4A70" w:rsidRPr="009202AA" w:rsidRDefault="004C4A70" w:rsidP="004C4A70">
      <w:pPr>
        <w:pStyle w:val="Heading3"/>
      </w:pPr>
      <w:bookmarkStart w:id="6624" w:name="_Toc21096790"/>
      <w:bookmarkStart w:id="6625" w:name="_Toc29763757"/>
      <w:bookmarkStart w:id="6626" w:name="_Toc36030228"/>
      <w:bookmarkStart w:id="6627" w:name="_Toc37180128"/>
      <w:bookmarkStart w:id="6628" w:name="_Toc45869828"/>
      <w:bookmarkStart w:id="6629" w:name="_Toc52555634"/>
      <w:bookmarkStart w:id="6630" w:name="_Toc61126461"/>
      <w:bookmarkStart w:id="6631" w:name="_Toc67911877"/>
      <w:bookmarkStart w:id="6632" w:name="_Toc74841969"/>
      <w:bookmarkStart w:id="6633" w:name="_Toc76503749"/>
      <w:bookmarkStart w:id="6634" w:name="_Toc83041604"/>
      <w:bookmarkStart w:id="6635" w:name="_Toc89854000"/>
      <w:bookmarkStart w:id="6636" w:name="_Toc98668369"/>
      <w:bookmarkStart w:id="6637" w:name="_Toc130911509"/>
      <w:bookmarkStart w:id="6638" w:name="_Toc137374732"/>
      <w:bookmarkStart w:id="6639" w:name="_Toc138892252"/>
      <w:r w:rsidRPr="009202AA">
        <w:t>10.3.1</w:t>
      </w:r>
      <w:r w:rsidRPr="009202AA">
        <w:tab/>
        <w:t>General</w:t>
      </w:r>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640" w:name="_Toc21096791"/>
      <w:bookmarkStart w:id="6641" w:name="_Toc29763758"/>
      <w:bookmarkStart w:id="6642" w:name="_Toc36030229"/>
      <w:bookmarkStart w:id="6643" w:name="_Toc37180129"/>
      <w:bookmarkStart w:id="6644" w:name="_Toc45869829"/>
      <w:bookmarkStart w:id="6645" w:name="_Toc52555635"/>
      <w:bookmarkStart w:id="6646" w:name="_Toc61126462"/>
      <w:bookmarkStart w:id="6647" w:name="_Toc67911878"/>
      <w:bookmarkStart w:id="6648" w:name="_Toc74841970"/>
      <w:bookmarkStart w:id="6649" w:name="_Toc76503750"/>
      <w:bookmarkStart w:id="6650" w:name="_Toc83041605"/>
      <w:bookmarkStart w:id="6651" w:name="_Toc89854001"/>
      <w:bookmarkStart w:id="6652" w:name="_Toc98668370"/>
      <w:bookmarkStart w:id="6653" w:name="_Toc130911510"/>
      <w:bookmarkStart w:id="6654" w:name="_Toc137374733"/>
      <w:bookmarkStart w:id="6655" w:name="_Toc138892253"/>
      <w:r w:rsidRPr="009202AA">
        <w:t>10.3.2</w:t>
      </w:r>
      <w:r w:rsidRPr="009202AA">
        <w:tab/>
        <w:t>Minimum requirement for MSR operation</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656" w:name="_Toc21096792"/>
      <w:bookmarkStart w:id="6657" w:name="_Toc29763759"/>
      <w:bookmarkStart w:id="6658" w:name="_Toc36030230"/>
      <w:bookmarkStart w:id="6659" w:name="_Toc37180130"/>
      <w:bookmarkStart w:id="6660" w:name="_Toc45869830"/>
      <w:bookmarkStart w:id="6661" w:name="_Toc52555636"/>
      <w:bookmarkStart w:id="6662" w:name="_Toc61126463"/>
      <w:bookmarkStart w:id="6663" w:name="_Toc67911879"/>
      <w:bookmarkStart w:id="6664" w:name="_Toc74841971"/>
      <w:bookmarkStart w:id="6665" w:name="_Toc76503751"/>
      <w:bookmarkStart w:id="6666" w:name="_Toc83041606"/>
      <w:bookmarkStart w:id="6667" w:name="_Toc89854002"/>
      <w:bookmarkStart w:id="6668" w:name="_Toc98668371"/>
      <w:bookmarkStart w:id="6669" w:name="_Toc130911511"/>
      <w:bookmarkStart w:id="6670" w:name="_Toc137374734"/>
      <w:bookmarkStart w:id="6671" w:name="_Toc138892254"/>
      <w:r w:rsidRPr="009202AA">
        <w:t>10.3.3</w:t>
      </w:r>
      <w:r w:rsidRPr="009202AA">
        <w:tab/>
        <w:t>Minimum requirement for single RAT UTRA operation</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672" w:name="_Toc21096793"/>
      <w:bookmarkStart w:id="6673" w:name="_Toc29763760"/>
      <w:bookmarkStart w:id="6674" w:name="_Toc36030231"/>
      <w:bookmarkStart w:id="6675" w:name="_Toc37180131"/>
      <w:bookmarkStart w:id="6676" w:name="_Toc45869831"/>
      <w:bookmarkStart w:id="6677" w:name="_Toc52555637"/>
      <w:bookmarkStart w:id="6678" w:name="_Toc61126464"/>
      <w:bookmarkStart w:id="6679" w:name="_Toc67911880"/>
      <w:bookmarkStart w:id="6680" w:name="_Toc74841972"/>
      <w:bookmarkStart w:id="6681" w:name="_Toc76503752"/>
      <w:bookmarkStart w:id="6682" w:name="_Toc83041607"/>
      <w:bookmarkStart w:id="6683" w:name="_Toc89854003"/>
      <w:bookmarkStart w:id="6684" w:name="_Toc98668372"/>
      <w:bookmarkStart w:id="6685" w:name="_Toc130911512"/>
      <w:bookmarkStart w:id="6686" w:name="_Toc137374735"/>
      <w:bookmarkStart w:id="6687" w:name="_Toc138892255"/>
      <w:r w:rsidRPr="009202AA">
        <w:t>10.3.4</w:t>
      </w:r>
      <w:r w:rsidRPr="009202AA">
        <w:tab/>
        <w:t>Minimum requirement for single RAT E-UTRA operation</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688" w:name="_Toc21096794"/>
      <w:bookmarkStart w:id="6689" w:name="_Toc29763761"/>
      <w:bookmarkStart w:id="6690" w:name="_Toc36030232"/>
      <w:bookmarkStart w:id="6691" w:name="_Toc37180132"/>
      <w:bookmarkStart w:id="6692" w:name="_Toc45869832"/>
      <w:bookmarkStart w:id="6693" w:name="_Toc52555638"/>
      <w:bookmarkStart w:id="6694" w:name="_Toc61126465"/>
      <w:bookmarkStart w:id="6695" w:name="_Toc67911881"/>
      <w:bookmarkStart w:id="6696" w:name="_Toc74841973"/>
      <w:bookmarkStart w:id="6697" w:name="_Toc76503753"/>
      <w:bookmarkStart w:id="6698" w:name="_Toc83041608"/>
      <w:bookmarkStart w:id="6699" w:name="_Toc89854004"/>
      <w:bookmarkStart w:id="6700" w:name="_Toc98668373"/>
      <w:bookmarkStart w:id="6701" w:name="_Toc130911513"/>
      <w:bookmarkStart w:id="6702" w:name="_Toc137374736"/>
      <w:bookmarkStart w:id="6703" w:name="_Toc138892256"/>
      <w:r w:rsidRPr="009202AA">
        <w:t>10.4</w:t>
      </w:r>
      <w:r w:rsidRPr="009202AA">
        <w:tab/>
        <w:t>OTA Dynamic range</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342454B5" w14:textId="77777777" w:rsidR="004C4A70" w:rsidRPr="009202AA" w:rsidRDefault="004C4A70" w:rsidP="004C4A70">
      <w:pPr>
        <w:pStyle w:val="Heading4"/>
        <w:ind w:left="0" w:firstLine="0"/>
      </w:pPr>
      <w:bookmarkStart w:id="6704" w:name="_Toc21096795"/>
      <w:bookmarkStart w:id="6705" w:name="_Toc29763762"/>
      <w:bookmarkStart w:id="6706" w:name="_Toc36030233"/>
      <w:bookmarkStart w:id="6707" w:name="_Toc37180133"/>
      <w:bookmarkStart w:id="6708" w:name="_Toc45869833"/>
      <w:bookmarkStart w:id="6709" w:name="_Toc52555639"/>
      <w:bookmarkStart w:id="6710" w:name="_Toc61126466"/>
      <w:bookmarkStart w:id="6711" w:name="_Toc67911882"/>
      <w:bookmarkStart w:id="6712" w:name="_Toc74841974"/>
      <w:bookmarkStart w:id="6713" w:name="_Toc76503754"/>
      <w:bookmarkStart w:id="6714" w:name="_Toc83041609"/>
      <w:bookmarkStart w:id="6715" w:name="_Toc89854005"/>
      <w:bookmarkStart w:id="6716" w:name="_Toc98668374"/>
      <w:bookmarkStart w:id="6717" w:name="_Toc130911514"/>
      <w:bookmarkStart w:id="6718" w:name="_Toc137374737"/>
      <w:bookmarkStart w:id="6719" w:name="_Toc138892257"/>
      <w:r w:rsidRPr="009202AA">
        <w:t>10.4.1</w:t>
      </w:r>
      <w:r w:rsidRPr="009202AA">
        <w:tab/>
        <w:t>General</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720" w:name="_Toc21096796"/>
      <w:bookmarkStart w:id="6721" w:name="_Toc29763763"/>
      <w:bookmarkStart w:id="6722" w:name="_Toc36030234"/>
      <w:bookmarkStart w:id="6723" w:name="_Toc37180134"/>
      <w:bookmarkStart w:id="6724" w:name="_Toc45869834"/>
      <w:bookmarkStart w:id="6725" w:name="_Toc52555640"/>
      <w:bookmarkStart w:id="6726" w:name="_Toc61126467"/>
      <w:bookmarkStart w:id="6727" w:name="_Toc67911883"/>
      <w:bookmarkStart w:id="6728" w:name="_Toc74841975"/>
      <w:bookmarkStart w:id="6729" w:name="_Toc76503755"/>
      <w:bookmarkStart w:id="6730" w:name="_Toc83041610"/>
      <w:bookmarkStart w:id="6731" w:name="_Toc89854006"/>
      <w:bookmarkStart w:id="6732" w:name="_Toc98668375"/>
      <w:bookmarkStart w:id="6733" w:name="_Toc130911515"/>
      <w:bookmarkStart w:id="6734" w:name="_Toc137374738"/>
      <w:bookmarkStart w:id="6735" w:name="_Toc138892258"/>
      <w:r w:rsidRPr="009202AA">
        <w:t>10.4.2</w:t>
      </w:r>
      <w:r w:rsidRPr="009202AA">
        <w:tab/>
        <w:t>Minimum requirement for MSR operation</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6736" w:name="_Toc21096797"/>
      <w:bookmarkStart w:id="6737" w:name="_Toc29763764"/>
      <w:bookmarkStart w:id="6738" w:name="_Toc36030235"/>
      <w:bookmarkStart w:id="6739" w:name="_Toc37180135"/>
      <w:bookmarkStart w:id="6740" w:name="_Toc45869835"/>
      <w:bookmarkStart w:id="6741" w:name="_Toc52555641"/>
      <w:bookmarkStart w:id="6742" w:name="_Toc61126468"/>
      <w:bookmarkStart w:id="6743" w:name="_Toc67911884"/>
      <w:bookmarkStart w:id="6744" w:name="_Toc74841976"/>
      <w:bookmarkStart w:id="6745" w:name="_Toc76503756"/>
      <w:bookmarkStart w:id="6746" w:name="_Toc83041611"/>
      <w:bookmarkStart w:id="6747" w:name="_Toc89854007"/>
      <w:bookmarkStart w:id="6748" w:name="_Toc98668376"/>
      <w:bookmarkStart w:id="6749" w:name="_Toc130911516"/>
      <w:bookmarkStart w:id="6750" w:name="_Toc137374739"/>
      <w:bookmarkStart w:id="6751" w:name="_Toc138892259"/>
      <w:r w:rsidRPr="009202AA">
        <w:t>10.4.3</w:t>
      </w:r>
      <w:r w:rsidRPr="009202AA">
        <w:tab/>
        <w:t>Minimum requirement for single RAT UTRA operation</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6752" w:name="_Toc21096798"/>
      <w:bookmarkStart w:id="6753" w:name="_Toc29763765"/>
      <w:bookmarkStart w:id="6754" w:name="_Toc36030236"/>
      <w:bookmarkStart w:id="6755" w:name="_Toc37180136"/>
      <w:bookmarkStart w:id="6756" w:name="_Toc45869836"/>
      <w:bookmarkStart w:id="6757" w:name="_Toc52555642"/>
      <w:bookmarkStart w:id="6758" w:name="_Toc61126469"/>
      <w:bookmarkStart w:id="6759" w:name="_Toc67911885"/>
      <w:bookmarkStart w:id="6760" w:name="_Toc74841977"/>
      <w:bookmarkStart w:id="6761" w:name="_Toc76503757"/>
      <w:bookmarkStart w:id="6762" w:name="_Toc83041612"/>
      <w:bookmarkStart w:id="6763" w:name="_Toc89854008"/>
      <w:bookmarkStart w:id="6764" w:name="_Toc98668377"/>
      <w:bookmarkStart w:id="6765" w:name="_Toc130911517"/>
      <w:bookmarkStart w:id="6766" w:name="_Toc137374740"/>
      <w:bookmarkStart w:id="6767" w:name="_Toc138892260"/>
      <w:r w:rsidRPr="009202AA">
        <w:t>10.4.4</w:t>
      </w:r>
      <w:r w:rsidRPr="009202AA">
        <w:tab/>
        <w:t>Minimum requirement for single RAT E-UTRA operation</w:t>
      </w:r>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6768" w:name="_Toc21096799"/>
      <w:bookmarkStart w:id="6769" w:name="_Toc29763766"/>
      <w:bookmarkStart w:id="6770" w:name="_Toc36030237"/>
      <w:bookmarkStart w:id="6771" w:name="_Toc37180137"/>
      <w:bookmarkStart w:id="6772" w:name="_Toc45869837"/>
      <w:bookmarkStart w:id="6773" w:name="_Toc52555643"/>
      <w:bookmarkStart w:id="6774" w:name="_Toc61126470"/>
      <w:bookmarkStart w:id="6775" w:name="_Toc67911886"/>
      <w:bookmarkStart w:id="6776" w:name="_Toc74841978"/>
      <w:bookmarkStart w:id="6777" w:name="_Toc76503758"/>
      <w:bookmarkStart w:id="6778" w:name="_Toc83041613"/>
      <w:bookmarkStart w:id="6779" w:name="_Toc89854009"/>
      <w:bookmarkStart w:id="6780" w:name="_Toc98668378"/>
      <w:bookmarkStart w:id="6781" w:name="_Toc130911518"/>
      <w:bookmarkStart w:id="6782" w:name="_Toc137374741"/>
      <w:bookmarkStart w:id="6783" w:name="_Toc138892261"/>
      <w:r w:rsidRPr="009202AA">
        <w:t>10.5</w:t>
      </w:r>
      <w:r w:rsidRPr="009202AA">
        <w:tab/>
        <w:t>OTA Adjacent channel selectivity, general blocking, and narrowband blocking</w:t>
      </w:r>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p>
    <w:p w14:paraId="445B8A70" w14:textId="77777777" w:rsidR="004C4A70" w:rsidRPr="009202AA" w:rsidRDefault="004C4A70" w:rsidP="004C4A70">
      <w:pPr>
        <w:pStyle w:val="Heading3"/>
        <w:ind w:left="0" w:firstLine="0"/>
      </w:pPr>
      <w:bookmarkStart w:id="6784" w:name="_Toc21096800"/>
      <w:bookmarkStart w:id="6785" w:name="_Toc29763767"/>
      <w:bookmarkStart w:id="6786" w:name="_Toc36030238"/>
      <w:bookmarkStart w:id="6787" w:name="_Toc37180138"/>
      <w:bookmarkStart w:id="6788" w:name="_Toc45869838"/>
      <w:bookmarkStart w:id="6789" w:name="_Toc52555644"/>
      <w:bookmarkStart w:id="6790" w:name="_Toc61126471"/>
      <w:bookmarkStart w:id="6791" w:name="_Toc67911887"/>
      <w:bookmarkStart w:id="6792" w:name="_Toc74841979"/>
      <w:bookmarkStart w:id="6793" w:name="_Toc76503759"/>
      <w:bookmarkStart w:id="6794" w:name="_Toc83041614"/>
      <w:bookmarkStart w:id="6795" w:name="_Toc89854010"/>
      <w:bookmarkStart w:id="6796" w:name="_Toc98668379"/>
      <w:bookmarkStart w:id="6797" w:name="_Toc130911519"/>
      <w:bookmarkStart w:id="6798" w:name="_Toc137374742"/>
      <w:bookmarkStart w:id="6799" w:name="_Toc138892262"/>
      <w:r w:rsidRPr="009202AA">
        <w:t>10.5.1</w:t>
      </w:r>
      <w:r w:rsidRPr="009202AA">
        <w:tab/>
        <w:t>General</w:t>
      </w:r>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6800" w:name="_Toc21096801"/>
      <w:bookmarkStart w:id="6801" w:name="_Toc29763768"/>
      <w:bookmarkStart w:id="6802" w:name="_Toc36030239"/>
      <w:bookmarkStart w:id="6803" w:name="_Toc37180139"/>
      <w:bookmarkStart w:id="6804" w:name="_Toc45869839"/>
      <w:bookmarkStart w:id="6805" w:name="_Toc52555645"/>
      <w:bookmarkStart w:id="6806" w:name="_Toc61126472"/>
      <w:bookmarkStart w:id="6807" w:name="_Toc67911888"/>
      <w:bookmarkStart w:id="6808" w:name="_Toc74841980"/>
      <w:bookmarkStart w:id="6809" w:name="_Toc76503760"/>
      <w:bookmarkStart w:id="6810" w:name="_Toc83041615"/>
      <w:bookmarkStart w:id="6811" w:name="_Toc89854011"/>
      <w:bookmarkStart w:id="6812" w:name="_Toc98668380"/>
      <w:bookmarkStart w:id="6813" w:name="_Toc130911520"/>
      <w:bookmarkStart w:id="6814" w:name="_Toc137374743"/>
      <w:bookmarkStart w:id="6815" w:name="_Toc138892263"/>
      <w:r w:rsidRPr="009202AA">
        <w:t>10.5.2</w:t>
      </w:r>
      <w:r w:rsidRPr="009202AA">
        <w:tab/>
        <w:t>Minimum requirement for MSR operation</w:t>
      </w:r>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p>
    <w:p w14:paraId="78A0B1C4" w14:textId="77777777" w:rsidR="004C4A70" w:rsidRPr="009202AA" w:rsidRDefault="004C4A70" w:rsidP="004C4A70">
      <w:pPr>
        <w:pStyle w:val="Heading4"/>
        <w:ind w:left="0" w:firstLine="0"/>
      </w:pPr>
      <w:bookmarkStart w:id="6816" w:name="_Toc21096802"/>
      <w:bookmarkStart w:id="6817" w:name="_Toc29763769"/>
      <w:bookmarkStart w:id="6818" w:name="_Toc36030240"/>
      <w:bookmarkStart w:id="6819" w:name="_Toc37180140"/>
      <w:bookmarkStart w:id="6820" w:name="_Toc45869840"/>
      <w:bookmarkStart w:id="6821" w:name="_Toc52555646"/>
      <w:bookmarkStart w:id="6822" w:name="_Toc61126473"/>
      <w:bookmarkStart w:id="6823" w:name="_Toc67911889"/>
      <w:bookmarkStart w:id="6824" w:name="_Toc74841981"/>
      <w:bookmarkStart w:id="6825" w:name="_Toc76503761"/>
      <w:bookmarkStart w:id="6826" w:name="_Toc83041616"/>
      <w:bookmarkStart w:id="6827" w:name="_Toc89854012"/>
      <w:bookmarkStart w:id="6828" w:name="_Toc98668381"/>
      <w:bookmarkStart w:id="6829" w:name="_Toc130911521"/>
      <w:bookmarkStart w:id="6830" w:name="_Toc137374744"/>
      <w:bookmarkStart w:id="6831" w:name="_Toc138892264"/>
      <w:r w:rsidRPr="009202AA">
        <w:t>10.5.2.1</w:t>
      </w:r>
      <w:r w:rsidRPr="009202AA">
        <w:tab/>
        <w:t>General minimum requirement</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6832" w:name="_Toc21096803"/>
      <w:bookmarkStart w:id="6833" w:name="_Toc29763770"/>
      <w:bookmarkStart w:id="6834" w:name="_Toc36030241"/>
      <w:bookmarkStart w:id="6835" w:name="_Toc37180141"/>
      <w:bookmarkStart w:id="6836" w:name="_Toc45869841"/>
      <w:bookmarkStart w:id="6837" w:name="_Toc52555647"/>
      <w:bookmarkStart w:id="6838" w:name="_Toc61126474"/>
      <w:bookmarkStart w:id="6839" w:name="_Toc67911890"/>
      <w:bookmarkStart w:id="6840" w:name="_Toc74841982"/>
      <w:bookmarkStart w:id="6841" w:name="_Toc76503762"/>
      <w:bookmarkStart w:id="6842" w:name="_Toc83041617"/>
      <w:bookmarkStart w:id="6843" w:name="_Toc89854013"/>
      <w:bookmarkStart w:id="6844" w:name="_Toc98668382"/>
      <w:bookmarkStart w:id="6845" w:name="_Toc130911522"/>
      <w:bookmarkStart w:id="6846" w:name="_Toc137374745"/>
      <w:bookmarkStart w:id="6847" w:name="_Toc138892265"/>
      <w:r w:rsidRPr="009202AA">
        <w:t>10.5.2.2</w:t>
      </w:r>
      <w:r w:rsidRPr="009202AA">
        <w:tab/>
        <w:t>General narrowband blocking minimum requirement</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684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684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6849" w:name="_Toc21096804"/>
      <w:bookmarkStart w:id="6850" w:name="_Toc29763771"/>
      <w:bookmarkStart w:id="6851" w:name="_Toc36030242"/>
      <w:bookmarkStart w:id="6852" w:name="_Toc37180142"/>
      <w:bookmarkStart w:id="6853" w:name="_Toc45869842"/>
      <w:bookmarkStart w:id="6854" w:name="_Toc52555648"/>
      <w:bookmarkStart w:id="6855" w:name="_Toc61126475"/>
      <w:bookmarkStart w:id="6856" w:name="_Toc67911891"/>
      <w:bookmarkStart w:id="6857" w:name="_Toc74841983"/>
      <w:bookmarkStart w:id="6858" w:name="_Toc76503763"/>
      <w:bookmarkStart w:id="6859" w:name="_Toc83041618"/>
      <w:bookmarkStart w:id="6860" w:name="_Toc89854014"/>
      <w:bookmarkStart w:id="6861" w:name="_Toc98668383"/>
      <w:bookmarkStart w:id="6862" w:name="_Toc130911523"/>
      <w:bookmarkStart w:id="6863" w:name="_Toc137374746"/>
      <w:bookmarkStart w:id="6864" w:name="_Toc138892266"/>
      <w:r w:rsidRPr="009202AA">
        <w:t>10.5.2.3</w:t>
      </w:r>
      <w:r w:rsidRPr="009202AA">
        <w:tab/>
        <w:t>Additional BC3 blocking minimum requirement</w:t>
      </w:r>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p>
    <w:p w14:paraId="12E11B7C" w14:textId="2AF0BFA4"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34EDF9CB" w14:textId="27661930"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865" w:name="_Toc21096805"/>
      <w:bookmarkStart w:id="6866" w:name="_Toc29763772"/>
      <w:bookmarkStart w:id="6867" w:name="_Toc36030243"/>
      <w:bookmarkStart w:id="6868" w:name="_Toc37180143"/>
      <w:bookmarkStart w:id="6869" w:name="_Toc45869843"/>
      <w:bookmarkStart w:id="6870" w:name="_Toc52555649"/>
      <w:bookmarkStart w:id="6871" w:name="_Toc61126476"/>
      <w:bookmarkStart w:id="6872" w:name="_Toc67911892"/>
      <w:bookmarkStart w:id="6873" w:name="_Toc74841984"/>
      <w:bookmarkStart w:id="6874" w:name="_Toc76503764"/>
      <w:bookmarkStart w:id="6875" w:name="_Toc83041619"/>
      <w:bookmarkStart w:id="6876" w:name="_Toc89854015"/>
      <w:bookmarkStart w:id="6877" w:name="_Toc98668384"/>
      <w:bookmarkStart w:id="6878" w:name="_Toc130911524"/>
      <w:bookmarkStart w:id="6879" w:name="_Toc137374747"/>
      <w:bookmarkStart w:id="6880" w:name="_Toc138892267"/>
      <w:r w:rsidRPr="009202AA">
        <w:t>10.5.3</w:t>
      </w:r>
      <w:r w:rsidRPr="009202AA">
        <w:tab/>
        <w:t>Minimum requirement for single RAT UTRA operation</w:t>
      </w:r>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p>
    <w:p w14:paraId="3C5F420B" w14:textId="77777777" w:rsidR="004C4A70" w:rsidRPr="009202AA" w:rsidRDefault="004C4A70" w:rsidP="004C4A70">
      <w:pPr>
        <w:pStyle w:val="Heading4"/>
        <w:ind w:left="864" w:hanging="864"/>
      </w:pPr>
      <w:bookmarkStart w:id="6881" w:name="_Toc21096806"/>
      <w:bookmarkStart w:id="6882" w:name="_Toc29763773"/>
      <w:bookmarkStart w:id="6883" w:name="_Toc36030244"/>
      <w:bookmarkStart w:id="6884" w:name="_Toc37180144"/>
      <w:bookmarkStart w:id="6885" w:name="_Toc45869844"/>
      <w:bookmarkStart w:id="6886" w:name="_Toc52555650"/>
      <w:bookmarkStart w:id="6887" w:name="_Toc61126477"/>
      <w:bookmarkStart w:id="6888" w:name="_Toc67911893"/>
      <w:bookmarkStart w:id="6889" w:name="_Toc74841985"/>
      <w:bookmarkStart w:id="6890" w:name="_Toc76503765"/>
      <w:bookmarkStart w:id="6891" w:name="_Toc83041620"/>
      <w:bookmarkStart w:id="6892" w:name="_Toc89854016"/>
      <w:bookmarkStart w:id="6893" w:name="_Toc98668385"/>
      <w:bookmarkStart w:id="6894" w:name="_Toc130911525"/>
      <w:bookmarkStart w:id="6895" w:name="_Toc137374748"/>
      <w:bookmarkStart w:id="6896" w:name="_Toc138892268"/>
      <w:r w:rsidRPr="009202AA">
        <w:t>10.5.3.1</w:t>
      </w:r>
      <w:r w:rsidRPr="009202AA">
        <w:tab/>
        <w:t>General</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897" w:name="_Toc21096807"/>
      <w:bookmarkStart w:id="6898" w:name="_Toc29763774"/>
      <w:bookmarkStart w:id="6899" w:name="_Toc36030245"/>
      <w:bookmarkStart w:id="6900" w:name="_Toc37180145"/>
      <w:bookmarkStart w:id="6901" w:name="_Toc45869845"/>
      <w:bookmarkStart w:id="6902" w:name="_Toc52555651"/>
      <w:bookmarkStart w:id="6903" w:name="_Toc61126478"/>
      <w:bookmarkStart w:id="6904" w:name="_Toc67911894"/>
      <w:bookmarkStart w:id="6905" w:name="_Toc74841986"/>
      <w:bookmarkStart w:id="6906" w:name="_Toc76503766"/>
      <w:bookmarkStart w:id="6907" w:name="_Toc83041621"/>
      <w:bookmarkStart w:id="6908" w:name="_Toc89854017"/>
      <w:bookmarkStart w:id="6909" w:name="_Toc98668386"/>
      <w:bookmarkStart w:id="6910" w:name="_Toc130911526"/>
      <w:bookmarkStart w:id="6911" w:name="_Toc137374749"/>
      <w:bookmarkStart w:id="6912" w:name="_Toc138892269"/>
      <w:r w:rsidRPr="009202AA">
        <w:t>10.5.3.2</w:t>
      </w:r>
      <w:r w:rsidRPr="009202AA">
        <w:tab/>
        <w:t>Minimum requirement</w:t>
      </w:r>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913" w:name="_Toc21096808"/>
      <w:bookmarkStart w:id="6914" w:name="_Toc29763775"/>
      <w:bookmarkStart w:id="6915" w:name="_Toc36030246"/>
      <w:bookmarkStart w:id="6916" w:name="_Toc37180146"/>
      <w:bookmarkStart w:id="6917" w:name="_Toc45869846"/>
      <w:bookmarkStart w:id="6918" w:name="_Toc52555652"/>
      <w:bookmarkStart w:id="6919" w:name="_Toc61126479"/>
      <w:bookmarkStart w:id="6920" w:name="_Toc67911895"/>
      <w:bookmarkStart w:id="6921" w:name="_Toc74841987"/>
      <w:bookmarkStart w:id="6922" w:name="_Toc76503767"/>
      <w:bookmarkStart w:id="6923" w:name="_Toc83041622"/>
      <w:bookmarkStart w:id="6924" w:name="_Toc89854018"/>
      <w:bookmarkStart w:id="6925" w:name="_Toc98668387"/>
      <w:bookmarkStart w:id="6926" w:name="_Toc130911527"/>
      <w:bookmarkStart w:id="6927" w:name="_Toc137374750"/>
      <w:bookmarkStart w:id="6928" w:name="_Toc138892270"/>
      <w:r w:rsidRPr="009202AA">
        <w:t>10.5.3.3</w:t>
      </w:r>
      <w:r w:rsidRPr="009202AA">
        <w:tab/>
        <w:t>Minimum requirement - Co-location with UTRA-TDD</w:t>
      </w:r>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929" w:name="_Toc21096809"/>
      <w:bookmarkStart w:id="6930" w:name="_Toc29763776"/>
      <w:bookmarkStart w:id="6931" w:name="_Toc36030247"/>
      <w:bookmarkStart w:id="6932" w:name="_Toc37180147"/>
      <w:bookmarkStart w:id="6933" w:name="_Toc45869847"/>
      <w:bookmarkStart w:id="6934" w:name="_Toc52555653"/>
      <w:bookmarkStart w:id="6935" w:name="_Toc61126480"/>
      <w:bookmarkStart w:id="6936" w:name="_Toc67911896"/>
      <w:bookmarkStart w:id="6937" w:name="_Toc74841988"/>
      <w:bookmarkStart w:id="6938" w:name="_Toc76503768"/>
      <w:bookmarkStart w:id="6939" w:name="_Toc83041623"/>
      <w:bookmarkStart w:id="6940" w:name="_Toc89854019"/>
      <w:bookmarkStart w:id="6941" w:name="_Toc98668388"/>
      <w:bookmarkStart w:id="6942" w:name="_Toc130911528"/>
      <w:bookmarkStart w:id="6943" w:name="_Toc137374751"/>
      <w:bookmarkStart w:id="6944" w:name="_Toc138892271"/>
      <w:r w:rsidRPr="009202AA">
        <w:t>10.5.4</w:t>
      </w:r>
      <w:r w:rsidRPr="009202AA">
        <w:tab/>
        <w:t>Minimum requirement for single RAT E-UTRA operation</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7668F459" w14:textId="77777777" w:rsidR="004C4A70" w:rsidRPr="009202AA" w:rsidRDefault="004C4A70" w:rsidP="004C4A70">
      <w:pPr>
        <w:pStyle w:val="Heading4"/>
        <w:ind w:left="0" w:firstLine="0"/>
      </w:pPr>
      <w:bookmarkStart w:id="6945" w:name="_Toc21096810"/>
      <w:bookmarkStart w:id="6946" w:name="_Toc29763777"/>
      <w:bookmarkStart w:id="6947" w:name="_Toc36030248"/>
      <w:bookmarkStart w:id="6948" w:name="_Toc37180148"/>
      <w:bookmarkStart w:id="6949" w:name="_Toc45869848"/>
      <w:bookmarkStart w:id="6950" w:name="_Toc52555654"/>
      <w:bookmarkStart w:id="6951" w:name="_Toc61126481"/>
      <w:bookmarkStart w:id="6952" w:name="_Toc67911897"/>
      <w:bookmarkStart w:id="6953" w:name="_Toc74841989"/>
      <w:bookmarkStart w:id="6954" w:name="_Toc76503769"/>
      <w:bookmarkStart w:id="6955" w:name="_Toc83041624"/>
      <w:bookmarkStart w:id="6956" w:name="_Toc89854020"/>
      <w:bookmarkStart w:id="6957" w:name="_Toc98668389"/>
      <w:bookmarkStart w:id="6958" w:name="_Toc130911529"/>
      <w:bookmarkStart w:id="6959" w:name="_Toc137374752"/>
      <w:bookmarkStart w:id="6960" w:name="_Toc138892272"/>
      <w:r w:rsidRPr="009202AA">
        <w:t>10.5.4.1</w:t>
      </w:r>
      <w:r w:rsidRPr="009202AA">
        <w:tab/>
        <w:t>General</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961" w:name="_Toc21096811"/>
      <w:bookmarkStart w:id="6962" w:name="_Toc29763778"/>
      <w:bookmarkStart w:id="6963" w:name="_Toc36030249"/>
      <w:bookmarkStart w:id="6964" w:name="_Toc37180149"/>
      <w:bookmarkStart w:id="6965" w:name="_Toc45869849"/>
      <w:bookmarkStart w:id="6966" w:name="_Toc52555655"/>
      <w:bookmarkStart w:id="6967" w:name="_Toc61126482"/>
      <w:bookmarkStart w:id="6968" w:name="_Toc67911898"/>
      <w:bookmarkStart w:id="6969" w:name="_Toc74841990"/>
      <w:bookmarkStart w:id="6970" w:name="_Toc76503770"/>
      <w:bookmarkStart w:id="6971" w:name="_Toc83041625"/>
      <w:bookmarkStart w:id="6972" w:name="_Toc89854021"/>
      <w:bookmarkStart w:id="6973" w:name="_Toc98668390"/>
      <w:bookmarkStart w:id="6974" w:name="_Toc130911530"/>
      <w:bookmarkStart w:id="6975" w:name="_Toc137374753"/>
      <w:bookmarkStart w:id="6976" w:name="_Toc138892273"/>
      <w:r w:rsidRPr="009202AA">
        <w:t>10.5.4.2</w:t>
      </w:r>
      <w:r w:rsidRPr="009202AA">
        <w:tab/>
        <w:t>Minimum requirement</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742030"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742030"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742030"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742030"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742030"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742030"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742030"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742030"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742030"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742030"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977" w:name="_Toc21096812"/>
      <w:bookmarkStart w:id="6978" w:name="_Toc29763779"/>
      <w:bookmarkStart w:id="6979" w:name="_Toc36030250"/>
      <w:bookmarkStart w:id="6980" w:name="_Toc37180150"/>
      <w:bookmarkStart w:id="6981" w:name="_Toc45869850"/>
      <w:bookmarkStart w:id="6982" w:name="_Toc52555656"/>
      <w:bookmarkStart w:id="6983" w:name="_Toc61126483"/>
      <w:bookmarkStart w:id="6984" w:name="_Toc67911899"/>
      <w:bookmarkStart w:id="6985" w:name="_Toc74841991"/>
      <w:bookmarkStart w:id="6986" w:name="_Toc76503771"/>
      <w:bookmarkStart w:id="6987" w:name="_Toc83041626"/>
      <w:bookmarkStart w:id="6988" w:name="_Toc89854022"/>
      <w:bookmarkStart w:id="6989" w:name="_Toc98668391"/>
      <w:bookmarkStart w:id="6990" w:name="_Toc130911531"/>
      <w:bookmarkStart w:id="6991" w:name="_Toc137374754"/>
      <w:bookmarkStart w:id="6992" w:name="_Toc138892274"/>
      <w:r w:rsidRPr="009202AA">
        <w:t>10.6</w:t>
      </w:r>
      <w:r w:rsidRPr="009202AA">
        <w:tab/>
        <w:t>OTA Blocking</w:t>
      </w:r>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74832A95" w14:textId="77777777" w:rsidR="004C4A70" w:rsidRPr="009202AA" w:rsidRDefault="004C4A70" w:rsidP="004C4A70">
      <w:pPr>
        <w:pStyle w:val="Heading3"/>
      </w:pPr>
      <w:bookmarkStart w:id="6993" w:name="_Toc21096813"/>
      <w:bookmarkStart w:id="6994" w:name="_Toc29763780"/>
      <w:bookmarkStart w:id="6995" w:name="_Toc36030251"/>
      <w:bookmarkStart w:id="6996" w:name="_Toc37180151"/>
      <w:bookmarkStart w:id="6997" w:name="_Toc45869851"/>
      <w:bookmarkStart w:id="6998" w:name="_Toc52555657"/>
      <w:bookmarkStart w:id="6999" w:name="_Toc61126484"/>
      <w:bookmarkStart w:id="7000" w:name="_Toc67911900"/>
      <w:bookmarkStart w:id="7001" w:name="_Toc74841992"/>
      <w:bookmarkStart w:id="7002" w:name="_Toc76503772"/>
      <w:bookmarkStart w:id="7003" w:name="_Toc83041627"/>
      <w:bookmarkStart w:id="7004" w:name="_Toc89854023"/>
      <w:bookmarkStart w:id="7005" w:name="_Toc98668392"/>
      <w:bookmarkStart w:id="7006" w:name="_Toc130911532"/>
      <w:bookmarkStart w:id="7007" w:name="_Toc137374755"/>
      <w:bookmarkStart w:id="7008" w:name="_Toc138892275"/>
      <w:r w:rsidRPr="009202AA">
        <w:t>10.6.1</w:t>
      </w:r>
      <w:r w:rsidRPr="009202AA">
        <w:tab/>
        <w:t>General</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7009" w:name="_Toc21096814"/>
      <w:bookmarkStart w:id="7010" w:name="_Toc29763781"/>
      <w:bookmarkStart w:id="7011" w:name="_Toc36030252"/>
      <w:bookmarkStart w:id="7012" w:name="_Toc37180152"/>
      <w:bookmarkStart w:id="7013" w:name="_Toc45869852"/>
      <w:bookmarkStart w:id="7014" w:name="_Toc52555658"/>
      <w:bookmarkStart w:id="7015" w:name="_Toc61126485"/>
      <w:bookmarkStart w:id="7016" w:name="_Toc67911901"/>
      <w:bookmarkStart w:id="7017" w:name="_Toc74841993"/>
      <w:bookmarkStart w:id="7018" w:name="_Toc76503773"/>
      <w:bookmarkStart w:id="7019" w:name="_Toc83041628"/>
      <w:bookmarkStart w:id="7020" w:name="_Toc89854024"/>
      <w:bookmarkStart w:id="7021" w:name="_Toc98668393"/>
      <w:bookmarkStart w:id="7022" w:name="_Toc130911533"/>
      <w:bookmarkStart w:id="7023" w:name="_Toc137374756"/>
      <w:bookmarkStart w:id="7024" w:name="_Toc138892276"/>
      <w:r w:rsidRPr="009202AA">
        <w:t>10.6.2</w:t>
      </w:r>
      <w:r w:rsidRPr="009202AA">
        <w:tab/>
        <w:t>Minimum requirement for MSR operation</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p>
    <w:p w14:paraId="77A8EE5D" w14:textId="77777777" w:rsidR="004C4A70" w:rsidRPr="009202AA" w:rsidRDefault="004C4A70" w:rsidP="004C4A70">
      <w:pPr>
        <w:pStyle w:val="Heading4"/>
      </w:pPr>
      <w:bookmarkStart w:id="7025" w:name="_Toc21096815"/>
      <w:bookmarkStart w:id="7026" w:name="_Toc29763782"/>
      <w:bookmarkStart w:id="7027" w:name="_Toc36030253"/>
      <w:bookmarkStart w:id="7028" w:name="_Toc37180153"/>
      <w:bookmarkStart w:id="7029" w:name="_Toc45869853"/>
      <w:bookmarkStart w:id="7030" w:name="_Toc52555659"/>
      <w:bookmarkStart w:id="7031" w:name="_Toc61126486"/>
      <w:bookmarkStart w:id="7032" w:name="_Toc67911902"/>
      <w:bookmarkStart w:id="7033" w:name="_Toc74841994"/>
      <w:bookmarkStart w:id="7034" w:name="_Toc76503774"/>
      <w:bookmarkStart w:id="7035" w:name="_Toc83041629"/>
      <w:bookmarkStart w:id="7036" w:name="_Toc89854025"/>
      <w:bookmarkStart w:id="7037" w:name="_Toc98668394"/>
      <w:bookmarkStart w:id="7038" w:name="_Toc130911534"/>
      <w:bookmarkStart w:id="7039" w:name="_Toc137374757"/>
      <w:bookmarkStart w:id="7040" w:name="_Toc138892277"/>
      <w:r w:rsidRPr="009202AA">
        <w:t>10.6.2.1</w:t>
      </w:r>
      <w:r w:rsidRPr="009202AA">
        <w:tab/>
        <w:t>General minimum requirement</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35pt" o:ole="">
            <v:imagedata r:id="rId188" o:title=""/>
          </v:shape>
          <o:OLEObject Type="Embed" ProgID="Equation.3" ShapeID="_x0000_i1117" DrawAspect="Content" ObjectID="_1773669946"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7041" w:name="_Toc21096816"/>
      <w:bookmarkStart w:id="7042" w:name="_Toc29763783"/>
      <w:bookmarkStart w:id="7043" w:name="_Toc36030254"/>
      <w:bookmarkStart w:id="7044" w:name="_Toc37180154"/>
      <w:bookmarkStart w:id="7045" w:name="_Toc45869854"/>
      <w:bookmarkStart w:id="7046" w:name="_Toc52555660"/>
      <w:bookmarkStart w:id="7047" w:name="_Toc61126487"/>
      <w:bookmarkStart w:id="7048" w:name="_Toc67911903"/>
      <w:bookmarkStart w:id="7049" w:name="_Toc74841995"/>
      <w:bookmarkStart w:id="7050" w:name="_Toc76503775"/>
      <w:bookmarkStart w:id="7051" w:name="_Toc83041630"/>
      <w:bookmarkStart w:id="7052" w:name="_Toc89854026"/>
      <w:bookmarkStart w:id="7053" w:name="_Toc98668395"/>
      <w:bookmarkStart w:id="7054" w:name="_Toc130911535"/>
      <w:bookmarkStart w:id="7055" w:name="_Toc137374758"/>
      <w:bookmarkStart w:id="7056" w:name="_Toc138892278"/>
      <w:r w:rsidRPr="009202AA">
        <w:t>10.6.2.2</w:t>
      </w:r>
      <w:r w:rsidRPr="009202AA">
        <w:tab/>
        <w:t>Co-location minimum requirement</w:t>
      </w:r>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7057"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7057"/>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7058" w:name="_Toc21096817"/>
      <w:bookmarkStart w:id="7059" w:name="_Toc29763784"/>
      <w:bookmarkStart w:id="7060" w:name="_Toc36030255"/>
      <w:bookmarkStart w:id="7061" w:name="_Toc37180155"/>
      <w:bookmarkStart w:id="7062" w:name="_Toc45869855"/>
      <w:bookmarkStart w:id="7063" w:name="_Toc52555661"/>
      <w:bookmarkStart w:id="7064" w:name="_Toc61126488"/>
      <w:bookmarkStart w:id="7065" w:name="_Toc67911904"/>
      <w:bookmarkStart w:id="7066" w:name="_Toc74841996"/>
      <w:bookmarkStart w:id="7067" w:name="_Toc76503776"/>
      <w:bookmarkStart w:id="7068" w:name="_Toc83041631"/>
      <w:bookmarkStart w:id="7069" w:name="_Toc89854027"/>
      <w:bookmarkStart w:id="7070" w:name="_Toc98668396"/>
      <w:bookmarkStart w:id="7071" w:name="_Toc130911536"/>
      <w:bookmarkStart w:id="7072" w:name="_Toc137374759"/>
      <w:bookmarkStart w:id="7073" w:name="_Toc138892279"/>
      <w:r w:rsidRPr="009202AA">
        <w:t>10.6.3</w:t>
      </w:r>
      <w:r w:rsidRPr="009202AA">
        <w:tab/>
        <w:t>Minimum requirement for single RAT UTRA operation</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p>
    <w:p w14:paraId="5128495B" w14:textId="77777777" w:rsidR="004C4A70" w:rsidRPr="009202AA" w:rsidRDefault="004C4A70" w:rsidP="004C4A70">
      <w:pPr>
        <w:pStyle w:val="Heading4"/>
      </w:pPr>
      <w:bookmarkStart w:id="7074" w:name="_Toc21096818"/>
      <w:bookmarkStart w:id="7075" w:name="_Toc29763785"/>
      <w:bookmarkStart w:id="7076" w:name="_Toc36030256"/>
      <w:bookmarkStart w:id="7077" w:name="_Toc37180156"/>
      <w:bookmarkStart w:id="7078" w:name="_Toc45869856"/>
      <w:bookmarkStart w:id="7079" w:name="_Toc52555662"/>
      <w:bookmarkStart w:id="7080" w:name="_Toc61126489"/>
      <w:bookmarkStart w:id="7081" w:name="_Toc67911905"/>
      <w:bookmarkStart w:id="7082" w:name="_Toc74841997"/>
      <w:bookmarkStart w:id="7083" w:name="_Toc76503777"/>
      <w:bookmarkStart w:id="7084" w:name="_Toc83041632"/>
      <w:bookmarkStart w:id="7085" w:name="_Toc89854028"/>
      <w:bookmarkStart w:id="7086" w:name="_Toc98668397"/>
      <w:bookmarkStart w:id="7087" w:name="_Toc130911537"/>
      <w:bookmarkStart w:id="7088" w:name="_Toc137374760"/>
      <w:bookmarkStart w:id="7089" w:name="_Toc138892280"/>
      <w:r w:rsidRPr="009202AA">
        <w:t>10.6.3.1</w:t>
      </w:r>
      <w:r w:rsidRPr="009202AA">
        <w:tab/>
        <w:t>General minimum requirement</w:t>
      </w:r>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7090" w:name="_Toc21096819"/>
      <w:bookmarkStart w:id="7091" w:name="_Toc29763786"/>
      <w:bookmarkStart w:id="7092" w:name="_Toc36030257"/>
      <w:bookmarkStart w:id="7093" w:name="_Toc37180157"/>
      <w:bookmarkStart w:id="7094" w:name="_Toc45869857"/>
      <w:bookmarkStart w:id="7095" w:name="_Toc52555663"/>
      <w:bookmarkStart w:id="7096" w:name="_Toc61126490"/>
      <w:bookmarkStart w:id="7097" w:name="_Toc67911906"/>
      <w:bookmarkStart w:id="7098" w:name="_Toc74841998"/>
      <w:bookmarkStart w:id="7099" w:name="_Toc76503778"/>
      <w:bookmarkStart w:id="7100" w:name="_Toc83041633"/>
      <w:bookmarkStart w:id="7101" w:name="_Toc89854029"/>
      <w:bookmarkStart w:id="7102" w:name="_Toc98668398"/>
      <w:bookmarkStart w:id="7103" w:name="_Toc130911538"/>
      <w:bookmarkStart w:id="7104" w:name="_Toc137374761"/>
      <w:bookmarkStart w:id="7105" w:name="_Toc138892281"/>
      <w:r w:rsidRPr="009202AA">
        <w:t>10.6.3.2</w:t>
      </w:r>
      <w:r w:rsidRPr="009202AA">
        <w:tab/>
        <w:t>Co-location minimum requirement</w:t>
      </w:r>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7106" w:name="_Toc21096820"/>
      <w:bookmarkStart w:id="7107" w:name="_Toc29763787"/>
      <w:bookmarkStart w:id="7108" w:name="_Toc36030258"/>
      <w:bookmarkStart w:id="7109" w:name="_Toc37180158"/>
      <w:bookmarkStart w:id="7110" w:name="_Toc45869858"/>
      <w:bookmarkStart w:id="7111" w:name="_Toc52555664"/>
      <w:bookmarkStart w:id="7112" w:name="_Toc61126491"/>
      <w:bookmarkStart w:id="7113" w:name="_Toc67911907"/>
      <w:bookmarkStart w:id="7114" w:name="_Toc74841999"/>
      <w:bookmarkStart w:id="7115" w:name="_Toc76503779"/>
      <w:bookmarkStart w:id="7116" w:name="_Toc83041634"/>
      <w:bookmarkStart w:id="7117" w:name="_Toc89854030"/>
      <w:bookmarkStart w:id="7118" w:name="_Toc98668399"/>
      <w:bookmarkStart w:id="7119" w:name="_Toc130911539"/>
      <w:bookmarkStart w:id="7120" w:name="_Toc137374762"/>
      <w:bookmarkStart w:id="7121" w:name="_Toc138892282"/>
      <w:r w:rsidRPr="009202AA">
        <w:t>10.6.4</w:t>
      </w:r>
      <w:r w:rsidRPr="009202AA">
        <w:tab/>
        <w:t>Minimum requirement for single RAT E-UTRA operation</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6A3229D3" w14:textId="77777777" w:rsidR="004C4A70" w:rsidRPr="009202AA" w:rsidRDefault="004C4A70" w:rsidP="004C4A70">
      <w:pPr>
        <w:pStyle w:val="Heading4"/>
      </w:pPr>
      <w:bookmarkStart w:id="7122" w:name="_Toc21096821"/>
      <w:bookmarkStart w:id="7123" w:name="_Toc29763788"/>
      <w:bookmarkStart w:id="7124" w:name="_Toc36030259"/>
      <w:bookmarkStart w:id="7125" w:name="_Toc37180159"/>
      <w:bookmarkStart w:id="7126" w:name="_Toc45869859"/>
      <w:bookmarkStart w:id="7127" w:name="_Toc52555665"/>
      <w:bookmarkStart w:id="7128" w:name="_Toc61126492"/>
      <w:bookmarkStart w:id="7129" w:name="_Toc67911908"/>
      <w:bookmarkStart w:id="7130" w:name="_Toc74842000"/>
      <w:bookmarkStart w:id="7131" w:name="_Toc76503780"/>
      <w:bookmarkStart w:id="7132" w:name="_Toc83041635"/>
      <w:bookmarkStart w:id="7133" w:name="_Toc89854031"/>
      <w:bookmarkStart w:id="7134" w:name="_Toc98668400"/>
      <w:bookmarkStart w:id="7135" w:name="_Toc130911540"/>
      <w:bookmarkStart w:id="7136" w:name="_Toc137374763"/>
      <w:bookmarkStart w:id="7137" w:name="_Toc138892283"/>
      <w:r w:rsidRPr="009202AA">
        <w:t>10.6.4.1</w:t>
      </w:r>
      <w:r w:rsidRPr="009202AA">
        <w:tab/>
        <w:t>General minimum requirement</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7138" w:name="_Toc21096822"/>
      <w:bookmarkStart w:id="7139" w:name="_Toc29763789"/>
      <w:bookmarkStart w:id="7140" w:name="_Toc36030260"/>
      <w:bookmarkStart w:id="7141" w:name="_Toc37180160"/>
      <w:bookmarkStart w:id="7142" w:name="_Toc45869860"/>
      <w:bookmarkStart w:id="7143" w:name="_Toc52555666"/>
      <w:bookmarkStart w:id="7144" w:name="_Toc61126493"/>
      <w:bookmarkStart w:id="7145" w:name="_Toc67911909"/>
      <w:bookmarkStart w:id="7146" w:name="_Toc74842001"/>
      <w:bookmarkStart w:id="7147" w:name="_Toc76503781"/>
      <w:bookmarkStart w:id="7148" w:name="_Toc83041636"/>
      <w:bookmarkStart w:id="7149" w:name="_Toc89854032"/>
      <w:bookmarkStart w:id="7150" w:name="_Toc98668401"/>
      <w:bookmarkStart w:id="7151" w:name="_Toc130911541"/>
      <w:bookmarkStart w:id="7152" w:name="_Toc137374764"/>
      <w:bookmarkStart w:id="7153" w:name="_Toc138892284"/>
      <w:r w:rsidRPr="009202AA">
        <w:t>10.6.4.2</w:t>
      </w:r>
      <w:r w:rsidRPr="009202AA">
        <w:tab/>
        <w:t>Co-location minimum requirement</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877129" w:rsidRPr="009202AA" w14:paraId="173962B9" w14:textId="77777777" w:rsidTr="004C4A70">
        <w:trPr>
          <w:gridAfter w:val="1"/>
          <w:wAfter w:w="10" w:type="dxa"/>
          <w:jc w:val="center"/>
        </w:trPr>
        <w:tc>
          <w:tcPr>
            <w:tcW w:w="1918" w:type="dxa"/>
          </w:tcPr>
          <w:p w14:paraId="6C64EF6E" w14:textId="77777777" w:rsidR="00877129" w:rsidRPr="009202AA" w:rsidRDefault="00877129" w:rsidP="00877129">
            <w:pPr>
              <w:pStyle w:val="TAL"/>
              <w:rPr>
                <w:rFonts w:cs="Arial"/>
                <w:lang w:eastAsia="zh-CN"/>
              </w:rPr>
            </w:pPr>
            <w:r w:rsidRPr="009202AA">
              <w:rPr>
                <w:rFonts w:cs="Arial"/>
                <w:lang w:eastAsia="zh-CN"/>
              </w:rPr>
              <w:t>NR band n96</w:t>
            </w:r>
          </w:p>
        </w:tc>
        <w:tc>
          <w:tcPr>
            <w:tcW w:w="1657" w:type="dxa"/>
            <w:vAlign w:val="center"/>
          </w:tcPr>
          <w:p w14:paraId="774240B3" w14:textId="77777777" w:rsidR="00877129" w:rsidRPr="009202AA" w:rsidRDefault="00877129" w:rsidP="00877129">
            <w:pPr>
              <w:pStyle w:val="TAC"/>
              <w:rPr>
                <w:rFonts w:cs="Arial"/>
                <w:lang w:eastAsia="ko-KR"/>
              </w:rPr>
            </w:pPr>
            <w:r w:rsidRPr="009202AA">
              <w:rPr>
                <w:rFonts w:cs="Arial"/>
                <w:lang w:eastAsia="ko-KR"/>
              </w:rPr>
              <w:t>5925 - 7125</w:t>
            </w:r>
          </w:p>
        </w:tc>
        <w:tc>
          <w:tcPr>
            <w:tcW w:w="1082" w:type="dxa"/>
            <w:vAlign w:val="center"/>
          </w:tcPr>
          <w:p w14:paraId="43B9090A" w14:textId="76D42092" w:rsidR="00877129" w:rsidRPr="009202AA" w:rsidRDefault="00877129" w:rsidP="00877129">
            <w:pPr>
              <w:pStyle w:val="TAC"/>
              <w:rPr>
                <w:lang w:eastAsia="ja-JP"/>
              </w:rPr>
            </w:pPr>
            <w:r w:rsidRPr="00A07690">
              <w:rPr>
                <w:lang w:eastAsia="ja-JP"/>
              </w:rPr>
              <w:t>N/A</w:t>
            </w:r>
          </w:p>
        </w:tc>
        <w:tc>
          <w:tcPr>
            <w:tcW w:w="1134" w:type="dxa"/>
            <w:vAlign w:val="center"/>
          </w:tcPr>
          <w:p w14:paraId="2C9CA1C5" w14:textId="61A2E625" w:rsidR="00877129" w:rsidRPr="009202AA" w:rsidRDefault="00877129" w:rsidP="00877129">
            <w:pPr>
              <w:pStyle w:val="TAC"/>
              <w:rPr>
                <w:lang w:eastAsia="ja-JP"/>
              </w:rPr>
            </w:pPr>
            <w:r w:rsidRPr="00A07690">
              <w:rPr>
                <w:lang w:eastAsia="ja-JP"/>
              </w:rPr>
              <w:t>+38</w:t>
            </w:r>
          </w:p>
        </w:tc>
        <w:tc>
          <w:tcPr>
            <w:tcW w:w="1134" w:type="dxa"/>
            <w:vAlign w:val="center"/>
          </w:tcPr>
          <w:p w14:paraId="0FF6D3F1" w14:textId="77777777" w:rsidR="00877129" w:rsidRPr="009202AA" w:rsidRDefault="00877129" w:rsidP="00877129">
            <w:pPr>
              <w:pStyle w:val="TAC"/>
              <w:rPr>
                <w:lang w:eastAsia="ja-JP"/>
              </w:rPr>
            </w:pPr>
            <w:r w:rsidRPr="009202AA">
              <w:rPr>
                <w:lang w:eastAsia="ja-JP"/>
              </w:rPr>
              <w:t>+24</w:t>
            </w:r>
          </w:p>
        </w:tc>
        <w:tc>
          <w:tcPr>
            <w:tcW w:w="1701" w:type="dxa"/>
            <w:vAlign w:val="center"/>
          </w:tcPr>
          <w:p w14:paraId="0B2D8212" w14:textId="77777777" w:rsidR="00877129" w:rsidRPr="009202AA" w:rsidRDefault="00877129" w:rsidP="008771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877129" w:rsidRPr="009202AA" w:rsidRDefault="00877129" w:rsidP="00877129">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7154" w:name="_Toc21096823"/>
      <w:bookmarkStart w:id="7155" w:name="_Toc29763790"/>
      <w:bookmarkStart w:id="7156" w:name="_Toc36030261"/>
      <w:bookmarkStart w:id="7157" w:name="_Toc37180161"/>
      <w:bookmarkStart w:id="7158" w:name="_Toc45869861"/>
      <w:bookmarkStart w:id="7159" w:name="_Toc52555667"/>
      <w:bookmarkStart w:id="7160" w:name="_Toc61126494"/>
      <w:bookmarkStart w:id="7161" w:name="_Toc67911910"/>
      <w:bookmarkStart w:id="7162" w:name="_Toc74842002"/>
      <w:bookmarkStart w:id="7163" w:name="_Toc76503782"/>
      <w:bookmarkStart w:id="7164" w:name="_Toc83041637"/>
      <w:bookmarkStart w:id="7165" w:name="_Toc89854033"/>
      <w:bookmarkStart w:id="7166" w:name="_Toc98668402"/>
      <w:bookmarkStart w:id="7167" w:name="_Toc130911542"/>
      <w:bookmarkStart w:id="7168" w:name="_Toc137374765"/>
      <w:bookmarkStart w:id="7169" w:name="_Toc138892285"/>
      <w:r w:rsidRPr="009202AA">
        <w:t>10.7</w:t>
      </w:r>
      <w:r w:rsidRPr="009202AA">
        <w:tab/>
        <w:t>OTA Receiver spurious emissions</w:t>
      </w:r>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p>
    <w:p w14:paraId="18AD178C" w14:textId="77777777" w:rsidR="004C4A70" w:rsidRPr="009202AA" w:rsidRDefault="004C4A70" w:rsidP="004C4A70">
      <w:pPr>
        <w:pStyle w:val="Heading3"/>
      </w:pPr>
      <w:bookmarkStart w:id="7170" w:name="_Toc21096824"/>
      <w:bookmarkStart w:id="7171" w:name="_Toc29763791"/>
      <w:bookmarkStart w:id="7172" w:name="_Toc36030262"/>
      <w:bookmarkStart w:id="7173" w:name="_Toc37180162"/>
      <w:bookmarkStart w:id="7174" w:name="_Toc45869862"/>
      <w:bookmarkStart w:id="7175" w:name="_Toc52555668"/>
      <w:bookmarkStart w:id="7176" w:name="_Toc61126495"/>
      <w:bookmarkStart w:id="7177" w:name="_Toc67911911"/>
      <w:bookmarkStart w:id="7178" w:name="_Toc74842003"/>
      <w:bookmarkStart w:id="7179" w:name="_Toc76503783"/>
      <w:bookmarkStart w:id="7180" w:name="_Toc83041638"/>
      <w:bookmarkStart w:id="7181" w:name="_Toc89854034"/>
      <w:bookmarkStart w:id="7182" w:name="_Toc98668403"/>
      <w:bookmarkStart w:id="7183" w:name="_Toc130911543"/>
      <w:bookmarkStart w:id="7184" w:name="_Toc137374766"/>
      <w:bookmarkStart w:id="7185" w:name="_Toc138892286"/>
      <w:r w:rsidRPr="009202AA">
        <w:t>10.7.1</w:t>
      </w:r>
      <w:r w:rsidRPr="009202AA">
        <w:tab/>
        <w:t>General</w:t>
      </w:r>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7186" w:name="_Toc21096825"/>
      <w:bookmarkStart w:id="7187" w:name="_Toc29763792"/>
      <w:bookmarkStart w:id="7188" w:name="_Toc36030263"/>
      <w:bookmarkStart w:id="7189" w:name="_Toc37180163"/>
      <w:bookmarkStart w:id="7190" w:name="_Toc45869863"/>
      <w:bookmarkStart w:id="7191" w:name="_Toc52555669"/>
      <w:bookmarkStart w:id="7192" w:name="_Toc61126496"/>
      <w:bookmarkStart w:id="7193" w:name="_Toc67911912"/>
      <w:bookmarkStart w:id="7194" w:name="_Toc74842004"/>
      <w:bookmarkStart w:id="7195" w:name="_Toc76503784"/>
      <w:bookmarkStart w:id="7196" w:name="_Toc83041639"/>
      <w:bookmarkStart w:id="7197" w:name="_Toc89854035"/>
      <w:bookmarkStart w:id="7198" w:name="_Toc98668404"/>
      <w:bookmarkStart w:id="7199" w:name="_Toc130911544"/>
      <w:bookmarkStart w:id="7200" w:name="_Toc137374767"/>
      <w:bookmarkStart w:id="7201" w:name="_Toc138892287"/>
      <w:r w:rsidRPr="009202AA">
        <w:t>10.7.2</w:t>
      </w:r>
      <w:r w:rsidRPr="009202AA">
        <w:tab/>
        <w:t>Minimum requirement for MSR operation</w:t>
      </w:r>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p>
    <w:p w14:paraId="2DAD926C" w14:textId="77777777" w:rsidR="004C4A70" w:rsidRPr="009202AA" w:rsidRDefault="004C4A70" w:rsidP="004C4A70">
      <w:pPr>
        <w:pStyle w:val="Heading3"/>
      </w:pPr>
      <w:bookmarkStart w:id="7202" w:name="_Toc21096826"/>
      <w:bookmarkStart w:id="7203" w:name="_Toc29763793"/>
      <w:bookmarkStart w:id="7204" w:name="_Toc36030264"/>
      <w:bookmarkStart w:id="7205" w:name="_Toc37180164"/>
      <w:bookmarkStart w:id="7206" w:name="_Toc45869864"/>
      <w:bookmarkStart w:id="7207" w:name="_Toc52555670"/>
      <w:bookmarkStart w:id="7208" w:name="_Toc61126497"/>
      <w:bookmarkStart w:id="7209" w:name="_Toc67911913"/>
      <w:bookmarkStart w:id="7210" w:name="_Toc74842005"/>
      <w:bookmarkStart w:id="7211" w:name="_Toc76503785"/>
      <w:bookmarkStart w:id="7212" w:name="_Toc83041640"/>
      <w:bookmarkStart w:id="7213" w:name="_Toc89854036"/>
      <w:bookmarkStart w:id="7214" w:name="_Toc98668405"/>
      <w:bookmarkStart w:id="7215" w:name="_Toc130911545"/>
      <w:bookmarkStart w:id="7216" w:name="_Toc137374768"/>
      <w:bookmarkStart w:id="7217" w:name="_Toc138892288"/>
      <w:r w:rsidRPr="009202AA">
        <w:t>10.7.2.1</w:t>
      </w:r>
      <w:r w:rsidRPr="009202AA">
        <w:tab/>
        <w:t>General minimum requirement</w:t>
      </w:r>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7218" w:name="_Toc21096827"/>
      <w:bookmarkStart w:id="7219" w:name="_Toc29763794"/>
      <w:bookmarkStart w:id="7220" w:name="_Toc36030265"/>
      <w:bookmarkStart w:id="7221" w:name="_Toc37180165"/>
      <w:bookmarkStart w:id="7222" w:name="_Toc45869865"/>
      <w:bookmarkStart w:id="7223" w:name="_Toc52555671"/>
      <w:bookmarkStart w:id="7224" w:name="_Toc61126498"/>
      <w:bookmarkStart w:id="7225" w:name="_Toc67911914"/>
      <w:bookmarkStart w:id="7226" w:name="_Toc74842006"/>
      <w:bookmarkStart w:id="7227" w:name="_Toc76503786"/>
      <w:bookmarkStart w:id="7228" w:name="_Toc83041641"/>
      <w:bookmarkStart w:id="7229" w:name="_Toc89854037"/>
      <w:bookmarkStart w:id="7230" w:name="_Toc98668406"/>
      <w:bookmarkStart w:id="7231" w:name="_Toc130911546"/>
      <w:bookmarkStart w:id="7232" w:name="_Toc137374769"/>
      <w:bookmarkStart w:id="7233" w:name="_Toc138892289"/>
      <w:r w:rsidRPr="009202AA">
        <w:t>10.7.3</w:t>
      </w:r>
      <w:r w:rsidRPr="009202AA">
        <w:tab/>
        <w:t>Minimum requirement for single RAT UTRA operation</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7234" w:name="_Toc21096828"/>
      <w:bookmarkStart w:id="7235" w:name="_Toc29763795"/>
      <w:bookmarkStart w:id="7236" w:name="_Toc36030266"/>
      <w:bookmarkStart w:id="7237" w:name="_Toc37180166"/>
      <w:bookmarkStart w:id="7238" w:name="_Toc45869866"/>
      <w:bookmarkStart w:id="7239" w:name="_Toc52555672"/>
      <w:bookmarkStart w:id="7240" w:name="_Toc61126499"/>
      <w:bookmarkStart w:id="7241" w:name="_Toc67911915"/>
      <w:bookmarkStart w:id="7242" w:name="_Toc74842007"/>
      <w:bookmarkStart w:id="7243" w:name="_Toc76503787"/>
      <w:bookmarkStart w:id="7244" w:name="_Toc83041642"/>
      <w:bookmarkStart w:id="7245" w:name="_Toc89854038"/>
      <w:bookmarkStart w:id="7246" w:name="_Toc98668407"/>
      <w:bookmarkStart w:id="7247" w:name="_Toc130911547"/>
      <w:bookmarkStart w:id="7248" w:name="_Toc137374770"/>
      <w:bookmarkStart w:id="7249" w:name="_Toc138892290"/>
      <w:r w:rsidRPr="009202AA">
        <w:t>10.7.4</w:t>
      </w:r>
      <w:r w:rsidRPr="009202AA">
        <w:tab/>
        <w:t>Minimum requirement for single RAT E-UTRA operation</w:t>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7250" w:name="_Toc21096829"/>
      <w:bookmarkStart w:id="7251" w:name="_Toc29763796"/>
      <w:bookmarkStart w:id="7252" w:name="_Toc36030267"/>
      <w:bookmarkStart w:id="7253" w:name="_Toc37180167"/>
      <w:bookmarkStart w:id="7254" w:name="_Toc45869867"/>
      <w:bookmarkStart w:id="7255" w:name="_Toc52555673"/>
      <w:bookmarkStart w:id="7256" w:name="_Toc61126500"/>
      <w:bookmarkStart w:id="7257" w:name="_Toc67911916"/>
      <w:bookmarkStart w:id="7258" w:name="_Toc74842008"/>
      <w:bookmarkStart w:id="7259" w:name="_Toc76503788"/>
      <w:bookmarkStart w:id="7260" w:name="_Toc83041643"/>
      <w:bookmarkStart w:id="7261" w:name="_Toc89854039"/>
      <w:bookmarkStart w:id="7262" w:name="_Toc98668408"/>
      <w:bookmarkStart w:id="7263" w:name="_Toc130911548"/>
      <w:bookmarkStart w:id="7264" w:name="_Toc137374771"/>
      <w:bookmarkStart w:id="7265" w:name="_Toc138892291"/>
      <w:r w:rsidRPr="009202AA">
        <w:t>10.8</w:t>
      </w:r>
      <w:r w:rsidRPr="009202AA">
        <w:tab/>
        <w:t>OTA Receiver intermodulation</w:t>
      </w:r>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p>
    <w:p w14:paraId="6DB415E7" w14:textId="77777777" w:rsidR="004C4A70" w:rsidRPr="009202AA" w:rsidRDefault="004C4A70" w:rsidP="004C4A70">
      <w:pPr>
        <w:pStyle w:val="Heading3"/>
        <w:ind w:left="0" w:firstLine="0"/>
      </w:pPr>
      <w:bookmarkStart w:id="7266" w:name="_Toc21096830"/>
      <w:bookmarkStart w:id="7267" w:name="_Toc29763797"/>
      <w:bookmarkStart w:id="7268" w:name="_Toc36030268"/>
      <w:bookmarkStart w:id="7269" w:name="_Toc37180168"/>
      <w:bookmarkStart w:id="7270" w:name="_Toc45869868"/>
      <w:bookmarkStart w:id="7271" w:name="_Toc52555674"/>
      <w:bookmarkStart w:id="7272" w:name="_Toc61126501"/>
      <w:bookmarkStart w:id="7273" w:name="_Toc67911917"/>
      <w:bookmarkStart w:id="7274" w:name="_Toc74842009"/>
      <w:bookmarkStart w:id="7275" w:name="_Toc76503789"/>
      <w:bookmarkStart w:id="7276" w:name="_Toc83041644"/>
      <w:bookmarkStart w:id="7277" w:name="_Toc89854040"/>
      <w:bookmarkStart w:id="7278" w:name="_Toc98668409"/>
      <w:bookmarkStart w:id="7279" w:name="_Toc130911549"/>
      <w:bookmarkStart w:id="7280" w:name="_Toc137374772"/>
      <w:bookmarkStart w:id="7281" w:name="_Toc138892292"/>
      <w:r w:rsidRPr="009202AA">
        <w:t>10.8.1</w:t>
      </w:r>
      <w:r w:rsidRPr="009202AA">
        <w:tab/>
        <w:t>General</w:t>
      </w:r>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7282" w:name="_Toc21096831"/>
      <w:bookmarkStart w:id="7283" w:name="_Toc29763798"/>
      <w:bookmarkStart w:id="7284" w:name="_Toc36030269"/>
      <w:bookmarkStart w:id="7285" w:name="_Toc37180169"/>
      <w:bookmarkStart w:id="7286" w:name="_Toc45869869"/>
      <w:bookmarkStart w:id="7287" w:name="_Toc52555675"/>
      <w:bookmarkStart w:id="7288" w:name="_Toc61126502"/>
      <w:bookmarkStart w:id="7289" w:name="_Toc67911918"/>
      <w:bookmarkStart w:id="7290" w:name="_Toc74842010"/>
      <w:bookmarkStart w:id="7291" w:name="_Toc76503790"/>
      <w:bookmarkStart w:id="7292" w:name="_Toc83041645"/>
      <w:bookmarkStart w:id="7293" w:name="_Toc89854041"/>
      <w:bookmarkStart w:id="7294" w:name="_Toc98668410"/>
      <w:bookmarkStart w:id="7295" w:name="_Toc130911550"/>
      <w:bookmarkStart w:id="7296" w:name="_Toc137374773"/>
      <w:bookmarkStart w:id="7297" w:name="_Toc138892293"/>
      <w:r w:rsidRPr="009202AA">
        <w:t>10.8.2</w:t>
      </w:r>
      <w:r w:rsidRPr="009202AA">
        <w:tab/>
        <w:t>Minimum requirement for MSR operation</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p>
    <w:p w14:paraId="66E5EC9E" w14:textId="77777777" w:rsidR="004C4A70" w:rsidRPr="009202AA" w:rsidRDefault="004C4A70" w:rsidP="004C4A70">
      <w:pPr>
        <w:pStyle w:val="Heading4"/>
        <w:ind w:left="864" w:hanging="864"/>
      </w:pPr>
      <w:bookmarkStart w:id="7298" w:name="_Toc21096832"/>
      <w:bookmarkStart w:id="7299" w:name="_Toc29763799"/>
      <w:bookmarkStart w:id="7300" w:name="_Toc36030270"/>
      <w:bookmarkStart w:id="7301" w:name="_Toc37180170"/>
      <w:bookmarkStart w:id="7302" w:name="_Toc45869870"/>
      <w:bookmarkStart w:id="7303" w:name="_Toc52555676"/>
      <w:bookmarkStart w:id="7304" w:name="_Toc61126503"/>
      <w:bookmarkStart w:id="7305" w:name="_Toc67911919"/>
      <w:bookmarkStart w:id="7306" w:name="_Toc74842011"/>
      <w:bookmarkStart w:id="7307" w:name="_Toc76503791"/>
      <w:bookmarkStart w:id="7308" w:name="_Toc83041646"/>
      <w:bookmarkStart w:id="7309" w:name="_Toc89854042"/>
      <w:bookmarkStart w:id="7310" w:name="_Toc98668411"/>
      <w:bookmarkStart w:id="7311" w:name="_Toc130911551"/>
      <w:bookmarkStart w:id="7312" w:name="_Toc137374774"/>
      <w:bookmarkStart w:id="7313" w:name="_Toc138892294"/>
      <w:r w:rsidRPr="009202AA">
        <w:t>10.8.2.1</w:t>
      </w:r>
      <w:r w:rsidRPr="009202AA">
        <w:tab/>
        <w:t>General intermodulation minimum requirement</w:t>
      </w:r>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7314" w:name="_Toc21096833"/>
      <w:bookmarkStart w:id="7315" w:name="_Toc29763800"/>
      <w:bookmarkStart w:id="7316" w:name="_Toc36030271"/>
      <w:bookmarkStart w:id="7317" w:name="_Toc37180171"/>
      <w:bookmarkStart w:id="7318" w:name="_Toc45869871"/>
      <w:bookmarkStart w:id="7319" w:name="_Toc52555677"/>
      <w:bookmarkStart w:id="7320" w:name="_Toc61126504"/>
      <w:bookmarkStart w:id="7321" w:name="_Toc67911920"/>
      <w:bookmarkStart w:id="7322" w:name="_Toc74842012"/>
      <w:bookmarkStart w:id="7323" w:name="_Toc76503792"/>
      <w:bookmarkStart w:id="7324" w:name="_Toc83041647"/>
      <w:bookmarkStart w:id="7325" w:name="_Toc89854043"/>
      <w:bookmarkStart w:id="7326" w:name="_Toc98668412"/>
      <w:bookmarkStart w:id="7327" w:name="_Toc130911552"/>
      <w:bookmarkStart w:id="7328" w:name="_Toc137374775"/>
      <w:bookmarkStart w:id="7329" w:name="_Toc138892295"/>
      <w:r w:rsidRPr="009202AA">
        <w:t>10.8.2.2</w:t>
      </w:r>
      <w:r w:rsidRPr="009202AA">
        <w:tab/>
        <w:t>General narrowband intermodulation minimum requirement</w:t>
      </w:r>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2030"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2030"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2030"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2030"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2030"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2030"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2030"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2030"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2030"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7330" w:name="_Toc21096834"/>
      <w:bookmarkStart w:id="7331" w:name="_Toc29763801"/>
      <w:bookmarkStart w:id="7332" w:name="_Toc36030272"/>
      <w:bookmarkStart w:id="7333" w:name="_Toc37180172"/>
      <w:bookmarkStart w:id="7334" w:name="_Toc45869872"/>
      <w:bookmarkStart w:id="7335" w:name="_Toc52555678"/>
      <w:bookmarkStart w:id="7336" w:name="_Toc61126505"/>
      <w:bookmarkStart w:id="7337" w:name="_Toc67911921"/>
      <w:bookmarkStart w:id="7338" w:name="_Toc74842013"/>
      <w:bookmarkStart w:id="7339" w:name="_Toc76503793"/>
      <w:bookmarkStart w:id="7340" w:name="_Toc83041648"/>
      <w:bookmarkStart w:id="7341" w:name="_Toc89854044"/>
      <w:bookmarkStart w:id="7342" w:name="_Toc98668413"/>
      <w:bookmarkStart w:id="7343" w:name="_Toc130911553"/>
      <w:bookmarkStart w:id="7344" w:name="_Toc137374776"/>
      <w:bookmarkStart w:id="7345" w:name="_Toc138892296"/>
      <w:r w:rsidRPr="009202AA">
        <w:t>10.8.3</w:t>
      </w:r>
      <w:r w:rsidRPr="009202AA">
        <w:tab/>
        <w:t>Minimum requirement for single RAT UTRA operation</w:t>
      </w:r>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7346" w:name="_Toc21096835"/>
      <w:bookmarkStart w:id="7347" w:name="_Toc29763802"/>
      <w:bookmarkStart w:id="7348" w:name="_Toc36030273"/>
      <w:bookmarkStart w:id="7349" w:name="_Toc37180173"/>
      <w:bookmarkStart w:id="7350" w:name="_Toc45869873"/>
      <w:bookmarkStart w:id="7351" w:name="_Toc52555679"/>
      <w:bookmarkStart w:id="7352" w:name="_Toc61126506"/>
      <w:bookmarkStart w:id="7353" w:name="_Toc67911922"/>
      <w:bookmarkStart w:id="7354" w:name="_Toc74842014"/>
      <w:bookmarkStart w:id="7355" w:name="_Toc76503794"/>
      <w:bookmarkStart w:id="7356" w:name="_Toc83041649"/>
      <w:bookmarkStart w:id="7357" w:name="_Toc89854045"/>
      <w:bookmarkStart w:id="7358" w:name="_Toc98668414"/>
      <w:bookmarkStart w:id="7359" w:name="_Toc130911554"/>
      <w:bookmarkStart w:id="7360" w:name="_Toc137374777"/>
      <w:bookmarkStart w:id="7361" w:name="_Toc138892297"/>
      <w:r w:rsidRPr="009202AA">
        <w:t>10.8.4</w:t>
      </w:r>
      <w:r w:rsidRPr="009202AA">
        <w:tab/>
        <w:t>Minimum requirement for single RAT E- UTRA operation</w:t>
      </w:r>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2030"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2030"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2030"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2030"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2030"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2030"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2030"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2030"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2030"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2030"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2030"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2030"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2030"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2030"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2030"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2030"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2030"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2030"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2030"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2030"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7362" w:name="_Toc21096836"/>
      <w:bookmarkStart w:id="7363" w:name="_Toc29763803"/>
      <w:bookmarkStart w:id="7364" w:name="_Toc36030274"/>
      <w:bookmarkStart w:id="7365" w:name="_Toc37180174"/>
      <w:bookmarkStart w:id="7366" w:name="_Toc45869874"/>
      <w:bookmarkStart w:id="7367" w:name="_Toc52555680"/>
      <w:bookmarkStart w:id="7368" w:name="_Toc61126507"/>
      <w:bookmarkStart w:id="7369" w:name="_Toc67911923"/>
      <w:bookmarkStart w:id="7370" w:name="_Toc74842015"/>
      <w:bookmarkStart w:id="7371" w:name="_Toc76503795"/>
      <w:bookmarkStart w:id="7372" w:name="_Toc83041650"/>
      <w:bookmarkStart w:id="7373" w:name="_Toc89854046"/>
      <w:bookmarkStart w:id="7374" w:name="_Toc98668415"/>
      <w:bookmarkStart w:id="7375" w:name="_Toc130911555"/>
      <w:bookmarkStart w:id="7376" w:name="_Toc137374778"/>
      <w:bookmarkStart w:id="7377" w:name="_Toc138892298"/>
      <w:r w:rsidRPr="009202AA">
        <w:t>10.9</w:t>
      </w:r>
      <w:r w:rsidRPr="009202AA">
        <w:tab/>
        <w:t>OTA In-channel selectivity</w:t>
      </w:r>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p>
    <w:p w14:paraId="21088491" w14:textId="77777777" w:rsidR="004C4A70" w:rsidRPr="009202AA" w:rsidRDefault="004C4A70" w:rsidP="004C4A70">
      <w:pPr>
        <w:pStyle w:val="Heading3"/>
        <w:ind w:left="0" w:firstLine="0"/>
      </w:pPr>
      <w:bookmarkStart w:id="7378" w:name="_Toc21096837"/>
      <w:bookmarkStart w:id="7379" w:name="_Toc29763804"/>
      <w:bookmarkStart w:id="7380" w:name="_Toc36030275"/>
      <w:bookmarkStart w:id="7381" w:name="_Toc37180175"/>
      <w:bookmarkStart w:id="7382" w:name="_Toc45869875"/>
      <w:bookmarkStart w:id="7383" w:name="_Toc52555681"/>
      <w:bookmarkStart w:id="7384" w:name="_Toc61126508"/>
      <w:bookmarkStart w:id="7385" w:name="_Toc67911924"/>
      <w:bookmarkStart w:id="7386" w:name="_Toc74842016"/>
      <w:bookmarkStart w:id="7387" w:name="_Toc76503796"/>
      <w:bookmarkStart w:id="7388" w:name="_Toc83041651"/>
      <w:bookmarkStart w:id="7389" w:name="_Toc89854047"/>
      <w:bookmarkStart w:id="7390" w:name="_Toc98668416"/>
      <w:bookmarkStart w:id="7391" w:name="_Toc130911556"/>
      <w:bookmarkStart w:id="7392" w:name="_Toc137374779"/>
      <w:bookmarkStart w:id="7393" w:name="_Toc138892299"/>
      <w:r w:rsidRPr="009202AA">
        <w:t>10.9.1</w:t>
      </w:r>
      <w:r w:rsidRPr="009202AA">
        <w:tab/>
        <w:t>General</w:t>
      </w:r>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7394" w:name="_Toc21096838"/>
      <w:bookmarkStart w:id="7395" w:name="_Toc29763805"/>
      <w:bookmarkStart w:id="7396" w:name="_Toc36030276"/>
      <w:bookmarkStart w:id="7397" w:name="_Toc37180176"/>
      <w:bookmarkStart w:id="7398" w:name="_Toc45869876"/>
      <w:bookmarkStart w:id="7399" w:name="_Toc52555682"/>
      <w:bookmarkStart w:id="7400" w:name="_Toc61126509"/>
      <w:bookmarkStart w:id="7401" w:name="_Toc67911925"/>
      <w:bookmarkStart w:id="7402" w:name="_Toc74842017"/>
      <w:bookmarkStart w:id="7403" w:name="_Toc76503797"/>
      <w:bookmarkStart w:id="7404" w:name="_Toc83041652"/>
      <w:bookmarkStart w:id="7405" w:name="_Toc89854048"/>
      <w:bookmarkStart w:id="7406" w:name="_Toc98668417"/>
      <w:bookmarkStart w:id="7407" w:name="_Toc130911557"/>
      <w:bookmarkStart w:id="7408" w:name="_Toc137374780"/>
      <w:bookmarkStart w:id="7409" w:name="_Toc138892300"/>
      <w:r w:rsidRPr="009202AA">
        <w:t>10.9.2</w:t>
      </w:r>
      <w:r w:rsidRPr="009202AA">
        <w:tab/>
        <w:t>Minimum requirement for MSR operation</w:t>
      </w:r>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7410" w:name="_Toc21096839"/>
      <w:bookmarkStart w:id="7411" w:name="_Toc29763806"/>
      <w:bookmarkStart w:id="7412" w:name="_Toc36030277"/>
      <w:bookmarkStart w:id="7413" w:name="_Toc37180177"/>
      <w:bookmarkStart w:id="7414" w:name="_Toc45869877"/>
      <w:bookmarkStart w:id="7415" w:name="_Toc52555683"/>
      <w:bookmarkStart w:id="7416" w:name="_Toc61126510"/>
      <w:bookmarkStart w:id="7417" w:name="_Toc67911926"/>
      <w:bookmarkStart w:id="7418" w:name="_Toc74842018"/>
      <w:bookmarkStart w:id="7419" w:name="_Toc76503798"/>
      <w:bookmarkStart w:id="7420" w:name="_Toc83041653"/>
      <w:bookmarkStart w:id="7421" w:name="_Toc89854049"/>
      <w:bookmarkStart w:id="7422" w:name="_Toc98668418"/>
      <w:bookmarkStart w:id="7423" w:name="_Toc130911558"/>
      <w:bookmarkStart w:id="7424" w:name="_Toc137374781"/>
      <w:bookmarkStart w:id="7425" w:name="_Toc138892301"/>
      <w:r w:rsidRPr="009202AA">
        <w:t>10.9.3</w:t>
      </w:r>
      <w:r w:rsidRPr="009202AA">
        <w:tab/>
        <w:t>Minimum requirement for single RAT UTRA operation</w:t>
      </w:r>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7426" w:name="_Toc21096840"/>
      <w:bookmarkStart w:id="7427" w:name="_Toc29763807"/>
      <w:bookmarkStart w:id="7428" w:name="_Toc36030278"/>
      <w:bookmarkStart w:id="7429" w:name="_Toc37180178"/>
      <w:bookmarkStart w:id="7430" w:name="_Toc45869878"/>
      <w:bookmarkStart w:id="7431" w:name="_Toc52555684"/>
      <w:bookmarkStart w:id="7432" w:name="_Toc61126511"/>
      <w:bookmarkStart w:id="7433" w:name="_Toc67911927"/>
      <w:bookmarkStart w:id="7434" w:name="_Toc74842019"/>
      <w:bookmarkStart w:id="7435" w:name="_Toc76503799"/>
      <w:bookmarkStart w:id="7436" w:name="_Toc83041654"/>
      <w:bookmarkStart w:id="7437" w:name="_Toc89854050"/>
      <w:bookmarkStart w:id="7438" w:name="_Toc98668419"/>
      <w:bookmarkStart w:id="7439" w:name="_Toc130911559"/>
      <w:bookmarkStart w:id="7440" w:name="_Toc137374782"/>
      <w:bookmarkStart w:id="7441" w:name="_Toc138892302"/>
      <w:r w:rsidRPr="009202AA">
        <w:t>10.9.4</w:t>
      </w:r>
      <w:r w:rsidRPr="009202AA">
        <w:tab/>
        <w:t>Minimum requirement for single RAT E- UTRA operation</w:t>
      </w:r>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2030"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2030"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2030"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2030"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2030"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2030"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2030"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2030"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2030"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2030"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7442" w:name="_Toc21096841"/>
      <w:bookmarkStart w:id="7443" w:name="_Toc29763808"/>
      <w:bookmarkStart w:id="7444" w:name="_Toc36030279"/>
      <w:bookmarkStart w:id="7445" w:name="_Toc37180179"/>
      <w:bookmarkStart w:id="7446" w:name="_Toc45869879"/>
      <w:bookmarkStart w:id="7447" w:name="_Toc52555685"/>
      <w:bookmarkStart w:id="7448" w:name="_Toc61126512"/>
      <w:bookmarkStart w:id="7449" w:name="_Toc67911928"/>
      <w:bookmarkStart w:id="7450" w:name="_Toc74842020"/>
      <w:bookmarkStart w:id="7451" w:name="_Toc76503800"/>
      <w:bookmarkStart w:id="7452" w:name="_Toc83041655"/>
      <w:bookmarkStart w:id="7453" w:name="_Toc89854051"/>
      <w:bookmarkStart w:id="7454" w:name="_Toc98668420"/>
      <w:bookmarkStart w:id="7455" w:name="_Toc130911560"/>
      <w:bookmarkStart w:id="7456" w:name="_Toc137374783"/>
      <w:bookmarkStart w:id="7457" w:name="_Toc138892303"/>
      <w:r w:rsidRPr="009202AA">
        <w:t>11</w:t>
      </w:r>
      <w:r w:rsidRPr="009202AA">
        <w:tab/>
        <w:t>Radiated performance requirements</w:t>
      </w:r>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p>
    <w:p w14:paraId="7CAA939A" w14:textId="77777777" w:rsidR="004C4A70" w:rsidRPr="009202AA" w:rsidRDefault="004C4A70" w:rsidP="004C4A70">
      <w:pPr>
        <w:pStyle w:val="Heading2"/>
        <w:ind w:left="0" w:firstLine="0"/>
      </w:pPr>
      <w:bookmarkStart w:id="7458" w:name="_Toc21096842"/>
      <w:bookmarkStart w:id="7459" w:name="_Toc29763809"/>
      <w:bookmarkStart w:id="7460" w:name="_Toc36030280"/>
      <w:bookmarkStart w:id="7461" w:name="_Toc37180180"/>
      <w:bookmarkStart w:id="7462" w:name="_Toc45869880"/>
      <w:bookmarkStart w:id="7463" w:name="_Toc52555686"/>
      <w:bookmarkStart w:id="7464" w:name="_Toc61126513"/>
      <w:bookmarkStart w:id="7465" w:name="_Toc67911929"/>
      <w:bookmarkStart w:id="7466" w:name="_Toc74842021"/>
      <w:bookmarkStart w:id="7467" w:name="_Toc76503801"/>
      <w:bookmarkStart w:id="7468" w:name="_Toc83041656"/>
      <w:bookmarkStart w:id="7469" w:name="_Toc89854052"/>
      <w:bookmarkStart w:id="7470" w:name="_Toc98668421"/>
      <w:bookmarkStart w:id="7471" w:name="_Toc130911561"/>
      <w:bookmarkStart w:id="7472" w:name="_Toc137374784"/>
      <w:bookmarkStart w:id="7473" w:name="_Toc138892304"/>
      <w:r w:rsidRPr="009202AA">
        <w:t>11.1</w:t>
      </w:r>
      <w:r w:rsidRPr="009202AA">
        <w:tab/>
        <w:t>General</w:t>
      </w:r>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36ED6AE4" w14:textId="77777777" w:rsidR="004C4A70" w:rsidRPr="009202AA" w:rsidRDefault="004C4A70" w:rsidP="004C4A70">
      <w:pPr>
        <w:pStyle w:val="Heading3"/>
        <w:ind w:left="0" w:firstLine="0"/>
      </w:pPr>
      <w:bookmarkStart w:id="7474" w:name="_Toc21096843"/>
      <w:bookmarkStart w:id="7475" w:name="_Toc29763810"/>
      <w:bookmarkStart w:id="7476" w:name="_Toc36030281"/>
      <w:bookmarkStart w:id="7477" w:name="_Toc37180181"/>
      <w:bookmarkStart w:id="7478" w:name="_Toc45869881"/>
      <w:bookmarkStart w:id="7479" w:name="_Toc52555687"/>
      <w:bookmarkStart w:id="7480" w:name="_Toc61126514"/>
      <w:bookmarkStart w:id="7481" w:name="_Toc67911930"/>
      <w:bookmarkStart w:id="7482" w:name="_Toc74842022"/>
      <w:bookmarkStart w:id="7483" w:name="_Toc76503802"/>
      <w:bookmarkStart w:id="7484" w:name="_Toc83041657"/>
      <w:bookmarkStart w:id="7485" w:name="_Toc89854053"/>
      <w:bookmarkStart w:id="7486" w:name="_Toc98668422"/>
      <w:bookmarkStart w:id="7487" w:name="_Toc130911562"/>
      <w:bookmarkStart w:id="7488" w:name="_Toc137374785"/>
      <w:bookmarkStart w:id="7489" w:name="_Toc138892305"/>
      <w:r w:rsidRPr="009202AA">
        <w:t>11.1.1</w:t>
      </w:r>
      <w:r w:rsidRPr="009202AA">
        <w:tab/>
        <w:t>OTA demodulation branches</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7490" w:name="_Toc21096844"/>
      <w:bookmarkStart w:id="7491" w:name="_Toc29763811"/>
      <w:bookmarkStart w:id="7492" w:name="_Toc36030282"/>
      <w:bookmarkStart w:id="7493" w:name="_Toc37180182"/>
      <w:bookmarkStart w:id="7494" w:name="_Toc45869882"/>
      <w:bookmarkStart w:id="7495" w:name="_Toc52555688"/>
      <w:bookmarkStart w:id="7496" w:name="_Toc61126515"/>
      <w:bookmarkStart w:id="7497" w:name="_Toc67911931"/>
      <w:bookmarkStart w:id="7498" w:name="_Toc74842023"/>
      <w:bookmarkStart w:id="7499" w:name="_Toc76503803"/>
      <w:bookmarkStart w:id="7500" w:name="_Toc83041658"/>
      <w:bookmarkStart w:id="7501" w:name="_Toc89854054"/>
      <w:bookmarkStart w:id="7502" w:name="_Toc98668423"/>
      <w:bookmarkStart w:id="7503" w:name="_Toc130911563"/>
      <w:bookmarkStart w:id="7504" w:name="_Toc137374786"/>
      <w:bookmarkStart w:id="7505" w:name="_Toc138892306"/>
      <w:r w:rsidRPr="009202AA">
        <w:t>11.1.2</w:t>
      </w:r>
      <w:r w:rsidRPr="009202AA">
        <w:tab/>
        <w:t>UTRA operation</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rPr>
      </w:pPr>
      <w:r w:rsidRPr="009202AA">
        <w:rPr>
          <w:rFonts w:cs="v5.0.0"/>
        </w:rPr>
        <w:tab/>
      </w:r>
      <w:r w:rsidRPr="009202AA">
        <w:rPr>
          <w:rFonts w:cs="v5.0.0"/>
          <w:position w:val="-30"/>
        </w:rPr>
        <w:object w:dxaOrig="1960" w:dyaOrig="720" w14:anchorId="119F1489">
          <v:shape id="_x0000_i1118" type="#_x0000_t75" style="width:101.95pt;height:36.7pt" o:ole="" fillcolor="window">
            <v:imagedata r:id="rId85" o:title=""/>
          </v:shape>
          <o:OLEObject Type="Embed" ProgID="Equation.3" ShapeID="_x0000_i1118" DrawAspect="Content" ObjectID="_1773669947"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75pt;height:23.15pt" o:ole="" fillcolor="window">
            <v:imagedata r:id="rId87" o:title=""/>
          </v:shape>
          <o:OLEObject Type="Embed" ProgID="Equation.3" ShapeID="_x0000_i1119" DrawAspect="Content" ObjectID="_1773669948"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75pt;height:23.15pt" o:ole="" fillcolor="window">
            <v:imagedata r:id="rId89" o:title=""/>
          </v:shape>
          <o:OLEObject Type="Embed" ProgID="Equation.3" ShapeID="_x0000_i1120" DrawAspect="Content" ObjectID="_1773669949"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15pt;height:23.15pt" o:ole="" fillcolor="window">
            <v:imagedata r:id="rId91" o:title=""/>
          </v:shape>
          <o:OLEObject Type="Embed" ProgID="Equation.3" ShapeID="_x0000_i1121" DrawAspect="Content" ObjectID="_1773669950"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15pt;height:11.75pt" o:ole="" fillcolor="window">
            <v:imagedata r:id="rId93" o:title=""/>
          </v:shape>
          <o:OLEObject Type="Embed" ProgID="Equation.3" ShapeID="_x0000_i1122" DrawAspect="Content" ObjectID="_1773669951"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7506" w:name="_Toc21096845"/>
      <w:bookmarkStart w:id="7507" w:name="_Toc29763812"/>
      <w:bookmarkStart w:id="7508" w:name="_Toc36030283"/>
      <w:bookmarkStart w:id="7509" w:name="_Toc37180183"/>
      <w:bookmarkStart w:id="7510" w:name="_Toc45869883"/>
      <w:bookmarkStart w:id="7511" w:name="_Toc52555689"/>
      <w:bookmarkStart w:id="7512" w:name="_Toc61126516"/>
      <w:bookmarkStart w:id="7513" w:name="_Toc67911932"/>
      <w:bookmarkStart w:id="7514" w:name="_Toc74842024"/>
      <w:bookmarkStart w:id="7515" w:name="_Toc76503804"/>
      <w:bookmarkStart w:id="7516" w:name="_Toc83041659"/>
      <w:bookmarkStart w:id="7517" w:name="_Toc89854055"/>
      <w:bookmarkStart w:id="7518" w:name="_Toc98668424"/>
      <w:bookmarkStart w:id="7519" w:name="_Toc130911564"/>
      <w:bookmarkStart w:id="7520" w:name="_Toc137374787"/>
      <w:bookmarkStart w:id="7521" w:name="_Toc138892307"/>
      <w:r w:rsidRPr="009202AA">
        <w:t>11.1.3</w:t>
      </w:r>
      <w:r w:rsidRPr="009202AA">
        <w:tab/>
        <w:t>E-UTRA operation</w:t>
      </w:r>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59.9pt;height:11.75pt" o:ole="">
            <v:imagedata r:id="rId95" o:title=""/>
          </v:shape>
          <o:OLEObject Type="Embed" ProgID="Equation.DSMT4" ShapeID="_x0000_i1123" DrawAspect="Content" ObjectID="_1773669952"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75pt;height:11.75pt" o:ole="">
            <v:imagedata r:id="rId97" o:title=""/>
          </v:shape>
          <o:OLEObject Type="Embed" ProgID="Equation.DSMT4" ShapeID="_x0000_i1124" DrawAspect="Content" ObjectID="_1773669953"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75pt;height:11.75pt" o:ole="">
            <v:imagedata r:id="rId99" o:title=""/>
          </v:shape>
          <o:OLEObject Type="Embed" ProgID="Equation.DSMT4" ShapeID="_x0000_i1125" DrawAspect="Content" ObjectID="_1773669954"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75pt;height:11.75pt" o:ole="">
            <v:imagedata r:id="rId99" o:title=""/>
          </v:shape>
          <o:OLEObject Type="Embed" ProgID="Equation.DSMT4" ShapeID="_x0000_i1126" DrawAspect="Content" ObjectID="_1773669955"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7522" w:name="_Toc21096846"/>
      <w:bookmarkStart w:id="7523" w:name="_Toc29763813"/>
      <w:bookmarkStart w:id="7524" w:name="_Toc36030284"/>
      <w:bookmarkStart w:id="7525" w:name="_Toc37180184"/>
      <w:bookmarkStart w:id="7526" w:name="_Toc45869884"/>
      <w:bookmarkStart w:id="7527" w:name="_Toc52555690"/>
      <w:bookmarkStart w:id="7528" w:name="_Toc61126517"/>
      <w:bookmarkStart w:id="7529" w:name="_Toc67911933"/>
      <w:bookmarkStart w:id="7530" w:name="_Toc74842025"/>
      <w:bookmarkStart w:id="7531" w:name="_Toc76503805"/>
      <w:bookmarkStart w:id="7532" w:name="_Toc83041660"/>
      <w:bookmarkStart w:id="7533" w:name="_Toc89854056"/>
      <w:bookmarkStart w:id="7534" w:name="_Toc98668425"/>
      <w:bookmarkStart w:id="7535" w:name="_Toc130911565"/>
      <w:bookmarkStart w:id="7536" w:name="_Toc137374788"/>
      <w:bookmarkStart w:id="7537" w:name="_Toc138892308"/>
      <w:r w:rsidRPr="009202AA">
        <w:t>11.2</w:t>
      </w:r>
      <w:r w:rsidRPr="009202AA">
        <w:tab/>
        <w:t>Minimum requirements for MSR operation</w:t>
      </w:r>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7538" w:name="_Toc21096847"/>
      <w:bookmarkStart w:id="7539" w:name="_Toc29763814"/>
      <w:bookmarkStart w:id="7540" w:name="_Toc36030285"/>
      <w:bookmarkStart w:id="7541" w:name="_Toc37180185"/>
      <w:bookmarkStart w:id="7542" w:name="_Toc45869885"/>
      <w:bookmarkStart w:id="7543" w:name="_Toc52555691"/>
      <w:bookmarkStart w:id="7544" w:name="_Toc61126518"/>
      <w:bookmarkStart w:id="7545" w:name="_Toc67911934"/>
      <w:bookmarkStart w:id="7546" w:name="_Toc74842026"/>
      <w:bookmarkStart w:id="7547" w:name="_Toc76503806"/>
      <w:bookmarkStart w:id="7548" w:name="_Toc83041661"/>
      <w:bookmarkStart w:id="7549" w:name="_Toc89854057"/>
      <w:bookmarkStart w:id="7550" w:name="_Toc98668426"/>
      <w:bookmarkStart w:id="7551" w:name="_Toc130911566"/>
      <w:bookmarkStart w:id="7552" w:name="_Toc137374789"/>
      <w:bookmarkStart w:id="7553" w:name="_Toc138892309"/>
      <w:r w:rsidRPr="009202AA">
        <w:t>11.3</w:t>
      </w:r>
      <w:r w:rsidRPr="009202AA">
        <w:tab/>
        <w:t>Minimum requirements for UTRA operation</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7554" w:name="_Toc21096848"/>
      <w:bookmarkStart w:id="7555" w:name="_Toc29763815"/>
      <w:bookmarkStart w:id="7556" w:name="_Toc36030286"/>
      <w:bookmarkStart w:id="7557" w:name="_Toc37180186"/>
      <w:bookmarkStart w:id="7558" w:name="_Toc45869886"/>
      <w:bookmarkStart w:id="7559" w:name="_Toc52555692"/>
      <w:bookmarkStart w:id="7560" w:name="_Toc61126519"/>
      <w:bookmarkStart w:id="7561" w:name="_Toc67911935"/>
      <w:bookmarkStart w:id="7562" w:name="_Toc74842027"/>
      <w:bookmarkStart w:id="7563" w:name="_Toc76503807"/>
      <w:bookmarkStart w:id="7564" w:name="_Toc83041662"/>
      <w:bookmarkStart w:id="7565" w:name="_Toc89854058"/>
      <w:bookmarkStart w:id="7566" w:name="_Toc98668427"/>
      <w:bookmarkStart w:id="7567" w:name="_Toc130911567"/>
      <w:bookmarkStart w:id="7568" w:name="_Toc137374790"/>
      <w:bookmarkStart w:id="7569" w:name="_Toc138892310"/>
      <w:r w:rsidRPr="009202AA">
        <w:t>11.4</w:t>
      </w:r>
      <w:r w:rsidRPr="009202AA">
        <w:tab/>
        <w:t>Minimum requirements for E-UTRA operation</w:t>
      </w:r>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7570" w:name="_Toc21096849"/>
      <w:bookmarkStart w:id="7571" w:name="_Toc29763816"/>
      <w:bookmarkStart w:id="7572" w:name="_Toc36030287"/>
      <w:bookmarkStart w:id="7573" w:name="_Toc37180187"/>
      <w:bookmarkStart w:id="7574" w:name="_Toc45869887"/>
      <w:bookmarkStart w:id="7575" w:name="_Toc52555693"/>
      <w:bookmarkStart w:id="7576" w:name="_Toc61126520"/>
      <w:bookmarkStart w:id="7577" w:name="_Toc67911936"/>
      <w:bookmarkStart w:id="7578" w:name="_Toc74842028"/>
      <w:bookmarkStart w:id="7579" w:name="_Toc76503808"/>
      <w:bookmarkStart w:id="7580" w:name="_Toc83041663"/>
      <w:bookmarkStart w:id="7581" w:name="_Toc89854059"/>
      <w:bookmarkStart w:id="7582" w:name="_Toc98668428"/>
      <w:bookmarkStart w:id="7583" w:name="_Toc130911568"/>
      <w:bookmarkStart w:id="7584" w:name="_Toc137374791"/>
      <w:bookmarkStart w:id="7585" w:name="_Toc138892311"/>
      <w:r w:rsidRPr="009202AA">
        <w:t>Annex A (normative):</w:t>
      </w:r>
      <w:r w:rsidRPr="009202AA">
        <w:br/>
        <w:t>Environmental requirements for the BS equipment</w:t>
      </w:r>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7586" w:name="_Toc21096850"/>
      <w:bookmarkStart w:id="7587" w:name="_Toc29763817"/>
      <w:bookmarkStart w:id="7588" w:name="_Toc36030288"/>
      <w:bookmarkStart w:id="7589" w:name="_Toc37180188"/>
      <w:bookmarkStart w:id="7590" w:name="_Toc45869888"/>
      <w:bookmarkStart w:id="7591" w:name="_Toc52555694"/>
      <w:bookmarkStart w:id="7592" w:name="_Toc61126521"/>
      <w:bookmarkStart w:id="7593" w:name="_Toc67911937"/>
      <w:bookmarkStart w:id="7594" w:name="_Toc74842029"/>
      <w:bookmarkStart w:id="7595" w:name="_Toc76503809"/>
      <w:bookmarkStart w:id="7596" w:name="_Toc83041664"/>
      <w:bookmarkStart w:id="7597" w:name="_Toc89854060"/>
      <w:bookmarkStart w:id="7598" w:name="_Toc98668429"/>
      <w:bookmarkStart w:id="7599" w:name="_Toc130911569"/>
      <w:bookmarkStart w:id="7600" w:name="_Toc137374792"/>
      <w:bookmarkStart w:id="7601" w:name="_Toc138892312"/>
      <w:r w:rsidRPr="009202AA">
        <w:t xml:space="preserve">Annex B (Informative): </w:t>
      </w:r>
      <w:r w:rsidRPr="009202AA">
        <w:br/>
        <w:t>Calculation of EIRP based on fixed assumption of passive antenna gain</w:t>
      </w:r>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54951AEF" w14:textId="77777777" w:rsidR="004C4A70" w:rsidRPr="009202AA" w:rsidRDefault="004C4A70" w:rsidP="004C4A70">
      <w:pPr>
        <w:pStyle w:val="Heading2"/>
      </w:pPr>
      <w:bookmarkStart w:id="7602" w:name="_Toc21096851"/>
      <w:bookmarkStart w:id="7603" w:name="_Toc29763818"/>
      <w:bookmarkStart w:id="7604" w:name="_Toc36030289"/>
      <w:bookmarkStart w:id="7605" w:name="_Toc37180189"/>
      <w:bookmarkStart w:id="7606" w:name="_Toc45869889"/>
      <w:bookmarkStart w:id="7607" w:name="_Toc52555695"/>
      <w:bookmarkStart w:id="7608" w:name="_Toc61126522"/>
      <w:bookmarkStart w:id="7609" w:name="_Toc67911938"/>
      <w:bookmarkStart w:id="7610" w:name="_Toc74842030"/>
      <w:bookmarkStart w:id="7611" w:name="_Toc76503810"/>
      <w:bookmarkStart w:id="7612" w:name="_Toc83041665"/>
      <w:bookmarkStart w:id="7613" w:name="_Toc89854061"/>
      <w:bookmarkStart w:id="7614" w:name="_Toc98668430"/>
      <w:bookmarkStart w:id="7615" w:name="_Toc130911570"/>
      <w:bookmarkStart w:id="7616" w:name="_Toc137374793"/>
      <w:bookmarkStart w:id="7617" w:name="_Toc138892313"/>
      <w:r w:rsidRPr="009202AA">
        <w:t>B.1</w:t>
      </w:r>
      <w:r w:rsidRPr="009202AA">
        <w:tab/>
        <w:t>Calculation of EIRP based on fixed assumption of passive antenna gain</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7618" w:name="_Toc21096852"/>
      <w:bookmarkStart w:id="7619" w:name="_Toc29763819"/>
      <w:bookmarkStart w:id="7620" w:name="_Toc36030290"/>
      <w:bookmarkStart w:id="7621" w:name="_Toc37180190"/>
      <w:bookmarkStart w:id="7622" w:name="_Toc45869890"/>
      <w:bookmarkStart w:id="7623" w:name="_Toc52555696"/>
      <w:bookmarkStart w:id="7624" w:name="_Toc61126523"/>
      <w:bookmarkStart w:id="7625" w:name="_Toc67911939"/>
      <w:bookmarkStart w:id="7626" w:name="_Toc74842031"/>
      <w:bookmarkStart w:id="7627" w:name="_Toc76503811"/>
      <w:bookmarkStart w:id="7628" w:name="_Toc83041666"/>
      <w:bookmarkStart w:id="7629" w:name="_Toc89854062"/>
      <w:bookmarkStart w:id="7630" w:name="_Toc98668431"/>
      <w:bookmarkStart w:id="7631" w:name="_Toc130911571"/>
      <w:bookmarkStart w:id="7632" w:name="_Toc137374794"/>
      <w:bookmarkStart w:id="7633" w:name="_Toc138892314"/>
      <w:bookmarkStart w:id="7634" w:name="historyclause"/>
      <w:r w:rsidRPr="009202AA">
        <w:t>Annex C (informative):</w:t>
      </w:r>
      <w:r w:rsidRPr="009202AA">
        <w:br/>
        <w:t>Change history</w:t>
      </w:r>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7634"/>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r w:rsidR="00B009D6" w:rsidRPr="009202AA" w14:paraId="54A360CA"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5AD5C49" w14:textId="59344C9B" w:rsidR="00B009D6" w:rsidRDefault="00B009D6" w:rsidP="009B0FFF">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A1757" w14:textId="470936D7" w:rsidR="00B009D6" w:rsidRDefault="00B009D6" w:rsidP="009B0FFF">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2EA3" w14:textId="20BA0FD7" w:rsidR="00B009D6" w:rsidRPr="0086760A" w:rsidRDefault="00B009D6" w:rsidP="009B0FFF">
            <w:pPr>
              <w:pStyle w:val="TAL"/>
              <w:rPr>
                <w:sz w:val="16"/>
                <w:szCs w:val="16"/>
              </w:rPr>
            </w:pPr>
            <w:r w:rsidRPr="00B009D6">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E860" w14:textId="758F944A" w:rsidR="00B009D6" w:rsidRPr="0086760A" w:rsidRDefault="00B009D6" w:rsidP="009B0FFF">
            <w:pPr>
              <w:pStyle w:val="TAL"/>
              <w:rPr>
                <w:sz w:val="16"/>
                <w:szCs w:val="16"/>
              </w:rPr>
            </w:pPr>
            <w:r w:rsidRPr="00B009D6">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7774" w14:textId="77777777" w:rsidR="00B009D6" w:rsidRPr="009B0FFF" w:rsidRDefault="00B009D6"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D690C" w14:textId="10B35B4C" w:rsidR="00B009D6" w:rsidRDefault="00B009D6" w:rsidP="009B0FF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4EA" w14:textId="60D203C4" w:rsidR="00B009D6" w:rsidRPr="0086760A" w:rsidRDefault="00B009D6" w:rsidP="009B0FFF">
            <w:pPr>
              <w:pStyle w:val="TAL"/>
              <w:rPr>
                <w:sz w:val="16"/>
                <w:szCs w:val="16"/>
              </w:rPr>
            </w:pPr>
            <w:r w:rsidRPr="00B009D6">
              <w:rPr>
                <w:sz w:val="16"/>
                <w:szCs w:val="16"/>
              </w:rPr>
              <w:t>Big CR for TS 37.105 Maintenance (Rel-16,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5749" w14:textId="1519FC03" w:rsidR="00B009D6" w:rsidRDefault="00B009D6" w:rsidP="009B0FFF">
            <w:pPr>
              <w:pStyle w:val="TAL"/>
              <w:rPr>
                <w:rFonts w:cs="Arial"/>
                <w:sz w:val="16"/>
                <w:szCs w:val="16"/>
              </w:rPr>
            </w:pPr>
            <w:r>
              <w:rPr>
                <w:rFonts w:cs="Arial"/>
                <w:sz w:val="16"/>
                <w:szCs w:val="16"/>
              </w:rPr>
              <w:t>16.11.0</w:t>
            </w:r>
          </w:p>
        </w:tc>
      </w:tr>
      <w:tr w:rsidR="00B24CD7" w:rsidRPr="009202AA" w14:paraId="733A1AA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9C0" w14:textId="67A4C48A" w:rsidR="00B24CD7" w:rsidRDefault="00B24CD7" w:rsidP="009B0FFF">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B094" w14:textId="2BFCD4ED" w:rsidR="00B24CD7" w:rsidRDefault="00B24CD7" w:rsidP="009B0FFF">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BF1EA" w14:textId="03C977DC" w:rsidR="00B24CD7" w:rsidRPr="00B009D6" w:rsidRDefault="00B24CD7" w:rsidP="009B0FFF">
            <w:pPr>
              <w:pStyle w:val="TAL"/>
              <w:rPr>
                <w:sz w:val="16"/>
                <w:szCs w:val="16"/>
              </w:rPr>
            </w:pPr>
            <w:r w:rsidRPr="00B24CD7">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C50CF" w14:textId="0051B3C1" w:rsidR="00B24CD7" w:rsidRPr="00B009D6" w:rsidRDefault="00B24CD7" w:rsidP="009B0FFF">
            <w:pPr>
              <w:pStyle w:val="TAL"/>
              <w:rPr>
                <w:sz w:val="16"/>
                <w:szCs w:val="16"/>
              </w:rPr>
            </w:pPr>
            <w:r w:rsidRPr="00B24CD7">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F4E2" w14:textId="77777777" w:rsidR="00B24CD7" w:rsidRPr="009B0FFF" w:rsidRDefault="00B24CD7"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35A38" w14:textId="090C5444" w:rsidR="00B24CD7" w:rsidRDefault="00B24CD7"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8E132" w14:textId="5731C442" w:rsidR="00B24CD7" w:rsidRPr="00B009D6" w:rsidRDefault="00B24CD7" w:rsidP="009B0FFF">
            <w:pPr>
              <w:pStyle w:val="TAL"/>
              <w:rPr>
                <w:sz w:val="16"/>
                <w:szCs w:val="16"/>
              </w:rPr>
            </w:pPr>
            <w:r w:rsidRPr="00B24CD7">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4269D" w14:textId="7F43FF0A" w:rsidR="00B24CD7" w:rsidRDefault="00B24CD7" w:rsidP="009B0FFF">
            <w:pPr>
              <w:pStyle w:val="TAL"/>
              <w:rPr>
                <w:rFonts w:cs="Arial"/>
                <w:sz w:val="16"/>
                <w:szCs w:val="16"/>
              </w:rPr>
            </w:pPr>
            <w:r>
              <w:rPr>
                <w:rFonts w:cs="Arial"/>
                <w:sz w:val="16"/>
                <w:szCs w:val="16"/>
              </w:rPr>
              <w:t>16.12.0</w:t>
            </w:r>
          </w:p>
        </w:tc>
      </w:tr>
      <w:tr w:rsidR="00F32CCD" w:rsidRPr="009202AA" w14:paraId="032A193E"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5C41505C" w14:textId="2C03E7B0"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4C16C" w14:textId="1A93BB96"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2A92" w14:textId="50806EB7"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6F0D1" w14:textId="0A03B20E" w:rsidR="00F32CCD" w:rsidRPr="00F32CCD" w:rsidRDefault="00F32CCD" w:rsidP="00F32CCD">
            <w:pPr>
              <w:pStyle w:val="TAC"/>
              <w:rPr>
                <w:sz w:val="16"/>
                <w:szCs w:val="16"/>
              </w:rPr>
            </w:pPr>
            <w:r w:rsidRPr="00F32CCD">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4A3B" w14:textId="4AD28C11" w:rsidR="00F32CCD" w:rsidRPr="00F32CCD" w:rsidRDefault="00F32CCD" w:rsidP="00F32CCD">
            <w:pPr>
              <w:pStyle w:val="TAC"/>
              <w:rPr>
                <w:rFonts w:cs="Arial"/>
                <w:sz w:val="16"/>
                <w:szCs w:val="16"/>
              </w:rPr>
            </w:pPr>
            <w:r w:rsidRPr="00F32CCD">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99E22" w14:textId="00349790"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4835A" w14:textId="6C4937FF" w:rsidR="00F32CCD" w:rsidRPr="00F32CCD" w:rsidRDefault="00F32CCD" w:rsidP="00F32CCD">
            <w:pPr>
              <w:pStyle w:val="TAL"/>
              <w:rPr>
                <w:sz w:val="16"/>
                <w:szCs w:val="16"/>
              </w:rPr>
            </w:pPr>
            <w:r w:rsidRPr="00F32CCD">
              <w:rPr>
                <w:sz w:val="16"/>
                <w:szCs w:val="16"/>
              </w:rPr>
              <w:t>CR to TS 37.105: The aplicability of additional BC3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D70E" w14:textId="074DB40C" w:rsidR="00F32CCD" w:rsidRDefault="00F32CCD" w:rsidP="00F32CCD">
            <w:pPr>
              <w:pStyle w:val="TAL"/>
              <w:rPr>
                <w:rFonts w:cs="Arial"/>
                <w:sz w:val="16"/>
                <w:szCs w:val="16"/>
              </w:rPr>
            </w:pPr>
            <w:r>
              <w:rPr>
                <w:rFonts w:cs="Arial"/>
                <w:sz w:val="16"/>
                <w:szCs w:val="16"/>
              </w:rPr>
              <w:t>16.13.0</w:t>
            </w:r>
          </w:p>
        </w:tc>
      </w:tr>
      <w:tr w:rsidR="00F32CCD" w:rsidRPr="009202AA" w14:paraId="653359B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FD5B4DB" w14:textId="0DDCBBCA"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2BDF" w14:textId="681CEE00"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7DCA9" w14:textId="6A244BAD"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0048" w14:textId="0A543EDF" w:rsidR="00F32CCD" w:rsidRPr="00F32CCD" w:rsidRDefault="00F32CCD" w:rsidP="00F32CCD">
            <w:pPr>
              <w:pStyle w:val="TAC"/>
              <w:rPr>
                <w:sz w:val="16"/>
                <w:szCs w:val="16"/>
              </w:rPr>
            </w:pPr>
            <w:r w:rsidRPr="00F32CCD">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CAF89"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6EB64" w14:textId="7CA710CD"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14641" w14:textId="4FF6330A" w:rsidR="00F32CCD" w:rsidRPr="00F32CCD" w:rsidRDefault="00F32CCD" w:rsidP="00F32CCD">
            <w:pPr>
              <w:pStyle w:val="TAL"/>
              <w:rPr>
                <w:sz w:val="16"/>
                <w:szCs w:val="16"/>
              </w:rPr>
            </w:pPr>
            <w:r w:rsidRPr="00F32CCD">
              <w:rPr>
                <w:sz w:val="16"/>
                <w:szCs w:val="16"/>
              </w:rPr>
              <w:t>CR to 37.105: Operating band unwanted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0E6CF" w14:textId="30F17917" w:rsidR="00F32CCD" w:rsidRDefault="00F32CCD" w:rsidP="00F32CCD">
            <w:pPr>
              <w:pStyle w:val="TAL"/>
              <w:rPr>
                <w:rFonts w:cs="Arial"/>
                <w:sz w:val="16"/>
                <w:szCs w:val="16"/>
              </w:rPr>
            </w:pPr>
            <w:r w:rsidRPr="00533209">
              <w:rPr>
                <w:rFonts w:cs="Arial"/>
                <w:sz w:val="16"/>
                <w:szCs w:val="16"/>
              </w:rPr>
              <w:t>16.13.0</w:t>
            </w:r>
          </w:p>
        </w:tc>
      </w:tr>
      <w:tr w:rsidR="00F32CCD" w:rsidRPr="009202AA" w14:paraId="5CA3E09B"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E9D73FF" w14:textId="38E369FD"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7D17C" w14:textId="0765EFA5"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C3F56" w14:textId="0D782CF4" w:rsidR="00F32CCD" w:rsidRPr="00F32CCD" w:rsidRDefault="00F32CCD" w:rsidP="00F32CCD">
            <w:pPr>
              <w:pStyle w:val="TAL"/>
              <w:rPr>
                <w:sz w:val="16"/>
                <w:szCs w:val="16"/>
              </w:rPr>
            </w:pPr>
            <w:r w:rsidRPr="00F32CCD">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B668" w14:textId="5CFCAA8E" w:rsidR="00F32CCD" w:rsidRPr="00F32CCD" w:rsidRDefault="00F32CCD" w:rsidP="00F32CCD">
            <w:pPr>
              <w:pStyle w:val="TAC"/>
              <w:rPr>
                <w:sz w:val="16"/>
                <w:szCs w:val="16"/>
              </w:rPr>
            </w:pPr>
            <w:r w:rsidRPr="00F32CCD">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B0C2"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A01C8" w14:textId="303C9018" w:rsidR="00F32CCD" w:rsidRPr="00F32CCD" w:rsidRDefault="00F32CCD" w:rsidP="00F32CCD">
            <w:pPr>
              <w:pStyle w:val="TAC"/>
              <w:rPr>
                <w:sz w:val="16"/>
                <w:szCs w:val="16"/>
              </w:rPr>
            </w:pPr>
            <w:r w:rsidRPr="00F32CCD">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32082" w14:textId="3310D4C9" w:rsidR="00F32CCD" w:rsidRPr="00F32CCD" w:rsidRDefault="00F32CCD" w:rsidP="00F32CCD">
            <w:pPr>
              <w:pStyle w:val="TAL"/>
              <w:rPr>
                <w:sz w:val="16"/>
                <w:szCs w:val="16"/>
              </w:rPr>
            </w:pPr>
            <w:r w:rsidRPr="00F32CCD">
              <w:rPr>
                <w:sz w:val="16"/>
                <w:szCs w:val="16"/>
              </w:rPr>
              <w:t>CR to TS 37.105 -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306AD" w14:textId="3ABF4431" w:rsidR="00F32CCD" w:rsidRDefault="00F32CCD" w:rsidP="00F32CCD">
            <w:pPr>
              <w:pStyle w:val="TAL"/>
              <w:rPr>
                <w:rFonts w:cs="Arial"/>
                <w:sz w:val="16"/>
                <w:szCs w:val="16"/>
              </w:rPr>
            </w:pPr>
            <w:r w:rsidRPr="00533209">
              <w:rPr>
                <w:rFonts w:cs="Arial"/>
                <w:sz w:val="16"/>
                <w:szCs w:val="16"/>
              </w:rPr>
              <w:t>16.13.0</w:t>
            </w:r>
          </w:p>
        </w:tc>
      </w:tr>
      <w:tr w:rsidR="00AF0526" w:rsidRPr="009202AA" w14:paraId="0B2ABBE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D0F2B48" w14:textId="029A4B00" w:rsidR="00AF0526" w:rsidRDefault="00AF0526" w:rsidP="00F32CCD">
            <w:pPr>
              <w:pStyle w:val="TAL"/>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C57BF" w14:textId="37F5E472" w:rsidR="00AF0526" w:rsidRDefault="00AF0526" w:rsidP="00F32CCD">
            <w:pPr>
              <w:pStyle w:val="TAL"/>
              <w:rPr>
                <w:rFonts w:cs="Arial"/>
                <w:sz w:val="16"/>
                <w:szCs w:val="16"/>
              </w:rPr>
            </w:pPr>
            <w:r>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F3E7C" w14:textId="2B99FE85" w:rsidR="00AF0526" w:rsidRPr="00F32CCD" w:rsidRDefault="002E192D" w:rsidP="00F32CCD">
            <w:pPr>
              <w:pStyle w:val="TAL"/>
              <w:rPr>
                <w:sz w:val="16"/>
                <w:szCs w:val="16"/>
              </w:rPr>
            </w:pPr>
            <w:r w:rsidRPr="002E192D">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FDE1" w14:textId="76511D9C" w:rsidR="00AF0526" w:rsidRPr="00F32CCD" w:rsidRDefault="002E192D" w:rsidP="00F32CCD">
            <w:pPr>
              <w:pStyle w:val="TAC"/>
              <w:rPr>
                <w:sz w:val="16"/>
                <w:szCs w:val="16"/>
              </w:rPr>
            </w:pPr>
            <w:r w:rsidRPr="002E192D">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46A9F" w14:textId="77777777" w:rsidR="00AF0526" w:rsidRPr="00F32CCD" w:rsidRDefault="00AF0526"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B0CFD" w14:textId="3AB97CC8" w:rsidR="00AF0526" w:rsidRPr="00F32CCD" w:rsidRDefault="002E192D" w:rsidP="00F32CC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5DF45E" w14:textId="3EB38E1B" w:rsidR="00AF0526" w:rsidRPr="00F32CCD" w:rsidRDefault="002E192D" w:rsidP="00F32CCD">
            <w:pPr>
              <w:pStyle w:val="TAL"/>
              <w:rPr>
                <w:sz w:val="16"/>
                <w:szCs w:val="16"/>
              </w:rPr>
            </w:pPr>
            <w:r w:rsidRPr="002E192D">
              <w:rPr>
                <w:sz w:val="16"/>
                <w:szCs w:val="16"/>
              </w:rPr>
              <w:t>CR to 37.105: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854D" w14:textId="0AB64A70" w:rsidR="00AF0526" w:rsidRPr="00533209" w:rsidRDefault="00AF0526" w:rsidP="00F32CCD">
            <w:pPr>
              <w:pStyle w:val="TAL"/>
              <w:rPr>
                <w:rFonts w:cs="Arial"/>
                <w:sz w:val="16"/>
                <w:szCs w:val="16"/>
              </w:rPr>
            </w:pPr>
            <w:r>
              <w:rPr>
                <w:rFonts w:cs="Arial"/>
                <w:sz w:val="16"/>
                <w:szCs w:val="16"/>
              </w:rPr>
              <w:t>16.14.0</w:t>
            </w:r>
          </w:p>
        </w:tc>
      </w:tr>
      <w:tr w:rsidR="00577F89" w:rsidRPr="009202AA" w14:paraId="7D588328"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2C8124CA" w14:textId="300251A0" w:rsidR="00577F89" w:rsidRDefault="00577F89" w:rsidP="00577F89">
            <w:pPr>
              <w:pStyle w:val="TAL"/>
              <w:rPr>
                <w:rFonts w:cs="Arial"/>
                <w:sz w:val="16"/>
                <w:szCs w:val="16"/>
              </w:rPr>
            </w:pPr>
            <w:r>
              <w:rPr>
                <w:rFonts w:cs="Arial"/>
                <w:sz w:val="16"/>
                <w:szCs w:val="16"/>
              </w:rPr>
              <w:t>202</w:t>
            </w:r>
            <w:r>
              <w:rPr>
                <w:rFonts w:cs="Arial"/>
                <w:sz w:val="16"/>
                <w:szCs w:val="16"/>
              </w:rPr>
              <w:t>4</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D322C" w14:textId="383093CC" w:rsidR="00577F89" w:rsidRPr="00577F89" w:rsidRDefault="00577F89" w:rsidP="00577F89">
            <w:pPr>
              <w:pStyle w:val="TAL"/>
              <w:rPr>
                <w:sz w:val="16"/>
                <w:szCs w:val="16"/>
              </w:rPr>
            </w:pPr>
            <w:r w:rsidRPr="00577F89">
              <w:rPr>
                <w:sz w:val="16"/>
                <w:szCs w:val="16"/>
              </w:rPr>
              <w:t>RAN#10</w:t>
            </w:r>
            <w:r w:rsidRPr="00577F89">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2AA531" w14:textId="6F3F0FFF" w:rsidR="00577F89" w:rsidRPr="00577F89" w:rsidRDefault="00577F89" w:rsidP="00577F89">
            <w:pPr>
              <w:pStyle w:val="TAL"/>
              <w:rPr>
                <w:sz w:val="16"/>
                <w:szCs w:val="16"/>
              </w:rPr>
            </w:pPr>
            <w:hyperlink r:id="rId199" w:history="1">
              <w:r w:rsidRPr="002024BA">
                <w:rPr>
                  <w:sz w:val="16"/>
                  <w:szCs w:val="16"/>
                </w:rPr>
                <w:t>RP-240554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00F28" w14:textId="1E976B78" w:rsidR="00577F89" w:rsidRPr="002E192D" w:rsidRDefault="00577F89" w:rsidP="00577F89">
            <w:pPr>
              <w:pStyle w:val="TAC"/>
              <w:rPr>
                <w:sz w:val="16"/>
                <w:szCs w:val="16"/>
              </w:rPr>
            </w:pPr>
            <w:r w:rsidRPr="00C92CC3">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260E1" w14:textId="77777777" w:rsidR="00577F89" w:rsidRPr="00F32CCD" w:rsidRDefault="00577F89" w:rsidP="00577F89">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B4812" w14:textId="3202A560" w:rsidR="00577F89" w:rsidRDefault="00577F89" w:rsidP="00577F89">
            <w:pPr>
              <w:pStyle w:val="TAC"/>
              <w:rPr>
                <w:sz w:val="16"/>
                <w:szCs w:val="16"/>
              </w:rPr>
            </w:pPr>
            <w:r w:rsidRPr="00C92CC3">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89415" w14:textId="5675E7D8" w:rsidR="00577F89" w:rsidRPr="002024BA" w:rsidRDefault="00577F89" w:rsidP="002024BA">
            <w:pPr>
              <w:spacing w:after="0"/>
              <w:rPr>
                <w:rFonts w:ascii="Arial" w:hAnsi="Arial" w:cs="Arial"/>
                <w:sz w:val="16"/>
                <w:szCs w:val="16"/>
                <w:lang w:eastAsia="zh-CN"/>
              </w:rPr>
            </w:pPr>
            <w:r>
              <w:rPr>
                <w:rFonts w:ascii="Arial" w:hAnsi="Arial" w:cs="Arial"/>
                <w:sz w:val="16"/>
                <w:szCs w:val="16"/>
              </w:rPr>
              <w:t>(AAS_BS_LTE_UTRA-Core) CR to TS 37.105: Correction of OBUE requirement applicability in Table 6.6.5.2.2-0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5D6A6" w14:textId="26B1FF2B" w:rsidR="00577F89" w:rsidRDefault="00577F89" w:rsidP="00577F89">
            <w:pPr>
              <w:pStyle w:val="TAL"/>
              <w:rPr>
                <w:rFonts w:cs="Arial"/>
                <w:sz w:val="16"/>
                <w:szCs w:val="16"/>
              </w:rPr>
            </w:pPr>
            <w:r>
              <w:rPr>
                <w:rFonts w:cs="Arial"/>
                <w:sz w:val="16"/>
                <w:szCs w:val="16"/>
              </w:rPr>
              <w:t>16.15.0</w:t>
            </w:r>
          </w:p>
        </w:tc>
      </w:tr>
    </w:tbl>
    <w:p w14:paraId="77ED72EA" w14:textId="77777777" w:rsidR="00080512" w:rsidRDefault="00080512"/>
    <w:sectPr w:rsidR="00080512">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DB4E9" w14:textId="77777777" w:rsidR="00F049DF" w:rsidRDefault="00F049DF">
      <w:r>
        <w:separator/>
      </w:r>
    </w:p>
  </w:endnote>
  <w:endnote w:type="continuationSeparator" w:id="0">
    <w:p w14:paraId="58A25A7C" w14:textId="77777777" w:rsidR="00F049DF" w:rsidRDefault="00F0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5423E" w14:textId="77777777" w:rsidR="00F049DF" w:rsidRDefault="00F049DF">
      <w:r>
        <w:separator/>
      </w:r>
    </w:p>
  </w:footnote>
  <w:footnote w:type="continuationSeparator" w:id="0">
    <w:p w14:paraId="062995D1" w14:textId="77777777" w:rsidR="00F049DF" w:rsidRDefault="00F04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4A203D73"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4BA">
      <w:rPr>
        <w:rFonts w:ascii="Arial" w:hAnsi="Arial" w:cs="Arial"/>
        <w:b/>
        <w:noProof/>
        <w:sz w:val="18"/>
        <w:szCs w:val="18"/>
      </w:rPr>
      <w:t>3GPP TS 37.105 V16.1415.0 (20232024-0603)</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6DB75A05"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4BA">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7A715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2FCA5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872A3AA"/>
    <w:lvl w:ilvl="0">
      <w:start w:val="1"/>
      <w:numFmt w:val="decimal"/>
      <w:pStyle w:val="ListNumber3"/>
      <w:lvlText w:val="%1."/>
      <w:lvlJc w:val="left"/>
      <w:pPr>
        <w:tabs>
          <w:tab w:val="num" w:pos="1080"/>
        </w:tabs>
        <w:ind w:left="1080" w:hanging="36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030503">
    <w:abstractNumId w:val="8"/>
  </w:num>
  <w:num w:numId="2" w16cid:durableId="745810600">
    <w:abstractNumId w:val="9"/>
  </w:num>
  <w:num w:numId="3" w16cid:durableId="1933858739">
    <w:abstractNumId w:val="6"/>
  </w:num>
  <w:num w:numId="4" w16cid:durableId="381517596">
    <w:abstractNumId w:val="5"/>
  </w:num>
  <w:num w:numId="5" w16cid:durableId="1102530707">
    <w:abstractNumId w:val="7"/>
  </w:num>
  <w:num w:numId="6" w16cid:durableId="2114278216">
    <w:abstractNumId w:val="3"/>
  </w:num>
  <w:num w:numId="7" w16cid:durableId="46993089">
    <w:abstractNumId w:val="4"/>
  </w:num>
  <w:num w:numId="8" w16cid:durableId="1263566471">
    <w:abstractNumId w:val="2"/>
  </w:num>
  <w:num w:numId="9" w16cid:durableId="1260525479">
    <w:abstractNumId w:val="1"/>
  </w:num>
  <w:num w:numId="10" w16cid:durableId="138663997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1522D"/>
    <w:rsid w:val="00033397"/>
    <w:rsid w:val="00035BBC"/>
    <w:rsid w:val="00040095"/>
    <w:rsid w:val="00051834"/>
    <w:rsid w:val="000538CB"/>
    <w:rsid w:val="000540B3"/>
    <w:rsid w:val="00054A22"/>
    <w:rsid w:val="00057214"/>
    <w:rsid w:val="00062023"/>
    <w:rsid w:val="000655A6"/>
    <w:rsid w:val="00076D87"/>
    <w:rsid w:val="00080512"/>
    <w:rsid w:val="00080946"/>
    <w:rsid w:val="000A0A1A"/>
    <w:rsid w:val="000A1D8F"/>
    <w:rsid w:val="000B2840"/>
    <w:rsid w:val="000C47C3"/>
    <w:rsid w:val="000D58AB"/>
    <w:rsid w:val="000D603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56FED"/>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390F"/>
    <w:rsid w:val="001E7764"/>
    <w:rsid w:val="001F0C1D"/>
    <w:rsid w:val="001F1132"/>
    <w:rsid w:val="001F168B"/>
    <w:rsid w:val="001F1DB3"/>
    <w:rsid w:val="001F65D6"/>
    <w:rsid w:val="002024BA"/>
    <w:rsid w:val="00213696"/>
    <w:rsid w:val="00215101"/>
    <w:rsid w:val="002233D0"/>
    <w:rsid w:val="002235D7"/>
    <w:rsid w:val="0022526E"/>
    <w:rsid w:val="00233F3A"/>
    <w:rsid w:val="002347A2"/>
    <w:rsid w:val="00234C56"/>
    <w:rsid w:val="00243BC9"/>
    <w:rsid w:val="00247D87"/>
    <w:rsid w:val="00252009"/>
    <w:rsid w:val="0025644E"/>
    <w:rsid w:val="00263228"/>
    <w:rsid w:val="002675F0"/>
    <w:rsid w:val="0028004F"/>
    <w:rsid w:val="00292B5C"/>
    <w:rsid w:val="00297D75"/>
    <w:rsid w:val="002A7421"/>
    <w:rsid w:val="002B6339"/>
    <w:rsid w:val="002D322A"/>
    <w:rsid w:val="002D5513"/>
    <w:rsid w:val="002D7F47"/>
    <w:rsid w:val="002E00EE"/>
    <w:rsid w:val="002E192D"/>
    <w:rsid w:val="002F7388"/>
    <w:rsid w:val="003008D2"/>
    <w:rsid w:val="00306AAC"/>
    <w:rsid w:val="003079D6"/>
    <w:rsid w:val="00310684"/>
    <w:rsid w:val="003172DC"/>
    <w:rsid w:val="00323D75"/>
    <w:rsid w:val="003247D1"/>
    <w:rsid w:val="0032518B"/>
    <w:rsid w:val="00326792"/>
    <w:rsid w:val="0033145D"/>
    <w:rsid w:val="003314EB"/>
    <w:rsid w:val="00343112"/>
    <w:rsid w:val="003451FF"/>
    <w:rsid w:val="0035462D"/>
    <w:rsid w:val="0037203E"/>
    <w:rsid w:val="003765B8"/>
    <w:rsid w:val="003769B5"/>
    <w:rsid w:val="00380B34"/>
    <w:rsid w:val="0038234E"/>
    <w:rsid w:val="003A5707"/>
    <w:rsid w:val="003C3971"/>
    <w:rsid w:val="003C5A24"/>
    <w:rsid w:val="003E4023"/>
    <w:rsid w:val="003E49F7"/>
    <w:rsid w:val="003F473E"/>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20362"/>
    <w:rsid w:val="0053388B"/>
    <w:rsid w:val="00534C3E"/>
    <w:rsid w:val="0053555D"/>
    <w:rsid w:val="00535773"/>
    <w:rsid w:val="00543E6C"/>
    <w:rsid w:val="00555316"/>
    <w:rsid w:val="00565087"/>
    <w:rsid w:val="00565686"/>
    <w:rsid w:val="00577F89"/>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86D8A"/>
    <w:rsid w:val="00693067"/>
    <w:rsid w:val="006A323F"/>
    <w:rsid w:val="006B30D0"/>
    <w:rsid w:val="006B4E9D"/>
    <w:rsid w:val="006C3D95"/>
    <w:rsid w:val="006D1193"/>
    <w:rsid w:val="006D7C1C"/>
    <w:rsid w:val="006E19EC"/>
    <w:rsid w:val="006E5C86"/>
    <w:rsid w:val="006E64E4"/>
    <w:rsid w:val="00701116"/>
    <w:rsid w:val="00701FEE"/>
    <w:rsid w:val="00702614"/>
    <w:rsid w:val="00712128"/>
    <w:rsid w:val="0071306D"/>
    <w:rsid w:val="00713C44"/>
    <w:rsid w:val="007237B7"/>
    <w:rsid w:val="00733D79"/>
    <w:rsid w:val="007345AE"/>
    <w:rsid w:val="00734A5B"/>
    <w:rsid w:val="0074026F"/>
    <w:rsid w:val="00742030"/>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038A1"/>
    <w:rsid w:val="00813C32"/>
    <w:rsid w:val="00817F63"/>
    <w:rsid w:val="00830747"/>
    <w:rsid w:val="00833DB7"/>
    <w:rsid w:val="00861143"/>
    <w:rsid w:val="00861F02"/>
    <w:rsid w:val="0086445D"/>
    <w:rsid w:val="008645FF"/>
    <w:rsid w:val="0086760A"/>
    <w:rsid w:val="008766E8"/>
    <w:rsid w:val="008768CA"/>
    <w:rsid w:val="00877129"/>
    <w:rsid w:val="008935EE"/>
    <w:rsid w:val="00896080"/>
    <w:rsid w:val="008A4997"/>
    <w:rsid w:val="008C384C"/>
    <w:rsid w:val="008E5C14"/>
    <w:rsid w:val="008F0ADD"/>
    <w:rsid w:val="0090271F"/>
    <w:rsid w:val="00902E23"/>
    <w:rsid w:val="0090309A"/>
    <w:rsid w:val="009104F3"/>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AF0526"/>
    <w:rsid w:val="00B009D6"/>
    <w:rsid w:val="00B07BC8"/>
    <w:rsid w:val="00B15449"/>
    <w:rsid w:val="00B23B2E"/>
    <w:rsid w:val="00B24CD7"/>
    <w:rsid w:val="00B30884"/>
    <w:rsid w:val="00B33EA5"/>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74AC6"/>
    <w:rsid w:val="00C80F1D"/>
    <w:rsid w:val="00C92059"/>
    <w:rsid w:val="00C93F40"/>
    <w:rsid w:val="00CA3D0C"/>
    <w:rsid w:val="00CA738C"/>
    <w:rsid w:val="00CB2E71"/>
    <w:rsid w:val="00CB4E63"/>
    <w:rsid w:val="00CB7887"/>
    <w:rsid w:val="00CC7F8E"/>
    <w:rsid w:val="00CD2AB4"/>
    <w:rsid w:val="00CE1221"/>
    <w:rsid w:val="00CF29E0"/>
    <w:rsid w:val="00CF7BFA"/>
    <w:rsid w:val="00D34366"/>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14C5"/>
    <w:rsid w:val="00DC309B"/>
    <w:rsid w:val="00DC4DA2"/>
    <w:rsid w:val="00DD0C65"/>
    <w:rsid w:val="00DD4C17"/>
    <w:rsid w:val="00DD74A5"/>
    <w:rsid w:val="00DE3D70"/>
    <w:rsid w:val="00DF2357"/>
    <w:rsid w:val="00DF2B1F"/>
    <w:rsid w:val="00DF34E4"/>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46D5"/>
    <w:rsid w:val="00ED5ED6"/>
    <w:rsid w:val="00F025A2"/>
    <w:rsid w:val="00F04712"/>
    <w:rsid w:val="00F049DF"/>
    <w:rsid w:val="00F064EE"/>
    <w:rsid w:val="00F12EEF"/>
    <w:rsid w:val="00F13360"/>
    <w:rsid w:val="00F22232"/>
    <w:rsid w:val="00F22EC7"/>
    <w:rsid w:val="00F24274"/>
    <w:rsid w:val="00F24E75"/>
    <w:rsid w:val="00F275CB"/>
    <w:rsid w:val="00F325C8"/>
    <w:rsid w:val="00F32CCD"/>
    <w:rsid w:val="00F372CC"/>
    <w:rsid w:val="00F43952"/>
    <w:rsid w:val="00F47EC5"/>
    <w:rsid w:val="00F558EC"/>
    <w:rsid w:val="00F56E36"/>
    <w:rsid w:val="00F653B8"/>
    <w:rsid w:val="00F678CC"/>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152"/>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sz w:val="18"/>
      <w:lang w:eastAsia="ja-JP"/>
    </w:rPr>
  </w:style>
  <w:style w:type="character" w:customStyle="1" w:styleId="FooterChar">
    <w:name w:val="Footer Char"/>
    <w:aliases w:val="footer odd Char,footer Char,fo Char,pie de página Char"/>
    <w:link w:val="Footer"/>
    <w:rsid w:val="004C4A70"/>
    <w:rPr>
      <w:rFonts w:ascii="Arial" w:hAnsi="Arial"/>
      <w:b/>
      <w:i/>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rPr>
  </w:style>
  <w:style w:type="paragraph" w:customStyle="1" w:styleId="a1">
    <w:name w:val="??"/>
    <w:rsid w:val="004C4A70"/>
    <w:pPr>
      <w:widowControl w:val="0"/>
    </w:pPr>
    <w:rPr>
      <w:rFonts w:eastAsia="Malgun Gothic"/>
      <w:lang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rPr>
  </w:style>
  <w:style w:type="character" w:customStyle="1" w:styleId="PlainTextChar">
    <w:name w:val="Plain Text Char"/>
    <w:link w:val="PlainText"/>
    <w:rsid w:val="004C4A70"/>
    <w:rPr>
      <w:rFonts w:ascii="Courier New" w:eastAsia="Malgun Gothic" w:hAnsi="Courier New"/>
      <w:lang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4C4A70"/>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rPr>
  </w:style>
  <w:style w:type="character" w:customStyle="1" w:styleId="BodyBestChar">
    <w:name w:val="BodyBest Char"/>
    <w:link w:val="BodyBest"/>
    <w:rsid w:val="004C4A70"/>
    <w:rPr>
      <w:rFonts w:ascii="Arial" w:eastAsia="MS Mincho" w:hAnsi="Arial"/>
      <w:lang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C4A70"/>
    <w:rPr>
      <w:rFonts w:ascii="Arial" w:eastAsia="Malgun Gothic" w:hAnsi="Arial"/>
      <w:spacing w:val="2"/>
      <w:lang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lang w:eastAsia="en-US"/>
    </w:rPr>
  </w:style>
  <w:style w:type="paragraph" w:styleId="Bibliography">
    <w:name w:val="Bibliography"/>
    <w:basedOn w:val="Normal"/>
    <w:next w:val="Normal"/>
    <w:uiPriority w:val="37"/>
    <w:semiHidden/>
    <w:unhideWhenUsed/>
    <w:rsid w:val="008038A1"/>
  </w:style>
  <w:style w:type="paragraph" w:styleId="BlockText">
    <w:name w:val="Block Text"/>
    <w:basedOn w:val="Normal"/>
    <w:rsid w:val="008038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8038A1"/>
    <w:pPr>
      <w:spacing w:after="120"/>
    </w:pPr>
    <w:rPr>
      <w:sz w:val="16"/>
      <w:szCs w:val="16"/>
    </w:rPr>
  </w:style>
  <w:style w:type="character" w:customStyle="1" w:styleId="BodyText3Char">
    <w:name w:val="Body Text 3 Char"/>
    <w:basedOn w:val="DefaultParagraphFont"/>
    <w:link w:val="BodyText3"/>
    <w:rsid w:val="008038A1"/>
    <w:rPr>
      <w:sz w:val="16"/>
      <w:szCs w:val="16"/>
      <w:lang w:eastAsia="en-US"/>
    </w:rPr>
  </w:style>
  <w:style w:type="paragraph" w:styleId="BodyTextFirstIndent">
    <w:name w:val="Body Text First Indent"/>
    <w:basedOn w:val="BodyText"/>
    <w:link w:val="BodyTextFirstIndentChar"/>
    <w:rsid w:val="008038A1"/>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8038A1"/>
    <w:rPr>
      <w:rFonts w:eastAsia="SimSun"/>
      <w:lang w:eastAsia="en-US"/>
    </w:rPr>
  </w:style>
  <w:style w:type="paragraph" w:styleId="BodyTextFirstIndent2">
    <w:name w:val="Body Text First Indent 2"/>
    <w:basedOn w:val="BodyTextIndent"/>
    <w:link w:val="BodyTextFirstIndent2Char"/>
    <w:rsid w:val="008038A1"/>
    <w:pPr>
      <w:overflowPunct/>
      <w:autoSpaceDE/>
      <w:autoSpaceDN/>
      <w:adjustRightInd/>
      <w:ind w:leftChars="0" w:left="360" w:firstLine="360"/>
      <w:textAlignment w:val="auto"/>
    </w:pPr>
    <w:rPr>
      <w:rFonts w:eastAsia="Times New Roman"/>
    </w:rPr>
  </w:style>
  <w:style w:type="character" w:customStyle="1" w:styleId="BodyTextFirstIndent2Char">
    <w:name w:val="Body Text First Indent 2 Char"/>
    <w:basedOn w:val="BodyTextIndentChar"/>
    <w:link w:val="BodyTextFirstIndent2"/>
    <w:rsid w:val="008038A1"/>
    <w:rPr>
      <w:rFonts w:eastAsia="Malgun Gothic"/>
      <w:lang w:eastAsia="en-US"/>
    </w:rPr>
  </w:style>
  <w:style w:type="paragraph" w:styleId="BodyTextIndent2">
    <w:name w:val="Body Text Indent 2"/>
    <w:basedOn w:val="Normal"/>
    <w:link w:val="BodyTextIndent2Char"/>
    <w:rsid w:val="008038A1"/>
    <w:pPr>
      <w:spacing w:after="120" w:line="480" w:lineRule="auto"/>
      <w:ind w:left="360"/>
    </w:pPr>
  </w:style>
  <w:style w:type="character" w:customStyle="1" w:styleId="BodyTextIndent2Char">
    <w:name w:val="Body Text Indent 2 Char"/>
    <w:basedOn w:val="DefaultParagraphFont"/>
    <w:link w:val="BodyTextIndent2"/>
    <w:rsid w:val="008038A1"/>
    <w:rPr>
      <w:lang w:eastAsia="en-US"/>
    </w:rPr>
  </w:style>
  <w:style w:type="paragraph" w:styleId="BodyTextIndent3">
    <w:name w:val="Body Text Indent 3"/>
    <w:basedOn w:val="Normal"/>
    <w:link w:val="BodyTextIndent3Char"/>
    <w:rsid w:val="008038A1"/>
    <w:pPr>
      <w:spacing w:after="120"/>
      <w:ind w:left="360"/>
    </w:pPr>
    <w:rPr>
      <w:sz w:val="16"/>
      <w:szCs w:val="16"/>
    </w:rPr>
  </w:style>
  <w:style w:type="character" w:customStyle="1" w:styleId="BodyTextIndent3Char">
    <w:name w:val="Body Text Indent 3 Char"/>
    <w:basedOn w:val="DefaultParagraphFont"/>
    <w:link w:val="BodyTextIndent3"/>
    <w:rsid w:val="008038A1"/>
    <w:rPr>
      <w:sz w:val="16"/>
      <w:szCs w:val="16"/>
      <w:lang w:eastAsia="en-US"/>
    </w:rPr>
  </w:style>
  <w:style w:type="paragraph" w:styleId="Closing">
    <w:name w:val="Closing"/>
    <w:basedOn w:val="Normal"/>
    <w:link w:val="ClosingChar"/>
    <w:rsid w:val="008038A1"/>
    <w:pPr>
      <w:spacing w:after="0"/>
      <w:ind w:left="4320"/>
    </w:pPr>
  </w:style>
  <w:style w:type="character" w:customStyle="1" w:styleId="ClosingChar">
    <w:name w:val="Closing Char"/>
    <w:basedOn w:val="DefaultParagraphFont"/>
    <w:link w:val="Closing"/>
    <w:rsid w:val="008038A1"/>
    <w:rPr>
      <w:lang w:eastAsia="en-US"/>
    </w:rPr>
  </w:style>
  <w:style w:type="paragraph" w:styleId="Date">
    <w:name w:val="Date"/>
    <w:basedOn w:val="Normal"/>
    <w:next w:val="Normal"/>
    <w:link w:val="DateChar"/>
    <w:rsid w:val="008038A1"/>
  </w:style>
  <w:style w:type="character" w:customStyle="1" w:styleId="DateChar">
    <w:name w:val="Date Char"/>
    <w:basedOn w:val="DefaultParagraphFont"/>
    <w:link w:val="Date"/>
    <w:rsid w:val="008038A1"/>
    <w:rPr>
      <w:lang w:eastAsia="en-US"/>
    </w:rPr>
  </w:style>
  <w:style w:type="paragraph" w:styleId="E-mailSignature">
    <w:name w:val="E-mail Signature"/>
    <w:basedOn w:val="Normal"/>
    <w:link w:val="E-mailSignatureChar"/>
    <w:rsid w:val="008038A1"/>
    <w:pPr>
      <w:spacing w:after="0"/>
    </w:pPr>
  </w:style>
  <w:style w:type="character" w:customStyle="1" w:styleId="E-mailSignatureChar">
    <w:name w:val="E-mail Signature Char"/>
    <w:basedOn w:val="DefaultParagraphFont"/>
    <w:link w:val="E-mailSignature"/>
    <w:rsid w:val="008038A1"/>
    <w:rPr>
      <w:lang w:eastAsia="en-US"/>
    </w:rPr>
  </w:style>
  <w:style w:type="paragraph" w:styleId="EndnoteText">
    <w:name w:val="endnote text"/>
    <w:basedOn w:val="Normal"/>
    <w:link w:val="EndnoteTextChar"/>
    <w:rsid w:val="008038A1"/>
    <w:pPr>
      <w:spacing w:after="0"/>
    </w:pPr>
  </w:style>
  <w:style w:type="character" w:customStyle="1" w:styleId="EndnoteTextChar">
    <w:name w:val="Endnote Text Char"/>
    <w:basedOn w:val="DefaultParagraphFont"/>
    <w:link w:val="EndnoteText"/>
    <w:rsid w:val="008038A1"/>
    <w:rPr>
      <w:lang w:eastAsia="en-US"/>
    </w:rPr>
  </w:style>
  <w:style w:type="paragraph" w:styleId="EnvelopeAddress">
    <w:name w:val="envelope address"/>
    <w:basedOn w:val="Normal"/>
    <w:rsid w:val="008038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38A1"/>
    <w:pPr>
      <w:spacing w:after="0"/>
    </w:pPr>
    <w:rPr>
      <w:rFonts w:asciiTheme="majorHAnsi" w:eastAsiaTheme="majorEastAsia" w:hAnsiTheme="majorHAnsi" w:cstheme="majorBidi"/>
    </w:rPr>
  </w:style>
  <w:style w:type="paragraph" w:styleId="HTMLAddress">
    <w:name w:val="HTML Address"/>
    <w:basedOn w:val="Normal"/>
    <w:link w:val="HTMLAddressChar"/>
    <w:rsid w:val="008038A1"/>
    <w:pPr>
      <w:spacing w:after="0"/>
    </w:pPr>
    <w:rPr>
      <w:i/>
      <w:iCs/>
    </w:rPr>
  </w:style>
  <w:style w:type="character" w:customStyle="1" w:styleId="HTMLAddressChar">
    <w:name w:val="HTML Address Char"/>
    <w:basedOn w:val="DefaultParagraphFont"/>
    <w:link w:val="HTMLAddress"/>
    <w:rsid w:val="008038A1"/>
    <w:rPr>
      <w:i/>
      <w:iCs/>
      <w:lang w:eastAsia="en-US"/>
    </w:rPr>
  </w:style>
  <w:style w:type="paragraph" w:styleId="HTMLPreformatted">
    <w:name w:val="HTML Preformatted"/>
    <w:basedOn w:val="Normal"/>
    <w:link w:val="HTMLPreformattedChar"/>
    <w:rsid w:val="008038A1"/>
    <w:pPr>
      <w:spacing w:after="0"/>
    </w:pPr>
    <w:rPr>
      <w:rFonts w:ascii="Consolas" w:hAnsi="Consolas"/>
    </w:rPr>
  </w:style>
  <w:style w:type="character" w:customStyle="1" w:styleId="HTMLPreformattedChar">
    <w:name w:val="HTML Preformatted Char"/>
    <w:basedOn w:val="DefaultParagraphFont"/>
    <w:link w:val="HTMLPreformatted"/>
    <w:rsid w:val="008038A1"/>
    <w:rPr>
      <w:rFonts w:ascii="Consolas" w:hAnsi="Consolas"/>
      <w:lang w:eastAsia="en-US"/>
    </w:rPr>
  </w:style>
  <w:style w:type="paragraph" w:styleId="Index3">
    <w:name w:val="index 3"/>
    <w:basedOn w:val="Normal"/>
    <w:next w:val="Normal"/>
    <w:rsid w:val="008038A1"/>
    <w:pPr>
      <w:spacing w:after="0"/>
      <w:ind w:left="600" w:hanging="200"/>
    </w:pPr>
  </w:style>
  <w:style w:type="paragraph" w:styleId="Index4">
    <w:name w:val="index 4"/>
    <w:basedOn w:val="Normal"/>
    <w:next w:val="Normal"/>
    <w:rsid w:val="008038A1"/>
    <w:pPr>
      <w:spacing w:after="0"/>
      <w:ind w:left="800" w:hanging="200"/>
    </w:pPr>
  </w:style>
  <w:style w:type="paragraph" w:styleId="Index5">
    <w:name w:val="index 5"/>
    <w:basedOn w:val="Normal"/>
    <w:next w:val="Normal"/>
    <w:rsid w:val="008038A1"/>
    <w:pPr>
      <w:spacing w:after="0"/>
      <w:ind w:left="1000" w:hanging="200"/>
    </w:pPr>
  </w:style>
  <w:style w:type="paragraph" w:styleId="Index6">
    <w:name w:val="index 6"/>
    <w:basedOn w:val="Normal"/>
    <w:next w:val="Normal"/>
    <w:rsid w:val="008038A1"/>
    <w:pPr>
      <w:spacing w:after="0"/>
      <w:ind w:left="1200" w:hanging="200"/>
    </w:pPr>
  </w:style>
  <w:style w:type="paragraph" w:styleId="Index7">
    <w:name w:val="index 7"/>
    <w:basedOn w:val="Normal"/>
    <w:next w:val="Normal"/>
    <w:rsid w:val="008038A1"/>
    <w:pPr>
      <w:spacing w:after="0"/>
      <w:ind w:left="1400" w:hanging="200"/>
    </w:pPr>
  </w:style>
  <w:style w:type="paragraph" w:styleId="Index8">
    <w:name w:val="index 8"/>
    <w:basedOn w:val="Normal"/>
    <w:next w:val="Normal"/>
    <w:rsid w:val="008038A1"/>
    <w:pPr>
      <w:spacing w:after="0"/>
      <w:ind w:left="1600" w:hanging="200"/>
    </w:pPr>
  </w:style>
  <w:style w:type="paragraph" w:styleId="Index9">
    <w:name w:val="index 9"/>
    <w:basedOn w:val="Normal"/>
    <w:next w:val="Normal"/>
    <w:rsid w:val="008038A1"/>
    <w:pPr>
      <w:spacing w:after="0"/>
      <w:ind w:left="1800" w:hanging="200"/>
    </w:pPr>
  </w:style>
  <w:style w:type="paragraph" w:styleId="IntenseQuote">
    <w:name w:val="Intense Quote"/>
    <w:basedOn w:val="Normal"/>
    <w:next w:val="Normal"/>
    <w:link w:val="IntenseQuoteChar"/>
    <w:uiPriority w:val="30"/>
    <w:qFormat/>
    <w:rsid w:val="008038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38A1"/>
    <w:rPr>
      <w:i/>
      <w:iCs/>
      <w:color w:val="4472C4" w:themeColor="accent1"/>
      <w:lang w:eastAsia="en-US"/>
    </w:rPr>
  </w:style>
  <w:style w:type="paragraph" w:styleId="ListContinue">
    <w:name w:val="List Continue"/>
    <w:basedOn w:val="Normal"/>
    <w:rsid w:val="008038A1"/>
    <w:pPr>
      <w:spacing w:after="120"/>
      <w:ind w:left="360"/>
      <w:contextualSpacing/>
    </w:pPr>
  </w:style>
  <w:style w:type="paragraph" w:styleId="ListContinue2">
    <w:name w:val="List Continue 2"/>
    <w:basedOn w:val="Normal"/>
    <w:rsid w:val="008038A1"/>
    <w:pPr>
      <w:spacing w:after="120"/>
      <w:ind w:left="720"/>
      <w:contextualSpacing/>
    </w:pPr>
  </w:style>
  <w:style w:type="paragraph" w:styleId="ListContinue3">
    <w:name w:val="List Continue 3"/>
    <w:basedOn w:val="Normal"/>
    <w:rsid w:val="008038A1"/>
    <w:pPr>
      <w:spacing w:after="120"/>
      <w:ind w:left="1080"/>
      <w:contextualSpacing/>
    </w:pPr>
  </w:style>
  <w:style w:type="paragraph" w:styleId="ListContinue4">
    <w:name w:val="List Continue 4"/>
    <w:basedOn w:val="Normal"/>
    <w:rsid w:val="008038A1"/>
    <w:pPr>
      <w:spacing w:after="120"/>
      <w:ind w:left="1440"/>
      <w:contextualSpacing/>
    </w:pPr>
  </w:style>
  <w:style w:type="paragraph" w:styleId="ListContinue5">
    <w:name w:val="List Continue 5"/>
    <w:basedOn w:val="Normal"/>
    <w:rsid w:val="008038A1"/>
    <w:pPr>
      <w:spacing w:after="120"/>
      <w:ind w:left="1800"/>
      <w:contextualSpacing/>
    </w:pPr>
  </w:style>
  <w:style w:type="paragraph" w:styleId="ListNumber3">
    <w:name w:val="List Number 3"/>
    <w:basedOn w:val="Normal"/>
    <w:rsid w:val="008038A1"/>
    <w:pPr>
      <w:numPr>
        <w:numId w:val="8"/>
      </w:numPr>
      <w:contextualSpacing/>
    </w:pPr>
  </w:style>
  <w:style w:type="paragraph" w:styleId="ListNumber4">
    <w:name w:val="List Number 4"/>
    <w:basedOn w:val="Normal"/>
    <w:rsid w:val="008038A1"/>
    <w:pPr>
      <w:numPr>
        <w:numId w:val="9"/>
      </w:numPr>
      <w:contextualSpacing/>
    </w:pPr>
  </w:style>
  <w:style w:type="paragraph" w:styleId="ListNumber5">
    <w:name w:val="List Number 5"/>
    <w:basedOn w:val="Normal"/>
    <w:rsid w:val="008038A1"/>
    <w:pPr>
      <w:numPr>
        <w:numId w:val="10"/>
      </w:numPr>
      <w:contextualSpacing/>
    </w:pPr>
  </w:style>
  <w:style w:type="paragraph" w:styleId="MacroText">
    <w:name w:val="macro"/>
    <w:link w:val="MacroTextChar"/>
    <w:rsid w:val="008038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038A1"/>
    <w:rPr>
      <w:rFonts w:ascii="Consolas" w:hAnsi="Consolas"/>
      <w:lang w:eastAsia="en-US"/>
    </w:rPr>
  </w:style>
  <w:style w:type="paragraph" w:styleId="MessageHeader">
    <w:name w:val="Message Header"/>
    <w:basedOn w:val="Normal"/>
    <w:link w:val="MessageHeaderChar"/>
    <w:rsid w:val="008038A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38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38A1"/>
    <w:rPr>
      <w:lang w:eastAsia="en-US"/>
    </w:rPr>
  </w:style>
  <w:style w:type="paragraph" w:styleId="NormalIndent">
    <w:name w:val="Normal Indent"/>
    <w:basedOn w:val="Normal"/>
    <w:rsid w:val="008038A1"/>
    <w:pPr>
      <w:ind w:left="720"/>
    </w:pPr>
  </w:style>
  <w:style w:type="paragraph" w:styleId="NoteHeading">
    <w:name w:val="Note Heading"/>
    <w:basedOn w:val="Normal"/>
    <w:next w:val="Normal"/>
    <w:link w:val="NoteHeadingChar"/>
    <w:rsid w:val="008038A1"/>
    <w:pPr>
      <w:spacing w:after="0"/>
    </w:pPr>
  </w:style>
  <w:style w:type="character" w:customStyle="1" w:styleId="NoteHeadingChar">
    <w:name w:val="Note Heading Char"/>
    <w:basedOn w:val="DefaultParagraphFont"/>
    <w:link w:val="NoteHeading"/>
    <w:rsid w:val="008038A1"/>
    <w:rPr>
      <w:lang w:eastAsia="en-US"/>
    </w:rPr>
  </w:style>
  <w:style w:type="paragraph" w:styleId="Quote">
    <w:name w:val="Quote"/>
    <w:basedOn w:val="Normal"/>
    <w:next w:val="Normal"/>
    <w:link w:val="QuoteChar"/>
    <w:uiPriority w:val="29"/>
    <w:qFormat/>
    <w:rsid w:val="008038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38A1"/>
    <w:rPr>
      <w:i/>
      <w:iCs/>
      <w:color w:val="404040" w:themeColor="text1" w:themeTint="BF"/>
      <w:lang w:eastAsia="en-US"/>
    </w:rPr>
  </w:style>
  <w:style w:type="paragraph" w:styleId="Salutation">
    <w:name w:val="Salutation"/>
    <w:basedOn w:val="Normal"/>
    <w:next w:val="Normal"/>
    <w:link w:val="SalutationChar"/>
    <w:rsid w:val="008038A1"/>
  </w:style>
  <w:style w:type="character" w:customStyle="1" w:styleId="SalutationChar">
    <w:name w:val="Salutation Char"/>
    <w:basedOn w:val="DefaultParagraphFont"/>
    <w:link w:val="Salutation"/>
    <w:rsid w:val="008038A1"/>
    <w:rPr>
      <w:lang w:eastAsia="en-US"/>
    </w:rPr>
  </w:style>
  <w:style w:type="paragraph" w:styleId="Signature">
    <w:name w:val="Signature"/>
    <w:basedOn w:val="Normal"/>
    <w:link w:val="SignatureChar"/>
    <w:rsid w:val="008038A1"/>
    <w:pPr>
      <w:spacing w:after="0"/>
      <w:ind w:left="4320"/>
    </w:pPr>
  </w:style>
  <w:style w:type="character" w:customStyle="1" w:styleId="SignatureChar">
    <w:name w:val="Signature Char"/>
    <w:basedOn w:val="DefaultParagraphFont"/>
    <w:link w:val="Signature"/>
    <w:rsid w:val="008038A1"/>
    <w:rPr>
      <w:lang w:eastAsia="en-US"/>
    </w:rPr>
  </w:style>
  <w:style w:type="paragraph" w:styleId="Subtitle">
    <w:name w:val="Subtitle"/>
    <w:basedOn w:val="Normal"/>
    <w:next w:val="Normal"/>
    <w:link w:val="SubtitleChar"/>
    <w:qFormat/>
    <w:rsid w:val="008038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038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038A1"/>
    <w:pPr>
      <w:spacing w:after="0"/>
      <w:ind w:left="200" w:hanging="200"/>
    </w:pPr>
  </w:style>
  <w:style w:type="paragraph" w:styleId="TableofFigures">
    <w:name w:val="table of figures"/>
    <w:basedOn w:val="Normal"/>
    <w:next w:val="Normal"/>
    <w:rsid w:val="008038A1"/>
    <w:pPr>
      <w:spacing w:after="0"/>
    </w:pPr>
  </w:style>
  <w:style w:type="paragraph" w:styleId="Title">
    <w:name w:val="Title"/>
    <w:basedOn w:val="Normal"/>
    <w:next w:val="Normal"/>
    <w:link w:val="TitleChar"/>
    <w:qFormat/>
    <w:rsid w:val="008038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038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038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314795053">
      <w:bodyDiv w:val="1"/>
      <w:marLeft w:val="0"/>
      <w:marRight w:val="0"/>
      <w:marTop w:val="0"/>
      <w:marBottom w:val="0"/>
      <w:divBdr>
        <w:top w:val="none" w:sz="0" w:space="0" w:color="auto"/>
        <w:left w:val="none" w:sz="0" w:space="0" w:color="auto"/>
        <w:bottom w:val="none" w:sz="0" w:space="0" w:color="auto"/>
        <w:right w:val="none" w:sz="0" w:space="0" w:color="auto"/>
      </w:divBdr>
    </w:div>
    <w:div w:id="741948706">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header" Target="head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oter" Target="footer1.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fontTable" Target="fontTab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yperlink" Target="https://portal.3gpp.org/ngppapp/CreateTdoc.aspx?mode=view&amp;contributionUid=RP-240554" TargetMode="Externa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34</Pages>
  <Words>109412</Words>
  <Characters>623651</Characters>
  <Application>Microsoft Office Word</Application>
  <DocSecurity>0</DocSecurity>
  <Lines>5197</Lines>
  <Paragraphs>1463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1386</cp:lastModifiedBy>
  <cp:revision>34</cp:revision>
  <cp:lastPrinted>2019-02-25T14:05:00Z</cp:lastPrinted>
  <dcterms:created xsi:type="dcterms:W3CDTF">2022-01-08T17:43:00Z</dcterms:created>
  <dcterms:modified xsi:type="dcterms:W3CDTF">2024-04-03T15:11:00Z</dcterms:modified>
</cp:coreProperties>
</file>