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3982B734"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35394B">
        <w:rPr>
          <w:noProof w:val="0"/>
        </w:rPr>
        <w:t>18.</w:t>
      </w:r>
      <w:r w:rsidR="00665009">
        <w:rPr>
          <w:noProof w:val="0"/>
        </w:rPr>
        <w:t>1</w:t>
      </w:r>
      <w:r w:rsidR="0035394B">
        <w:rPr>
          <w:noProof w:val="0"/>
        </w:rPr>
        <w:t>.0</w:t>
      </w:r>
      <w:r w:rsidRPr="00586E27">
        <w:rPr>
          <w:noProof w:val="0"/>
        </w:rPr>
        <w:t xml:space="preserve"> </w:t>
      </w:r>
      <w:r w:rsidRPr="00586E27">
        <w:rPr>
          <w:noProof w:val="0"/>
          <w:sz w:val="32"/>
        </w:rPr>
        <w:t>(</w:t>
      </w:r>
      <w:r w:rsidR="0035394B">
        <w:rPr>
          <w:noProof w:val="0"/>
          <w:sz w:val="32"/>
        </w:rPr>
        <w:t>2023-</w:t>
      </w:r>
      <w:r w:rsidR="00665009">
        <w:rPr>
          <w:noProof w:val="0"/>
          <w:sz w:val="32"/>
        </w:rPr>
        <w:t>12</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72A6C51" w:rsidR="00080512" w:rsidRPr="00586E27" w:rsidRDefault="00FC1192">
      <w:pPr>
        <w:pStyle w:val="ZT"/>
        <w:framePr w:wrap="notBeside"/>
        <w:rPr>
          <w:i/>
          <w:sz w:val="28"/>
        </w:rPr>
      </w:pPr>
      <w:r w:rsidRPr="00586E27">
        <w:t>(</w:t>
      </w:r>
      <w:r w:rsidRPr="00586E27">
        <w:rPr>
          <w:rStyle w:val="ZGSM"/>
        </w:rPr>
        <w:t>Release</w:t>
      </w:r>
      <w:r w:rsidR="0035394B">
        <w:rPr>
          <w:rStyle w:val="ZGSM"/>
        </w:rPr>
        <w:t xml:space="preserve"> 18</w:t>
      </w:r>
      <w:r w:rsidRPr="00586E27">
        <w:t>)</w:t>
      </w:r>
    </w:p>
    <w:bookmarkStart w:id="1" w:name="_MON_1684549432"/>
    <w:bookmarkEnd w:id="1"/>
    <w:p w14:paraId="39E7C532" w14:textId="77777777" w:rsidR="00C50B01" w:rsidRPr="00C50B01" w:rsidRDefault="00C50B01" w:rsidP="00C50B01">
      <w:pPr>
        <w:framePr w:w="10206" w:h="4929" w:hRule="exact" w:wrap="notBeside" w:vAnchor="page" w:hAnchor="margin" w:y="6238"/>
        <w:widowControl w:val="0"/>
        <w:pBdr>
          <w:top w:val="single" w:sz="12" w:space="1" w:color="auto"/>
        </w:pBdr>
        <w:tabs>
          <w:tab w:val="right" w:pos="10206"/>
        </w:tabs>
        <w:spacing w:after="0"/>
        <w:rPr>
          <w:rFonts w:ascii="Arial" w:eastAsia="Times New Roman" w:hAnsi="Arial"/>
          <w:noProof/>
        </w:rPr>
      </w:pPr>
      <w:r w:rsidRPr="00C50B01">
        <w:rPr>
          <w:rFonts w:ascii="Arial" w:eastAsia="Times New Roman" w:hAnsi="Arial"/>
          <w:i/>
          <w:noProof/>
          <w:lang w:eastAsia="en-GB"/>
        </w:rPr>
        <w:object w:dxaOrig="2026" w:dyaOrig="1251" w14:anchorId="03BE62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66850216" r:id="rId10"/>
        </w:object>
      </w:r>
      <w:r w:rsidRPr="00C50B01">
        <w:rPr>
          <w:rFonts w:ascii="Arial" w:eastAsia="Times New Roman" w:hAnsi="Arial"/>
          <w:noProof/>
          <w:color w:val="0000FF"/>
        </w:rPr>
        <w:tab/>
      </w:r>
      <w:r w:rsidRPr="00C50B01">
        <w:rPr>
          <w:rFonts w:ascii="Arial" w:eastAsia="Times New Roman" w:hAnsi="Arial"/>
          <w:noProof/>
          <w:lang w:eastAsia="en-GB"/>
        </w:rPr>
        <w:drawing>
          <wp:inline distT="0" distB="0" distL="0" distR="0" wp14:anchorId="0B84E7BC" wp14:editId="04BABF3D">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2"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073F4A83" w:rsidR="00080512" w:rsidRPr="00586E27" w:rsidRDefault="00DC309B" w:rsidP="00FA1266">
      <w:pPr>
        <w:pStyle w:val="FP"/>
        <w:framePr w:h="3057" w:hRule="exact" w:wrap="notBeside" w:vAnchor="page" w:hAnchor="margin" w:y="12605"/>
        <w:jc w:val="center"/>
        <w:rPr>
          <w:sz w:val="18"/>
        </w:rPr>
      </w:pPr>
      <w:r w:rsidRPr="00586E27">
        <w:rPr>
          <w:sz w:val="18"/>
        </w:rPr>
        <w:t>©</w:t>
      </w:r>
      <w:r w:rsidR="0035394B">
        <w:rPr>
          <w:sz w:val="18"/>
        </w:rPr>
        <w:t xml:space="preserve"> 2023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3" w:name="copyrightaddon"/>
      <w:bookmarkEnd w:id="3"/>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2"/>
    <w:p w14:paraId="69B371FD" w14:textId="77777777" w:rsidR="00080512" w:rsidRPr="00B916EC" w:rsidRDefault="00080512">
      <w:pPr>
        <w:pStyle w:val="TT"/>
      </w:pPr>
      <w:r w:rsidRPr="00586E27">
        <w:br w:type="page"/>
      </w:r>
      <w:r w:rsidRPr="00B916EC">
        <w:lastRenderedPageBreak/>
        <w:t>Contents</w:t>
      </w:r>
    </w:p>
    <w:p w14:paraId="3ABFED05" w14:textId="5EE35654" w:rsidR="00BB2078" w:rsidRDefault="00F268EE">
      <w:pPr>
        <w:pStyle w:val="TOC1"/>
        <w:rPr>
          <w:rFonts w:asciiTheme="minorHAnsi" w:eastAsiaTheme="minorEastAsia" w:hAnsiTheme="minorHAnsi" w:cstheme="minorBidi"/>
          <w:kern w:val="2"/>
          <w:szCs w:val="22"/>
          <w:lang w:eastAsia="en-GB"/>
          <w14:ligatures w14:val="standardContextual"/>
        </w:rPr>
      </w:pPr>
      <w:r w:rsidRPr="008B4D9F">
        <w:rPr>
          <w:color w:val="FF0000"/>
        </w:rPr>
        <w:fldChar w:fldCharType="begin" w:fldLock="1"/>
      </w:r>
      <w:r w:rsidRPr="00850B65">
        <w:rPr>
          <w:color w:val="FF0000"/>
        </w:rPr>
        <w:instrText xml:space="preserve"> TOC \o "1-9" </w:instrText>
      </w:r>
      <w:r w:rsidRPr="008B4D9F">
        <w:rPr>
          <w:color w:val="FF0000"/>
        </w:rPr>
        <w:fldChar w:fldCharType="separate"/>
      </w:r>
      <w:r w:rsidR="00BB2078">
        <w:t>Foreword</w:t>
      </w:r>
      <w:r w:rsidR="00BB2078">
        <w:tab/>
      </w:r>
      <w:r w:rsidR="00BB2078">
        <w:fldChar w:fldCharType="begin" w:fldLock="1"/>
      </w:r>
      <w:r w:rsidR="00BB2078">
        <w:instrText xml:space="preserve"> PAGEREF _Toc156237160 \h </w:instrText>
      </w:r>
      <w:r w:rsidR="00BB2078">
        <w:fldChar w:fldCharType="separate"/>
      </w:r>
      <w:r w:rsidR="00BB2078">
        <w:t>6</w:t>
      </w:r>
      <w:r w:rsidR="00BB2078">
        <w:fldChar w:fldCharType="end"/>
      </w:r>
    </w:p>
    <w:p w14:paraId="6FF4B0C8" w14:textId="1A01DA51" w:rsidR="00BB2078" w:rsidRDefault="00BB207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_Toc156237161 \h </w:instrText>
      </w:r>
      <w:r>
        <w:fldChar w:fldCharType="separate"/>
      </w:r>
      <w:r>
        <w:t>7</w:t>
      </w:r>
      <w:r>
        <w:fldChar w:fldCharType="end"/>
      </w:r>
    </w:p>
    <w:p w14:paraId="192ECBF0" w14:textId="6AE24D1D" w:rsidR="00BB2078" w:rsidRDefault="00BB207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_Toc156237162 \h </w:instrText>
      </w:r>
      <w:r>
        <w:fldChar w:fldCharType="separate"/>
      </w:r>
      <w:r>
        <w:t>7</w:t>
      </w:r>
      <w:r>
        <w:fldChar w:fldCharType="end"/>
      </w:r>
    </w:p>
    <w:p w14:paraId="33528397" w14:textId="59BA0598" w:rsidR="00BB2078" w:rsidRDefault="00BB207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fldLock="1"/>
      </w:r>
      <w:r>
        <w:instrText xml:space="preserve"> PAGEREF _Toc156237163 \h </w:instrText>
      </w:r>
      <w:r>
        <w:fldChar w:fldCharType="separate"/>
      </w:r>
      <w:r>
        <w:t>8</w:t>
      </w:r>
      <w:r>
        <w:fldChar w:fldCharType="end"/>
      </w:r>
    </w:p>
    <w:p w14:paraId="7F8F03AE" w14:textId="4A0F780A" w:rsidR="00BB2078" w:rsidRDefault="00BB207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fldLock="1"/>
      </w:r>
      <w:r>
        <w:instrText xml:space="preserve"> PAGEREF _Toc156237164 \h </w:instrText>
      </w:r>
      <w:r>
        <w:fldChar w:fldCharType="separate"/>
      </w:r>
      <w:r>
        <w:t>8</w:t>
      </w:r>
      <w:r>
        <w:fldChar w:fldCharType="end"/>
      </w:r>
    </w:p>
    <w:p w14:paraId="2C8D2385" w14:textId="387578B5" w:rsidR="00BB2078" w:rsidRDefault="00BB207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_Toc156237165 \h </w:instrText>
      </w:r>
      <w:r>
        <w:fldChar w:fldCharType="separate"/>
      </w:r>
      <w:r>
        <w:t>8</w:t>
      </w:r>
      <w:r>
        <w:fldChar w:fldCharType="end"/>
      </w:r>
    </w:p>
    <w:p w14:paraId="3D988227" w14:textId="552FF24F" w:rsidR="00BB2078" w:rsidRDefault="00BB207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_Toc156237166 \h </w:instrText>
      </w:r>
      <w:r>
        <w:fldChar w:fldCharType="separate"/>
      </w:r>
      <w:r>
        <w:t>8</w:t>
      </w:r>
      <w:r>
        <w:fldChar w:fldCharType="end"/>
      </w:r>
    </w:p>
    <w:p w14:paraId="1EC5EE08" w14:textId="013A2B8E" w:rsidR="00BB2078" w:rsidRDefault="00BB2078">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Synchronization procedures</w:t>
      </w:r>
      <w:r>
        <w:tab/>
      </w:r>
      <w:r>
        <w:fldChar w:fldCharType="begin" w:fldLock="1"/>
      </w:r>
      <w:r>
        <w:instrText xml:space="preserve"> PAGEREF _Toc156237167 \h </w:instrText>
      </w:r>
      <w:r>
        <w:fldChar w:fldCharType="separate"/>
      </w:r>
      <w:r>
        <w:t>10</w:t>
      </w:r>
      <w:r>
        <w:fldChar w:fldCharType="end"/>
      </w:r>
    </w:p>
    <w:p w14:paraId="2A4976E9" w14:textId="26465357" w:rsidR="00BB2078" w:rsidRDefault="00BB2078">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Cell search</w:t>
      </w:r>
      <w:r>
        <w:tab/>
      </w:r>
      <w:r>
        <w:fldChar w:fldCharType="begin" w:fldLock="1"/>
      </w:r>
      <w:r>
        <w:instrText xml:space="preserve"> PAGEREF _Toc156237168 \h </w:instrText>
      </w:r>
      <w:r>
        <w:fldChar w:fldCharType="separate"/>
      </w:r>
      <w:r>
        <w:t>10</w:t>
      </w:r>
      <w:r>
        <w:fldChar w:fldCharType="end"/>
      </w:r>
    </w:p>
    <w:p w14:paraId="5F637F7E" w14:textId="516FD7F6" w:rsidR="00BB2078" w:rsidRDefault="00BB2078">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Transmission timing adjustments</w:t>
      </w:r>
      <w:r>
        <w:tab/>
      </w:r>
      <w:r>
        <w:fldChar w:fldCharType="begin" w:fldLock="1"/>
      </w:r>
      <w:r>
        <w:instrText xml:space="preserve"> PAGEREF _Toc156237169 \h </w:instrText>
      </w:r>
      <w:r>
        <w:fldChar w:fldCharType="separate"/>
      </w:r>
      <w:r>
        <w:t>13</w:t>
      </w:r>
      <w:r>
        <w:fldChar w:fldCharType="end"/>
      </w:r>
    </w:p>
    <w:p w14:paraId="071EDD1E" w14:textId="1872BF4A" w:rsidR="00BB2078" w:rsidRDefault="00BB2078">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Timing for secondary cell activation / deactivation</w:t>
      </w:r>
      <w:r>
        <w:tab/>
      </w:r>
      <w:r>
        <w:fldChar w:fldCharType="begin" w:fldLock="1"/>
      </w:r>
      <w:r>
        <w:instrText xml:space="preserve"> PAGEREF _Toc156237170 \h </w:instrText>
      </w:r>
      <w:r>
        <w:fldChar w:fldCharType="separate"/>
      </w:r>
      <w:r>
        <w:t>15</w:t>
      </w:r>
      <w:r>
        <w:fldChar w:fldCharType="end"/>
      </w:r>
    </w:p>
    <w:p w14:paraId="4615814B" w14:textId="4385160E" w:rsidR="00BB2078" w:rsidRDefault="00BB2078">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Radio link monitoring</w:t>
      </w:r>
      <w:r>
        <w:tab/>
      </w:r>
      <w:r>
        <w:fldChar w:fldCharType="begin" w:fldLock="1"/>
      </w:r>
      <w:r>
        <w:instrText xml:space="preserve"> PAGEREF _Toc156237171 \h </w:instrText>
      </w:r>
      <w:r>
        <w:fldChar w:fldCharType="separate"/>
      </w:r>
      <w:r>
        <w:t>15</w:t>
      </w:r>
      <w:r>
        <w:fldChar w:fldCharType="end"/>
      </w:r>
    </w:p>
    <w:p w14:paraId="420DF955" w14:textId="62CC0297" w:rsidR="00BB2078" w:rsidRDefault="00BB2078">
      <w:pPr>
        <w:pStyle w:val="TOC1"/>
        <w:rPr>
          <w:rFonts w:asciiTheme="minorHAnsi" w:eastAsiaTheme="minorEastAsia" w:hAnsiTheme="minorHAnsi" w:cstheme="minorBidi"/>
          <w:kern w:val="2"/>
          <w:szCs w:val="22"/>
          <w:lang w:eastAsia="en-GB"/>
          <w14:ligatures w14:val="standardContextual"/>
        </w:rPr>
      </w:pPr>
      <w:r w:rsidRPr="001C076E">
        <w:rPr>
          <w:rFonts w:cs="Arial"/>
        </w:rPr>
        <w:t>6</w:t>
      </w:r>
      <w:r>
        <w:rPr>
          <w:rFonts w:asciiTheme="minorHAnsi" w:eastAsiaTheme="minorEastAsia" w:hAnsiTheme="minorHAnsi" w:cstheme="minorBidi"/>
          <w:kern w:val="2"/>
          <w:szCs w:val="22"/>
          <w:lang w:eastAsia="en-GB"/>
          <w14:ligatures w14:val="standardContextual"/>
        </w:rPr>
        <w:tab/>
      </w:r>
      <w:r w:rsidRPr="001C076E">
        <w:rPr>
          <w:rFonts w:cs="Arial"/>
        </w:rPr>
        <w:t>Link recovery procedures</w:t>
      </w:r>
      <w:r>
        <w:tab/>
      </w:r>
      <w:r>
        <w:fldChar w:fldCharType="begin" w:fldLock="1"/>
      </w:r>
      <w:r>
        <w:instrText xml:space="preserve"> PAGEREF _Toc156237172 \h </w:instrText>
      </w:r>
      <w:r>
        <w:fldChar w:fldCharType="separate"/>
      </w:r>
      <w:r>
        <w:t>16</w:t>
      </w:r>
      <w:r>
        <w:fldChar w:fldCharType="end"/>
      </w:r>
    </w:p>
    <w:p w14:paraId="2D22F89D" w14:textId="7EFF66CD" w:rsidR="00BB2078" w:rsidRDefault="00BB2078">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Uplink Power control</w:t>
      </w:r>
      <w:r>
        <w:tab/>
      </w:r>
      <w:r>
        <w:fldChar w:fldCharType="begin" w:fldLock="1"/>
      </w:r>
      <w:r>
        <w:instrText xml:space="preserve"> PAGEREF _Toc156237173 \h </w:instrText>
      </w:r>
      <w:r>
        <w:fldChar w:fldCharType="separate"/>
      </w:r>
      <w:r>
        <w:t>22</w:t>
      </w:r>
      <w:r>
        <w:fldChar w:fldCharType="end"/>
      </w:r>
    </w:p>
    <w:p w14:paraId="31A8647F" w14:textId="0F78A136" w:rsidR="00BB2078" w:rsidRDefault="00BB2078">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_Toc156237174 \h </w:instrText>
      </w:r>
      <w:r>
        <w:fldChar w:fldCharType="separate"/>
      </w:r>
      <w:r>
        <w:t>23</w:t>
      </w:r>
      <w:r>
        <w:fldChar w:fldCharType="end"/>
      </w:r>
    </w:p>
    <w:p w14:paraId="24241E3A" w14:textId="0498AED2" w:rsidR="00BB2078" w:rsidRDefault="00BB2078">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_Toc156237175 \h </w:instrText>
      </w:r>
      <w:r>
        <w:fldChar w:fldCharType="separate"/>
      </w:r>
      <w:r>
        <w:t>24</w:t>
      </w:r>
      <w:r>
        <w:fldChar w:fldCharType="end"/>
      </w:r>
    </w:p>
    <w:p w14:paraId="18A8527E" w14:textId="60CC2A42" w:rsidR="00BB2078" w:rsidRDefault="00BB2078">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_Toc156237176 \h </w:instrText>
      </w:r>
      <w:r>
        <w:fldChar w:fldCharType="separate"/>
      </w:r>
      <w:r>
        <w:t>37</w:t>
      </w:r>
      <w:r>
        <w:fldChar w:fldCharType="end"/>
      </w:r>
    </w:p>
    <w:p w14:paraId="0C7160D3" w14:textId="1B6F97DE" w:rsidR="00BB2078" w:rsidRDefault="00BB207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_Toc156237177 \h </w:instrText>
      </w:r>
      <w:r>
        <w:fldChar w:fldCharType="separate"/>
      </w:r>
      <w:r>
        <w:t>37</w:t>
      </w:r>
      <w:r>
        <w:fldChar w:fldCharType="end"/>
      </w:r>
    </w:p>
    <w:p w14:paraId="749C4934" w14:textId="43E44269" w:rsidR="00BB2078" w:rsidRDefault="00BB207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Sounding reference signals</w:t>
      </w:r>
      <w:r>
        <w:tab/>
      </w:r>
      <w:r>
        <w:fldChar w:fldCharType="begin" w:fldLock="1"/>
      </w:r>
      <w:r>
        <w:instrText xml:space="preserve"> PAGEREF _Toc156237178 \h </w:instrText>
      </w:r>
      <w:r>
        <w:fldChar w:fldCharType="separate"/>
      </w:r>
      <w:r>
        <w:t>42</w:t>
      </w:r>
      <w:r>
        <w:fldChar w:fldCharType="end"/>
      </w:r>
    </w:p>
    <w:p w14:paraId="2AB145D4" w14:textId="6E6057B9" w:rsidR="00BB2078" w:rsidRDefault="00BB2078">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_Toc156237179 \h </w:instrText>
      </w:r>
      <w:r>
        <w:fldChar w:fldCharType="separate"/>
      </w:r>
      <w:r>
        <w:t>42</w:t>
      </w:r>
      <w:r>
        <w:fldChar w:fldCharType="end"/>
      </w:r>
    </w:p>
    <w:p w14:paraId="6DD0AC41" w14:textId="0447050E" w:rsidR="00BB2078" w:rsidRDefault="00BB207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random access channel</w:t>
      </w:r>
      <w:r>
        <w:tab/>
      </w:r>
      <w:r>
        <w:fldChar w:fldCharType="begin" w:fldLock="1"/>
      </w:r>
      <w:r>
        <w:instrText xml:space="preserve"> PAGEREF _Toc156237180 \h </w:instrText>
      </w:r>
      <w:r>
        <w:fldChar w:fldCharType="separate"/>
      </w:r>
      <w:r>
        <w:t>46</w:t>
      </w:r>
      <w:r>
        <w:fldChar w:fldCharType="end"/>
      </w:r>
    </w:p>
    <w:p w14:paraId="796D3C6F" w14:textId="56138C7F" w:rsidR="00BB2078" w:rsidRDefault="00BB207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Prioritizations for transmission power reductions</w:t>
      </w:r>
      <w:r>
        <w:tab/>
      </w:r>
      <w:r>
        <w:fldChar w:fldCharType="begin" w:fldLock="1"/>
      </w:r>
      <w:r>
        <w:instrText xml:space="preserve"> PAGEREF _Toc156237181 \h </w:instrText>
      </w:r>
      <w:r>
        <w:fldChar w:fldCharType="separate"/>
      </w:r>
      <w:r>
        <w:t>47</w:t>
      </w:r>
      <w:r>
        <w:fldChar w:fldCharType="end"/>
      </w:r>
    </w:p>
    <w:p w14:paraId="6EB47438" w14:textId="35DDD2F6" w:rsidR="00BB2078" w:rsidRDefault="00BB207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Dual connectivity</w:t>
      </w:r>
      <w:r>
        <w:tab/>
      </w:r>
      <w:r>
        <w:fldChar w:fldCharType="begin" w:fldLock="1"/>
      </w:r>
      <w:r>
        <w:instrText xml:space="preserve"> PAGEREF _Toc156237182 \h </w:instrText>
      </w:r>
      <w:r>
        <w:fldChar w:fldCharType="separate"/>
      </w:r>
      <w:r>
        <w:t>48</w:t>
      </w:r>
      <w:r>
        <w:fldChar w:fldCharType="end"/>
      </w:r>
    </w:p>
    <w:p w14:paraId="1BDB78F7" w14:textId="60391D0E" w:rsidR="00BB2078" w:rsidRDefault="00BB207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EN-DC</w:t>
      </w:r>
      <w:r>
        <w:tab/>
      </w:r>
      <w:r>
        <w:fldChar w:fldCharType="begin" w:fldLock="1"/>
      </w:r>
      <w:r>
        <w:instrText xml:space="preserve"> PAGEREF _Toc156237183 \h </w:instrText>
      </w:r>
      <w:r>
        <w:fldChar w:fldCharType="separate"/>
      </w:r>
      <w:r>
        <w:t>48</w:t>
      </w:r>
      <w:r>
        <w:fldChar w:fldCharType="end"/>
      </w:r>
    </w:p>
    <w:p w14:paraId="4DBC4F81" w14:textId="662B7CCE" w:rsidR="00BB2078" w:rsidRDefault="00BB2078">
      <w:pPr>
        <w:pStyle w:val="TOC3"/>
        <w:rPr>
          <w:rFonts w:asciiTheme="minorHAnsi" w:eastAsiaTheme="minorEastAsia" w:hAnsiTheme="minorHAnsi" w:cstheme="minorBidi"/>
          <w:kern w:val="2"/>
          <w:sz w:val="22"/>
          <w:szCs w:val="22"/>
          <w:lang w:eastAsia="en-GB"/>
          <w14:ligatures w14:val="standardContextual"/>
        </w:rPr>
      </w:pPr>
      <w:r>
        <w:t>7.6.1A</w:t>
      </w:r>
      <w:r>
        <w:rPr>
          <w:rFonts w:asciiTheme="minorHAnsi" w:eastAsiaTheme="minorEastAsia" w:hAnsiTheme="minorHAnsi" w:cstheme="minorBidi"/>
          <w:kern w:val="2"/>
          <w:sz w:val="22"/>
          <w:szCs w:val="22"/>
          <w:lang w:eastAsia="en-GB"/>
          <w14:ligatures w14:val="standardContextual"/>
        </w:rPr>
        <w:tab/>
      </w:r>
      <w:r>
        <w:t>NE-DC</w:t>
      </w:r>
      <w:r>
        <w:tab/>
      </w:r>
      <w:r>
        <w:fldChar w:fldCharType="begin" w:fldLock="1"/>
      </w:r>
      <w:r>
        <w:instrText xml:space="preserve"> PAGEREF _Toc156237184 \h </w:instrText>
      </w:r>
      <w:r>
        <w:fldChar w:fldCharType="separate"/>
      </w:r>
      <w:r>
        <w:t>49</w:t>
      </w:r>
      <w:r>
        <w:fldChar w:fldCharType="end"/>
      </w:r>
    </w:p>
    <w:p w14:paraId="4C42F568" w14:textId="7F221DE1" w:rsidR="00BB2078" w:rsidRDefault="00BB207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NR-DC</w:t>
      </w:r>
      <w:r>
        <w:tab/>
      </w:r>
      <w:r>
        <w:fldChar w:fldCharType="begin" w:fldLock="1"/>
      </w:r>
      <w:r>
        <w:instrText xml:space="preserve"> PAGEREF _Toc156237185 \h </w:instrText>
      </w:r>
      <w:r>
        <w:fldChar w:fldCharType="separate"/>
      </w:r>
      <w:r>
        <w:t>50</w:t>
      </w:r>
      <w:r>
        <w:fldChar w:fldCharType="end"/>
      </w:r>
    </w:p>
    <w:p w14:paraId="3FCD860D" w14:textId="67298EC9" w:rsidR="00BB2078" w:rsidRDefault="00BB207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Power headroom report</w:t>
      </w:r>
      <w:r>
        <w:tab/>
      </w:r>
      <w:r>
        <w:fldChar w:fldCharType="begin" w:fldLock="1"/>
      </w:r>
      <w:r>
        <w:instrText xml:space="preserve"> PAGEREF _Toc156237186 \h </w:instrText>
      </w:r>
      <w:r>
        <w:fldChar w:fldCharType="separate"/>
      </w:r>
      <w:r>
        <w:t>51</w:t>
      </w:r>
      <w:r>
        <w:fldChar w:fldCharType="end"/>
      </w:r>
    </w:p>
    <w:p w14:paraId="4A9C7072" w14:textId="222395A4" w:rsidR="00BB2078" w:rsidRDefault="00BB2078">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Type 1 PH report</w:t>
      </w:r>
      <w:r>
        <w:tab/>
      </w:r>
      <w:r>
        <w:fldChar w:fldCharType="begin" w:fldLock="1"/>
      </w:r>
      <w:r>
        <w:instrText xml:space="preserve"> PAGEREF _Toc156237187 \h </w:instrText>
      </w:r>
      <w:r>
        <w:fldChar w:fldCharType="separate"/>
      </w:r>
      <w:r>
        <w:t>52</w:t>
      </w:r>
      <w:r>
        <w:fldChar w:fldCharType="end"/>
      </w:r>
    </w:p>
    <w:p w14:paraId="6E92A971" w14:textId="3653E4E2" w:rsidR="00BB2078" w:rsidRDefault="00BB2078">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Type 2 PH report</w:t>
      </w:r>
      <w:r>
        <w:tab/>
      </w:r>
      <w:r>
        <w:fldChar w:fldCharType="begin" w:fldLock="1"/>
      </w:r>
      <w:r>
        <w:instrText xml:space="preserve"> PAGEREF _Toc156237188 \h </w:instrText>
      </w:r>
      <w:r>
        <w:fldChar w:fldCharType="separate"/>
      </w:r>
      <w:r>
        <w:t>55</w:t>
      </w:r>
      <w:r>
        <w:fldChar w:fldCharType="end"/>
      </w:r>
    </w:p>
    <w:p w14:paraId="0B7B40B3" w14:textId="130FA80E" w:rsidR="00BB2078" w:rsidRDefault="00BB2078">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Type 3 PH report</w:t>
      </w:r>
      <w:r>
        <w:tab/>
      </w:r>
      <w:r>
        <w:fldChar w:fldCharType="begin" w:fldLock="1"/>
      </w:r>
      <w:r>
        <w:instrText xml:space="preserve"> PAGEREF _Toc156237189 \h </w:instrText>
      </w:r>
      <w:r>
        <w:fldChar w:fldCharType="separate"/>
      </w:r>
      <w:r>
        <w:t>55</w:t>
      </w:r>
      <w:r>
        <w:fldChar w:fldCharType="end"/>
      </w:r>
    </w:p>
    <w:p w14:paraId="126DD531" w14:textId="6FB82AA7" w:rsidR="00BB2078" w:rsidRDefault="00BB207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Random access procedure</w:t>
      </w:r>
      <w:r>
        <w:tab/>
      </w:r>
      <w:r>
        <w:fldChar w:fldCharType="begin" w:fldLock="1"/>
      </w:r>
      <w:r>
        <w:instrText xml:space="preserve"> PAGEREF _Toc156237190 \h </w:instrText>
      </w:r>
      <w:r>
        <w:fldChar w:fldCharType="separate"/>
      </w:r>
      <w:r>
        <w:t>55</w:t>
      </w:r>
      <w:r>
        <w:fldChar w:fldCharType="end"/>
      </w:r>
    </w:p>
    <w:p w14:paraId="1A987B31" w14:textId="3CE70198" w:rsidR="00BB2078" w:rsidRDefault="00BB207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Random access preamble</w:t>
      </w:r>
      <w:r>
        <w:tab/>
      </w:r>
      <w:r>
        <w:fldChar w:fldCharType="begin" w:fldLock="1"/>
      </w:r>
      <w:r>
        <w:instrText xml:space="preserve"> PAGEREF _Toc156237191 \h </w:instrText>
      </w:r>
      <w:r>
        <w:fldChar w:fldCharType="separate"/>
      </w:r>
      <w:r>
        <w:t>56</w:t>
      </w:r>
      <w:r>
        <w:fldChar w:fldCharType="end"/>
      </w:r>
    </w:p>
    <w:p w14:paraId="66BAB7BA" w14:textId="270C6FC0" w:rsidR="00BB2078" w:rsidRDefault="00BB2078">
      <w:pPr>
        <w:pStyle w:val="TOC2"/>
        <w:rPr>
          <w:rFonts w:asciiTheme="minorHAnsi" w:eastAsiaTheme="minorEastAsia" w:hAnsiTheme="minorHAnsi" w:cstheme="minorBidi"/>
          <w:kern w:val="2"/>
          <w:sz w:val="22"/>
          <w:szCs w:val="22"/>
          <w:lang w:eastAsia="en-GB"/>
          <w14:ligatures w14:val="standardContextual"/>
        </w:rPr>
      </w:pPr>
      <w:r>
        <w:t>8.1A</w:t>
      </w:r>
      <w:r>
        <w:rPr>
          <w:rFonts w:asciiTheme="minorHAnsi" w:eastAsiaTheme="minorEastAsia" w:hAnsiTheme="minorHAnsi" w:cstheme="minorBidi"/>
          <w:kern w:val="2"/>
          <w:sz w:val="22"/>
          <w:szCs w:val="22"/>
          <w:lang w:eastAsia="en-GB"/>
          <w14:ligatures w14:val="standardContextual"/>
        </w:rPr>
        <w:tab/>
      </w:r>
      <w:r>
        <w:t>PUSCH for Type-2 random access procedure</w:t>
      </w:r>
      <w:r>
        <w:tab/>
      </w:r>
      <w:r>
        <w:fldChar w:fldCharType="begin" w:fldLock="1"/>
      </w:r>
      <w:r>
        <w:instrText xml:space="preserve"> PAGEREF _Toc156237192 \h </w:instrText>
      </w:r>
      <w:r>
        <w:fldChar w:fldCharType="separate"/>
      </w:r>
      <w:r>
        <w:t>60</w:t>
      </w:r>
      <w:r>
        <w:fldChar w:fldCharType="end"/>
      </w:r>
    </w:p>
    <w:p w14:paraId="24274BDD" w14:textId="5CC249D6" w:rsidR="00BB2078" w:rsidRDefault="00BB207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Random access response - Type-1 random access procedure</w:t>
      </w:r>
      <w:r>
        <w:tab/>
      </w:r>
      <w:r>
        <w:fldChar w:fldCharType="begin" w:fldLock="1"/>
      </w:r>
      <w:r>
        <w:instrText xml:space="preserve"> PAGEREF _Toc156237193 \h </w:instrText>
      </w:r>
      <w:r>
        <w:fldChar w:fldCharType="separate"/>
      </w:r>
      <w:r>
        <w:t>62</w:t>
      </w:r>
      <w:r>
        <w:fldChar w:fldCharType="end"/>
      </w:r>
    </w:p>
    <w:p w14:paraId="12962957" w14:textId="328AACF1" w:rsidR="00BB2078" w:rsidRDefault="00BB2078">
      <w:pPr>
        <w:pStyle w:val="TOC2"/>
        <w:rPr>
          <w:rFonts w:asciiTheme="minorHAnsi" w:eastAsiaTheme="minorEastAsia" w:hAnsiTheme="minorHAnsi" w:cstheme="minorBidi"/>
          <w:kern w:val="2"/>
          <w:sz w:val="22"/>
          <w:szCs w:val="22"/>
          <w:lang w:eastAsia="en-GB"/>
          <w14:ligatures w14:val="standardContextual"/>
        </w:rPr>
      </w:pPr>
      <w:r>
        <w:t>8.2A</w:t>
      </w:r>
      <w:r>
        <w:rPr>
          <w:rFonts w:asciiTheme="minorHAnsi" w:eastAsiaTheme="minorEastAsia" w:hAnsiTheme="minorHAnsi" w:cstheme="minorBidi"/>
          <w:kern w:val="2"/>
          <w:sz w:val="22"/>
          <w:szCs w:val="22"/>
          <w:lang w:eastAsia="en-GB"/>
          <w14:ligatures w14:val="standardContextual"/>
        </w:rPr>
        <w:tab/>
      </w:r>
      <w:r>
        <w:t>Random access response - Type-2 random access procedure</w:t>
      </w:r>
      <w:r>
        <w:tab/>
      </w:r>
      <w:r>
        <w:fldChar w:fldCharType="begin" w:fldLock="1"/>
      </w:r>
      <w:r>
        <w:instrText xml:space="preserve"> PAGEREF _Toc156237194 \h </w:instrText>
      </w:r>
      <w:r>
        <w:fldChar w:fldCharType="separate"/>
      </w:r>
      <w:r>
        <w:t>64</w:t>
      </w:r>
      <w:r>
        <w:fldChar w:fldCharType="end"/>
      </w:r>
    </w:p>
    <w:p w14:paraId="25BCB018" w14:textId="16485FA7" w:rsidR="00BB2078" w:rsidRDefault="00BB207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PUSCH scheduled by RAR UL grant</w:t>
      </w:r>
      <w:r>
        <w:tab/>
      </w:r>
      <w:r>
        <w:fldChar w:fldCharType="begin" w:fldLock="1"/>
      </w:r>
      <w:r>
        <w:instrText xml:space="preserve"> PAGEREF _Toc156237195 \h </w:instrText>
      </w:r>
      <w:r>
        <w:fldChar w:fldCharType="separate"/>
      </w:r>
      <w:r>
        <w:t>65</w:t>
      </w:r>
      <w:r>
        <w:fldChar w:fldCharType="end"/>
      </w:r>
    </w:p>
    <w:p w14:paraId="52BC591E" w14:textId="5F7C4D38" w:rsidR="00BB2078" w:rsidRDefault="00BB207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PDSCH with UE contention resolution identity</w:t>
      </w:r>
      <w:r>
        <w:tab/>
      </w:r>
      <w:r>
        <w:fldChar w:fldCharType="begin" w:fldLock="1"/>
      </w:r>
      <w:r>
        <w:instrText xml:space="preserve"> PAGEREF _Toc156237196 \h </w:instrText>
      </w:r>
      <w:r>
        <w:fldChar w:fldCharType="separate"/>
      </w:r>
      <w:r>
        <w:t>67</w:t>
      </w:r>
      <w:r>
        <w:fldChar w:fldCharType="end"/>
      </w:r>
    </w:p>
    <w:p w14:paraId="1EB3A9EB" w14:textId="10CC4124" w:rsidR="00BB2078" w:rsidRDefault="00BB2078">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rsidRPr="001C076E">
        <w:rPr>
          <w:rFonts w:cs="Arial"/>
        </w:rPr>
        <w:t>UE procedure for reporting control information</w:t>
      </w:r>
      <w:r>
        <w:tab/>
      </w:r>
      <w:r>
        <w:fldChar w:fldCharType="begin" w:fldLock="1"/>
      </w:r>
      <w:r>
        <w:instrText xml:space="preserve"> PAGEREF _Toc156237197 \h </w:instrText>
      </w:r>
      <w:r>
        <w:fldChar w:fldCharType="separate"/>
      </w:r>
      <w:r>
        <w:t>68</w:t>
      </w:r>
      <w:r>
        <w:fldChar w:fldCharType="end"/>
      </w:r>
    </w:p>
    <w:p w14:paraId="6D8A63ED" w14:textId="66E53520" w:rsidR="00BB2078" w:rsidRDefault="00BB2078">
      <w:pPr>
        <w:pStyle w:val="TOC2"/>
        <w:rPr>
          <w:rFonts w:asciiTheme="minorHAnsi" w:eastAsiaTheme="minorEastAsia" w:hAnsiTheme="minorHAnsi" w:cstheme="minorBidi"/>
          <w:kern w:val="2"/>
          <w:sz w:val="22"/>
          <w:szCs w:val="22"/>
          <w:lang w:eastAsia="en-GB"/>
          <w14:ligatures w14:val="standardContextual"/>
        </w:rPr>
      </w:pPr>
      <w:r>
        <w:t>9.A</w:t>
      </w:r>
      <w:r>
        <w:rPr>
          <w:rFonts w:asciiTheme="minorHAnsi" w:eastAsiaTheme="minorEastAsia" w:hAnsiTheme="minorHAnsi" w:cstheme="minorBidi"/>
          <w:kern w:val="2"/>
          <w:sz w:val="22"/>
          <w:szCs w:val="22"/>
          <w:lang w:eastAsia="en-GB"/>
          <w14:ligatures w14:val="standardContextual"/>
        </w:rPr>
        <w:tab/>
      </w:r>
      <w:r>
        <w:t>PUCCH cell switching</w:t>
      </w:r>
      <w:r>
        <w:tab/>
      </w:r>
      <w:r>
        <w:fldChar w:fldCharType="begin" w:fldLock="1"/>
      </w:r>
      <w:r>
        <w:instrText xml:space="preserve"> PAGEREF _Toc156237198 \h </w:instrText>
      </w:r>
      <w:r>
        <w:fldChar w:fldCharType="separate"/>
      </w:r>
      <w:r>
        <w:t>77</w:t>
      </w:r>
      <w:r>
        <w:fldChar w:fldCharType="end"/>
      </w:r>
    </w:p>
    <w:p w14:paraId="712866D8" w14:textId="334A0B04" w:rsidR="00BB2078" w:rsidRDefault="00BB2078">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HARQ-ACK codebook determination</w:t>
      </w:r>
      <w:r>
        <w:tab/>
      </w:r>
      <w:r>
        <w:fldChar w:fldCharType="begin" w:fldLock="1"/>
      </w:r>
      <w:r>
        <w:instrText xml:space="preserve"> PAGEREF _Toc156237199 \h </w:instrText>
      </w:r>
      <w:r>
        <w:fldChar w:fldCharType="separate"/>
      </w:r>
      <w:r>
        <w:t>78</w:t>
      </w:r>
      <w:r>
        <w:fldChar w:fldCharType="end"/>
      </w:r>
    </w:p>
    <w:p w14:paraId="35FE4E1A" w14:textId="0F5E2EA5" w:rsidR="00BB2078" w:rsidRDefault="00BB2078">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CBG-based HARQ-ACK codebook determination</w:t>
      </w:r>
      <w:r>
        <w:tab/>
      </w:r>
      <w:r>
        <w:fldChar w:fldCharType="begin" w:fldLock="1"/>
      </w:r>
      <w:r>
        <w:instrText xml:space="preserve"> PAGEREF _Toc156237200 \h </w:instrText>
      </w:r>
      <w:r>
        <w:fldChar w:fldCharType="separate"/>
      </w:r>
      <w:r>
        <w:t>79</w:t>
      </w:r>
      <w:r>
        <w:fldChar w:fldCharType="end"/>
      </w:r>
    </w:p>
    <w:p w14:paraId="780708FE" w14:textId="75C3334B" w:rsidR="00BB2078" w:rsidRDefault="00BB2078">
      <w:pPr>
        <w:pStyle w:val="TOC3"/>
        <w:rPr>
          <w:rFonts w:asciiTheme="minorHAnsi" w:eastAsiaTheme="minorEastAsia" w:hAnsiTheme="minorHAnsi" w:cstheme="minorBidi"/>
          <w:kern w:val="2"/>
          <w:sz w:val="22"/>
          <w:szCs w:val="22"/>
          <w:lang w:eastAsia="en-GB"/>
          <w14:ligatures w14:val="standardContextual"/>
        </w:rPr>
      </w:pPr>
      <w:r>
        <w:t>9.1.2</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_Toc156237201 \h </w:instrText>
      </w:r>
      <w:r>
        <w:fldChar w:fldCharType="separate"/>
      </w:r>
      <w:r>
        <w:t>80</w:t>
      </w:r>
      <w:r>
        <w:fldChar w:fldCharType="end"/>
      </w:r>
    </w:p>
    <w:p w14:paraId="40F0F867" w14:textId="594A50E8" w:rsidR="00BB2078" w:rsidRDefault="00BB2078">
      <w:pPr>
        <w:pStyle w:val="TOC4"/>
        <w:rPr>
          <w:rFonts w:asciiTheme="minorHAnsi" w:eastAsiaTheme="minorEastAsia" w:hAnsiTheme="minorHAnsi" w:cstheme="minorBidi"/>
          <w:kern w:val="2"/>
          <w:sz w:val="22"/>
          <w:szCs w:val="22"/>
          <w:lang w:eastAsia="en-GB"/>
          <w14:ligatures w14:val="standardContextual"/>
        </w:rPr>
      </w:pPr>
      <w:r>
        <w:t>9.1.2.1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_Toc156237202 \h </w:instrText>
      </w:r>
      <w:r>
        <w:fldChar w:fldCharType="separate"/>
      </w:r>
      <w:r>
        <w:t>82</w:t>
      </w:r>
      <w:r>
        <w:fldChar w:fldCharType="end"/>
      </w:r>
    </w:p>
    <w:p w14:paraId="77765245" w14:textId="5FE49390" w:rsidR="00BB2078" w:rsidRDefault="00BB2078">
      <w:pPr>
        <w:pStyle w:val="TOC4"/>
        <w:rPr>
          <w:rFonts w:asciiTheme="minorHAnsi" w:eastAsiaTheme="minorEastAsia" w:hAnsiTheme="minorHAnsi" w:cstheme="minorBidi"/>
          <w:kern w:val="2"/>
          <w:sz w:val="22"/>
          <w:szCs w:val="22"/>
          <w:lang w:eastAsia="en-GB"/>
          <w14:ligatures w14:val="standardContextual"/>
        </w:rPr>
      </w:pPr>
      <w:r>
        <w:t>9.1.2.2</w:t>
      </w:r>
      <w:r>
        <w:rPr>
          <w:rFonts w:asciiTheme="minorHAnsi" w:eastAsiaTheme="minorEastAsia" w:hAnsiTheme="minorHAnsi" w:cstheme="minorBidi"/>
          <w:kern w:val="2"/>
          <w:sz w:val="22"/>
          <w:szCs w:val="22"/>
          <w:lang w:eastAsia="en-GB"/>
          <w14:ligatures w14:val="standardContextual"/>
        </w:rPr>
        <w:tab/>
      </w:r>
      <w:r>
        <w:t>Type-1 HARQ-ACK codebook in physical uplink shared channel</w:t>
      </w:r>
      <w:r>
        <w:tab/>
      </w:r>
      <w:r>
        <w:fldChar w:fldCharType="begin" w:fldLock="1"/>
      </w:r>
      <w:r>
        <w:instrText xml:space="preserve"> PAGEREF _Toc156237203 \h </w:instrText>
      </w:r>
      <w:r>
        <w:fldChar w:fldCharType="separate"/>
      </w:r>
      <w:r>
        <w:t>94</w:t>
      </w:r>
      <w:r>
        <w:fldChar w:fldCharType="end"/>
      </w:r>
    </w:p>
    <w:p w14:paraId="113F0C84" w14:textId="676AF12A" w:rsidR="00BB2078" w:rsidRDefault="00BB2078">
      <w:pPr>
        <w:pStyle w:val="TOC3"/>
        <w:rPr>
          <w:rFonts w:asciiTheme="minorHAnsi" w:eastAsiaTheme="minorEastAsia" w:hAnsiTheme="minorHAnsi" w:cstheme="minorBidi"/>
          <w:kern w:val="2"/>
          <w:sz w:val="22"/>
          <w:szCs w:val="22"/>
          <w:lang w:eastAsia="en-GB"/>
          <w14:ligatures w14:val="standardContextual"/>
        </w:rPr>
      </w:pPr>
      <w:r>
        <w:t>9.1.3</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_Toc156237204 \h </w:instrText>
      </w:r>
      <w:r>
        <w:fldChar w:fldCharType="separate"/>
      </w:r>
      <w:r>
        <w:t>96</w:t>
      </w:r>
      <w:r>
        <w:fldChar w:fldCharType="end"/>
      </w:r>
    </w:p>
    <w:p w14:paraId="3ACFE9B6" w14:textId="5797B6D4" w:rsidR="00BB2078" w:rsidRDefault="00BB2078">
      <w:pPr>
        <w:pStyle w:val="TOC4"/>
        <w:rPr>
          <w:rFonts w:asciiTheme="minorHAnsi" w:eastAsiaTheme="minorEastAsia" w:hAnsiTheme="minorHAnsi" w:cstheme="minorBidi"/>
          <w:kern w:val="2"/>
          <w:sz w:val="22"/>
          <w:szCs w:val="22"/>
          <w:lang w:eastAsia="en-GB"/>
          <w14:ligatures w14:val="standardContextual"/>
        </w:rPr>
      </w:pPr>
      <w:r>
        <w:t>9.1.3.1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_Toc156237205 \h </w:instrText>
      </w:r>
      <w:r>
        <w:fldChar w:fldCharType="separate"/>
      </w:r>
      <w:r>
        <w:t>97</w:t>
      </w:r>
      <w:r>
        <w:fldChar w:fldCharType="end"/>
      </w:r>
    </w:p>
    <w:p w14:paraId="5545C914" w14:textId="742C6B6B" w:rsidR="00BB2078" w:rsidRDefault="00BB2078">
      <w:pPr>
        <w:pStyle w:val="TOC4"/>
        <w:rPr>
          <w:rFonts w:asciiTheme="minorHAnsi" w:eastAsiaTheme="minorEastAsia" w:hAnsiTheme="minorHAnsi" w:cstheme="minorBidi"/>
          <w:kern w:val="2"/>
          <w:sz w:val="22"/>
          <w:szCs w:val="22"/>
          <w:lang w:eastAsia="en-GB"/>
          <w14:ligatures w14:val="standardContextual"/>
        </w:rPr>
      </w:pPr>
      <w:r>
        <w:t>9.1.3.2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_Toc156237206 \h </w:instrText>
      </w:r>
      <w:r>
        <w:fldChar w:fldCharType="separate"/>
      </w:r>
      <w:r>
        <w:t>111</w:t>
      </w:r>
      <w:r>
        <w:fldChar w:fldCharType="end"/>
      </w:r>
    </w:p>
    <w:p w14:paraId="713FD58F" w14:textId="0CB2DAE3" w:rsidR="00BB2078" w:rsidRDefault="00BB2078">
      <w:pPr>
        <w:pStyle w:val="TOC4"/>
        <w:rPr>
          <w:rFonts w:asciiTheme="minorHAnsi" w:eastAsiaTheme="minorEastAsia" w:hAnsiTheme="minorHAnsi" w:cstheme="minorBidi"/>
          <w:kern w:val="2"/>
          <w:sz w:val="22"/>
          <w:szCs w:val="22"/>
          <w:lang w:eastAsia="en-GB"/>
          <w14:ligatures w14:val="standardContextual"/>
        </w:rPr>
      </w:pPr>
      <w:r>
        <w:t>9.1.3.3</w:t>
      </w:r>
      <w:r>
        <w:rPr>
          <w:rFonts w:asciiTheme="minorHAnsi" w:eastAsiaTheme="minorEastAsia" w:hAnsiTheme="minorHAnsi" w:cstheme="minorBidi"/>
          <w:kern w:val="2"/>
          <w:sz w:val="22"/>
          <w:szCs w:val="22"/>
          <w:lang w:eastAsia="en-GB"/>
          <w14:ligatures w14:val="standardContextual"/>
        </w:rPr>
        <w:tab/>
      </w:r>
      <w:r>
        <w:t>Type-2 HARQ-ACK codebook grouping and HARQ-ACK retransmission</w:t>
      </w:r>
      <w:r>
        <w:tab/>
      </w:r>
      <w:r>
        <w:fldChar w:fldCharType="begin" w:fldLock="1"/>
      </w:r>
      <w:r>
        <w:instrText xml:space="preserve"> PAGEREF _Toc156237207 \h </w:instrText>
      </w:r>
      <w:r>
        <w:fldChar w:fldCharType="separate"/>
      </w:r>
      <w:r>
        <w:t>112</w:t>
      </w:r>
      <w:r>
        <w:fldChar w:fldCharType="end"/>
      </w:r>
    </w:p>
    <w:p w14:paraId="38F0D239" w14:textId="331474E2" w:rsidR="00BB2078" w:rsidRDefault="00BB2078">
      <w:pPr>
        <w:pStyle w:val="TOC3"/>
        <w:rPr>
          <w:rFonts w:asciiTheme="minorHAnsi" w:eastAsiaTheme="minorEastAsia" w:hAnsiTheme="minorHAnsi" w:cstheme="minorBidi"/>
          <w:kern w:val="2"/>
          <w:sz w:val="22"/>
          <w:szCs w:val="22"/>
          <w:lang w:eastAsia="en-GB"/>
          <w14:ligatures w14:val="standardContextual"/>
        </w:rPr>
      </w:pPr>
      <w:r>
        <w:t>9.1.4</w:t>
      </w:r>
      <w:r>
        <w:rPr>
          <w:rFonts w:asciiTheme="minorHAnsi" w:eastAsiaTheme="minorEastAsia" w:hAnsiTheme="minorHAnsi" w:cstheme="minorBidi"/>
          <w:kern w:val="2"/>
          <w:sz w:val="22"/>
          <w:szCs w:val="22"/>
          <w:lang w:eastAsia="en-GB"/>
          <w14:ligatures w14:val="standardContextual"/>
        </w:rPr>
        <w:tab/>
      </w:r>
      <w:r>
        <w:t>Type-3 HARQ-ACK codebook determination</w:t>
      </w:r>
      <w:r>
        <w:tab/>
      </w:r>
      <w:r>
        <w:fldChar w:fldCharType="begin" w:fldLock="1"/>
      </w:r>
      <w:r>
        <w:instrText xml:space="preserve"> PAGEREF _Toc156237208 \h </w:instrText>
      </w:r>
      <w:r>
        <w:fldChar w:fldCharType="separate"/>
      </w:r>
      <w:r>
        <w:t>115</w:t>
      </w:r>
      <w:r>
        <w:fldChar w:fldCharType="end"/>
      </w:r>
    </w:p>
    <w:p w14:paraId="09BDB78B" w14:textId="0873C4F2" w:rsidR="00BB2078" w:rsidRDefault="00BB2078">
      <w:pPr>
        <w:pStyle w:val="TOC3"/>
        <w:rPr>
          <w:rFonts w:asciiTheme="minorHAnsi" w:eastAsiaTheme="minorEastAsia" w:hAnsiTheme="minorHAnsi" w:cstheme="minorBidi"/>
          <w:kern w:val="2"/>
          <w:sz w:val="22"/>
          <w:szCs w:val="22"/>
          <w:lang w:eastAsia="en-GB"/>
          <w14:ligatures w14:val="standardContextual"/>
        </w:rPr>
      </w:pPr>
      <w:r>
        <w:t>9.1.5</w:t>
      </w:r>
      <w:r>
        <w:rPr>
          <w:rFonts w:asciiTheme="minorHAnsi" w:eastAsiaTheme="minorEastAsia" w:hAnsiTheme="minorHAnsi" w:cstheme="minorBidi"/>
          <w:kern w:val="2"/>
          <w:sz w:val="22"/>
          <w:szCs w:val="22"/>
          <w:lang w:eastAsia="en-GB"/>
          <w14:ligatures w14:val="standardContextual"/>
        </w:rPr>
        <w:tab/>
      </w:r>
      <w:r>
        <w:t>HARQ-ACK codebook retransmission</w:t>
      </w:r>
      <w:r>
        <w:tab/>
      </w:r>
      <w:r>
        <w:fldChar w:fldCharType="begin" w:fldLock="1"/>
      </w:r>
      <w:r>
        <w:instrText xml:space="preserve"> PAGEREF _Toc156237209 \h </w:instrText>
      </w:r>
      <w:r>
        <w:fldChar w:fldCharType="separate"/>
      </w:r>
      <w:r>
        <w:t>119</w:t>
      </w:r>
      <w:r>
        <w:fldChar w:fldCharType="end"/>
      </w:r>
    </w:p>
    <w:p w14:paraId="4E36F303" w14:textId="1E207BA6" w:rsidR="00BB2078" w:rsidRDefault="00BB2078">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UCI reporting in physical uplink control channel</w:t>
      </w:r>
      <w:r>
        <w:tab/>
      </w:r>
      <w:r>
        <w:fldChar w:fldCharType="begin" w:fldLock="1"/>
      </w:r>
      <w:r>
        <w:instrText xml:space="preserve"> PAGEREF _Toc156237210 \h </w:instrText>
      </w:r>
      <w:r>
        <w:fldChar w:fldCharType="separate"/>
      </w:r>
      <w:r>
        <w:t>121</w:t>
      </w:r>
      <w:r>
        <w:fldChar w:fldCharType="end"/>
      </w:r>
    </w:p>
    <w:p w14:paraId="2D1597AD" w14:textId="12FAED20" w:rsidR="00BB2078" w:rsidRDefault="00BB2078">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PUCCH Resource Sets</w:t>
      </w:r>
      <w:r>
        <w:tab/>
      </w:r>
      <w:r>
        <w:fldChar w:fldCharType="begin" w:fldLock="1"/>
      </w:r>
      <w:r>
        <w:instrText xml:space="preserve"> PAGEREF _Toc156237211 \h </w:instrText>
      </w:r>
      <w:r>
        <w:fldChar w:fldCharType="separate"/>
      </w:r>
      <w:r>
        <w:t>121</w:t>
      </w:r>
      <w:r>
        <w:fldChar w:fldCharType="end"/>
      </w:r>
    </w:p>
    <w:p w14:paraId="30689CAB" w14:textId="6744F80B" w:rsidR="00BB2078" w:rsidRDefault="00BB2078">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PUCCH Formats for UCI transmission</w:t>
      </w:r>
      <w:r>
        <w:tab/>
      </w:r>
      <w:r>
        <w:fldChar w:fldCharType="begin" w:fldLock="1"/>
      </w:r>
      <w:r>
        <w:instrText xml:space="preserve"> PAGEREF _Toc156237212 \h </w:instrText>
      </w:r>
      <w:r>
        <w:fldChar w:fldCharType="separate"/>
      </w:r>
      <w:r>
        <w:t>125</w:t>
      </w:r>
      <w:r>
        <w:fldChar w:fldCharType="end"/>
      </w:r>
    </w:p>
    <w:p w14:paraId="384F1746" w14:textId="65F0DC9B" w:rsidR="00BB2078" w:rsidRDefault="00BB2078">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UE procedure for reporting HARQ-ACK</w:t>
      </w:r>
      <w:r>
        <w:tab/>
      </w:r>
      <w:r>
        <w:fldChar w:fldCharType="begin" w:fldLock="1"/>
      </w:r>
      <w:r>
        <w:instrText xml:space="preserve"> PAGEREF _Toc156237213 \h </w:instrText>
      </w:r>
      <w:r>
        <w:fldChar w:fldCharType="separate"/>
      </w:r>
      <w:r>
        <w:t>127</w:t>
      </w:r>
      <w:r>
        <w:fldChar w:fldCharType="end"/>
      </w:r>
    </w:p>
    <w:p w14:paraId="4D3CB963" w14:textId="7D6F5931" w:rsidR="00BB2078" w:rsidRDefault="00BB2078">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t>UE procedure for reporting SR</w:t>
      </w:r>
      <w:r>
        <w:tab/>
      </w:r>
      <w:r>
        <w:fldChar w:fldCharType="begin" w:fldLock="1"/>
      </w:r>
      <w:r>
        <w:instrText xml:space="preserve"> PAGEREF _Toc156237214 \h </w:instrText>
      </w:r>
      <w:r>
        <w:fldChar w:fldCharType="separate"/>
      </w:r>
      <w:r>
        <w:t>130</w:t>
      </w:r>
      <w:r>
        <w:fldChar w:fldCharType="end"/>
      </w:r>
    </w:p>
    <w:p w14:paraId="2DA0E674" w14:textId="56A9C4B0" w:rsidR="00BB2078" w:rsidRDefault="00BB2078">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t>UE procedure for reporting multiple UCI types</w:t>
      </w:r>
      <w:r>
        <w:tab/>
      </w:r>
      <w:r>
        <w:fldChar w:fldCharType="begin" w:fldLock="1"/>
      </w:r>
      <w:r>
        <w:instrText xml:space="preserve"> PAGEREF _Toc156237215 \h </w:instrText>
      </w:r>
      <w:r>
        <w:fldChar w:fldCharType="separate"/>
      </w:r>
      <w:r>
        <w:t>131</w:t>
      </w:r>
      <w:r>
        <w:fldChar w:fldCharType="end"/>
      </w:r>
    </w:p>
    <w:p w14:paraId="10B5C1AA" w14:textId="36DBDE99" w:rsidR="00BB2078" w:rsidRDefault="00BB2078">
      <w:pPr>
        <w:pStyle w:val="TOC4"/>
        <w:rPr>
          <w:rFonts w:asciiTheme="minorHAnsi" w:eastAsiaTheme="minorEastAsia" w:hAnsiTheme="minorHAnsi" w:cstheme="minorBidi"/>
          <w:kern w:val="2"/>
          <w:sz w:val="22"/>
          <w:szCs w:val="22"/>
          <w:lang w:eastAsia="en-GB"/>
          <w14:ligatures w14:val="standardContextual"/>
        </w:rPr>
      </w:pPr>
      <w:r w:rsidRPr="001C076E">
        <w:rPr>
          <w:rFonts w:eastAsia="Malgun Gothic"/>
        </w:rPr>
        <w:t>9.2.5.0</w:t>
      </w:r>
      <w:r>
        <w:rPr>
          <w:rFonts w:asciiTheme="minorHAnsi" w:eastAsiaTheme="minorEastAsia" w:hAnsiTheme="minorHAnsi" w:cstheme="minorBidi"/>
          <w:kern w:val="2"/>
          <w:sz w:val="22"/>
          <w:szCs w:val="22"/>
          <w:lang w:eastAsia="en-GB"/>
          <w14:ligatures w14:val="standardContextual"/>
        </w:rPr>
        <w:tab/>
      </w:r>
      <w:r w:rsidRPr="001C076E">
        <w:rPr>
          <w:rFonts w:eastAsia="Malgun Gothic"/>
        </w:rPr>
        <w:t>UE procedure for prioritization between SL HARQ-ACK information in a PUCCH and DL HARQ-ACK or SR or CSI in a PUCCH</w:t>
      </w:r>
      <w:r>
        <w:tab/>
      </w:r>
      <w:r>
        <w:fldChar w:fldCharType="begin" w:fldLock="1"/>
      </w:r>
      <w:r>
        <w:instrText xml:space="preserve"> PAGEREF _Toc156237216 \h </w:instrText>
      </w:r>
      <w:r>
        <w:fldChar w:fldCharType="separate"/>
      </w:r>
      <w:r>
        <w:t>136</w:t>
      </w:r>
      <w:r>
        <w:fldChar w:fldCharType="end"/>
      </w:r>
    </w:p>
    <w:p w14:paraId="27D36236" w14:textId="177A90F7" w:rsidR="00BB2078" w:rsidRDefault="00BB2078">
      <w:pPr>
        <w:pStyle w:val="TOC4"/>
        <w:rPr>
          <w:rFonts w:asciiTheme="minorHAnsi" w:eastAsiaTheme="minorEastAsia" w:hAnsiTheme="minorHAnsi" w:cstheme="minorBidi"/>
          <w:kern w:val="2"/>
          <w:sz w:val="22"/>
          <w:szCs w:val="22"/>
          <w:lang w:eastAsia="en-GB"/>
          <w14:ligatures w14:val="standardContextual"/>
        </w:rPr>
      </w:pPr>
      <w:r>
        <w:t>9.2.5.1</w:t>
      </w:r>
      <w:r>
        <w:rPr>
          <w:rFonts w:asciiTheme="minorHAnsi" w:eastAsiaTheme="minorEastAsia" w:hAnsiTheme="minorHAnsi" w:cstheme="minorBidi"/>
          <w:kern w:val="2"/>
          <w:sz w:val="22"/>
          <w:szCs w:val="22"/>
          <w:lang w:eastAsia="en-GB"/>
          <w14:ligatures w14:val="standardContextual"/>
        </w:rPr>
        <w:tab/>
      </w:r>
      <w:r>
        <w:t>UE procedure for multiplexing HARQ-ACK or CSI and SR in a PUCCH</w:t>
      </w:r>
      <w:r>
        <w:tab/>
      </w:r>
      <w:r>
        <w:fldChar w:fldCharType="begin" w:fldLock="1"/>
      </w:r>
      <w:r>
        <w:instrText xml:space="preserve"> PAGEREF _Toc156237217 \h </w:instrText>
      </w:r>
      <w:r>
        <w:fldChar w:fldCharType="separate"/>
      </w:r>
      <w:r>
        <w:t>137</w:t>
      </w:r>
      <w:r>
        <w:fldChar w:fldCharType="end"/>
      </w:r>
    </w:p>
    <w:p w14:paraId="736B8815" w14:textId="6DAAA0ED" w:rsidR="00BB2078" w:rsidRDefault="00BB2078">
      <w:pPr>
        <w:pStyle w:val="TOC4"/>
        <w:rPr>
          <w:rFonts w:asciiTheme="minorHAnsi" w:eastAsiaTheme="minorEastAsia" w:hAnsiTheme="minorHAnsi" w:cstheme="minorBidi"/>
          <w:kern w:val="2"/>
          <w:sz w:val="22"/>
          <w:szCs w:val="22"/>
          <w:lang w:eastAsia="en-GB"/>
          <w14:ligatures w14:val="standardContextual"/>
        </w:rPr>
      </w:pPr>
      <w:r>
        <w:t>9.2.5.2</w:t>
      </w:r>
      <w:r>
        <w:rPr>
          <w:rFonts w:asciiTheme="minorHAnsi" w:eastAsiaTheme="minorEastAsia" w:hAnsiTheme="minorHAnsi" w:cstheme="minorBidi"/>
          <w:kern w:val="2"/>
          <w:sz w:val="22"/>
          <w:szCs w:val="22"/>
          <w:lang w:eastAsia="en-GB"/>
          <w14:ligatures w14:val="standardContextual"/>
        </w:rPr>
        <w:tab/>
      </w:r>
      <w:r>
        <w:t>UE procedure for multiplexing HARQ-ACK/SR/CSI in a PUCCH</w:t>
      </w:r>
      <w:r>
        <w:tab/>
      </w:r>
      <w:r>
        <w:fldChar w:fldCharType="begin" w:fldLock="1"/>
      </w:r>
      <w:r>
        <w:instrText xml:space="preserve"> PAGEREF _Toc156237218 \h </w:instrText>
      </w:r>
      <w:r>
        <w:fldChar w:fldCharType="separate"/>
      </w:r>
      <w:r>
        <w:t>138</w:t>
      </w:r>
      <w:r>
        <w:fldChar w:fldCharType="end"/>
      </w:r>
    </w:p>
    <w:p w14:paraId="7F507EFE" w14:textId="4973F578" w:rsidR="00BB2078" w:rsidRDefault="00BB2078">
      <w:pPr>
        <w:pStyle w:val="TOC4"/>
        <w:rPr>
          <w:rFonts w:asciiTheme="minorHAnsi" w:eastAsiaTheme="minorEastAsia" w:hAnsiTheme="minorHAnsi" w:cstheme="minorBidi"/>
          <w:kern w:val="2"/>
          <w:sz w:val="22"/>
          <w:szCs w:val="22"/>
          <w:lang w:eastAsia="en-GB"/>
          <w14:ligatures w14:val="standardContextual"/>
        </w:rPr>
      </w:pPr>
      <w:r>
        <w:t>9.2.5.3</w:t>
      </w:r>
      <w:r>
        <w:rPr>
          <w:rFonts w:asciiTheme="minorHAnsi" w:eastAsiaTheme="minorEastAsia" w:hAnsiTheme="minorHAnsi" w:cstheme="minorBidi"/>
          <w:kern w:val="2"/>
          <w:sz w:val="22"/>
          <w:szCs w:val="22"/>
          <w:lang w:eastAsia="en-GB"/>
          <w14:ligatures w14:val="standardContextual"/>
        </w:rPr>
        <w:tab/>
      </w:r>
      <w:r>
        <w:t>UE procedure for reporting UCI of different priorities</w:t>
      </w:r>
      <w:r>
        <w:tab/>
      </w:r>
      <w:r>
        <w:fldChar w:fldCharType="begin" w:fldLock="1"/>
      </w:r>
      <w:r>
        <w:instrText xml:space="preserve"> PAGEREF _Toc156237219 \h </w:instrText>
      </w:r>
      <w:r>
        <w:fldChar w:fldCharType="separate"/>
      </w:r>
      <w:r>
        <w:t>142</w:t>
      </w:r>
      <w:r>
        <w:fldChar w:fldCharType="end"/>
      </w:r>
    </w:p>
    <w:p w14:paraId="4E24CFBB" w14:textId="50A853B0" w:rsidR="00BB2078" w:rsidRDefault="00BB2078">
      <w:pPr>
        <w:pStyle w:val="TOC4"/>
        <w:rPr>
          <w:rFonts w:asciiTheme="minorHAnsi" w:eastAsiaTheme="minorEastAsia" w:hAnsiTheme="minorHAnsi" w:cstheme="minorBidi"/>
          <w:kern w:val="2"/>
          <w:sz w:val="22"/>
          <w:szCs w:val="22"/>
          <w:lang w:eastAsia="en-GB"/>
          <w14:ligatures w14:val="standardContextual"/>
        </w:rPr>
      </w:pPr>
      <w:r>
        <w:t>9.2.5.4</w:t>
      </w:r>
      <w:r>
        <w:rPr>
          <w:rFonts w:asciiTheme="minorHAnsi" w:eastAsiaTheme="minorEastAsia" w:hAnsiTheme="minorHAnsi" w:cstheme="minorBidi"/>
          <w:kern w:val="2"/>
          <w:sz w:val="22"/>
          <w:szCs w:val="22"/>
          <w:lang w:eastAsia="en-GB"/>
          <w14:ligatures w14:val="standardContextual"/>
        </w:rPr>
        <w:tab/>
      </w:r>
      <w:r>
        <w:t>UE procedure for deferring HARQ-ACK for SPS PDSCH</w:t>
      </w:r>
      <w:r>
        <w:tab/>
      </w:r>
      <w:r>
        <w:fldChar w:fldCharType="begin" w:fldLock="1"/>
      </w:r>
      <w:r>
        <w:instrText xml:space="preserve"> PAGEREF _Toc156237220 \h </w:instrText>
      </w:r>
      <w:r>
        <w:fldChar w:fldCharType="separate"/>
      </w:r>
      <w:r>
        <w:t>143</w:t>
      </w:r>
      <w:r>
        <w:fldChar w:fldCharType="end"/>
      </w:r>
    </w:p>
    <w:p w14:paraId="754223B4" w14:textId="2A6CEEA3" w:rsidR="00BB2078" w:rsidRDefault="00BB2078">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PUCCH repetition procedure</w:t>
      </w:r>
      <w:r>
        <w:tab/>
      </w:r>
      <w:r>
        <w:fldChar w:fldCharType="begin" w:fldLock="1"/>
      </w:r>
      <w:r>
        <w:instrText xml:space="preserve"> PAGEREF _Toc156237221 \h </w:instrText>
      </w:r>
      <w:r>
        <w:fldChar w:fldCharType="separate"/>
      </w:r>
      <w:r>
        <w:t>144</w:t>
      </w:r>
      <w:r>
        <w:fldChar w:fldCharType="end"/>
      </w:r>
    </w:p>
    <w:p w14:paraId="0560AA61" w14:textId="25787E06" w:rsidR="00BB2078" w:rsidRDefault="00BB2078">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UCI reporting in physical uplink shared channel</w:t>
      </w:r>
      <w:r>
        <w:tab/>
      </w:r>
      <w:r>
        <w:fldChar w:fldCharType="begin" w:fldLock="1"/>
      </w:r>
      <w:r>
        <w:instrText xml:space="preserve"> PAGEREF _Toc156237222 \h </w:instrText>
      </w:r>
      <w:r>
        <w:fldChar w:fldCharType="separate"/>
      </w:r>
      <w:r>
        <w:t>147</w:t>
      </w:r>
      <w:r>
        <w:fldChar w:fldCharType="end"/>
      </w:r>
    </w:p>
    <w:p w14:paraId="6874F39F" w14:textId="379A529B" w:rsidR="00BB2078" w:rsidRDefault="00BB2078">
      <w:pPr>
        <w:pStyle w:val="TOC3"/>
        <w:rPr>
          <w:rFonts w:asciiTheme="minorHAnsi" w:eastAsiaTheme="minorEastAsia" w:hAnsiTheme="minorHAnsi" w:cstheme="minorBidi"/>
          <w:kern w:val="2"/>
          <w:sz w:val="22"/>
          <w:szCs w:val="22"/>
          <w:lang w:eastAsia="en-GB"/>
          <w14:ligatures w14:val="standardContextual"/>
        </w:rPr>
      </w:pPr>
      <w:r>
        <w:t>9.3.1</w:t>
      </w:r>
      <w:r>
        <w:rPr>
          <w:rFonts w:asciiTheme="minorHAnsi" w:eastAsiaTheme="minorEastAsia" w:hAnsiTheme="minorHAnsi" w:cstheme="minorBidi"/>
          <w:kern w:val="2"/>
          <w:sz w:val="22"/>
          <w:szCs w:val="22"/>
          <w:lang w:eastAsia="en-GB"/>
          <w14:ligatures w14:val="standardContextual"/>
        </w:rPr>
        <w:tab/>
      </w:r>
      <w:r>
        <w:t>UE procedure for reporting UTO-UCI</w:t>
      </w:r>
      <w:r>
        <w:tab/>
      </w:r>
      <w:r>
        <w:fldChar w:fldCharType="begin" w:fldLock="1"/>
      </w:r>
      <w:r>
        <w:instrText xml:space="preserve"> PAGEREF _Toc156237223 \h </w:instrText>
      </w:r>
      <w:r>
        <w:fldChar w:fldCharType="separate"/>
      </w:r>
      <w:r>
        <w:t>152</w:t>
      </w:r>
      <w:r>
        <w:fldChar w:fldCharType="end"/>
      </w:r>
    </w:p>
    <w:p w14:paraId="69B3174A" w14:textId="2AEFBFBA" w:rsidR="00BB2078" w:rsidRDefault="00BB2078">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UE procedure for receiving control information</w:t>
      </w:r>
      <w:r>
        <w:tab/>
      </w:r>
      <w:r>
        <w:fldChar w:fldCharType="begin" w:fldLock="1"/>
      </w:r>
      <w:r>
        <w:instrText xml:space="preserve"> PAGEREF _Toc156237224 \h </w:instrText>
      </w:r>
      <w:r>
        <w:fldChar w:fldCharType="separate"/>
      </w:r>
      <w:r>
        <w:t>152</w:t>
      </w:r>
      <w:r>
        <w:fldChar w:fldCharType="end"/>
      </w:r>
    </w:p>
    <w:p w14:paraId="16916DBE" w14:textId="4AACE058" w:rsidR="00BB2078" w:rsidRDefault="00BB2078">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UE procedure for determining physical downlink control channel assignment</w:t>
      </w:r>
      <w:r>
        <w:tab/>
      </w:r>
      <w:r>
        <w:fldChar w:fldCharType="begin" w:fldLock="1"/>
      </w:r>
      <w:r>
        <w:instrText xml:space="preserve"> PAGEREF _Toc156237225 \h </w:instrText>
      </w:r>
      <w:r>
        <w:fldChar w:fldCharType="separate"/>
      </w:r>
      <w:r>
        <w:t>166</w:t>
      </w:r>
      <w:r>
        <w:fldChar w:fldCharType="end"/>
      </w:r>
    </w:p>
    <w:p w14:paraId="642BCF2A" w14:textId="343F9E81" w:rsidR="00BB2078" w:rsidRDefault="00BB2078">
      <w:pPr>
        <w:pStyle w:val="TOC3"/>
        <w:rPr>
          <w:rFonts w:asciiTheme="minorHAnsi" w:eastAsiaTheme="minorEastAsia" w:hAnsiTheme="minorHAnsi" w:cstheme="minorBidi"/>
          <w:kern w:val="2"/>
          <w:sz w:val="22"/>
          <w:szCs w:val="22"/>
          <w:lang w:eastAsia="en-GB"/>
          <w14:ligatures w14:val="standardContextual"/>
        </w:rPr>
      </w:pPr>
      <w:r>
        <w:t>10.1.1</w:t>
      </w:r>
      <w:r>
        <w:rPr>
          <w:rFonts w:asciiTheme="minorHAnsi" w:eastAsiaTheme="minorEastAsia" w:hAnsiTheme="minorHAnsi" w:cstheme="minorBidi"/>
          <w:kern w:val="2"/>
          <w:sz w:val="22"/>
          <w:szCs w:val="22"/>
          <w:lang w:eastAsia="en-GB"/>
          <w14:ligatures w14:val="standardContextual"/>
        </w:rPr>
        <w:tab/>
      </w:r>
      <w:r>
        <w:t>Self-carrier and cross-carrier scheduling on the primary cell</w:t>
      </w:r>
      <w:r>
        <w:tab/>
      </w:r>
      <w:r>
        <w:fldChar w:fldCharType="begin" w:fldLock="1"/>
      </w:r>
      <w:r>
        <w:instrText xml:space="preserve"> PAGEREF _Toc156237226 \h </w:instrText>
      </w:r>
      <w:r>
        <w:fldChar w:fldCharType="separate"/>
      </w:r>
      <w:r>
        <w:t>188</w:t>
      </w:r>
      <w:r>
        <w:fldChar w:fldCharType="end"/>
      </w:r>
    </w:p>
    <w:p w14:paraId="7FB7607C" w14:textId="59267CB2" w:rsidR="00BB2078" w:rsidRDefault="00BB2078">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 xml:space="preserve">PDCCH validation for DL SPS </w:t>
      </w:r>
      <w:r w:rsidRPr="001C076E">
        <w:rPr>
          <w:rFonts w:cs="Arial"/>
          <w:color w:val="000000"/>
          <w:lang w:eastAsia="zh-CN"/>
        </w:rPr>
        <w:t>and UL grant Type 2</w:t>
      </w:r>
      <w:r>
        <w:tab/>
      </w:r>
      <w:r>
        <w:fldChar w:fldCharType="begin" w:fldLock="1"/>
      </w:r>
      <w:r>
        <w:instrText xml:space="preserve"> PAGEREF _Toc156237227 \h </w:instrText>
      </w:r>
      <w:r>
        <w:fldChar w:fldCharType="separate"/>
      </w:r>
      <w:r>
        <w:t>189</w:t>
      </w:r>
      <w:r>
        <w:fldChar w:fldCharType="end"/>
      </w:r>
    </w:p>
    <w:p w14:paraId="38FD7A45" w14:textId="4908B8A0" w:rsidR="00BB2078" w:rsidRDefault="00BB2078">
      <w:pPr>
        <w:pStyle w:val="TOC2"/>
        <w:rPr>
          <w:rFonts w:asciiTheme="minorHAnsi" w:eastAsiaTheme="minorEastAsia" w:hAnsiTheme="minorHAnsi" w:cstheme="minorBidi"/>
          <w:kern w:val="2"/>
          <w:sz w:val="22"/>
          <w:szCs w:val="22"/>
          <w:lang w:eastAsia="en-GB"/>
          <w14:ligatures w14:val="standardContextual"/>
        </w:rPr>
      </w:pPr>
      <w:r>
        <w:t>10.2A</w:t>
      </w:r>
      <w:r>
        <w:rPr>
          <w:rFonts w:asciiTheme="minorHAnsi" w:eastAsiaTheme="minorEastAsia" w:hAnsiTheme="minorHAnsi" w:cstheme="minorBidi"/>
          <w:kern w:val="2"/>
          <w:sz w:val="22"/>
          <w:szCs w:val="22"/>
          <w:lang w:eastAsia="en-GB"/>
          <w14:ligatures w14:val="standardContextual"/>
        </w:rPr>
        <w:tab/>
      </w:r>
      <w:r>
        <w:t>PDCCH validation for S</w:t>
      </w:r>
      <w:r w:rsidRPr="001C076E">
        <w:rPr>
          <w:rFonts w:cs="Arial"/>
          <w:color w:val="000000"/>
          <w:lang w:eastAsia="zh-CN"/>
        </w:rPr>
        <w:t>L configured grant Type 2</w:t>
      </w:r>
      <w:r>
        <w:tab/>
      </w:r>
      <w:r>
        <w:fldChar w:fldCharType="begin" w:fldLock="1"/>
      </w:r>
      <w:r>
        <w:instrText xml:space="preserve"> PAGEREF _Toc156237228 \h </w:instrText>
      </w:r>
      <w:r>
        <w:fldChar w:fldCharType="separate"/>
      </w:r>
      <w:r>
        <w:t>191</w:t>
      </w:r>
      <w:r>
        <w:fldChar w:fldCharType="end"/>
      </w:r>
    </w:p>
    <w:p w14:paraId="6F488168" w14:textId="1D4DFD0A" w:rsidR="00BB2078" w:rsidRDefault="00BB2078">
      <w:pPr>
        <w:pStyle w:val="TOC2"/>
        <w:rPr>
          <w:rFonts w:asciiTheme="minorHAnsi" w:eastAsiaTheme="minorEastAsia" w:hAnsiTheme="minorHAnsi" w:cstheme="minorBidi"/>
          <w:kern w:val="2"/>
          <w:sz w:val="22"/>
          <w:szCs w:val="22"/>
          <w:lang w:eastAsia="en-GB"/>
          <w14:ligatures w14:val="standardContextual"/>
        </w:rPr>
      </w:pPr>
      <w:r>
        <w:rPr>
          <w:lang w:eastAsia="zh-CN"/>
        </w:rPr>
        <w:t>10.3</w:t>
      </w:r>
      <w:r>
        <w:rPr>
          <w:rFonts w:asciiTheme="minorHAnsi" w:eastAsiaTheme="minorEastAsia" w:hAnsiTheme="minorHAnsi" w:cstheme="minorBidi"/>
          <w:kern w:val="2"/>
          <w:sz w:val="22"/>
          <w:szCs w:val="22"/>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_Toc156237229 \h </w:instrText>
      </w:r>
      <w:r>
        <w:fldChar w:fldCharType="separate"/>
      </w:r>
      <w:r>
        <w:t>191</w:t>
      </w:r>
      <w:r>
        <w:fldChar w:fldCharType="end"/>
      </w:r>
    </w:p>
    <w:p w14:paraId="4B99528A" w14:textId="79892B17" w:rsidR="00BB2078" w:rsidRDefault="00BB2078">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Search space set group switching and skipping of PDCCH monitoring</w:t>
      </w:r>
      <w:r>
        <w:tab/>
      </w:r>
      <w:r>
        <w:fldChar w:fldCharType="begin" w:fldLock="1"/>
      </w:r>
      <w:r>
        <w:instrText xml:space="preserve"> PAGEREF _Toc156237230 \h </w:instrText>
      </w:r>
      <w:r>
        <w:fldChar w:fldCharType="separate"/>
      </w:r>
      <w:r>
        <w:t>194</w:t>
      </w:r>
      <w:r>
        <w:fldChar w:fldCharType="end"/>
      </w:r>
    </w:p>
    <w:p w14:paraId="5400575E" w14:textId="52B37E86" w:rsidR="00BB2078" w:rsidRDefault="00BB2078">
      <w:pPr>
        <w:pStyle w:val="TOC2"/>
        <w:rPr>
          <w:rFonts w:asciiTheme="minorHAnsi" w:eastAsiaTheme="minorEastAsia" w:hAnsiTheme="minorHAnsi" w:cstheme="minorBidi"/>
          <w:kern w:val="2"/>
          <w:sz w:val="22"/>
          <w:szCs w:val="22"/>
          <w:lang w:eastAsia="en-GB"/>
          <w14:ligatures w14:val="standardContextual"/>
        </w:rPr>
      </w:pPr>
      <w:r>
        <w:rPr>
          <w:lang w:eastAsia="zh-CN"/>
        </w:rPr>
        <w:t>10.4A</w:t>
      </w:r>
      <w:r>
        <w:rPr>
          <w:rFonts w:asciiTheme="minorHAnsi" w:eastAsiaTheme="minorEastAsia" w:hAnsiTheme="minorHAnsi" w:cstheme="minorBidi"/>
          <w:kern w:val="2"/>
          <w:sz w:val="22"/>
          <w:szCs w:val="22"/>
          <w:lang w:eastAsia="en-GB"/>
          <w14:ligatures w14:val="standardContextual"/>
        </w:rPr>
        <w:tab/>
      </w:r>
      <w:r>
        <w:rPr>
          <w:lang w:eastAsia="zh-CN"/>
        </w:rPr>
        <w:t>PDCCH monitoring for early indication of paging</w:t>
      </w:r>
      <w:r>
        <w:tab/>
      </w:r>
      <w:r>
        <w:fldChar w:fldCharType="begin" w:fldLock="1"/>
      </w:r>
      <w:r>
        <w:instrText xml:space="preserve"> PAGEREF _Toc156237231 \h </w:instrText>
      </w:r>
      <w:r>
        <w:fldChar w:fldCharType="separate"/>
      </w:r>
      <w:r>
        <w:t>199</w:t>
      </w:r>
      <w:r>
        <w:fldChar w:fldCharType="end"/>
      </w:r>
    </w:p>
    <w:p w14:paraId="2C2485D2" w14:textId="013828C8" w:rsidR="00BB2078" w:rsidRDefault="00BB2078">
      <w:pPr>
        <w:pStyle w:val="TOC2"/>
        <w:rPr>
          <w:rFonts w:asciiTheme="minorHAnsi" w:eastAsiaTheme="minorEastAsia" w:hAnsiTheme="minorHAnsi" w:cstheme="minorBidi"/>
          <w:kern w:val="2"/>
          <w:sz w:val="22"/>
          <w:szCs w:val="22"/>
          <w:lang w:eastAsia="en-GB"/>
          <w14:ligatures w14:val="standardContextual"/>
        </w:rPr>
      </w:pPr>
      <w:r>
        <w:rPr>
          <w:lang w:eastAsia="zh-CN"/>
        </w:rPr>
        <w:t>10.4B</w:t>
      </w:r>
      <w:r>
        <w:rPr>
          <w:rFonts w:asciiTheme="minorHAnsi" w:eastAsiaTheme="minorEastAsia" w:hAnsiTheme="minorHAnsi" w:cstheme="minorBidi"/>
          <w:kern w:val="2"/>
          <w:sz w:val="22"/>
          <w:szCs w:val="22"/>
          <w:lang w:eastAsia="en-GB"/>
          <w14:ligatures w14:val="standardContextual"/>
        </w:rPr>
        <w:tab/>
      </w:r>
      <w:r>
        <w:rPr>
          <w:lang w:eastAsia="zh-CN"/>
        </w:rPr>
        <w:t>Indication of TRS resources</w:t>
      </w:r>
      <w:r>
        <w:tab/>
      </w:r>
      <w:r>
        <w:fldChar w:fldCharType="begin" w:fldLock="1"/>
      </w:r>
      <w:r>
        <w:instrText xml:space="preserve"> PAGEREF _Toc156237232 \h </w:instrText>
      </w:r>
      <w:r>
        <w:fldChar w:fldCharType="separate"/>
      </w:r>
      <w:r>
        <w:t>200</w:t>
      </w:r>
      <w:r>
        <w:fldChar w:fldCharType="end"/>
      </w:r>
    </w:p>
    <w:p w14:paraId="102E8682" w14:textId="492A5C56" w:rsidR="00BB2078" w:rsidRDefault="00BB2078">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HARQ-ACK information for</w:t>
      </w:r>
      <w:r w:rsidRPr="001C076E">
        <w:rPr>
          <w:rFonts w:cs="Arial"/>
          <w:lang w:eastAsia="zh-CN"/>
        </w:rPr>
        <w:t xml:space="preserve"> PUSCH transmissions</w:t>
      </w:r>
      <w:r>
        <w:tab/>
      </w:r>
      <w:r>
        <w:fldChar w:fldCharType="begin" w:fldLock="1"/>
      </w:r>
      <w:r>
        <w:instrText xml:space="preserve"> PAGEREF _Toc156237233 \h </w:instrText>
      </w:r>
      <w:r>
        <w:fldChar w:fldCharType="separate"/>
      </w:r>
      <w:r>
        <w:t>200</w:t>
      </w:r>
      <w:r>
        <w:fldChar w:fldCharType="end"/>
      </w:r>
    </w:p>
    <w:p w14:paraId="63EAEC10" w14:textId="5748D094" w:rsidR="00BB2078" w:rsidRDefault="00BB2078">
      <w:pPr>
        <w:pStyle w:val="TOC1"/>
        <w:rPr>
          <w:rFonts w:asciiTheme="minorHAnsi" w:eastAsiaTheme="minorEastAsia" w:hAnsiTheme="minorHAnsi" w:cstheme="minorBidi"/>
          <w:kern w:val="2"/>
          <w:szCs w:val="22"/>
          <w:lang w:eastAsia="en-GB"/>
          <w14:ligatures w14:val="standardContextual"/>
        </w:rPr>
      </w:pPr>
      <w:r>
        <w:rPr>
          <w:lang w:eastAsia="zh-CN"/>
        </w:rPr>
        <w:t>1</w:t>
      </w:r>
      <w:r w:rsidRPr="001C076E">
        <w:rPr>
          <w:rFonts w:eastAsia="MS Mincho"/>
          <w:lang w:eastAsia="ja-JP"/>
        </w:rPr>
        <w:t>1</w:t>
      </w:r>
      <w:r>
        <w:rPr>
          <w:rFonts w:asciiTheme="minorHAnsi" w:eastAsiaTheme="minorEastAsia" w:hAnsiTheme="minorHAnsi" w:cstheme="minorBidi"/>
          <w:kern w:val="2"/>
          <w:szCs w:val="22"/>
          <w:lang w:eastAsia="en-GB"/>
          <w14:ligatures w14:val="standardContextual"/>
        </w:rPr>
        <w:tab/>
      </w:r>
      <w:r w:rsidRPr="001C076E">
        <w:rPr>
          <w:rFonts w:eastAsia="MS Mincho"/>
          <w:lang w:eastAsia="ja-JP"/>
        </w:rPr>
        <w:t>UE-group common signalling</w:t>
      </w:r>
      <w:r>
        <w:tab/>
      </w:r>
      <w:r>
        <w:fldChar w:fldCharType="begin" w:fldLock="1"/>
      </w:r>
      <w:r>
        <w:instrText xml:space="preserve"> PAGEREF _Toc156237234 \h </w:instrText>
      </w:r>
      <w:r>
        <w:fldChar w:fldCharType="separate"/>
      </w:r>
      <w:r>
        <w:t>201</w:t>
      </w:r>
      <w:r>
        <w:fldChar w:fldCharType="end"/>
      </w:r>
    </w:p>
    <w:p w14:paraId="466EFC8D" w14:textId="7BDBE511" w:rsidR="00BB2078" w:rsidRDefault="00BB2078">
      <w:pPr>
        <w:pStyle w:val="TOC2"/>
        <w:rPr>
          <w:rFonts w:asciiTheme="minorHAnsi" w:eastAsiaTheme="minorEastAsia" w:hAnsiTheme="minorHAnsi" w:cstheme="minorBidi"/>
          <w:kern w:val="2"/>
          <w:sz w:val="22"/>
          <w:szCs w:val="22"/>
          <w:lang w:eastAsia="en-GB"/>
          <w14:ligatures w14:val="standardContextual"/>
        </w:rPr>
      </w:pPr>
      <w:r>
        <w:rPr>
          <w:lang w:eastAsia="zh-CN"/>
        </w:rPr>
        <w:t>11.1</w:t>
      </w:r>
      <w:r>
        <w:rPr>
          <w:rFonts w:asciiTheme="minorHAnsi" w:eastAsiaTheme="minorEastAsia" w:hAnsiTheme="minorHAnsi" w:cstheme="minorBidi"/>
          <w:kern w:val="2"/>
          <w:sz w:val="22"/>
          <w:szCs w:val="22"/>
          <w:lang w:eastAsia="en-GB"/>
          <w14:ligatures w14:val="standardContextual"/>
        </w:rPr>
        <w:tab/>
      </w:r>
      <w:r>
        <w:rPr>
          <w:lang w:eastAsia="zh-CN"/>
        </w:rPr>
        <w:t>Slot configuration</w:t>
      </w:r>
      <w:r>
        <w:tab/>
      </w:r>
      <w:r>
        <w:fldChar w:fldCharType="begin" w:fldLock="1"/>
      </w:r>
      <w:r>
        <w:instrText xml:space="preserve"> PAGEREF _Toc156237235 \h </w:instrText>
      </w:r>
      <w:r>
        <w:fldChar w:fldCharType="separate"/>
      </w:r>
      <w:r>
        <w:t>201</w:t>
      </w:r>
      <w:r>
        <w:fldChar w:fldCharType="end"/>
      </w:r>
    </w:p>
    <w:p w14:paraId="2ADB85CA" w14:textId="7CDCA847" w:rsidR="00BB2078" w:rsidRDefault="00BB2078">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UE procedure for determining slot format</w:t>
      </w:r>
      <w:r>
        <w:tab/>
      </w:r>
      <w:r>
        <w:fldChar w:fldCharType="begin" w:fldLock="1"/>
      </w:r>
      <w:r>
        <w:instrText xml:space="preserve"> PAGEREF _Toc156237236 \h </w:instrText>
      </w:r>
      <w:r>
        <w:fldChar w:fldCharType="separate"/>
      </w:r>
      <w:r>
        <w:t>206</w:t>
      </w:r>
      <w:r>
        <w:fldChar w:fldCharType="end"/>
      </w:r>
    </w:p>
    <w:p w14:paraId="42A864AF" w14:textId="6C8980CC" w:rsidR="00BB2078" w:rsidRDefault="00BB2078">
      <w:pPr>
        <w:pStyle w:val="TOC2"/>
        <w:rPr>
          <w:rFonts w:asciiTheme="minorHAnsi" w:eastAsiaTheme="minorEastAsia" w:hAnsiTheme="minorHAnsi" w:cstheme="minorBidi"/>
          <w:kern w:val="2"/>
          <w:sz w:val="22"/>
          <w:szCs w:val="22"/>
          <w:lang w:eastAsia="en-GB"/>
          <w14:ligatures w14:val="standardContextual"/>
        </w:rPr>
      </w:pPr>
      <w:r>
        <w:rPr>
          <w:lang w:eastAsia="zh-CN"/>
        </w:rPr>
        <w:t>11.2</w:t>
      </w:r>
      <w:r>
        <w:rPr>
          <w:rFonts w:asciiTheme="minorHAnsi" w:eastAsiaTheme="minorEastAsia" w:hAnsiTheme="minorHAnsi" w:cstheme="minorBidi"/>
          <w:kern w:val="2"/>
          <w:sz w:val="22"/>
          <w:szCs w:val="22"/>
          <w:lang w:eastAsia="en-GB"/>
          <w14:ligatures w14:val="standardContextual"/>
        </w:rPr>
        <w:tab/>
      </w:r>
      <w:r>
        <w:rPr>
          <w:lang w:eastAsia="zh-CN"/>
        </w:rPr>
        <w:t>Interrupted transmission indication</w:t>
      </w:r>
      <w:r>
        <w:tab/>
      </w:r>
      <w:r>
        <w:fldChar w:fldCharType="begin" w:fldLock="1"/>
      </w:r>
      <w:r>
        <w:instrText xml:space="preserve"> PAGEREF _Toc156237237 \h </w:instrText>
      </w:r>
      <w:r>
        <w:fldChar w:fldCharType="separate"/>
      </w:r>
      <w:r>
        <w:t>213</w:t>
      </w:r>
      <w:r>
        <w:fldChar w:fldCharType="end"/>
      </w:r>
    </w:p>
    <w:p w14:paraId="512B604B" w14:textId="59BCA5D0" w:rsidR="00BB2078" w:rsidRDefault="00BB2078">
      <w:pPr>
        <w:pStyle w:val="TOC2"/>
        <w:rPr>
          <w:rFonts w:asciiTheme="minorHAnsi" w:eastAsiaTheme="minorEastAsia" w:hAnsiTheme="minorHAnsi" w:cstheme="minorBidi"/>
          <w:kern w:val="2"/>
          <w:sz w:val="22"/>
          <w:szCs w:val="22"/>
          <w:lang w:eastAsia="en-GB"/>
          <w14:ligatures w14:val="standardContextual"/>
        </w:rPr>
      </w:pPr>
      <w:r>
        <w:rPr>
          <w:lang w:eastAsia="zh-CN"/>
        </w:rPr>
        <w:t>11.2A</w:t>
      </w:r>
      <w:r>
        <w:rPr>
          <w:rFonts w:asciiTheme="minorHAnsi" w:eastAsiaTheme="minorEastAsia" w:hAnsiTheme="minorHAnsi" w:cstheme="minorBidi"/>
          <w:kern w:val="2"/>
          <w:sz w:val="22"/>
          <w:szCs w:val="22"/>
          <w:lang w:eastAsia="en-GB"/>
          <w14:ligatures w14:val="standardContextual"/>
        </w:rPr>
        <w:tab/>
      </w:r>
      <w:r>
        <w:rPr>
          <w:lang w:eastAsia="zh-CN"/>
        </w:rPr>
        <w:t>Cancellation indication</w:t>
      </w:r>
      <w:r>
        <w:tab/>
      </w:r>
      <w:r>
        <w:fldChar w:fldCharType="begin" w:fldLock="1"/>
      </w:r>
      <w:r>
        <w:instrText xml:space="preserve"> PAGEREF _Toc156237238 \h </w:instrText>
      </w:r>
      <w:r>
        <w:fldChar w:fldCharType="separate"/>
      </w:r>
      <w:r>
        <w:t>214</w:t>
      </w:r>
      <w:r>
        <w:fldChar w:fldCharType="end"/>
      </w:r>
    </w:p>
    <w:p w14:paraId="081A0B78" w14:textId="46C1227C" w:rsidR="00BB2078" w:rsidRDefault="00BB2078">
      <w:pPr>
        <w:pStyle w:val="TOC2"/>
        <w:rPr>
          <w:rFonts w:asciiTheme="minorHAnsi" w:eastAsiaTheme="minorEastAsia" w:hAnsiTheme="minorHAnsi" w:cstheme="minorBidi"/>
          <w:kern w:val="2"/>
          <w:sz w:val="22"/>
          <w:szCs w:val="22"/>
          <w:lang w:eastAsia="en-GB"/>
          <w14:ligatures w14:val="standardContextual"/>
        </w:rPr>
      </w:pPr>
      <w:r>
        <w:rPr>
          <w:lang w:eastAsia="zh-CN"/>
        </w:rPr>
        <w:t>11.3</w:t>
      </w:r>
      <w:r>
        <w:rPr>
          <w:rFonts w:asciiTheme="minorHAnsi" w:eastAsiaTheme="minorEastAsia" w:hAnsiTheme="minorHAnsi" w:cstheme="minorBidi"/>
          <w:kern w:val="2"/>
          <w:sz w:val="22"/>
          <w:szCs w:val="22"/>
          <w:lang w:eastAsia="en-GB"/>
          <w14:ligatures w14:val="standardContextual"/>
        </w:rPr>
        <w:tab/>
      </w:r>
      <w:r>
        <w:rPr>
          <w:lang w:eastAsia="zh-CN"/>
        </w:rPr>
        <w:t>Group TPC commands for PUCCH/PUSCH</w:t>
      </w:r>
      <w:r>
        <w:tab/>
      </w:r>
      <w:r>
        <w:fldChar w:fldCharType="begin" w:fldLock="1"/>
      </w:r>
      <w:r>
        <w:instrText xml:space="preserve"> PAGEREF _Toc156237239 \h </w:instrText>
      </w:r>
      <w:r>
        <w:fldChar w:fldCharType="separate"/>
      </w:r>
      <w:r>
        <w:t>215</w:t>
      </w:r>
      <w:r>
        <w:fldChar w:fldCharType="end"/>
      </w:r>
    </w:p>
    <w:p w14:paraId="6A36B57C" w14:textId="29485BE3" w:rsidR="00BB2078" w:rsidRDefault="00BB2078">
      <w:pPr>
        <w:pStyle w:val="TOC2"/>
        <w:rPr>
          <w:rFonts w:asciiTheme="minorHAnsi" w:eastAsiaTheme="minorEastAsia" w:hAnsiTheme="minorHAnsi" w:cstheme="minorBidi"/>
          <w:kern w:val="2"/>
          <w:sz w:val="22"/>
          <w:szCs w:val="22"/>
          <w:lang w:eastAsia="en-GB"/>
          <w14:ligatures w14:val="standardContextual"/>
        </w:rPr>
      </w:pPr>
      <w:r>
        <w:rPr>
          <w:lang w:eastAsia="zh-CN"/>
        </w:rPr>
        <w:t>11.4</w:t>
      </w:r>
      <w:r>
        <w:rPr>
          <w:rFonts w:asciiTheme="minorHAnsi" w:eastAsiaTheme="minorEastAsia" w:hAnsiTheme="minorHAnsi" w:cstheme="minorBidi"/>
          <w:kern w:val="2"/>
          <w:sz w:val="22"/>
          <w:szCs w:val="22"/>
          <w:lang w:eastAsia="en-GB"/>
          <w14:ligatures w14:val="standardContextual"/>
        </w:rPr>
        <w:tab/>
      </w:r>
      <w:r>
        <w:rPr>
          <w:lang w:eastAsia="zh-CN"/>
        </w:rPr>
        <w:t>SRS switching</w:t>
      </w:r>
      <w:r>
        <w:tab/>
      </w:r>
      <w:r>
        <w:fldChar w:fldCharType="begin" w:fldLock="1"/>
      </w:r>
      <w:r>
        <w:instrText xml:space="preserve"> PAGEREF _Toc156237240 \h </w:instrText>
      </w:r>
      <w:r>
        <w:fldChar w:fldCharType="separate"/>
      </w:r>
      <w:r>
        <w:t>216</w:t>
      </w:r>
      <w:r>
        <w:fldChar w:fldCharType="end"/>
      </w:r>
    </w:p>
    <w:p w14:paraId="4FDD4D68" w14:textId="185F2BD9" w:rsidR="00BB2078" w:rsidRDefault="00BB2078">
      <w:pPr>
        <w:pStyle w:val="TOC2"/>
        <w:rPr>
          <w:rFonts w:asciiTheme="minorHAnsi" w:eastAsiaTheme="minorEastAsia" w:hAnsiTheme="minorHAnsi" w:cstheme="minorBidi"/>
          <w:kern w:val="2"/>
          <w:sz w:val="22"/>
          <w:szCs w:val="22"/>
          <w:lang w:eastAsia="en-GB"/>
          <w14:ligatures w14:val="standardContextual"/>
        </w:rPr>
      </w:pPr>
      <w:r>
        <w:rPr>
          <w:lang w:eastAsia="zh-CN"/>
        </w:rPr>
        <w:t>11.5</w:t>
      </w:r>
      <w:r>
        <w:rPr>
          <w:rFonts w:asciiTheme="minorHAnsi" w:eastAsiaTheme="minorEastAsia" w:hAnsiTheme="minorHAnsi" w:cstheme="minorBidi"/>
          <w:kern w:val="2"/>
          <w:sz w:val="22"/>
          <w:szCs w:val="22"/>
          <w:lang w:eastAsia="en-GB"/>
          <w14:ligatures w14:val="standardContextual"/>
        </w:rPr>
        <w:tab/>
      </w:r>
      <w:r>
        <w:rPr>
          <w:lang w:eastAsia="zh-CN"/>
        </w:rPr>
        <w:t>Adaptation of cell operation</w:t>
      </w:r>
      <w:r>
        <w:tab/>
      </w:r>
      <w:r>
        <w:fldChar w:fldCharType="begin" w:fldLock="1"/>
      </w:r>
      <w:r>
        <w:instrText xml:space="preserve"> PAGEREF _Toc156237241 \h </w:instrText>
      </w:r>
      <w:r>
        <w:fldChar w:fldCharType="separate"/>
      </w:r>
      <w:r>
        <w:t>216</w:t>
      </w:r>
      <w:r>
        <w:fldChar w:fldCharType="end"/>
      </w:r>
    </w:p>
    <w:p w14:paraId="77EF762E" w14:textId="2DE7F188" w:rsidR="00BB2078" w:rsidRDefault="00BB2078">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Bandwidth part operation</w:t>
      </w:r>
      <w:r>
        <w:tab/>
      </w:r>
      <w:r>
        <w:fldChar w:fldCharType="begin" w:fldLock="1"/>
      </w:r>
      <w:r>
        <w:instrText xml:space="preserve"> PAGEREF _Toc156237242 \h </w:instrText>
      </w:r>
      <w:r>
        <w:fldChar w:fldCharType="separate"/>
      </w:r>
      <w:r>
        <w:t>217</w:t>
      </w:r>
      <w:r>
        <w:fldChar w:fldCharType="end"/>
      </w:r>
    </w:p>
    <w:p w14:paraId="3895B607" w14:textId="050B7B6A" w:rsidR="00BB2078" w:rsidRDefault="00BB2078">
      <w:pPr>
        <w:pStyle w:val="TOC1"/>
        <w:rPr>
          <w:rFonts w:asciiTheme="minorHAnsi" w:eastAsiaTheme="minorEastAsia" w:hAnsiTheme="minorHAnsi" w:cstheme="minorBidi"/>
          <w:kern w:val="2"/>
          <w:szCs w:val="22"/>
          <w:lang w:eastAsia="en-GB"/>
          <w14:ligatures w14:val="standardContextual"/>
        </w:rPr>
      </w:pPr>
      <w:r>
        <w:rPr>
          <w:lang w:eastAsia="zh-CN"/>
        </w:rPr>
        <w:t>13</w:t>
      </w:r>
      <w:r>
        <w:rPr>
          <w:rFonts w:asciiTheme="minorHAnsi" w:eastAsiaTheme="minorEastAsia" w:hAnsiTheme="minorHAnsi" w:cstheme="minorBidi"/>
          <w:kern w:val="2"/>
          <w:szCs w:val="22"/>
          <w:lang w:eastAsia="en-GB"/>
          <w14:ligatures w14:val="standardContextual"/>
        </w:rPr>
        <w:tab/>
      </w:r>
      <w:r w:rsidRPr="001C076E">
        <w:rPr>
          <w:rFonts w:eastAsia="MS Mincho"/>
          <w:lang w:eastAsia="ja-JP"/>
        </w:rPr>
        <w:t>UE procedure for monitoring Type0-PDCCH CSS sets</w:t>
      </w:r>
      <w:r>
        <w:tab/>
      </w:r>
      <w:r>
        <w:fldChar w:fldCharType="begin" w:fldLock="1"/>
      </w:r>
      <w:r>
        <w:instrText xml:space="preserve"> PAGEREF _Toc156237243 \h </w:instrText>
      </w:r>
      <w:r>
        <w:fldChar w:fldCharType="separate"/>
      </w:r>
      <w:r>
        <w:t>220</w:t>
      </w:r>
      <w:r>
        <w:fldChar w:fldCharType="end"/>
      </w:r>
    </w:p>
    <w:p w14:paraId="6274F2FF" w14:textId="14BF03DE" w:rsidR="00BB2078" w:rsidRDefault="00BB2078">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Integrated access-backhaul operation</w:t>
      </w:r>
      <w:r>
        <w:tab/>
      </w:r>
      <w:r>
        <w:fldChar w:fldCharType="begin" w:fldLock="1"/>
      </w:r>
      <w:r>
        <w:instrText xml:space="preserve"> PAGEREF _Toc156237244 \h </w:instrText>
      </w:r>
      <w:r>
        <w:fldChar w:fldCharType="separate"/>
      </w:r>
      <w:r>
        <w:t>234</w:t>
      </w:r>
      <w:r>
        <w:fldChar w:fldCharType="end"/>
      </w:r>
    </w:p>
    <w:p w14:paraId="3B9B1347" w14:textId="11A26DA8" w:rsidR="00BB2078" w:rsidRDefault="00BB2078">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rPr>
          <w:lang w:eastAsia="zh-CN"/>
        </w:rPr>
        <w:t>Dual active protocol stack based handover</w:t>
      </w:r>
      <w:r>
        <w:tab/>
      </w:r>
      <w:r>
        <w:fldChar w:fldCharType="begin" w:fldLock="1"/>
      </w:r>
      <w:r>
        <w:instrText xml:space="preserve"> PAGEREF _Toc156237245 \h </w:instrText>
      </w:r>
      <w:r>
        <w:fldChar w:fldCharType="separate"/>
      </w:r>
      <w:r>
        <w:t>241</w:t>
      </w:r>
      <w:r>
        <w:fldChar w:fldCharType="end"/>
      </w:r>
    </w:p>
    <w:p w14:paraId="473F612F" w14:textId="07772B9F" w:rsidR="00BB2078" w:rsidRDefault="00BB2078">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UE</w:t>
      </w:r>
      <w:r w:rsidRPr="001C076E">
        <w:rPr>
          <w:bCs/>
        </w:rPr>
        <w:t xml:space="preserve"> procedures for sidelink</w:t>
      </w:r>
      <w:r>
        <w:tab/>
      </w:r>
      <w:r>
        <w:fldChar w:fldCharType="begin" w:fldLock="1"/>
      </w:r>
      <w:r>
        <w:instrText xml:space="preserve"> PAGEREF _Toc156237246 \h </w:instrText>
      </w:r>
      <w:r>
        <w:fldChar w:fldCharType="separate"/>
      </w:r>
      <w:r>
        <w:t>242</w:t>
      </w:r>
      <w:r>
        <w:fldChar w:fldCharType="end"/>
      </w:r>
    </w:p>
    <w:p w14:paraId="65803278" w14:textId="1647B315" w:rsidR="00BB2078" w:rsidRDefault="00BB2078">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Synchronization procedures</w:t>
      </w:r>
      <w:r>
        <w:tab/>
      </w:r>
      <w:r>
        <w:fldChar w:fldCharType="begin" w:fldLock="1"/>
      </w:r>
      <w:r>
        <w:instrText xml:space="preserve"> PAGEREF _Toc156237247 \h </w:instrText>
      </w:r>
      <w:r>
        <w:fldChar w:fldCharType="separate"/>
      </w:r>
      <w:r>
        <w:t>243</w:t>
      </w:r>
      <w:r>
        <w:fldChar w:fldCharType="end"/>
      </w:r>
    </w:p>
    <w:p w14:paraId="021D231A" w14:textId="450B8D02" w:rsidR="00BB2078" w:rsidRDefault="00BB2078">
      <w:pPr>
        <w:pStyle w:val="TOC2"/>
        <w:rPr>
          <w:rFonts w:asciiTheme="minorHAnsi" w:eastAsiaTheme="minorEastAsia" w:hAnsiTheme="minorHAnsi" w:cstheme="minorBidi"/>
          <w:kern w:val="2"/>
          <w:sz w:val="22"/>
          <w:szCs w:val="22"/>
          <w:lang w:eastAsia="en-GB"/>
          <w14:ligatures w14:val="standardContextual"/>
        </w:rPr>
      </w:pPr>
      <w:r w:rsidRPr="001C076E">
        <w:rPr>
          <w:rFonts w:cs="Arial"/>
        </w:rPr>
        <w:t>16.2</w:t>
      </w:r>
      <w:r>
        <w:rPr>
          <w:rFonts w:asciiTheme="minorHAnsi" w:eastAsiaTheme="minorEastAsia" w:hAnsiTheme="minorHAnsi" w:cstheme="minorBidi"/>
          <w:kern w:val="2"/>
          <w:sz w:val="22"/>
          <w:szCs w:val="22"/>
          <w:lang w:eastAsia="en-GB"/>
          <w14:ligatures w14:val="standardContextual"/>
        </w:rPr>
        <w:tab/>
      </w:r>
      <w:r w:rsidRPr="001C076E">
        <w:rPr>
          <w:rFonts w:cs="Arial"/>
        </w:rPr>
        <w:t>Power control</w:t>
      </w:r>
      <w:r>
        <w:tab/>
      </w:r>
      <w:r>
        <w:fldChar w:fldCharType="begin" w:fldLock="1"/>
      </w:r>
      <w:r>
        <w:instrText xml:space="preserve"> PAGEREF _Toc156237248 \h </w:instrText>
      </w:r>
      <w:r>
        <w:fldChar w:fldCharType="separate"/>
      </w:r>
      <w:r>
        <w:t>246</w:t>
      </w:r>
      <w:r>
        <w:fldChar w:fldCharType="end"/>
      </w:r>
    </w:p>
    <w:p w14:paraId="32D85970" w14:textId="38E0D95F" w:rsidR="00BB2078" w:rsidRDefault="00BB2078">
      <w:pPr>
        <w:pStyle w:val="TOC3"/>
        <w:rPr>
          <w:rFonts w:asciiTheme="minorHAnsi" w:eastAsiaTheme="minorEastAsia" w:hAnsiTheme="minorHAnsi" w:cstheme="minorBidi"/>
          <w:kern w:val="2"/>
          <w:sz w:val="22"/>
          <w:szCs w:val="22"/>
          <w:lang w:eastAsia="en-GB"/>
          <w14:ligatures w14:val="standardContextual"/>
        </w:rPr>
      </w:pPr>
      <w:r>
        <w:t>16.2.0</w:t>
      </w:r>
      <w:r>
        <w:rPr>
          <w:rFonts w:asciiTheme="minorHAnsi" w:eastAsiaTheme="minorEastAsia" w:hAnsiTheme="minorHAnsi" w:cstheme="minorBidi"/>
          <w:kern w:val="2"/>
          <w:sz w:val="22"/>
          <w:szCs w:val="22"/>
          <w:lang w:eastAsia="en-GB"/>
          <w14:ligatures w14:val="standardContextual"/>
        </w:rPr>
        <w:tab/>
      </w:r>
      <w:r w:rsidRPr="001C076E">
        <w:rPr>
          <w:rFonts w:cs="Arial"/>
          <w:lang w:val="x-none" w:eastAsia="x-none"/>
        </w:rPr>
        <w:t>S-SS/PSBCH blocks</w:t>
      </w:r>
      <w:r>
        <w:tab/>
      </w:r>
      <w:r>
        <w:fldChar w:fldCharType="begin" w:fldLock="1"/>
      </w:r>
      <w:r>
        <w:instrText xml:space="preserve"> PAGEREF _Toc156237249 \h </w:instrText>
      </w:r>
      <w:r>
        <w:fldChar w:fldCharType="separate"/>
      </w:r>
      <w:r>
        <w:t>246</w:t>
      </w:r>
      <w:r>
        <w:fldChar w:fldCharType="end"/>
      </w:r>
    </w:p>
    <w:p w14:paraId="30EBF1FC" w14:textId="08CE2CB0" w:rsidR="00BB2078" w:rsidRDefault="00BB2078">
      <w:pPr>
        <w:pStyle w:val="TOC3"/>
        <w:rPr>
          <w:rFonts w:asciiTheme="minorHAnsi" w:eastAsiaTheme="minorEastAsia" w:hAnsiTheme="minorHAnsi" w:cstheme="minorBidi"/>
          <w:kern w:val="2"/>
          <w:sz w:val="22"/>
          <w:szCs w:val="22"/>
          <w:lang w:eastAsia="en-GB"/>
          <w14:ligatures w14:val="standardContextual"/>
        </w:rPr>
      </w:pPr>
      <w:r>
        <w:t>16.2.1</w:t>
      </w:r>
      <w:r>
        <w:rPr>
          <w:rFonts w:asciiTheme="minorHAnsi" w:eastAsiaTheme="minorEastAsia" w:hAnsiTheme="minorHAnsi" w:cstheme="minorBidi"/>
          <w:kern w:val="2"/>
          <w:sz w:val="22"/>
          <w:szCs w:val="22"/>
          <w:lang w:eastAsia="en-GB"/>
          <w14:ligatures w14:val="standardContextual"/>
        </w:rPr>
        <w:tab/>
      </w:r>
      <w:r>
        <w:t>PSSCH</w:t>
      </w:r>
      <w:r>
        <w:tab/>
      </w:r>
      <w:r>
        <w:fldChar w:fldCharType="begin" w:fldLock="1"/>
      </w:r>
      <w:r>
        <w:instrText xml:space="preserve"> PAGEREF _Toc156237250 \h </w:instrText>
      </w:r>
      <w:r>
        <w:fldChar w:fldCharType="separate"/>
      </w:r>
      <w:r>
        <w:t>246</w:t>
      </w:r>
      <w:r>
        <w:fldChar w:fldCharType="end"/>
      </w:r>
    </w:p>
    <w:p w14:paraId="66AF2849" w14:textId="3ADA18D5" w:rsidR="00BB2078" w:rsidRDefault="00BB2078">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PSCCH</w:t>
      </w:r>
      <w:r>
        <w:tab/>
      </w:r>
      <w:r>
        <w:fldChar w:fldCharType="begin" w:fldLock="1"/>
      </w:r>
      <w:r>
        <w:instrText xml:space="preserve"> PAGEREF _Toc156237251 \h </w:instrText>
      </w:r>
      <w:r>
        <w:fldChar w:fldCharType="separate"/>
      </w:r>
      <w:r>
        <w:t>248</w:t>
      </w:r>
      <w:r>
        <w:fldChar w:fldCharType="end"/>
      </w:r>
    </w:p>
    <w:p w14:paraId="68A96D41" w14:textId="5F2BCF76" w:rsidR="00BB2078" w:rsidRDefault="00BB2078">
      <w:pPr>
        <w:pStyle w:val="TOC3"/>
        <w:rPr>
          <w:rFonts w:asciiTheme="minorHAnsi" w:eastAsiaTheme="minorEastAsia" w:hAnsiTheme="minorHAnsi" w:cstheme="minorBidi"/>
          <w:kern w:val="2"/>
          <w:sz w:val="22"/>
          <w:szCs w:val="22"/>
          <w:lang w:eastAsia="en-GB"/>
          <w14:ligatures w14:val="standardContextual"/>
        </w:rPr>
      </w:pPr>
      <w:r>
        <w:t>16.2.3</w:t>
      </w:r>
      <w:r>
        <w:rPr>
          <w:rFonts w:asciiTheme="minorHAnsi" w:eastAsiaTheme="minorEastAsia" w:hAnsiTheme="minorHAnsi" w:cstheme="minorBidi"/>
          <w:kern w:val="2"/>
          <w:sz w:val="22"/>
          <w:szCs w:val="22"/>
          <w:lang w:eastAsia="en-GB"/>
          <w14:ligatures w14:val="standardContextual"/>
        </w:rPr>
        <w:tab/>
      </w:r>
      <w:r>
        <w:t>PSFCH</w:t>
      </w:r>
      <w:r>
        <w:tab/>
      </w:r>
      <w:r>
        <w:fldChar w:fldCharType="begin" w:fldLock="1"/>
      </w:r>
      <w:r>
        <w:instrText xml:space="preserve"> PAGEREF _Toc156237252 \h </w:instrText>
      </w:r>
      <w:r>
        <w:fldChar w:fldCharType="separate"/>
      </w:r>
      <w:r>
        <w:t>248</w:t>
      </w:r>
      <w:r>
        <w:fldChar w:fldCharType="end"/>
      </w:r>
    </w:p>
    <w:p w14:paraId="46D156AA" w14:textId="32590215" w:rsidR="00BB2078" w:rsidRDefault="00BB2078">
      <w:pPr>
        <w:pStyle w:val="TOC3"/>
        <w:rPr>
          <w:rFonts w:asciiTheme="minorHAnsi" w:eastAsiaTheme="minorEastAsia" w:hAnsiTheme="minorHAnsi" w:cstheme="minorBidi"/>
          <w:kern w:val="2"/>
          <w:sz w:val="22"/>
          <w:szCs w:val="22"/>
          <w:lang w:eastAsia="en-GB"/>
          <w14:ligatures w14:val="standardContextual"/>
        </w:rPr>
      </w:pPr>
      <w:r>
        <w:t>16.2.3A</w:t>
      </w:r>
      <w:r>
        <w:rPr>
          <w:rFonts w:asciiTheme="minorHAnsi" w:eastAsiaTheme="minorEastAsia" w:hAnsiTheme="minorHAnsi" w:cstheme="minorBidi"/>
          <w:kern w:val="2"/>
          <w:sz w:val="22"/>
          <w:szCs w:val="22"/>
          <w:lang w:eastAsia="en-GB"/>
          <w14:ligatures w14:val="standardContextual"/>
        </w:rPr>
        <w:tab/>
      </w:r>
      <w:r>
        <w:t>SL PRS</w:t>
      </w:r>
      <w:r>
        <w:tab/>
      </w:r>
      <w:r>
        <w:fldChar w:fldCharType="begin" w:fldLock="1"/>
      </w:r>
      <w:r>
        <w:instrText xml:space="preserve"> PAGEREF _Toc156237253 \h </w:instrText>
      </w:r>
      <w:r>
        <w:fldChar w:fldCharType="separate"/>
      </w:r>
      <w:r>
        <w:t>252</w:t>
      </w:r>
      <w:r>
        <w:fldChar w:fldCharType="end"/>
      </w:r>
    </w:p>
    <w:p w14:paraId="67F6A1DB" w14:textId="06E0C670" w:rsidR="00BB2078" w:rsidRDefault="00BB2078">
      <w:pPr>
        <w:pStyle w:val="TOC3"/>
        <w:rPr>
          <w:rFonts w:asciiTheme="minorHAnsi" w:eastAsiaTheme="minorEastAsia" w:hAnsiTheme="minorHAnsi" w:cstheme="minorBidi"/>
          <w:kern w:val="2"/>
          <w:sz w:val="22"/>
          <w:szCs w:val="22"/>
          <w:lang w:eastAsia="en-GB"/>
          <w14:ligatures w14:val="standardContextual"/>
        </w:rPr>
      </w:pPr>
      <w:r>
        <w:t>16.2.4</w:t>
      </w:r>
      <w:r>
        <w:rPr>
          <w:rFonts w:asciiTheme="minorHAnsi" w:eastAsiaTheme="minorEastAsia" w:hAnsiTheme="minorHAnsi" w:cstheme="minorBidi"/>
          <w:kern w:val="2"/>
          <w:sz w:val="22"/>
          <w:szCs w:val="22"/>
          <w:lang w:eastAsia="en-GB"/>
          <w14:ligatures w14:val="standardContextual"/>
        </w:rPr>
        <w:tab/>
      </w:r>
      <w:r>
        <w:t>Prioritization of transmissions/receptions</w:t>
      </w:r>
      <w:r>
        <w:tab/>
      </w:r>
      <w:r>
        <w:fldChar w:fldCharType="begin" w:fldLock="1"/>
      </w:r>
      <w:r>
        <w:instrText xml:space="preserve"> PAGEREF _Toc156237254 \h </w:instrText>
      </w:r>
      <w:r>
        <w:fldChar w:fldCharType="separate"/>
      </w:r>
      <w:r>
        <w:t>253</w:t>
      </w:r>
      <w:r>
        <w:fldChar w:fldCharType="end"/>
      </w:r>
    </w:p>
    <w:p w14:paraId="7BAC3030" w14:textId="257DA09A" w:rsidR="00BB2078" w:rsidRDefault="00BB2078">
      <w:pPr>
        <w:pStyle w:val="TOC4"/>
        <w:rPr>
          <w:rFonts w:asciiTheme="minorHAnsi" w:eastAsiaTheme="minorEastAsia" w:hAnsiTheme="minorHAnsi" w:cstheme="minorBidi"/>
          <w:kern w:val="2"/>
          <w:sz w:val="22"/>
          <w:szCs w:val="22"/>
          <w:lang w:eastAsia="en-GB"/>
          <w14:ligatures w14:val="standardContextual"/>
        </w:rPr>
      </w:pPr>
      <w:r>
        <w:t>16.2.4.1</w:t>
      </w:r>
      <w:r>
        <w:rPr>
          <w:rFonts w:asciiTheme="minorHAnsi" w:eastAsiaTheme="minorEastAsia" w:hAnsiTheme="minorHAnsi" w:cstheme="minorBidi"/>
          <w:kern w:val="2"/>
          <w:sz w:val="22"/>
          <w:szCs w:val="22"/>
          <w:lang w:eastAsia="en-GB"/>
          <w14:ligatures w14:val="standardContextual"/>
        </w:rPr>
        <w:tab/>
      </w:r>
      <w:r>
        <w:t>Simultaneous NR and E-UTRA transmission/reception</w:t>
      </w:r>
      <w:r>
        <w:tab/>
      </w:r>
      <w:r>
        <w:fldChar w:fldCharType="begin" w:fldLock="1"/>
      </w:r>
      <w:r>
        <w:instrText xml:space="preserve"> PAGEREF _Toc156237255 \h </w:instrText>
      </w:r>
      <w:r>
        <w:fldChar w:fldCharType="separate"/>
      </w:r>
      <w:r>
        <w:t>253</w:t>
      </w:r>
      <w:r>
        <w:fldChar w:fldCharType="end"/>
      </w:r>
    </w:p>
    <w:p w14:paraId="17C19548" w14:textId="4E45E8D2" w:rsidR="00BB2078" w:rsidRDefault="00BB2078">
      <w:pPr>
        <w:pStyle w:val="TOC4"/>
        <w:rPr>
          <w:rFonts w:asciiTheme="minorHAnsi" w:eastAsiaTheme="minorEastAsia" w:hAnsiTheme="minorHAnsi" w:cstheme="minorBidi"/>
          <w:kern w:val="2"/>
          <w:sz w:val="22"/>
          <w:szCs w:val="22"/>
          <w:lang w:eastAsia="en-GB"/>
          <w14:ligatures w14:val="standardContextual"/>
        </w:rPr>
      </w:pPr>
      <w:r>
        <w:t>16.2.4.2</w:t>
      </w:r>
      <w:r>
        <w:rPr>
          <w:rFonts w:asciiTheme="minorHAnsi" w:eastAsiaTheme="minorEastAsia" w:hAnsiTheme="minorHAnsi" w:cstheme="minorBidi"/>
          <w:kern w:val="2"/>
          <w:sz w:val="22"/>
          <w:szCs w:val="22"/>
          <w:lang w:eastAsia="en-GB"/>
          <w14:ligatures w14:val="standardContextual"/>
        </w:rPr>
        <w:tab/>
      </w:r>
      <w:r>
        <w:t>Simultaneous PSFCH transmission/reception</w:t>
      </w:r>
      <w:r>
        <w:tab/>
      </w:r>
      <w:r>
        <w:fldChar w:fldCharType="begin" w:fldLock="1"/>
      </w:r>
      <w:r>
        <w:instrText xml:space="preserve"> PAGEREF _Toc156237256 \h </w:instrText>
      </w:r>
      <w:r>
        <w:fldChar w:fldCharType="separate"/>
      </w:r>
      <w:r>
        <w:t>254</w:t>
      </w:r>
      <w:r>
        <w:fldChar w:fldCharType="end"/>
      </w:r>
    </w:p>
    <w:p w14:paraId="788897BC" w14:textId="4BA8DD72" w:rsidR="00BB2078" w:rsidRDefault="00BB2078">
      <w:pPr>
        <w:pStyle w:val="TOC4"/>
        <w:rPr>
          <w:rFonts w:asciiTheme="minorHAnsi" w:eastAsiaTheme="minorEastAsia" w:hAnsiTheme="minorHAnsi" w:cstheme="minorBidi"/>
          <w:kern w:val="2"/>
          <w:sz w:val="22"/>
          <w:szCs w:val="22"/>
          <w:lang w:eastAsia="en-GB"/>
          <w14:ligatures w14:val="standardContextual"/>
        </w:rPr>
      </w:pPr>
      <w:r>
        <w:t>16.2.4.3</w:t>
      </w:r>
      <w:r>
        <w:rPr>
          <w:rFonts w:asciiTheme="minorHAnsi" w:eastAsiaTheme="minorEastAsia" w:hAnsiTheme="minorHAnsi" w:cstheme="minorBidi"/>
          <w:kern w:val="2"/>
          <w:sz w:val="22"/>
          <w:szCs w:val="22"/>
          <w:lang w:eastAsia="en-GB"/>
          <w14:ligatures w14:val="standardContextual"/>
        </w:rPr>
        <w:tab/>
      </w:r>
      <w:r>
        <w:t>Simultaneous SL and UL transmissions/receptions</w:t>
      </w:r>
      <w:r>
        <w:tab/>
      </w:r>
      <w:r>
        <w:fldChar w:fldCharType="begin" w:fldLock="1"/>
      </w:r>
      <w:r>
        <w:instrText xml:space="preserve"> PAGEREF _Toc156237257 \h </w:instrText>
      </w:r>
      <w:r>
        <w:fldChar w:fldCharType="separate"/>
      </w:r>
      <w:r>
        <w:t>254</w:t>
      </w:r>
      <w:r>
        <w:fldChar w:fldCharType="end"/>
      </w:r>
    </w:p>
    <w:p w14:paraId="2B320A6C" w14:textId="58C27E27" w:rsidR="00BB2078" w:rsidRDefault="00BB2078">
      <w:pPr>
        <w:pStyle w:val="TOC5"/>
        <w:rPr>
          <w:rFonts w:asciiTheme="minorHAnsi" w:eastAsiaTheme="minorEastAsia" w:hAnsiTheme="minorHAnsi" w:cstheme="minorBidi"/>
          <w:kern w:val="2"/>
          <w:sz w:val="22"/>
          <w:szCs w:val="22"/>
          <w:lang w:eastAsia="en-GB"/>
          <w14:ligatures w14:val="standardContextual"/>
        </w:rPr>
      </w:pPr>
      <w:r w:rsidRPr="001C076E">
        <w:rPr>
          <w:rFonts w:eastAsia="Malgun Gothic"/>
        </w:rPr>
        <w:t>16.2.4.3.1</w:t>
      </w:r>
      <w:r>
        <w:rPr>
          <w:rFonts w:asciiTheme="minorHAnsi" w:eastAsiaTheme="minorEastAsia" w:hAnsiTheme="minorHAnsi" w:cstheme="minorBidi"/>
          <w:kern w:val="2"/>
          <w:sz w:val="22"/>
          <w:szCs w:val="22"/>
          <w:lang w:eastAsia="en-GB"/>
          <w14:ligatures w14:val="standardContextual"/>
        </w:rPr>
        <w:tab/>
      </w:r>
      <w:r w:rsidRPr="001C076E">
        <w:rPr>
          <w:rFonts w:eastAsia="Malgun Gothic"/>
        </w:rPr>
        <w:t>Prioritizations for sidelink and uplink transmissions/receptions</w:t>
      </w:r>
      <w:r>
        <w:tab/>
      </w:r>
      <w:r>
        <w:fldChar w:fldCharType="begin" w:fldLock="1"/>
      </w:r>
      <w:r>
        <w:instrText xml:space="preserve"> PAGEREF _Toc156237258 \h </w:instrText>
      </w:r>
      <w:r>
        <w:fldChar w:fldCharType="separate"/>
      </w:r>
      <w:r>
        <w:t>255</w:t>
      </w:r>
      <w:r>
        <w:fldChar w:fldCharType="end"/>
      </w:r>
    </w:p>
    <w:p w14:paraId="39C6A647" w14:textId="5C108193" w:rsidR="00BB2078" w:rsidRDefault="00BB2078">
      <w:pPr>
        <w:pStyle w:val="TOC3"/>
        <w:rPr>
          <w:rFonts w:asciiTheme="minorHAnsi" w:eastAsiaTheme="minorEastAsia" w:hAnsiTheme="minorHAnsi" w:cstheme="minorBidi"/>
          <w:kern w:val="2"/>
          <w:sz w:val="22"/>
          <w:szCs w:val="22"/>
          <w:lang w:eastAsia="en-GB"/>
          <w14:ligatures w14:val="standardContextual"/>
        </w:rPr>
      </w:pPr>
      <w:r>
        <w:t>16.2.5</w:t>
      </w:r>
      <w:r>
        <w:rPr>
          <w:rFonts w:asciiTheme="minorHAnsi" w:eastAsiaTheme="minorEastAsia" w:hAnsiTheme="minorHAnsi" w:cstheme="minorBidi"/>
          <w:kern w:val="2"/>
          <w:sz w:val="22"/>
          <w:szCs w:val="22"/>
          <w:lang w:eastAsia="en-GB"/>
          <w14:ligatures w14:val="standardContextual"/>
        </w:rPr>
        <w:tab/>
      </w:r>
      <w:r>
        <w:t>SL Carrier Aggregation</w:t>
      </w:r>
      <w:r>
        <w:tab/>
      </w:r>
      <w:r>
        <w:fldChar w:fldCharType="begin" w:fldLock="1"/>
      </w:r>
      <w:r>
        <w:instrText xml:space="preserve"> PAGEREF _Toc156237259 \h </w:instrText>
      </w:r>
      <w:r>
        <w:fldChar w:fldCharType="separate"/>
      </w:r>
      <w:r>
        <w:t>256</w:t>
      </w:r>
      <w:r>
        <w:fldChar w:fldCharType="end"/>
      </w:r>
    </w:p>
    <w:p w14:paraId="14E5D1DB" w14:textId="48E48A6E" w:rsidR="00BB2078" w:rsidRDefault="00BB2078">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UE procedure for reporting and obtaining control information in PSFCH</w:t>
      </w:r>
      <w:r>
        <w:tab/>
      </w:r>
      <w:r>
        <w:fldChar w:fldCharType="begin" w:fldLock="1"/>
      </w:r>
      <w:r>
        <w:instrText xml:space="preserve"> PAGEREF _Toc156237260 \h </w:instrText>
      </w:r>
      <w:r>
        <w:fldChar w:fldCharType="separate"/>
      </w:r>
      <w:r>
        <w:t>257</w:t>
      </w:r>
      <w:r>
        <w:fldChar w:fldCharType="end"/>
      </w:r>
    </w:p>
    <w:p w14:paraId="4FB06CCA" w14:textId="3083B37B" w:rsidR="00BB2078" w:rsidRDefault="00BB2078">
      <w:pPr>
        <w:pStyle w:val="TOC3"/>
        <w:rPr>
          <w:rFonts w:asciiTheme="minorHAnsi" w:eastAsiaTheme="minorEastAsia" w:hAnsiTheme="minorHAnsi" w:cstheme="minorBidi"/>
          <w:kern w:val="2"/>
          <w:sz w:val="22"/>
          <w:szCs w:val="22"/>
          <w:lang w:eastAsia="en-GB"/>
          <w14:ligatures w14:val="standardContextual"/>
        </w:rPr>
      </w:pPr>
      <w:r>
        <w:t>16.3.0</w:t>
      </w:r>
      <w:r>
        <w:rPr>
          <w:rFonts w:asciiTheme="minorHAnsi" w:eastAsiaTheme="minorEastAsia" w:hAnsiTheme="minorHAnsi" w:cstheme="minorBidi"/>
          <w:kern w:val="2"/>
          <w:sz w:val="22"/>
          <w:szCs w:val="22"/>
          <w:lang w:eastAsia="en-GB"/>
          <w14:ligatures w14:val="standardContextual"/>
        </w:rPr>
        <w:tab/>
      </w:r>
      <w:r>
        <w:t>UE procedure for transmitting PSFCH with control information</w:t>
      </w:r>
      <w:r>
        <w:tab/>
      </w:r>
      <w:r>
        <w:fldChar w:fldCharType="begin" w:fldLock="1"/>
      </w:r>
      <w:r>
        <w:instrText xml:space="preserve"> PAGEREF _Toc156237261 \h </w:instrText>
      </w:r>
      <w:r>
        <w:fldChar w:fldCharType="separate"/>
      </w:r>
      <w:r>
        <w:t>257</w:t>
      </w:r>
      <w:r>
        <w:fldChar w:fldCharType="end"/>
      </w:r>
    </w:p>
    <w:p w14:paraId="3E4A5DFF" w14:textId="14E2EEA7" w:rsidR="00BB2078" w:rsidRDefault="00BB2078">
      <w:pPr>
        <w:pStyle w:val="TOC3"/>
        <w:rPr>
          <w:rFonts w:asciiTheme="minorHAnsi" w:eastAsiaTheme="minorEastAsia" w:hAnsiTheme="minorHAnsi" w:cstheme="minorBidi"/>
          <w:kern w:val="2"/>
          <w:sz w:val="22"/>
          <w:szCs w:val="22"/>
          <w:lang w:eastAsia="en-GB"/>
          <w14:ligatures w14:val="standardContextual"/>
        </w:rPr>
      </w:pPr>
      <w:r w:rsidRPr="001C076E">
        <w:rPr>
          <w:rFonts w:eastAsia="Malgun Gothic"/>
        </w:rPr>
        <w:t>16.3.1</w:t>
      </w:r>
      <w:r>
        <w:rPr>
          <w:rFonts w:asciiTheme="minorHAnsi" w:eastAsiaTheme="minorEastAsia" w:hAnsiTheme="minorHAnsi" w:cstheme="minorBidi"/>
          <w:kern w:val="2"/>
          <w:sz w:val="22"/>
          <w:szCs w:val="22"/>
          <w:lang w:eastAsia="en-GB"/>
          <w14:ligatures w14:val="standardContextual"/>
        </w:rPr>
        <w:tab/>
      </w:r>
      <w:r w:rsidRPr="001C076E">
        <w:rPr>
          <w:rFonts w:eastAsia="Malgun Gothic"/>
        </w:rPr>
        <w:t>UE procedure for receiving PSFCH with control information</w:t>
      </w:r>
      <w:r>
        <w:tab/>
      </w:r>
      <w:r>
        <w:fldChar w:fldCharType="begin" w:fldLock="1"/>
      </w:r>
      <w:r>
        <w:instrText xml:space="preserve"> PAGEREF _Toc156237262 \h </w:instrText>
      </w:r>
      <w:r>
        <w:fldChar w:fldCharType="separate"/>
      </w:r>
      <w:r>
        <w:t>261</w:t>
      </w:r>
      <w:r>
        <w:fldChar w:fldCharType="end"/>
      </w:r>
    </w:p>
    <w:p w14:paraId="4604C698" w14:textId="0ADF9391" w:rsidR="00BB2078" w:rsidRDefault="00BB2078">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UE procedure for transmitting PSCCH</w:t>
      </w:r>
      <w:r>
        <w:tab/>
      </w:r>
      <w:r>
        <w:fldChar w:fldCharType="begin" w:fldLock="1"/>
      </w:r>
      <w:r>
        <w:instrText xml:space="preserve"> PAGEREF _Toc156237263 \h </w:instrText>
      </w:r>
      <w:r>
        <w:fldChar w:fldCharType="separate"/>
      </w:r>
      <w:r>
        <w:t>263</w:t>
      </w:r>
      <w:r>
        <w:fldChar w:fldCharType="end"/>
      </w:r>
    </w:p>
    <w:p w14:paraId="40438F95" w14:textId="7F79C993" w:rsidR="00BB2078" w:rsidRDefault="00BB2078">
      <w:pPr>
        <w:pStyle w:val="TOC2"/>
        <w:rPr>
          <w:rFonts w:asciiTheme="minorHAnsi" w:eastAsiaTheme="minorEastAsia" w:hAnsiTheme="minorHAnsi" w:cstheme="minorBidi"/>
          <w:kern w:val="2"/>
          <w:sz w:val="22"/>
          <w:szCs w:val="22"/>
          <w:lang w:eastAsia="en-GB"/>
          <w14:ligatures w14:val="standardContextual"/>
        </w:rPr>
      </w:pPr>
      <w:r>
        <w:t>16.4A</w:t>
      </w:r>
      <w:r>
        <w:rPr>
          <w:rFonts w:asciiTheme="minorHAnsi" w:eastAsiaTheme="minorEastAsia" w:hAnsiTheme="minorHAnsi" w:cstheme="minorBidi"/>
          <w:kern w:val="2"/>
          <w:sz w:val="22"/>
          <w:szCs w:val="22"/>
          <w:lang w:eastAsia="en-GB"/>
          <w14:ligatures w14:val="standardContextual"/>
        </w:rPr>
        <w:tab/>
      </w:r>
      <w:r>
        <w:t>UE procedure for transmitting PSCCH in dedicated SL PRS resource pool</w:t>
      </w:r>
      <w:r>
        <w:tab/>
      </w:r>
      <w:r>
        <w:fldChar w:fldCharType="begin" w:fldLock="1"/>
      </w:r>
      <w:r>
        <w:instrText xml:space="preserve"> PAGEREF _Toc156237264 \h </w:instrText>
      </w:r>
      <w:r>
        <w:fldChar w:fldCharType="separate"/>
      </w:r>
      <w:r>
        <w:t>264</w:t>
      </w:r>
      <w:r>
        <w:fldChar w:fldCharType="end"/>
      </w:r>
    </w:p>
    <w:p w14:paraId="7AE82336" w14:textId="74754ADB" w:rsidR="00BB2078" w:rsidRDefault="00BB2078">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UE procedure for reporting HARQ-ACK on uplink</w:t>
      </w:r>
      <w:r>
        <w:tab/>
      </w:r>
      <w:r>
        <w:fldChar w:fldCharType="begin" w:fldLock="1"/>
      </w:r>
      <w:r>
        <w:instrText xml:space="preserve"> PAGEREF _Toc156237265 \h </w:instrText>
      </w:r>
      <w:r>
        <w:fldChar w:fldCharType="separate"/>
      </w:r>
      <w:r>
        <w:t>265</w:t>
      </w:r>
      <w:r>
        <w:fldChar w:fldCharType="end"/>
      </w:r>
    </w:p>
    <w:p w14:paraId="369BD7E3" w14:textId="191FB97D" w:rsidR="00BB2078" w:rsidRDefault="00BB2078">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_Toc156237266 \h </w:instrText>
      </w:r>
      <w:r>
        <w:fldChar w:fldCharType="separate"/>
      </w:r>
      <w:r>
        <w:t>267</w:t>
      </w:r>
      <w:r>
        <w:fldChar w:fldCharType="end"/>
      </w:r>
    </w:p>
    <w:p w14:paraId="13B5F051" w14:textId="1580DC06" w:rsidR="00BB2078" w:rsidRDefault="00BB2078">
      <w:pPr>
        <w:pStyle w:val="TOC4"/>
        <w:rPr>
          <w:rFonts w:asciiTheme="minorHAnsi" w:eastAsiaTheme="minorEastAsia" w:hAnsiTheme="minorHAnsi" w:cstheme="minorBidi"/>
          <w:kern w:val="2"/>
          <w:sz w:val="22"/>
          <w:szCs w:val="22"/>
          <w:lang w:eastAsia="en-GB"/>
          <w14:ligatures w14:val="standardContextual"/>
        </w:rPr>
      </w:pPr>
      <w:r>
        <w:t>16.5.1.1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_Toc156237267 \h </w:instrText>
      </w:r>
      <w:r>
        <w:fldChar w:fldCharType="separate"/>
      </w:r>
      <w:r>
        <w:t>268</w:t>
      </w:r>
      <w:r>
        <w:fldChar w:fldCharType="end"/>
      </w:r>
    </w:p>
    <w:p w14:paraId="45D10687" w14:textId="6801F203" w:rsidR="00BB2078" w:rsidRDefault="00BB2078">
      <w:pPr>
        <w:pStyle w:val="TOC4"/>
        <w:rPr>
          <w:rFonts w:asciiTheme="minorHAnsi" w:eastAsiaTheme="minorEastAsia" w:hAnsiTheme="minorHAnsi" w:cstheme="minorBidi"/>
          <w:kern w:val="2"/>
          <w:sz w:val="22"/>
          <w:szCs w:val="22"/>
          <w:lang w:eastAsia="en-GB"/>
          <w14:ligatures w14:val="standardContextual"/>
        </w:rPr>
      </w:pPr>
      <w:r w:rsidRPr="001C076E">
        <w:rPr>
          <w:lang w:val="en-US" w:eastAsia="zh-CN"/>
        </w:rPr>
        <w:t>16.5.1.2</w:t>
      </w:r>
      <w:r>
        <w:rPr>
          <w:rFonts w:asciiTheme="minorHAnsi" w:eastAsiaTheme="minorEastAsia" w:hAnsiTheme="minorHAnsi" w:cstheme="minorBidi"/>
          <w:kern w:val="2"/>
          <w:sz w:val="22"/>
          <w:szCs w:val="22"/>
          <w:lang w:eastAsia="en-GB"/>
          <w14:ligatures w14:val="standardContextual"/>
        </w:rPr>
        <w:tab/>
      </w:r>
      <w:r w:rsidRPr="001C076E">
        <w:rPr>
          <w:lang w:val="en-US" w:eastAsia="zh-CN"/>
        </w:rPr>
        <w:t>Type-1 HARQ-ACK codebook in physical uplink shared channel</w:t>
      </w:r>
      <w:r>
        <w:tab/>
      </w:r>
      <w:r>
        <w:fldChar w:fldCharType="begin" w:fldLock="1"/>
      </w:r>
      <w:r>
        <w:instrText xml:space="preserve"> PAGEREF _Toc156237268 \h </w:instrText>
      </w:r>
      <w:r>
        <w:fldChar w:fldCharType="separate"/>
      </w:r>
      <w:r>
        <w:t>269</w:t>
      </w:r>
      <w:r>
        <w:fldChar w:fldCharType="end"/>
      </w:r>
    </w:p>
    <w:p w14:paraId="7EF43E3C" w14:textId="778B2BDE" w:rsidR="00BB2078" w:rsidRDefault="00BB2078">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_Toc156237269 \h </w:instrText>
      </w:r>
      <w:r>
        <w:fldChar w:fldCharType="separate"/>
      </w:r>
      <w:r>
        <w:t>270</w:t>
      </w:r>
      <w:r>
        <w:fldChar w:fldCharType="end"/>
      </w:r>
    </w:p>
    <w:p w14:paraId="7B0471CA" w14:textId="3882689B" w:rsidR="00BB2078" w:rsidRDefault="00BB2078">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_Toc156237270 \h </w:instrText>
      </w:r>
      <w:r>
        <w:fldChar w:fldCharType="separate"/>
      </w:r>
      <w:r>
        <w:t>270</w:t>
      </w:r>
      <w:r>
        <w:fldChar w:fldCharType="end"/>
      </w:r>
    </w:p>
    <w:p w14:paraId="748E4518" w14:textId="6BD2C18C" w:rsidR="00BB2078" w:rsidRDefault="00BB2078">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_Toc156237271 \h </w:instrText>
      </w:r>
      <w:r>
        <w:fldChar w:fldCharType="separate"/>
      </w:r>
      <w:r>
        <w:t>272</w:t>
      </w:r>
      <w:r>
        <w:fldChar w:fldCharType="end"/>
      </w:r>
    </w:p>
    <w:p w14:paraId="10FDAD85" w14:textId="48202C55" w:rsidR="00BB2078" w:rsidRDefault="00BB2078">
      <w:pPr>
        <w:pStyle w:val="TOC2"/>
        <w:rPr>
          <w:rFonts w:asciiTheme="minorHAnsi" w:eastAsiaTheme="minorEastAsia" w:hAnsiTheme="minorHAnsi" w:cstheme="minorBidi"/>
          <w:kern w:val="2"/>
          <w:sz w:val="22"/>
          <w:szCs w:val="22"/>
          <w:lang w:eastAsia="en-GB"/>
          <w14:ligatures w14:val="standardContextual"/>
        </w:rPr>
      </w:pPr>
      <w:r w:rsidRPr="001C076E">
        <w:rPr>
          <w:rFonts w:eastAsia="DengXian"/>
        </w:rPr>
        <w:t>16.6</w:t>
      </w:r>
      <w:r>
        <w:rPr>
          <w:rFonts w:asciiTheme="minorHAnsi" w:eastAsiaTheme="minorEastAsia" w:hAnsiTheme="minorHAnsi" w:cstheme="minorBidi"/>
          <w:kern w:val="2"/>
          <w:sz w:val="22"/>
          <w:szCs w:val="22"/>
          <w:lang w:eastAsia="en-GB"/>
          <w14:ligatures w14:val="standardContextual"/>
        </w:rPr>
        <w:tab/>
      </w:r>
      <w:r w:rsidRPr="001C076E">
        <w:rPr>
          <w:rFonts w:eastAsia="DengXian"/>
        </w:rPr>
        <w:t>UE procedure for LTE sidelink transmission</w:t>
      </w:r>
      <w:r>
        <w:tab/>
      </w:r>
      <w:r>
        <w:fldChar w:fldCharType="begin" w:fldLock="1"/>
      </w:r>
      <w:r>
        <w:instrText xml:space="preserve"> PAGEREF _Toc156237272 \h </w:instrText>
      </w:r>
      <w:r>
        <w:fldChar w:fldCharType="separate"/>
      </w:r>
      <w:r>
        <w:t>273</w:t>
      </w:r>
      <w:r>
        <w:fldChar w:fldCharType="end"/>
      </w:r>
    </w:p>
    <w:p w14:paraId="6EF68E45" w14:textId="6EBDBA31" w:rsidR="00BB2078" w:rsidRDefault="00BB2078">
      <w:pPr>
        <w:pStyle w:val="TOC2"/>
        <w:rPr>
          <w:rFonts w:asciiTheme="minorHAnsi" w:eastAsiaTheme="minorEastAsia" w:hAnsiTheme="minorHAnsi" w:cstheme="minorBidi"/>
          <w:kern w:val="2"/>
          <w:sz w:val="22"/>
          <w:szCs w:val="22"/>
          <w:lang w:eastAsia="en-GB"/>
          <w14:ligatures w14:val="standardContextual"/>
        </w:rPr>
      </w:pPr>
      <w:r w:rsidRPr="001C076E">
        <w:rPr>
          <w:rFonts w:eastAsia="DengXian"/>
        </w:rPr>
        <w:t>16.7</w:t>
      </w:r>
      <w:r>
        <w:rPr>
          <w:rFonts w:asciiTheme="minorHAnsi" w:eastAsiaTheme="minorEastAsia" w:hAnsiTheme="minorHAnsi" w:cstheme="minorBidi"/>
          <w:kern w:val="2"/>
          <w:sz w:val="22"/>
          <w:szCs w:val="22"/>
          <w:lang w:eastAsia="en-GB"/>
          <w14:ligatures w14:val="standardContextual"/>
        </w:rPr>
        <w:tab/>
      </w:r>
      <w:r>
        <w:t xml:space="preserve">Operation for in-device coexistence </w:t>
      </w:r>
      <w:r w:rsidRPr="001C076E">
        <w:rPr>
          <w:rFonts w:eastAsia="Gulim"/>
        </w:rPr>
        <w:t>and for co-channel coexistence</w:t>
      </w:r>
      <w:r>
        <w:tab/>
      </w:r>
      <w:r>
        <w:fldChar w:fldCharType="begin" w:fldLock="1"/>
      </w:r>
      <w:r>
        <w:instrText xml:space="preserve"> PAGEREF _Toc156237273 \h </w:instrText>
      </w:r>
      <w:r>
        <w:fldChar w:fldCharType="separate"/>
      </w:r>
      <w:r>
        <w:t>273</w:t>
      </w:r>
      <w:r>
        <w:fldChar w:fldCharType="end"/>
      </w:r>
    </w:p>
    <w:p w14:paraId="03BCEDCC" w14:textId="6CD94FAA" w:rsidR="00BB2078" w:rsidRDefault="00BB2078">
      <w:pPr>
        <w:pStyle w:val="TOC1"/>
        <w:rPr>
          <w:rFonts w:asciiTheme="minorHAnsi" w:eastAsiaTheme="minorEastAsia" w:hAnsiTheme="minorHAnsi" w:cstheme="minorBidi"/>
          <w:kern w:val="2"/>
          <w:szCs w:val="22"/>
          <w:lang w:eastAsia="en-GB"/>
          <w14:ligatures w14:val="standardContextual"/>
        </w:rPr>
      </w:pPr>
      <w:r>
        <w:t>17</w:t>
      </w:r>
      <w:r>
        <w:rPr>
          <w:rFonts w:asciiTheme="minorHAnsi" w:eastAsiaTheme="minorEastAsia" w:hAnsiTheme="minorHAnsi" w:cstheme="minorBidi"/>
          <w:kern w:val="2"/>
          <w:szCs w:val="22"/>
          <w:lang w:eastAsia="en-GB"/>
          <w14:ligatures w14:val="standardContextual"/>
        </w:rPr>
        <w:tab/>
      </w:r>
      <w:r>
        <w:t>UE with reduced capabilities</w:t>
      </w:r>
      <w:r>
        <w:tab/>
      </w:r>
      <w:r>
        <w:fldChar w:fldCharType="begin" w:fldLock="1"/>
      </w:r>
      <w:r>
        <w:instrText xml:space="preserve"> PAGEREF _Toc156237274 \h </w:instrText>
      </w:r>
      <w:r>
        <w:fldChar w:fldCharType="separate"/>
      </w:r>
      <w:r>
        <w:t>273</w:t>
      </w:r>
      <w:r>
        <w:fldChar w:fldCharType="end"/>
      </w:r>
    </w:p>
    <w:p w14:paraId="01FB60FD" w14:textId="29EAE9DD" w:rsidR="00BB2078" w:rsidRDefault="00BB2078">
      <w:pPr>
        <w:pStyle w:val="TOC2"/>
        <w:rPr>
          <w:rFonts w:asciiTheme="minorHAnsi" w:eastAsiaTheme="minorEastAsia" w:hAnsiTheme="minorHAnsi" w:cstheme="minorBidi"/>
          <w:kern w:val="2"/>
          <w:sz w:val="22"/>
          <w:szCs w:val="22"/>
          <w:lang w:eastAsia="en-GB"/>
          <w14:ligatures w14:val="standardContextual"/>
        </w:rPr>
      </w:pPr>
      <w:r>
        <w:t>17.1</w:t>
      </w:r>
      <w:r>
        <w:rPr>
          <w:rFonts w:asciiTheme="minorHAnsi" w:eastAsiaTheme="minorEastAsia" w:hAnsiTheme="minorHAnsi" w:cstheme="minorBidi"/>
          <w:kern w:val="2"/>
          <w:sz w:val="22"/>
          <w:szCs w:val="22"/>
          <w:lang w:eastAsia="en-GB"/>
          <w14:ligatures w14:val="standardContextual"/>
        </w:rPr>
        <w:tab/>
      </w:r>
      <w:r>
        <w:t>First procedures for RedCap UE</w:t>
      </w:r>
      <w:r>
        <w:tab/>
      </w:r>
      <w:r>
        <w:fldChar w:fldCharType="begin" w:fldLock="1"/>
      </w:r>
      <w:r>
        <w:instrText xml:space="preserve"> PAGEREF _Toc156237275 \h </w:instrText>
      </w:r>
      <w:r>
        <w:fldChar w:fldCharType="separate"/>
      </w:r>
      <w:r>
        <w:t>273</w:t>
      </w:r>
      <w:r>
        <w:fldChar w:fldCharType="end"/>
      </w:r>
    </w:p>
    <w:p w14:paraId="23C46E07" w14:textId="3B3338D4" w:rsidR="00BB2078" w:rsidRDefault="00BB2078">
      <w:pPr>
        <w:pStyle w:val="TOC2"/>
        <w:rPr>
          <w:rFonts w:asciiTheme="minorHAnsi" w:eastAsiaTheme="minorEastAsia" w:hAnsiTheme="minorHAnsi" w:cstheme="minorBidi"/>
          <w:kern w:val="2"/>
          <w:sz w:val="22"/>
          <w:szCs w:val="22"/>
          <w:lang w:eastAsia="en-GB"/>
          <w14:ligatures w14:val="standardContextual"/>
        </w:rPr>
      </w:pPr>
      <w:r>
        <w:t>17.1A</w:t>
      </w:r>
      <w:r>
        <w:rPr>
          <w:rFonts w:asciiTheme="minorHAnsi" w:eastAsiaTheme="minorEastAsia" w:hAnsiTheme="minorHAnsi" w:cstheme="minorBidi"/>
          <w:kern w:val="2"/>
          <w:sz w:val="22"/>
          <w:szCs w:val="22"/>
          <w:lang w:eastAsia="en-GB"/>
          <w14:ligatures w14:val="standardContextual"/>
        </w:rPr>
        <w:tab/>
      </w:r>
      <w:r>
        <w:t>Second procedures for RedCap UE</w:t>
      </w:r>
      <w:r>
        <w:tab/>
      </w:r>
      <w:r>
        <w:fldChar w:fldCharType="begin" w:fldLock="1"/>
      </w:r>
      <w:r>
        <w:instrText xml:space="preserve"> PAGEREF _Toc156237276 \h </w:instrText>
      </w:r>
      <w:r>
        <w:fldChar w:fldCharType="separate"/>
      </w:r>
      <w:r>
        <w:t>275</w:t>
      </w:r>
      <w:r>
        <w:fldChar w:fldCharType="end"/>
      </w:r>
    </w:p>
    <w:p w14:paraId="41BDCB27" w14:textId="6AFA5D00" w:rsidR="00BB2078" w:rsidRDefault="00BB2078">
      <w:pPr>
        <w:pStyle w:val="TOC2"/>
        <w:rPr>
          <w:rFonts w:asciiTheme="minorHAnsi" w:eastAsiaTheme="minorEastAsia" w:hAnsiTheme="minorHAnsi" w:cstheme="minorBidi"/>
          <w:kern w:val="2"/>
          <w:sz w:val="22"/>
          <w:szCs w:val="22"/>
          <w:lang w:eastAsia="en-GB"/>
          <w14:ligatures w14:val="standardContextual"/>
        </w:rPr>
      </w:pPr>
      <w:r>
        <w:t>17.2</w:t>
      </w:r>
      <w:r>
        <w:rPr>
          <w:rFonts w:asciiTheme="minorHAnsi" w:eastAsiaTheme="minorEastAsia" w:hAnsiTheme="minorHAnsi" w:cstheme="minorBidi"/>
          <w:kern w:val="2"/>
          <w:sz w:val="22"/>
          <w:szCs w:val="22"/>
          <w:lang w:eastAsia="en-GB"/>
          <w14:ligatures w14:val="standardContextual"/>
        </w:rPr>
        <w:tab/>
      </w:r>
      <w:r>
        <w:t>Half-Duplex UE in paired spectrum</w:t>
      </w:r>
      <w:r>
        <w:tab/>
      </w:r>
      <w:r>
        <w:fldChar w:fldCharType="begin" w:fldLock="1"/>
      </w:r>
      <w:r>
        <w:instrText xml:space="preserve"> PAGEREF _Toc156237277 \h </w:instrText>
      </w:r>
      <w:r>
        <w:fldChar w:fldCharType="separate"/>
      </w:r>
      <w:r>
        <w:t>276</w:t>
      </w:r>
      <w:r>
        <w:fldChar w:fldCharType="end"/>
      </w:r>
    </w:p>
    <w:p w14:paraId="29276206" w14:textId="66FEE995" w:rsidR="00BB2078" w:rsidRDefault="00BB2078">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Multicast Broadcast Services</w:t>
      </w:r>
      <w:r>
        <w:tab/>
      </w:r>
      <w:r>
        <w:fldChar w:fldCharType="begin" w:fldLock="1"/>
      </w:r>
      <w:r>
        <w:instrText xml:space="preserve"> PAGEREF _Toc156237278 \h </w:instrText>
      </w:r>
      <w:r>
        <w:fldChar w:fldCharType="separate"/>
      </w:r>
      <w:r>
        <w:t>277</w:t>
      </w:r>
      <w:r>
        <w:fldChar w:fldCharType="end"/>
      </w:r>
    </w:p>
    <w:p w14:paraId="66E84543" w14:textId="769A7F03" w:rsidR="00BB2078" w:rsidRDefault="00BB2078">
      <w:pPr>
        <w:pStyle w:val="TOC1"/>
        <w:rPr>
          <w:rFonts w:asciiTheme="minorHAnsi" w:eastAsiaTheme="minorEastAsia" w:hAnsiTheme="minorHAnsi" w:cstheme="minorBidi"/>
          <w:kern w:val="2"/>
          <w:szCs w:val="22"/>
          <w:lang w:eastAsia="en-GB"/>
          <w14:ligatures w14:val="standardContextual"/>
        </w:rPr>
      </w:pPr>
      <w:r>
        <w:t>19</w:t>
      </w:r>
      <w:r>
        <w:rPr>
          <w:rFonts w:asciiTheme="minorHAnsi" w:eastAsiaTheme="minorEastAsia" w:hAnsiTheme="minorHAnsi" w:cstheme="minorBidi"/>
          <w:kern w:val="2"/>
          <w:szCs w:val="22"/>
          <w:lang w:eastAsia="en-GB"/>
          <w14:ligatures w14:val="standardContextual"/>
        </w:rPr>
        <w:tab/>
      </w:r>
      <w:r>
        <w:t>PUSCH transmission in RRC_INACTIVE state</w:t>
      </w:r>
      <w:r>
        <w:tab/>
      </w:r>
      <w:r>
        <w:fldChar w:fldCharType="begin" w:fldLock="1"/>
      </w:r>
      <w:r>
        <w:instrText xml:space="preserve"> PAGEREF _Toc156237279 \h </w:instrText>
      </w:r>
      <w:r>
        <w:fldChar w:fldCharType="separate"/>
      </w:r>
      <w:r>
        <w:t>282</w:t>
      </w:r>
      <w:r>
        <w:fldChar w:fldCharType="end"/>
      </w:r>
    </w:p>
    <w:p w14:paraId="77B6074F" w14:textId="3CA57A7C" w:rsidR="00BB2078" w:rsidRDefault="00BB2078">
      <w:pPr>
        <w:pStyle w:val="TOC2"/>
        <w:rPr>
          <w:rFonts w:asciiTheme="minorHAnsi" w:eastAsiaTheme="minorEastAsia" w:hAnsiTheme="minorHAnsi" w:cstheme="minorBidi"/>
          <w:kern w:val="2"/>
          <w:sz w:val="22"/>
          <w:szCs w:val="22"/>
          <w:lang w:eastAsia="en-GB"/>
          <w14:ligatures w14:val="standardContextual"/>
        </w:rPr>
      </w:pPr>
      <w:r>
        <w:t>19.1</w:t>
      </w:r>
      <w:r>
        <w:rPr>
          <w:rFonts w:asciiTheme="minorHAnsi" w:eastAsiaTheme="minorEastAsia" w:hAnsiTheme="minorHAnsi" w:cstheme="minorBidi"/>
          <w:kern w:val="2"/>
          <w:sz w:val="22"/>
          <w:szCs w:val="22"/>
          <w:lang w:eastAsia="en-GB"/>
          <w14:ligatures w14:val="standardContextual"/>
        </w:rPr>
        <w:tab/>
      </w:r>
      <w:r>
        <w:t>Configured-grant based PUSCH transmission</w:t>
      </w:r>
      <w:r>
        <w:tab/>
      </w:r>
      <w:r>
        <w:fldChar w:fldCharType="begin" w:fldLock="1"/>
      </w:r>
      <w:r>
        <w:instrText xml:space="preserve"> PAGEREF _Toc156237280 \h </w:instrText>
      </w:r>
      <w:r>
        <w:fldChar w:fldCharType="separate"/>
      </w:r>
      <w:r>
        <w:t>282</w:t>
      </w:r>
      <w:r>
        <w:fldChar w:fldCharType="end"/>
      </w:r>
    </w:p>
    <w:p w14:paraId="1D435817" w14:textId="30D3C702" w:rsidR="00BB2078" w:rsidRDefault="00BB2078">
      <w:pPr>
        <w:pStyle w:val="TOC2"/>
        <w:rPr>
          <w:rFonts w:asciiTheme="minorHAnsi" w:eastAsiaTheme="minorEastAsia" w:hAnsiTheme="minorHAnsi" w:cstheme="minorBidi"/>
          <w:kern w:val="2"/>
          <w:sz w:val="22"/>
          <w:szCs w:val="22"/>
          <w:lang w:eastAsia="en-GB"/>
          <w14:ligatures w14:val="standardContextual"/>
        </w:rPr>
      </w:pPr>
      <w:r>
        <w:t>19.2</w:t>
      </w:r>
      <w:r>
        <w:rPr>
          <w:rFonts w:asciiTheme="minorHAnsi" w:eastAsiaTheme="minorEastAsia" w:hAnsiTheme="minorHAnsi" w:cstheme="minorBidi"/>
          <w:kern w:val="2"/>
          <w:sz w:val="22"/>
          <w:szCs w:val="22"/>
          <w:lang w:eastAsia="en-GB"/>
          <w14:ligatures w14:val="standardContextual"/>
        </w:rPr>
        <w:tab/>
      </w:r>
      <w:r>
        <w:t>Random-access based PUSCH transmission</w:t>
      </w:r>
      <w:r>
        <w:tab/>
      </w:r>
      <w:r>
        <w:fldChar w:fldCharType="begin" w:fldLock="1"/>
      </w:r>
      <w:r>
        <w:instrText xml:space="preserve"> PAGEREF _Toc156237281 \h </w:instrText>
      </w:r>
      <w:r>
        <w:fldChar w:fldCharType="separate"/>
      </w:r>
      <w:r>
        <w:t>284</w:t>
      </w:r>
      <w:r>
        <w:fldChar w:fldCharType="end"/>
      </w:r>
    </w:p>
    <w:p w14:paraId="3B971D88" w14:textId="609ACE16" w:rsidR="00BB2078" w:rsidRDefault="00BB2078">
      <w:pPr>
        <w:pStyle w:val="TOC1"/>
        <w:rPr>
          <w:rFonts w:asciiTheme="minorHAnsi" w:eastAsiaTheme="minorEastAsia" w:hAnsiTheme="minorHAnsi" w:cstheme="minorBidi"/>
          <w:kern w:val="2"/>
          <w:szCs w:val="22"/>
          <w:lang w:eastAsia="en-GB"/>
          <w14:ligatures w14:val="standardContextual"/>
        </w:rPr>
      </w:pPr>
      <w:r>
        <w:t>20</w:t>
      </w:r>
      <w:r>
        <w:rPr>
          <w:rFonts w:asciiTheme="minorHAnsi" w:eastAsiaTheme="minorEastAsia" w:hAnsiTheme="minorHAnsi" w:cstheme="minorBidi"/>
          <w:kern w:val="2"/>
          <w:szCs w:val="22"/>
          <w:lang w:eastAsia="en-GB"/>
          <w14:ligatures w14:val="standardContextual"/>
        </w:rPr>
        <w:tab/>
      </w:r>
      <w:r>
        <w:t>Network controlled repeater</w:t>
      </w:r>
      <w:r>
        <w:tab/>
      </w:r>
      <w:r>
        <w:fldChar w:fldCharType="begin" w:fldLock="1"/>
      </w:r>
      <w:r>
        <w:instrText xml:space="preserve"> PAGEREF _Toc156237282 \h </w:instrText>
      </w:r>
      <w:r>
        <w:fldChar w:fldCharType="separate"/>
      </w:r>
      <w:r>
        <w:t>284</w:t>
      </w:r>
      <w:r>
        <w:fldChar w:fldCharType="end"/>
      </w:r>
    </w:p>
    <w:p w14:paraId="2F54C692" w14:textId="351AF1F3" w:rsidR="00BB2078" w:rsidRDefault="00BB2078">
      <w:pPr>
        <w:pStyle w:val="TOC1"/>
        <w:rPr>
          <w:rFonts w:asciiTheme="minorHAnsi" w:eastAsiaTheme="minorEastAsia" w:hAnsiTheme="minorHAnsi" w:cstheme="minorBidi"/>
          <w:kern w:val="2"/>
          <w:szCs w:val="22"/>
          <w:lang w:eastAsia="en-GB"/>
          <w14:ligatures w14:val="standardContextual"/>
        </w:rPr>
      </w:pPr>
      <w:r>
        <w:t>21</w:t>
      </w:r>
      <w:r>
        <w:rPr>
          <w:rFonts w:asciiTheme="minorHAnsi" w:eastAsiaTheme="minorEastAsia" w:hAnsiTheme="minorHAnsi" w:cstheme="minorBidi"/>
          <w:kern w:val="2"/>
          <w:szCs w:val="22"/>
          <w:lang w:eastAsia="en-GB"/>
          <w14:ligatures w14:val="standardContextual"/>
        </w:rPr>
        <w:tab/>
      </w:r>
      <w:r>
        <w:t>L1/L2-triggered mobility procedures</w:t>
      </w:r>
      <w:r>
        <w:tab/>
      </w:r>
      <w:r>
        <w:fldChar w:fldCharType="begin" w:fldLock="1"/>
      </w:r>
      <w:r>
        <w:instrText xml:space="preserve"> PAGEREF _Toc156237283 \h </w:instrText>
      </w:r>
      <w:r>
        <w:fldChar w:fldCharType="separate"/>
      </w:r>
      <w:r>
        <w:t>286</w:t>
      </w:r>
      <w:r>
        <w:fldChar w:fldCharType="end"/>
      </w:r>
    </w:p>
    <w:p w14:paraId="6252928C" w14:textId="4FA34785" w:rsidR="00BB2078" w:rsidRDefault="00BB2078" w:rsidP="00BB2078">
      <w:pPr>
        <w:pStyle w:val="TOC8"/>
        <w:ind w:left="567" w:hanging="567"/>
        <w:rPr>
          <w:rFonts w:asciiTheme="minorHAnsi" w:eastAsiaTheme="minorEastAsia" w:hAnsiTheme="minorHAnsi" w:cstheme="minorBidi"/>
          <w:b w:val="0"/>
          <w:kern w:val="2"/>
          <w:szCs w:val="22"/>
          <w:lang w:eastAsia="en-GB"/>
          <w14:ligatures w14:val="standardContextual"/>
        </w:rPr>
      </w:pPr>
      <w:r>
        <w:t>Annex A: Change history</w:t>
      </w:r>
      <w:r>
        <w:tab/>
      </w:r>
      <w:r>
        <w:fldChar w:fldCharType="begin" w:fldLock="1"/>
      </w:r>
      <w:r>
        <w:instrText xml:space="preserve"> PAGEREF _Toc156237284 \h </w:instrText>
      </w:r>
      <w:r>
        <w:fldChar w:fldCharType="separate"/>
      </w:r>
      <w:r>
        <w:t>288</w:t>
      </w:r>
      <w:r>
        <w:fldChar w:fldCharType="end"/>
      </w:r>
    </w:p>
    <w:p w14:paraId="0374B41B" w14:textId="14CCF7F4" w:rsidR="00080512" w:rsidRPr="00B916EC" w:rsidRDefault="00F268EE" w:rsidP="008D49D8">
      <w:r w:rsidRPr="008B4D9F">
        <w:fldChar w:fldCharType="end"/>
      </w:r>
    </w:p>
    <w:p w14:paraId="2F2E326C" w14:textId="77777777" w:rsidR="00080512" w:rsidRPr="00CC17AB" w:rsidRDefault="00080512" w:rsidP="006013DF">
      <w:pPr>
        <w:pStyle w:val="Heading1"/>
      </w:pPr>
      <w:r w:rsidRPr="00CC17AB">
        <w:br w:type="page"/>
      </w:r>
      <w:bookmarkStart w:id="4" w:name="_Ref491451281"/>
      <w:bookmarkStart w:id="5" w:name="_Toc12021431"/>
      <w:bookmarkStart w:id="6" w:name="_Toc20311543"/>
      <w:bookmarkStart w:id="7" w:name="_Toc26719368"/>
      <w:bookmarkStart w:id="8" w:name="_Toc29894799"/>
      <w:bookmarkStart w:id="9" w:name="_Toc29899098"/>
      <w:bookmarkStart w:id="10" w:name="_Toc29899516"/>
      <w:bookmarkStart w:id="11" w:name="_Toc29917253"/>
      <w:bookmarkStart w:id="12" w:name="_Toc36498127"/>
      <w:bookmarkStart w:id="13" w:name="_Toc45699153"/>
      <w:bookmarkStart w:id="14" w:name="_Toc156237160"/>
      <w:r w:rsidRPr="00CC17AB">
        <w:lastRenderedPageBreak/>
        <w:t>Foreword</w:t>
      </w:r>
      <w:bookmarkEnd w:id="4"/>
      <w:bookmarkEnd w:id="5"/>
      <w:bookmarkEnd w:id="6"/>
      <w:bookmarkEnd w:id="7"/>
      <w:bookmarkEnd w:id="8"/>
      <w:bookmarkEnd w:id="9"/>
      <w:bookmarkEnd w:id="10"/>
      <w:bookmarkEnd w:id="11"/>
      <w:bookmarkEnd w:id="12"/>
      <w:bookmarkEnd w:id="13"/>
      <w:bookmarkEnd w:id="14"/>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5" w:name="_Toc12021432"/>
      <w:bookmarkStart w:id="16" w:name="_Toc20311544"/>
      <w:bookmarkStart w:id="17" w:name="_Toc26719369"/>
      <w:bookmarkStart w:id="18" w:name="_Toc29894800"/>
      <w:bookmarkStart w:id="19" w:name="_Toc29899099"/>
      <w:bookmarkStart w:id="20" w:name="_Toc29899517"/>
      <w:bookmarkStart w:id="21" w:name="_Toc29917254"/>
      <w:bookmarkStart w:id="22" w:name="_Toc36498128"/>
      <w:bookmarkStart w:id="23" w:name="_Toc45699154"/>
      <w:bookmarkStart w:id="24" w:name="_Toc156237161"/>
      <w:r w:rsidRPr="00B916EC">
        <w:lastRenderedPageBreak/>
        <w:t>1</w:t>
      </w:r>
      <w:r w:rsidRPr="00B916EC">
        <w:tab/>
        <w:t>Scope</w:t>
      </w:r>
      <w:bookmarkEnd w:id="15"/>
      <w:bookmarkEnd w:id="16"/>
      <w:bookmarkEnd w:id="17"/>
      <w:bookmarkEnd w:id="18"/>
      <w:bookmarkEnd w:id="19"/>
      <w:bookmarkEnd w:id="20"/>
      <w:bookmarkEnd w:id="21"/>
      <w:bookmarkEnd w:id="22"/>
      <w:bookmarkEnd w:id="23"/>
      <w:bookmarkEnd w:id="24"/>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5" w:name="_Toc12021433"/>
      <w:bookmarkStart w:id="26" w:name="_Toc20311545"/>
      <w:bookmarkStart w:id="27" w:name="_Toc26719370"/>
      <w:bookmarkStart w:id="28" w:name="_Toc29894801"/>
      <w:bookmarkStart w:id="29" w:name="_Toc29899100"/>
      <w:bookmarkStart w:id="30" w:name="_Toc29899518"/>
      <w:bookmarkStart w:id="31" w:name="_Toc29917255"/>
      <w:bookmarkStart w:id="32" w:name="_Toc36498129"/>
      <w:bookmarkStart w:id="33" w:name="_Toc45699155"/>
      <w:bookmarkStart w:id="34" w:name="_Toc156237162"/>
      <w:r w:rsidRPr="00B916EC">
        <w:t>2</w:t>
      </w:r>
      <w:r w:rsidRPr="00B916EC">
        <w:tab/>
        <w:t>References</w:t>
      </w:r>
      <w:bookmarkEnd w:id="25"/>
      <w:bookmarkEnd w:id="26"/>
      <w:bookmarkEnd w:id="27"/>
      <w:bookmarkEnd w:id="28"/>
      <w:bookmarkEnd w:id="29"/>
      <w:bookmarkEnd w:id="30"/>
      <w:bookmarkEnd w:id="31"/>
      <w:bookmarkEnd w:id="32"/>
      <w:bookmarkEnd w:id="33"/>
      <w:bookmarkEnd w:id="34"/>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2BE10924" w14:textId="77777777" w:rsidR="00DB7D93" w:rsidRDefault="002D5B67" w:rsidP="00DB7D93">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B8EF051" w14:textId="7767C5D9" w:rsidR="002D5B67" w:rsidRPr="00543165" w:rsidRDefault="00DB7D93" w:rsidP="002D5B67">
      <w:pPr>
        <w:pStyle w:val="EX"/>
        <w:rPr>
          <w:rFonts w:eastAsia="DengXian"/>
        </w:rPr>
      </w:pPr>
      <w:r>
        <w:rPr>
          <w:rFonts w:eastAsia="DengXian"/>
        </w:rPr>
        <w:t>[20]</w:t>
      </w:r>
      <w:r>
        <w:rPr>
          <w:rFonts w:eastAsia="DengXian"/>
        </w:rPr>
        <w:tab/>
      </w:r>
      <w:r w:rsidRPr="00543165">
        <w:rPr>
          <w:rFonts w:eastAsia="DengXian"/>
        </w:rPr>
        <w:t>3GPP TS 38.</w:t>
      </w:r>
      <w:r>
        <w:rPr>
          <w:rFonts w:eastAsia="DengXian"/>
        </w:rPr>
        <w:t>106</w:t>
      </w:r>
      <w:r w:rsidRPr="00543165">
        <w:rPr>
          <w:rFonts w:eastAsia="DengXian"/>
        </w:rPr>
        <w:t>: "</w:t>
      </w:r>
      <w:r w:rsidRPr="002D5B67">
        <w:t xml:space="preserve">NR; </w:t>
      </w:r>
      <w:r w:rsidRPr="00B23EF1">
        <w:rPr>
          <w:bCs/>
          <w:szCs w:val="10"/>
          <w:lang w:eastAsia="zh-CN"/>
        </w:rPr>
        <w:t>NR Repeater Radio Transmission and Reception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2BCA16B0" w:rsidR="00080512" w:rsidRPr="00B916EC" w:rsidRDefault="00080512">
      <w:pPr>
        <w:pStyle w:val="Heading1"/>
      </w:pPr>
      <w:bookmarkStart w:id="35" w:name="_Toc12021434"/>
      <w:bookmarkStart w:id="36" w:name="_Toc20311546"/>
      <w:bookmarkStart w:id="37" w:name="_Toc26719371"/>
      <w:bookmarkStart w:id="38" w:name="_Toc29894802"/>
      <w:bookmarkStart w:id="39" w:name="_Toc29899101"/>
      <w:bookmarkStart w:id="40" w:name="_Toc29899519"/>
      <w:bookmarkStart w:id="41" w:name="_Toc29917256"/>
      <w:bookmarkStart w:id="42" w:name="_Toc36498130"/>
      <w:bookmarkStart w:id="43" w:name="_Toc45699156"/>
      <w:bookmarkStart w:id="44" w:name="_Toc156237163"/>
      <w:r w:rsidRPr="00B916EC">
        <w:lastRenderedPageBreak/>
        <w:t>3</w:t>
      </w:r>
      <w:r w:rsidRPr="00B916EC">
        <w:tab/>
      </w:r>
      <w:r w:rsidR="009340DA" w:rsidRPr="00B916EC">
        <w:t>Definitions</w:t>
      </w:r>
      <w:r w:rsidR="008B124F">
        <w:t xml:space="preserve"> of terms</w:t>
      </w:r>
      <w:r w:rsidR="00092377" w:rsidRPr="00B916EC">
        <w:t>, symbols and abbreviations</w:t>
      </w:r>
      <w:bookmarkEnd w:id="35"/>
      <w:bookmarkEnd w:id="36"/>
      <w:bookmarkEnd w:id="37"/>
      <w:bookmarkEnd w:id="38"/>
      <w:bookmarkEnd w:id="39"/>
      <w:bookmarkEnd w:id="40"/>
      <w:bookmarkEnd w:id="41"/>
      <w:bookmarkEnd w:id="42"/>
      <w:bookmarkEnd w:id="43"/>
      <w:bookmarkEnd w:id="44"/>
    </w:p>
    <w:p w14:paraId="37B489B1" w14:textId="1B76A15A" w:rsidR="00091945" w:rsidRPr="00B916EC" w:rsidRDefault="00091945" w:rsidP="00091945">
      <w:pPr>
        <w:pStyle w:val="Heading2"/>
      </w:pPr>
      <w:bookmarkStart w:id="45" w:name="_Toc12021435"/>
      <w:bookmarkStart w:id="46" w:name="_Toc20311547"/>
      <w:bookmarkStart w:id="47" w:name="_Toc26719372"/>
      <w:bookmarkStart w:id="48" w:name="_Toc29894803"/>
      <w:bookmarkStart w:id="49" w:name="_Toc29899102"/>
      <w:bookmarkStart w:id="50" w:name="_Toc29899520"/>
      <w:bookmarkStart w:id="51" w:name="_Toc29917257"/>
      <w:bookmarkStart w:id="52" w:name="_Toc36498131"/>
      <w:bookmarkStart w:id="53" w:name="_Toc45699157"/>
      <w:bookmarkStart w:id="54" w:name="_Toc156237164"/>
      <w:r w:rsidRPr="00B916EC">
        <w:t>3.1</w:t>
      </w:r>
      <w:r w:rsidRPr="00B916EC">
        <w:tab/>
      </w:r>
      <w:r w:rsidR="008B124F">
        <w:t>Term</w:t>
      </w:r>
      <w:r w:rsidR="00092377" w:rsidRPr="00B916EC">
        <w:t>s</w:t>
      </w:r>
      <w:bookmarkEnd w:id="45"/>
      <w:bookmarkEnd w:id="46"/>
      <w:bookmarkEnd w:id="47"/>
      <w:bookmarkEnd w:id="48"/>
      <w:bookmarkEnd w:id="49"/>
      <w:bookmarkEnd w:id="50"/>
      <w:bookmarkEnd w:id="51"/>
      <w:bookmarkEnd w:id="52"/>
      <w:bookmarkEnd w:id="53"/>
      <w:bookmarkEnd w:id="54"/>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5" w:name="_Toc12021436"/>
      <w:bookmarkStart w:id="56" w:name="_Toc20311548"/>
      <w:bookmarkStart w:id="57" w:name="_Toc26719373"/>
      <w:bookmarkStart w:id="58" w:name="_Toc29894804"/>
      <w:bookmarkStart w:id="59" w:name="_Toc29899103"/>
      <w:bookmarkStart w:id="60" w:name="_Toc29899521"/>
      <w:bookmarkStart w:id="61" w:name="_Toc29917258"/>
      <w:bookmarkStart w:id="62" w:name="_Toc36498132"/>
      <w:bookmarkStart w:id="63" w:name="_Toc45699158"/>
      <w:bookmarkStart w:id="64" w:name="_Toc156237165"/>
      <w:r w:rsidRPr="00B916EC">
        <w:t>3.2</w:t>
      </w:r>
      <w:r w:rsidRPr="00B916EC">
        <w:tab/>
        <w:t>Symbols</w:t>
      </w:r>
      <w:bookmarkEnd w:id="55"/>
      <w:bookmarkEnd w:id="56"/>
      <w:bookmarkEnd w:id="57"/>
      <w:bookmarkEnd w:id="58"/>
      <w:bookmarkEnd w:id="59"/>
      <w:bookmarkEnd w:id="60"/>
      <w:bookmarkEnd w:id="61"/>
      <w:bookmarkEnd w:id="62"/>
      <w:bookmarkEnd w:id="63"/>
      <w:bookmarkEnd w:id="64"/>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5" w:name="_Toc12021437"/>
      <w:bookmarkStart w:id="66" w:name="_Toc20311549"/>
      <w:bookmarkStart w:id="67" w:name="_Toc26719374"/>
      <w:bookmarkStart w:id="68" w:name="_Toc29894805"/>
      <w:bookmarkStart w:id="69" w:name="_Toc29899104"/>
      <w:bookmarkStart w:id="70" w:name="_Toc29899522"/>
      <w:bookmarkStart w:id="71" w:name="_Toc29917259"/>
      <w:bookmarkStart w:id="72" w:name="_Toc36498133"/>
      <w:bookmarkStart w:id="73" w:name="_Toc45699159"/>
      <w:bookmarkStart w:id="74" w:name="_Toc156237166"/>
      <w:r w:rsidRPr="00B916EC">
        <w:t>3.</w:t>
      </w:r>
      <w:r w:rsidR="000E44A1" w:rsidRPr="00B916EC">
        <w:t>3</w:t>
      </w:r>
      <w:r w:rsidR="00080512" w:rsidRPr="00B916EC">
        <w:tab/>
        <w:t>Abbreviations</w:t>
      </w:r>
      <w:bookmarkEnd w:id="65"/>
      <w:bookmarkEnd w:id="66"/>
      <w:bookmarkEnd w:id="67"/>
      <w:bookmarkEnd w:id="68"/>
      <w:bookmarkEnd w:id="69"/>
      <w:bookmarkEnd w:id="70"/>
      <w:bookmarkEnd w:id="71"/>
      <w:bookmarkEnd w:id="72"/>
      <w:bookmarkEnd w:id="73"/>
      <w:bookmarkEnd w:id="74"/>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6358A4F0" w:rsidR="00093FE6" w:rsidRDefault="00093FE6" w:rsidP="00093FE6">
      <w:pPr>
        <w:pStyle w:val="EW"/>
      </w:pPr>
      <w:r>
        <w:t>BPRE</w:t>
      </w:r>
      <w:r>
        <w:tab/>
        <w:t xml:space="preserve">Bits </w:t>
      </w:r>
      <w:r w:rsidR="008B124F">
        <w:t>P</w:t>
      </w:r>
      <w:r>
        <w:t xml:space="preserve">er </w:t>
      </w:r>
      <w:r w:rsidR="008B124F">
        <w:t>R</w:t>
      </w:r>
      <w:r>
        <w:t xml:space="preserve">esource </w:t>
      </w:r>
      <w:r w:rsidR="008B124F">
        <w:t>E</w:t>
      </w:r>
      <w:r>
        <w:t>lement</w:t>
      </w:r>
    </w:p>
    <w:p w14:paraId="26D5A118" w14:textId="27794120" w:rsidR="006A50C1" w:rsidRPr="00B916EC" w:rsidRDefault="002A01CD" w:rsidP="007D5A3F">
      <w:pPr>
        <w:pStyle w:val="EW"/>
      </w:pPr>
      <w:r>
        <w:t>BWP</w:t>
      </w:r>
      <w:r w:rsidR="007D5A3F">
        <w:tab/>
      </w:r>
      <w:r w:rsidR="00415E7C">
        <w:t>Band</w:t>
      </w:r>
      <w:r w:rsidR="006A50C1" w:rsidRPr="00B916EC">
        <w:t xml:space="preserve">width </w:t>
      </w:r>
      <w:r w:rsidR="008B124F">
        <w:t>P</w:t>
      </w:r>
      <w:r w:rsidR="006A50C1" w:rsidRPr="00B916EC">
        <w:t>art</w:t>
      </w:r>
    </w:p>
    <w:p w14:paraId="6C91D2EF" w14:textId="5B5AB17F" w:rsidR="006A50C1" w:rsidRPr="00B916EC" w:rsidRDefault="006A50C1" w:rsidP="002B6019">
      <w:pPr>
        <w:pStyle w:val="EW"/>
      </w:pPr>
      <w:r w:rsidRPr="00B916EC">
        <w:t>CB</w:t>
      </w:r>
      <w:r w:rsidR="007D5A3F">
        <w:tab/>
      </w:r>
      <w:r w:rsidRPr="00B916EC">
        <w:t xml:space="preserve">Code </w:t>
      </w:r>
      <w:r w:rsidR="008B124F">
        <w:t>B</w:t>
      </w:r>
      <w:r w:rsidRPr="00B916EC">
        <w:t>lock</w:t>
      </w:r>
    </w:p>
    <w:p w14:paraId="31560406" w14:textId="5D03C09B" w:rsidR="006A50C1" w:rsidRPr="00B916EC" w:rsidRDefault="006A50C1" w:rsidP="002B6019">
      <w:pPr>
        <w:pStyle w:val="EW"/>
      </w:pPr>
      <w:r w:rsidRPr="00B916EC">
        <w:t>CBG</w:t>
      </w:r>
      <w:r w:rsidR="007D5A3F">
        <w:tab/>
      </w:r>
      <w:r w:rsidRPr="00B916EC">
        <w:t xml:space="preserve">Code </w:t>
      </w:r>
      <w:r w:rsidR="008B124F">
        <w:t>B</w:t>
      </w:r>
      <w:r w:rsidRPr="00B916EC">
        <w:t xml:space="preserve">lock </w:t>
      </w:r>
      <w:r w:rsidR="008B124F">
        <w:t>G</w:t>
      </w:r>
      <w:r w:rsidRPr="00B916EC">
        <w:t>roup</w:t>
      </w:r>
    </w:p>
    <w:p w14:paraId="43E74D38" w14:textId="21B18230" w:rsidR="002114BD" w:rsidRDefault="002114BD" w:rsidP="002114BD">
      <w:pPr>
        <w:pStyle w:val="EW"/>
      </w:pPr>
      <w:r>
        <w:t>CBR</w:t>
      </w:r>
      <w:r>
        <w:tab/>
        <w:t xml:space="preserve">Channel </w:t>
      </w:r>
      <w:r w:rsidR="008B124F">
        <w:t>B</w:t>
      </w:r>
      <w:r>
        <w:t xml:space="preserve">usy </w:t>
      </w:r>
      <w:r w:rsidR="008B124F">
        <w:t>R</w:t>
      </w:r>
      <w:r>
        <w:t>atio</w:t>
      </w:r>
    </w:p>
    <w:p w14:paraId="4BE534EB" w14:textId="6BAC17C1" w:rsidR="0089232C" w:rsidRDefault="006A50C1" w:rsidP="0089232C">
      <w:pPr>
        <w:pStyle w:val="EW"/>
      </w:pPr>
      <w:r w:rsidRPr="00B916EC">
        <w:t>CCE</w:t>
      </w:r>
      <w:r w:rsidR="007D5A3F">
        <w:tab/>
      </w:r>
      <w:r w:rsidRPr="00B916EC">
        <w:t xml:space="preserve">Control </w:t>
      </w:r>
      <w:r w:rsidR="008B124F">
        <w:t>C</w:t>
      </w:r>
      <w:r w:rsidRPr="00B916EC">
        <w:t xml:space="preserve">hannel </w:t>
      </w:r>
      <w:r w:rsidR="008B124F">
        <w:t>E</w:t>
      </w:r>
      <w:r w:rsidRPr="00B916EC">
        <w:t>lement</w:t>
      </w:r>
      <w:r w:rsidR="0089232C" w:rsidRPr="0089232C">
        <w:t xml:space="preserve"> </w:t>
      </w:r>
    </w:p>
    <w:p w14:paraId="332BF3F0" w14:textId="6BB15C25" w:rsidR="006A50C1" w:rsidRPr="00B916EC" w:rsidRDefault="0089232C" w:rsidP="0089232C">
      <w:pPr>
        <w:pStyle w:val="EW"/>
      </w:pPr>
      <w:r>
        <w:t>CORESET</w:t>
      </w:r>
      <w:r>
        <w:tab/>
        <w:t xml:space="preserve">Control </w:t>
      </w:r>
      <w:r w:rsidR="008B124F">
        <w:t>R</w:t>
      </w:r>
      <w:r>
        <w:t xml:space="preserve">esource </w:t>
      </w:r>
      <w:r w:rsidR="008B124F">
        <w:t>S</w:t>
      </w:r>
      <w:r>
        <w:t>et</w:t>
      </w:r>
    </w:p>
    <w:p w14:paraId="383A0C7D" w14:textId="42DEB1E4" w:rsidR="009A36EA" w:rsidRDefault="009A36EA" w:rsidP="009A36EA">
      <w:pPr>
        <w:pStyle w:val="EW"/>
      </w:pPr>
      <w:r>
        <w:t>CP</w:t>
      </w:r>
      <w:r>
        <w:tab/>
        <w:t xml:space="preserve">Cyclic </w:t>
      </w:r>
      <w:r w:rsidR="008B124F">
        <w:t>P</w:t>
      </w:r>
      <w:r>
        <w:t>refix</w:t>
      </w:r>
      <w:r w:rsidRPr="00B916EC">
        <w:rPr>
          <w:rFonts w:hint="eastAsia"/>
        </w:rPr>
        <w:t xml:space="preserve"> </w:t>
      </w:r>
    </w:p>
    <w:p w14:paraId="25FDEA22" w14:textId="52593956" w:rsidR="006A50C1" w:rsidRDefault="006A50C1" w:rsidP="009A36EA">
      <w:pPr>
        <w:pStyle w:val="EW"/>
      </w:pPr>
      <w:r w:rsidRPr="00B916EC">
        <w:rPr>
          <w:rFonts w:hint="eastAsia"/>
        </w:rPr>
        <w:t>CRC</w:t>
      </w:r>
      <w:r w:rsidR="007D5A3F">
        <w:tab/>
      </w:r>
      <w:r w:rsidRPr="00B916EC">
        <w:rPr>
          <w:rFonts w:hint="eastAsia"/>
        </w:rPr>
        <w:t xml:space="preserve">Cyclic </w:t>
      </w:r>
      <w:r w:rsidR="008B124F">
        <w:t>R</w:t>
      </w:r>
      <w:r w:rsidRPr="00B916EC">
        <w:rPr>
          <w:rFonts w:hint="eastAsia"/>
        </w:rPr>
        <w:t xml:space="preserve">edundancy </w:t>
      </w:r>
      <w:r w:rsidR="008B124F">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77FFA5D" w:rsidR="00B87579" w:rsidRPr="00B916EC" w:rsidRDefault="00B87579" w:rsidP="00B87579">
      <w:pPr>
        <w:pStyle w:val="EW"/>
      </w:pPr>
      <w:r w:rsidRPr="00B06CC2">
        <w:t>CS-RNTI</w:t>
      </w:r>
      <w:r w:rsidRPr="00B06CC2">
        <w:tab/>
        <w:t xml:space="preserve">Configured </w:t>
      </w:r>
      <w:r w:rsidR="008B124F">
        <w:t>S</w:t>
      </w:r>
      <w:r w:rsidRPr="00B06CC2">
        <w:t>cheduling RNTI</w:t>
      </w:r>
    </w:p>
    <w:p w14:paraId="190BE236" w14:textId="31F9B654" w:rsidR="00172054" w:rsidRDefault="006A50C1" w:rsidP="00172054">
      <w:pPr>
        <w:pStyle w:val="EW"/>
      </w:pPr>
      <w:r w:rsidRPr="00B916EC">
        <w:t>CSI</w:t>
      </w:r>
      <w:r w:rsidR="007D5A3F">
        <w:tab/>
      </w:r>
      <w:r w:rsidRPr="00B916EC">
        <w:t xml:space="preserve">Channel </w:t>
      </w:r>
      <w:r w:rsidR="008B124F">
        <w:t>S</w:t>
      </w:r>
      <w:r w:rsidRPr="00B916EC">
        <w:t xml:space="preserve">tate </w:t>
      </w:r>
      <w:r w:rsidR="008B124F">
        <w:t>I</w:t>
      </w:r>
      <w:r w:rsidRPr="00B916EC">
        <w:t>nformation</w:t>
      </w:r>
      <w:r w:rsidR="00172054" w:rsidRPr="00172054">
        <w:t xml:space="preserve"> </w:t>
      </w:r>
    </w:p>
    <w:p w14:paraId="77F1EC82" w14:textId="6BE683C9" w:rsidR="006A50C1" w:rsidRPr="00B916EC" w:rsidRDefault="00172054" w:rsidP="00172054">
      <w:pPr>
        <w:pStyle w:val="EW"/>
      </w:pPr>
      <w:r>
        <w:t>CSS</w:t>
      </w:r>
      <w:r>
        <w:tab/>
        <w:t xml:space="preserve">Common </w:t>
      </w:r>
      <w:r w:rsidR="00C63FEF">
        <w:t>S</w:t>
      </w:r>
      <w:r>
        <w:t xml:space="preserve">earch </w:t>
      </w:r>
      <w:r w:rsidR="00C63FEF">
        <w:t>S</w:t>
      </w:r>
      <w:r>
        <w:t>pace</w:t>
      </w:r>
    </w:p>
    <w:p w14:paraId="1E925A91" w14:textId="0F7E4F28" w:rsidR="007C2D2A" w:rsidRDefault="002B6019" w:rsidP="007C2D2A">
      <w:pPr>
        <w:pStyle w:val="EW"/>
      </w:pPr>
      <w:r w:rsidRPr="0023299F">
        <w:t>DAI</w:t>
      </w:r>
      <w:r w:rsidRPr="0023299F">
        <w:tab/>
      </w:r>
      <w:r>
        <w:t xml:space="preserve">Downlink </w:t>
      </w:r>
      <w:r w:rsidR="00C63FEF">
        <w:t>A</w:t>
      </w:r>
      <w:r>
        <w:t xml:space="preserve">ssignment </w:t>
      </w:r>
      <w:r w:rsidR="00C63FEF">
        <w:t>I</w:t>
      </w:r>
      <w:r w:rsidRPr="0023299F">
        <w:t>ndex</w:t>
      </w:r>
      <w:r w:rsidR="007C2D2A" w:rsidRPr="007C2D2A">
        <w:t xml:space="preserve"> </w:t>
      </w:r>
    </w:p>
    <w:p w14:paraId="170B2E97" w14:textId="020030B6" w:rsidR="002B6019" w:rsidRDefault="007C2D2A" w:rsidP="007C2D2A">
      <w:pPr>
        <w:pStyle w:val="EW"/>
      </w:pPr>
      <w:r>
        <w:t>DAPS</w:t>
      </w:r>
      <w:r>
        <w:tab/>
        <w:t xml:space="preserve">Dual </w:t>
      </w:r>
      <w:r w:rsidR="00C63FEF">
        <w:t>A</w:t>
      </w:r>
      <w:r>
        <w:t xml:space="preserve">ctive </w:t>
      </w:r>
      <w:r w:rsidR="00C63FEF">
        <w:t>P</w:t>
      </w:r>
      <w:r>
        <w:t xml:space="preserve">rotocol </w:t>
      </w:r>
      <w:r w:rsidR="00C63FEF">
        <w:t>S</w:t>
      </w:r>
      <w:r>
        <w:t>tack</w:t>
      </w:r>
    </w:p>
    <w:p w14:paraId="230717F8" w14:textId="2F2A4717" w:rsidR="002B6019" w:rsidRPr="0023299F" w:rsidRDefault="002B6019" w:rsidP="0009732E">
      <w:pPr>
        <w:pStyle w:val="EW"/>
        <w:rPr>
          <w:sz w:val="19"/>
          <w:szCs w:val="19"/>
        </w:rPr>
      </w:pPr>
      <w:r>
        <w:t>DC</w:t>
      </w:r>
      <w:r>
        <w:tab/>
        <w:t xml:space="preserve">Dual </w:t>
      </w:r>
      <w:r w:rsidR="00C63FEF">
        <w:t>C</w:t>
      </w:r>
      <w:r>
        <w:t>onnectivity</w:t>
      </w:r>
    </w:p>
    <w:p w14:paraId="622F5903" w14:textId="7EFAE96B" w:rsidR="006A50C1" w:rsidRPr="00B916EC" w:rsidRDefault="006A50C1" w:rsidP="002B6019">
      <w:pPr>
        <w:pStyle w:val="EW"/>
      </w:pPr>
      <w:r w:rsidRPr="00B916EC">
        <w:t>DCI</w:t>
      </w:r>
      <w:r w:rsidR="007D5A3F">
        <w:tab/>
      </w:r>
      <w:r w:rsidRPr="00B916EC">
        <w:t xml:space="preserve">Downlink </w:t>
      </w:r>
      <w:r w:rsidR="00C63FEF">
        <w:t>C</w:t>
      </w:r>
      <w:r w:rsidRPr="00B916EC">
        <w:t xml:space="preserve">ontrol </w:t>
      </w:r>
      <w:r w:rsidR="00C63FEF">
        <w:t>I</w:t>
      </w:r>
      <w:r w:rsidRPr="00B916EC">
        <w:t>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26544F93" w:rsidR="002B6019" w:rsidRPr="0023299F" w:rsidRDefault="002B6019" w:rsidP="0009732E">
      <w:pPr>
        <w:pStyle w:val="EW"/>
      </w:pPr>
      <w:r w:rsidRPr="0023299F">
        <w:t>DL-SCH</w:t>
      </w:r>
      <w:r w:rsidRPr="0023299F">
        <w:tab/>
      </w:r>
      <w:r>
        <w:t xml:space="preserve">Downlink </w:t>
      </w:r>
      <w:r w:rsidR="00C63FEF">
        <w:t>S</w:t>
      </w:r>
      <w:r>
        <w:t xml:space="preserve">hared </w:t>
      </w:r>
      <w:r w:rsidR="00C63FEF">
        <w:t>C</w:t>
      </w:r>
      <w:r w:rsidRPr="0023299F">
        <w:t>hannel</w:t>
      </w:r>
    </w:p>
    <w:p w14:paraId="31B50E40" w14:textId="231F680E" w:rsidR="00255774" w:rsidRPr="00B916EC" w:rsidRDefault="00255774" w:rsidP="002B6019">
      <w:pPr>
        <w:pStyle w:val="EW"/>
      </w:pPr>
      <w:r w:rsidRPr="00B916EC">
        <w:t>EPRE</w:t>
      </w:r>
      <w:r w:rsidR="007D5A3F">
        <w:tab/>
      </w:r>
      <w:r w:rsidRPr="00B916EC">
        <w:t xml:space="preserve">Energy </w:t>
      </w:r>
      <w:r w:rsidR="00C63FEF">
        <w:t>P</w:t>
      </w:r>
      <w:r w:rsidRPr="00B916EC">
        <w:t xml:space="preserve">er </w:t>
      </w:r>
      <w:r w:rsidR="00C63FEF">
        <w:t>R</w:t>
      </w:r>
      <w:r w:rsidRPr="00B916EC">
        <w:t xml:space="preserve">esource </w:t>
      </w:r>
      <w:r w:rsidR="00C63FEF">
        <w:t>E</w:t>
      </w:r>
      <w:r w:rsidRPr="00B916EC">
        <w:t>lement</w:t>
      </w:r>
    </w:p>
    <w:p w14:paraId="09F082AC" w14:textId="34D53A6A" w:rsidR="002B6019" w:rsidRDefault="002B6019" w:rsidP="0009732E">
      <w:pPr>
        <w:pStyle w:val="EW"/>
      </w:pPr>
      <w:r w:rsidRPr="00CC0A19">
        <w:t>EN-DC</w:t>
      </w:r>
      <w:r w:rsidRPr="00CC0A19">
        <w:tab/>
      </w:r>
      <w:r>
        <w:t xml:space="preserve">E-UTRA NR </w:t>
      </w:r>
      <w:r w:rsidR="00C63FEF">
        <w:t>D</w:t>
      </w:r>
      <w:r>
        <w:t xml:space="preserve">ual </w:t>
      </w:r>
      <w:r w:rsidR="00C63FEF">
        <w:t>C</w:t>
      </w:r>
      <w:r w:rsidRPr="00CC0A19">
        <w:t>onnectivity</w:t>
      </w:r>
      <w:r>
        <w:t xml:space="preserve"> with </w:t>
      </w:r>
      <w:r w:rsidRPr="001D2C5D">
        <w:t>MCG using E-UTRA and SCG using NR</w:t>
      </w:r>
    </w:p>
    <w:p w14:paraId="6AD1B6A8" w14:textId="2652816F" w:rsidR="00172054" w:rsidRDefault="002B6019" w:rsidP="00172054">
      <w:pPr>
        <w:pStyle w:val="EW"/>
      </w:pPr>
      <w:r>
        <w:t>FR</w:t>
      </w:r>
      <w:r w:rsidR="00172054">
        <w:t>1</w:t>
      </w:r>
      <w:r>
        <w:tab/>
        <w:t xml:space="preserve">Frequency </w:t>
      </w:r>
      <w:r w:rsidR="00C63FEF">
        <w:t>R</w:t>
      </w:r>
      <w:r>
        <w:t>ange</w:t>
      </w:r>
      <w:r w:rsidR="00172054">
        <w:t xml:space="preserve"> 1</w:t>
      </w:r>
    </w:p>
    <w:p w14:paraId="693CD18B" w14:textId="65FB391D" w:rsidR="00B87579" w:rsidRPr="00B06CC2" w:rsidRDefault="00172054" w:rsidP="00B87579">
      <w:pPr>
        <w:pStyle w:val="EW"/>
      </w:pPr>
      <w:r>
        <w:t>FR2</w:t>
      </w:r>
      <w:r>
        <w:tab/>
        <w:t xml:space="preserve">Frequency </w:t>
      </w:r>
      <w:r w:rsidR="00C63FEF">
        <w:t>R</w:t>
      </w:r>
      <w:r>
        <w:t>ange 2</w:t>
      </w:r>
    </w:p>
    <w:p w14:paraId="0A593163" w14:textId="348DBD66" w:rsidR="002B6019" w:rsidRDefault="00B87579" w:rsidP="00172054">
      <w:pPr>
        <w:pStyle w:val="EW"/>
      </w:pPr>
      <w:r w:rsidRPr="00B06CC2">
        <w:t>G-CS-RNTI</w:t>
      </w:r>
      <w:r w:rsidRPr="00B06CC2">
        <w:tab/>
        <w:t xml:space="preserve">Group </w:t>
      </w:r>
      <w:r w:rsidR="00C63FEF">
        <w:t>C</w:t>
      </w:r>
      <w:r w:rsidRPr="00B06CC2">
        <w:t xml:space="preserve">onfigured </w:t>
      </w:r>
      <w:r w:rsidR="00C63FEF">
        <w:t>S</w:t>
      </w:r>
      <w:r w:rsidRPr="00B06CC2">
        <w:t>cheduling RNTI</w:t>
      </w:r>
    </w:p>
    <w:p w14:paraId="745413D5" w14:textId="788B8EC5" w:rsidR="00B87579" w:rsidRDefault="00B87579" w:rsidP="00172054">
      <w:pPr>
        <w:pStyle w:val="EW"/>
      </w:pPr>
      <w:r w:rsidRPr="00B06CC2">
        <w:t>G-RNTI</w:t>
      </w:r>
      <w:r w:rsidRPr="00B06CC2">
        <w:tab/>
        <w:t>Group RNTI</w:t>
      </w:r>
    </w:p>
    <w:p w14:paraId="1AC85B3D" w14:textId="30436E63" w:rsidR="002B6019" w:rsidRPr="009D7203" w:rsidRDefault="002B6019" w:rsidP="0009732E">
      <w:pPr>
        <w:pStyle w:val="EW"/>
      </w:pPr>
      <w:r w:rsidRPr="009D7203">
        <w:t>GSCN</w:t>
      </w:r>
      <w:r w:rsidRPr="009D7203">
        <w:tab/>
        <w:t xml:space="preserve">Global </w:t>
      </w:r>
      <w:r w:rsidR="00C63FEF">
        <w:t>S</w:t>
      </w:r>
      <w:r w:rsidRPr="009D7203">
        <w:t xml:space="preserve">ynchronization </w:t>
      </w:r>
      <w:r w:rsidR="00C63FEF">
        <w:t>C</w:t>
      </w:r>
      <w:r w:rsidRPr="009D7203">
        <w:t xml:space="preserve">hannel </w:t>
      </w:r>
      <w:r w:rsidR="00C63FEF">
        <w:t>N</w:t>
      </w:r>
      <w:r w:rsidRPr="009D7203">
        <w:t>umber</w:t>
      </w:r>
    </w:p>
    <w:p w14:paraId="1360F673" w14:textId="74D8E2A8" w:rsidR="006A50C1" w:rsidRPr="00B916EC" w:rsidRDefault="006A50C1" w:rsidP="002B6019">
      <w:pPr>
        <w:pStyle w:val="EW"/>
      </w:pPr>
      <w:r w:rsidRPr="00B916EC">
        <w:t>HARQ-ACK</w:t>
      </w:r>
      <w:r w:rsidRPr="00B916EC">
        <w:tab/>
        <w:t xml:space="preserve">Hybrid </w:t>
      </w:r>
      <w:r w:rsidR="004832EA">
        <w:t>A</w:t>
      </w:r>
      <w:r w:rsidRPr="00B916EC">
        <w:t xml:space="preserve">utomatic </w:t>
      </w:r>
      <w:r w:rsidR="004832EA">
        <w:t>R</w:t>
      </w:r>
      <w:r w:rsidRPr="00B916EC">
        <w:t xml:space="preserve">epeat </w:t>
      </w:r>
      <w:r w:rsidR="00D35C15">
        <w:t>r</w:t>
      </w:r>
      <w:r w:rsidRPr="00B916EC">
        <w:t>e</w:t>
      </w:r>
      <w:r w:rsidR="00D35C15">
        <w:t>Q</w:t>
      </w:r>
      <w:r w:rsidRPr="00B916EC">
        <w:t xml:space="preserve">uest </w:t>
      </w:r>
      <w:r w:rsidR="004832EA">
        <w:t>A</w:t>
      </w:r>
      <w:r w:rsidRPr="00B916EC">
        <w:t xml:space="preserve">cknowledgement </w:t>
      </w:r>
    </w:p>
    <w:p w14:paraId="21EF0077" w14:textId="32B6DEB1" w:rsidR="00B87579" w:rsidRPr="00B06CC2" w:rsidRDefault="00B87579" w:rsidP="00B87579">
      <w:pPr>
        <w:pStyle w:val="EW"/>
      </w:pPr>
      <w:r w:rsidRPr="00B06CC2">
        <w:t>MBS</w:t>
      </w:r>
      <w:r w:rsidRPr="00B06CC2">
        <w:tab/>
        <w:t xml:space="preserve">Multicast </w:t>
      </w:r>
      <w:r w:rsidR="00D35C15">
        <w:t>B</w:t>
      </w:r>
      <w:r w:rsidRPr="00B06CC2">
        <w:t xml:space="preserve">roadcast </w:t>
      </w:r>
      <w:r w:rsidR="00D35C15">
        <w:t>S</w:t>
      </w:r>
      <w:r w:rsidRPr="00B06CC2">
        <w:t>ervices</w:t>
      </w:r>
    </w:p>
    <w:p w14:paraId="09DB519A" w14:textId="17DD2CFB" w:rsidR="006A50C1" w:rsidRPr="00B916EC" w:rsidRDefault="006A50C1" w:rsidP="002B6019">
      <w:pPr>
        <w:pStyle w:val="EW"/>
      </w:pPr>
      <w:r w:rsidRPr="00B916EC">
        <w:t>MCG</w:t>
      </w:r>
      <w:r w:rsidR="007D5A3F">
        <w:tab/>
      </w:r>
      <w:r w:rsidRPr="00B916EC">
        <w:t xml:space="preserve">Master </w:t>
      </w:r>
      <w:r w:rsidR="00D35C15">
        <w:t>C</w:t>
      </w:r>
      <w:r w:rsidRPr="00B916EC">
        <w:t xml:space="preserve">ell </w:t>
      </w:r>
      <w:r w:rsidR="00D35C15">
        <w:t>G</w:t>
      </w:r>
      <w:r w:rsidRPr="00B916EC">
        <w:t>roup</w:t>
      </w:r>
    </w:p>
    <w:p w14:paraId="3DD640C9" w14:textId="3396F321" w:rsidR="00172054" w:rsidRDefault="006A50C1" w:rsidP="00172054">
      <w:pPr>
        <w:pStyle w:val="EW"/>
      </w:pPr>
      <w:r w:rsidRPr="00B916EC">
        <w:t>MCS</w:t>
      </w:r>
      <w:r w:rsidR="007D5A3F">
        <w:tab/>
      </w:r>
      <w:r w:rsidRPr="00B916EC">
        <w:t xml:space="preserve">Modulation and </w:t>
      </w:r>
      <w:r w:rsidR="00D35C15">
        <w:t>C</w:t>
      </w:r>
      <w:r w:rsidRPr="00B916EC">
        <w:t xml:space="preserve">oding </w:t>
      </w:r>
      <w:r w:rsidR="00D35C15">
        <w:t>S</w:t>
      </w:r>
      <w:r w:rsidRPr="00B916EC">
        <w:t>cheme</w:t>
      </w:r>
    </w:p>
    <w:p w14:paraId="7D989113" w14:textId="0C30DE3A" w:rsidR="00DB7D93" w:rsidRDefault="00DB7D93" w:rsidP="00DB7D93">
      <w:pPr>
        <w:pStyle w:val="EW"/>
      </w:pPr>
      <w:r>
        <w:t>NCR</w:t>
      </w:r>
      <w:r>
        <w:tab/>
        <w:t>Network</w:t>
      </w:r>
      <w:r w:rsidR="00F82005">
        <w:t>-c</w:t>
      </w:r>
      <w:r>
        <w:t xml:space="preserve">ontrolled </w:t>
      </w:r>
      <w:r w:rsidR="00D35C15">
        <w:t>R</w:t>
      </w:r>
      <w:r>
        <w:t>epeater</w:t>
      </w:r>
    </w:p>
    <w:p w14:paraId="61027758" w14:textId="7F03B4CB" w:rsidR="00DB7D93" w:rsidRDefault="00DB7D93" w:rsidP="00DB7D93">
      <w:pPr>
        <w:pStyle w:val="EW"/>
      </w:pPr>
      <w:r>
        <w:t>NCR-Fwd</w:t>
      </w:r>
      <w:r>
        <w:tab/>
        <w:t xml:space="preserve">NCR </w:t>
      </w:r>
      <w:r w:rsidR="00D35C15">
        <w:t>F</w:t>
      </w:r>
      <w:r>
        <w:t>orwarding</w:t>
      </w:r>
    </w:p>
    <w:p w14:paraId="08BB6680" w14:textId="2885E2D6" w:rsidR="00DB7D93" w:rsidRDefault="00DB7D93" w:rsidP="00DB7D93">
      <w:pPr>
        <w:pStyle w:val="EW"/>
      </w:pPr>
      <w:r w:rsidRPr="00381712">
        <w:t>NCR-MT</w:t>
      </w:r>
      <w:r w:rsidRPr="00381712">
        <w:tab/>
        <w:t xml:space="preserve">NCR </w:t>
      </w:r>
      <w:r w:rsidR="00D35C15">
        <w:t>M</w:t>
      </w:r>
      <w:r w:rsidRPr="00381712">
        <w:t xml:space="preserve">obile </w:t>
      </w:r>
      <w:r w:rsidR="00D35C15">
        <w:t>T</w:t>
      </w:r>
      <w:r w:rsidRPr="00381712">
        <w:t>ermination</w:t>
      </w:r>
    </w:p>
    <w:p w14:paraId="3A33A5F9" w14:textId="77777777" w:rsidR="004365CA" w:rsidRDefault="004365CA" w:rsidP="004365CA">
      <w:pPr>
        <w:pStyle w:val="EW"/>
      </w:pPr>
      <w:r>
        <w:t>NDI</w:t>
      </w:r>
      <w:r>
        <w:tab/>
        <w:t>New Data Indicator</w:t>
      </w:r>
      <w:r w:rsidRPr="00CC0A19">
        <w:t xml:space="preserve"> </w:t>
      </w:r>
    </w:p>
    <w:p w14:paraId="5F802F91" w14:textId="653D6EDC" w:rsidR="006A50C1" w:rsidRPr="00B916EC" w:rsidRDefault="00172054" w:rsidP="004365CA">
      <w:pPr>
        <w:pStyle w:val="EW"/>
      </w:pPr>
      <w:r w:rsidRPr="00CC0A19">
        <w:t>N</w:t>
      </w:r>
      <w:r>
        <w:t>E</w:t>
      </w:r>
      <w:r w:rsidRPr="00CC0A19">
        <w:t>-DC</w:t>
      </w:r>
      <w:r w:rsidRPr="00CC0A19">
        <w:tab/>
      </w:r>
      <w:r w:rsidR="004832EA">
        <w:t xml:space="preserve">NR </w:t>
      </w:r>
      <w:r>
        <w:t xml:space="preserve">E-UTRA </w:t>
      </w:r>
      <w:r w:rsidR="00D35C15">
        <w:t>D</w:t>
      </w:r>
      <w:r>
        <w:t xml:space="preserve">ual </w:t>
      </w:r>
      <w:r w:rsidR="00D35C15">
        <w:t>C</w:t>
      </w:r>
      <w:r w:rsidRPr="00CC0A19">
        <w:t>onnectivity</w:t>
      </w:r>
      <w:r>
        <w:t xml:space="preserve"> with </w:t>
      </w:r>
      <w:r w:rsidRPr="001D2C5D">
        <w:t xml:space="preserve">MCG using </w:t>
      </w:r>
      <w:r>
        <w:t xml:space="preserve">NR </w:t>
      </w:r>
      <w:r w:rsidRPr="001D2C5D">
        <w:t>and SCG using E-UTRA</w:t>
      </w:r>
    </w:p>
    <w:p w14:paraId="53ADB1A1" w14:textId="16859BF9" w:rsidR="009A36EA" w:rsidRDefault="009A36EA" w:rsidP="009A36EA">
      <w:pPr>
        <w:pStyle w:val="EW"/>
      </w:pPr>
      <w:r>
        <w:t>N</w:t>
      </w:r>
      <w:r w:rsidR="007C36A2">
        <w:t>R</w:t>
      </w:r>
      <w:r>
        <w:t>-DC</w:t>
      </w:r>
      <w:r>
        <w:tab/>
        <w:t xml:space="preserve">NR NR </w:t>
      </w:r>
      <w:r w:rsidR="00D35C15">
        <w:t>D</w:t>
      </w:r>
      <w:r>
        <w:t xml:space="preserve">ual </w:t>
      </w:r>
      <w:r w:rsidR="00D35C15">
        <w:t>C</w:t>
      </w:r>
      <w:r>
        <w:t>onnectivity</w:t>
      </w:r>
    </w:p>
    <w:p w14:paraId="4984532A" w14:textId="77D49419" w:rsidR="006A50C1" w:rsidRPr="00B916EC" w:rsidRDefault="006A50C1" w:rsidP="002B6019">
      <w:pPr>
        <w:pStyle w:val="EW"/>
      </w:pPr>
      <w:r w:rsidRPr="00B916EC">
        <w:t>PBCH</w:t>
      </w:r>
      <w:r w:rsidR="007D5A3F">
        <w:tab/>
      </w:r>
      <w:r w:rsidRPr="00B916EC">
        <w:t xml:space="preserve">Physical </w:t>
      </w:r>
      <w:r w:rsidR="00D35C15">
        <w:t>B</w:t>
      </w:r>
      <w:r w:rsidRPr="00B916EC">
        <w:t xml:space="preserve">roadcast </w:t>
      </w:r>
      <w:r w:rsidR="00D35C15">
        <w:t>C</w:t>
      </w:r>
      <w:r w:rsidRPr="00B916EC">
        <w:t>hannel</w:t>
      </w:r>
    </w:p>
    <w:p w14:paraId="74775EC0" w14:textId="17894934" w:rsidR="002B6019" w:rsidRPr="0023299F" w:rsidRDefault="002B6019" w:rsidP="0009732E">
      <w:pPr>
        <w:pStyle w:val="EW"/>
      </w:pPr>
      <w:r>
        <w:t>P</w:t>
      </w:r>
      <w:r w:rsidRPr="0023299F">
        <w:t>Cell</w:t>
      </w:r>
      <w:r>
        <w:tab/>
        <w:t>Primary</w:t>
      </w:r>
      <w:r w:rsidRPr="0023299F">
        <w:t xml:space="preserve"> </w:t>
      </w:r>
      <w:r w:rsidR="00D35C15">
        <w:t>C</w:t>
      </w:r>
      <w:r w:rsidRPr="0023299F">
        <w:t>ell</w:t>
      </w:r>
    </w:p>
    <w:p w14:paraId="227AEC8E" w14:textId="28707639" w:rsidR="006A50C1" w:rsidRPr="00B916EC" w:rsidRDefault="006A50C1" w:rsidP="002B6019">
      <w:pPr>
        <w:pStyle w:val="EW"/>
      </w:pPr>
      <w:r w:rsidRPr="00B916EC">
        <w:t>PDCCH</w:t>
      </w:r>
      <w:r w:rsidR="002A01CD">
        <w:tab/>
      </w:r>
      <w:r w:rsidRPr="00B916EC">
        <w:t xml:space="preserve">Physical </w:t>
      </w:r>
      <w:r w:rsidR="00D35C15">
        <w:t>D</w:t>
      </w:r>
      <w:r w:rsidRPr="00B916EC">
        <w:t xml:space="preserve">ownlink </w:t>
      </w:r>
      <w:r w:rsidR="00D35C15">
        <w:t>C</w:t>
      </w:r>
      <w:r w:rsidRPr="00B916EC">
        <w:t xml:space="preserve">ontrol </w:t>
      </w:r>
      <w:r w:rsidR="00D35C15">
        <w:t>C</w:t>
      </w:r>
      <w:r w:rsidRPr="00B916EC">
        <w:t>hannel</w:t>
      </w:r>
    </w:p>
    <w:p w14:paraId="60D1C05A" w14:textId="033D7DFB" w:rsidR="006A50C1" w:rsidRDefault="006A50C1" w:rsidP="002B6019">
      <w:pPr>
        <w:pStyle w:val="EW"/>
      </w:pPr>
      <w:r w:rsidRPr="00B916EC">
        <w:t>PDSCH</w:t>
      </w:r>
      <w:r w:rsidR="002A01CD">
        <w:tab/>
      </w:r>
      <w:r w:rsidRPr="00B916EC">
        <w:t xml:space="preserve">Physical </w:t>
      </w:r>
      <w:r w:rsidR="00D35C15">
        <w:t>D</w:t>
      </w:r>
      <w:r w:rsidRPr="00B916EC">
        <w:t xml:space="preserve">ownlink </w:t>
      </w:r>
      <w:r w:rsidR="00D35C15">
        <w:t>S</w:t>
      </w:r>
      <w:r w:rsidRPr="00B916EC">
        <w:t xml:space="preserve">hared </w:t>
      </w:r>
      <w:r w:rsidR="00D35C15">
        <w:t>C</w:t>
      </w:r>
      <w:r w:rsidRPr="00B916EC">
        <w:t>hannel</w:t>
      </w:r>
    </w:p>
    <w:p w14:paraId="563EE368" w14:textId="24DDDC9A" w:rsidR="00860BAC" w:rsidRPr="00B916EC" w:rsidRDefault="00860BAC" w:rsidP="002B6019">
      <w:pPr>
        <w:pStyle w:val="EW"/>
      </w:pPr>
      <w:r w:rsidRPr="00686F3E">
        <w:t>PO</w:t>
      </w:r>
      <w:r w:rsidRPr="00686F3E">
        <w:tab/>
        <w:t xml:space="preserve">Paging </w:t>
      </w:r>
      <w:r w:rsidR="00D35C15">
        <w:t>O</w:t>
      </w:r>
      <w:r w:rsidRPr="00686F3E">
        <w:t>ccasion</w:t>
      </w:r>
    </w:p>
    <w:p w14:paraId="69CD2272" w14:textId="394CA05F" w:rsidR="006A50C1" w:rsidRDefault="006A50C1" w:rsidP="002B6019">
      <w:pPr>
        <w:pStyle w:val="EW"/>
      </w:pPr>
      <w:r w:rsidRPr="00B916EC">
        <w:t>PRACH</w:t>
      </w:r>
      <w:r w:rsidR="002A01CD">
        <w:tab/>
      </w:r>
      <w:r w:rsidRPr="00B916EC">
        <w:t xml:space="preserve">Physical </w:t>
      </w:r>
      <w:r w:rsidR="00D35C15">
        <w:t>R</w:t>
      </w:r>
      <w:r w:rsidRPr="00B916EC">
        <w:t xml:space="preserve">andom </w:t>
      </w:r>
      <w:r w:rsidR="00D35C15">
        <w:t>A</w:t>
      </w:r>
      <w:r w:rsidRPr="00B916EC">
        <w:t xml:space="preserve">ccess </w:t>
      </w:r>
      <w:r w:rsidR="00D35C15">
        <w:t>C</w:t>
      </w:r>
      <w:r w:rsidRPr="00B916EC">
        <w:t>hannel</w:t>
      </w:r>
    </w:p>
    <w:p w14:paraId="7DAF62E0" w14:textId="4DAB12B9" w:rsidR="005E4D60" w:rsidRPr="00B916EC" w:rsidRDefault="005E4D60" w:rsidP="002B6019">
      <w:pPr>
        <w:pStyle w:val="EW"/>
      </w:pPr>
      <w:r w:rsidRPr="0048482F">
        <w:rPr>
          <w:color w:val="000000"/>
        </w:rPr>
        <w:lastRenderedPageBreak/>
        <w:t>P</w:t>
      </w:r>
      <w:r>
        <w:rPr>
          <w:color w:val="000000"/>
        </w:rPr>
        <w:t>RB</w:t>
      </w:r>
      <w:r>
        <w:rPr>
          <w:color w:val="000000"/>
        </w:rPr>
        <w:tab/>
        <w:t xml:space="preserve">Physical </w:t>
      </w:r>
      <w:r w:rsidR="00D35C15">
        <w:rPr>
          <w:color w:val="000000"/>
        </w:rPr>
        <w:t>R</w:t>
      </w:r>
      <w:r>
        <w:rPr>
          <w:color w:val="000000"/>
        </w:rPr>
        <w:t xml:space="preserve">esource </w:t>
      </w:r>
      <w:r w:rsidR="00D35C15">
        <w:rPr>
          <w:color w:val="000000"/>
        </w:rPr>
        <w:t>B</w:t>
      </w:r>
      <w:r>
        <w:rPr>
          <w:color w:val="000000"/>
        </w:rPr>
        <w:t>lock</w:t>
      </w:r>
    </w:p>
    <w:p w14:paraId="4C71280E" w14:textId="7D3C4564" w:rsidR="002B6019" w:rsidRPr="006A15B3" w:rsidRDefault="002B6019" w:rsidP="0009732E">
      <w:pPr>
        <w:pStyle w:val="EW"/>
      </w:pPr>
      <w:r w:rsidRPr="0048482F">
        <w:rPr>
          <w:color w:val="000000"/>
        </w:rPr>
        <w:t>PRG</w:t>
      </w:r>
      <w:r w:rsidRPr="0048482F">
        <w:rPr>
          <w:color w:val="000000"/>
        </w:rPr>
        <w:tab/>
        <w:t xml:space="preserve">Physical </w:t>
      </w:r>
      <w:r w:rsidR="00D35C15">
        <w:rPr>
          <w:color w:val="000000"/>
        </w:rPr>
        <w:t>R</w:t>
      </w:r>
      <w:r w:rsidRPr="0048482F">
        <w:rPr>
          <w:color w:val="000000"/>
        </w:rPr>
        <w:t xml:space="preserve">esource block </w:t>
      </w:r>
      <w:r w:rsidR="00D35C15">
        <w:rPr>
          <w:color w:val="000000"/>
        </w:rPr>
        <w:t>G</w:t>
      </w:r>
      <w:r w:rsidRPr="0048482F">
        <w:rPr>
          <w:color w:val="000000"/>
        </w:rPr>
        <w:t>roup</w:t>
      </w:r>
    </w:p>
    <w:p w14:paraId="2C1A8484" w14:textId="0C5550AD" w:rsidR="002B6019" w:rsidRPr="0023299F" w:rsidRDefault="002B6019" w:rsidP="0009732E">
      <w:pPr>
        <w:pStyle w:val="EW"/>
      </w:pPr>
      <w:r w:rsidRPr="0023299F">
        <w:t>PSCell</w:t>
      </w:r>
      <w:r>
        <w:tab/>
      </w:r>
      <w:r w:rsidRPr="0023299F">
        <w:t>Pr</w:t>
      </w:r>
      <w:r>
        <w:t xml:space="preserve">imary </w:t>
      </w:r>
      <w:r w:rsidR="00D35C15">
        <w:t>S</w:t>
      </w:r>
      <w:r w:rsidRPr="0023299F">
        <w:t xml:space="preserve">econdary </w:t>
      </w:r>
      <w:r w:rsidR="00D35C15">
        <w:t>C</w:t>
      </w:r>
      <w:r w:rsidRPr="0023299F">
        <w:t>ell</w:t>
      </w:r>
    </w:p>
    <w:p w14:paraId="242B5E41" w14:textId="464404BF" w:rsidR="002114BD" w:rsidRPr="002625EB" w:rsidRDefault="002114BD" w:rsidP="002114BD">
      <w:pPr>
        <w:pStyle w:val="EW"/>
      </w:pPr>
      <w:r w:rsidRPr="002625EB">
        <w:t>P</w:t>
      </w:r>
      <w:r>
        <w:t>S</w:t>
      </w:r>
      <w:r w:rsidRPr="002625EB">
        <w:t>BCH</w:t>
      </w:r>
      <w:r w:rsidRPr="002625EB">
        <w:tab/>
        <w:t>Physical</w:t>
      </w:r>
      <w:r>
        <w:t xml:space="preserve"> </w:t>
      </w:r>
      <w:r w:rsidR="00D35C15">
        <w:t>S</w:t>
      </w:r>
      <w:r>
        <w:t>idelink</w:t>
      </w:r>
      <w:r w:rsidRPr="002625EB">
        <w:t xml:space="preserve"> </w:t>
      </w:r>
      <w:r w:rsidR="00D35C15">
        <w:t>B</w:t>
      </w:r>
      <w:r w:rsidRPr="002625EB">
        <w:t xml:space="preserve">roadcast </w:t>
      </w:r>
      <w:r w:rsidR="00D35C15">
        <w:t>C</w:t>
      </w:r>
      <w:r w:rsidRPr="002625EB">
        <w:t>hannel</w:t>
      </w:r>
    </w:p>
    <w:p w14:paraId="2ECBB1EA" w14:textId="5244AF3C" w:rsidR="002114BD" w:rsidRDefault="002114BD" w:rsidP="002114BD">
      <w:pPr>
        <w:pStyle w:val="EW"/>
      </w:pPr>
      <w:r>
        <w:t>PS</w:t>
      </w:r>
      <w:r w:rsidRPr="002625EB">
        <w:t>CCH</w:t>
      </w:r>
      <w:r w:rsidRPr="002625EB">
        <w:tab/>
        <w:t xml:space="preserve">Physical </w:t>
      </w:r>
      <w:r w:rsidR="00D35C15">
        <w:t>S</w:t>
      </w:r>
      <w:r>
        <w:rPr>
          <w:rFonts w:hint="eastAsia"/>
          <w:lang w:eastAsia="zh-CN"/>
        </w:rPr>
        <w:t>idelink</w:t>
      </w:r>
      <w:r>
        <w:t xml:space="preserve"> </w:t>
      </w:r>
      <w:r w:rsidR="00D35C15">
        <w:t>C</w:t>
      </w:r>
      <w:r w:rsidRPr="002625EB">
        <w:t xml:space="preserve">ontrol </w:t>
      </w:r>
      <w:r w:rsidR="00D35C15">
        <w:t>C</w:t>
      </w:r>
      <w:r w:rsidRPr="002625EB">
        <w:t>hannel</w:t>
      </w:r>
    </w:p>
    <w:p w14:paraId="577530BA" w14:textId="25E7C4CF" w:rsidR="002114BD" w:rsidRPr="002625EB" w:rsidRDefault="002114BD" w:rsidP="002114BD">
      <w:pPr>
        <w:pStyle w:val="EW"/>
      </w:pPr>
      <w:r>
        <w:t>PSF</w:t>
      </w:r>
      <w:r w:rsidRPr="002625EB">
        <w:t>CH</w:t>
      </w:r>
      <w:r w:rsidRPr="002625EB">
        <w:tab/>
        <w:t xml:space="preserve">Physical </w:t>
      </w:r>
      <w:r w:rsidR="00D35C15">
        <w:rPr>
          <w:lang w:eastAsia="zh-CN"/>
        </w:rPr>
        <w:t>S</w:t>
      </w:r>
      <w:r>
        <w:rPr>
          <w:rFonts w:hint="eastAsia"/>
          <w:lang w:eastAsia="zh-CN"/>
        </w:rPr>
        <w:t>idelink</w:t>
      </w:r>
      <w:r>
        <w:t xml:space="preserve"> </w:t>
      </w:r>
      <w:r w:rsidR="00D35C15">
        <w:rPr>
          <w:lang w:eastAsia="zh-CN"/>
        </w:rPr>
        <w:t>F</w:t>
      </w:r>
      <w:r>
        <w:rPr>
          <w:rFonts w:hint="eastAsia"/>
          <w:lang w:eastAsia="zh-CN"/>
        </w:rPr>
        <w:t>eedback</w:t>
      </w:r>
      <w:r>
        <w:t xml:space="preserve"> </w:t>
      </w:r>
      <w:r w:rsidR="00D35C15">
        <w:t>C</w:t>
      </w:r>
      <w:r w:rsidRPr="002625EB">
        <w:t>hannel</w:t>
      </w:r>
    </w:p>
    <w:p w14:paraId="105A9738" w14:textId="1980424F" w:rsidR="006A50C1" w:rsidRPr="00B916EC" w:rsidRDefault="006A50C1" w:rsidP="002B6019">
      <w:pPr>
        <w:pStyle w:val="EW"/>
      </w:pPr>
      <w:r w:rsidRPr="00B916EC">
        <w:t>PSS</w:t>
      </w:r>
      <w:r w:rsidR="007D5A3F">
        <w:tab/>
      </w:r>
      <w:r w:rsidRPr="00B916EC">
        <w:t xml:space="preserve">Primary </w:t>
      </w:r>
      <w:r w:rsidR="00D35C15">
        <w:t>S</w:t>
      </w:r>
      <w:r w:rsidRPr="00B916EC">
        <w:t xml:space="preserve">ynchronization </w:t>
      </w:r>
      <w:r w:rsidR="00D35C15">
        <w:t>S</w:t>
      </w:r>
      <w:r w:rsidRPr="00B916EC">
        <w:t>ignal</w:t>
      </w:r>
    </w:p>
    <w:p w14:paraId="7C2E649A" w14:textId="171D50B3" w:rsidR="002114BD" w:rsidRPr="008D589A" w:rsidRDefault="002114BD" w:rsidP="002114BD">
      <w:pPr>
        <w:pStyle w:val="EW"/>
      </w:pPr>
      <w:r>
        <w:t>PS</w:t>
      </w:r>
      <w:r w:rsidRPr="002625EB">
        <w:t>SCH</w:t>
      </w:r>
      <w:r w:rsidRPr="002625EB">
        <w:tab/>
        <w:t xml:space="preserve">Physical </w:t>
      </w:r>
      <w:r w:rsidR="00D35C15">
        <w:rPr>
          <w:lang w:eastAsia="zh-CN"/>
        </w:rPr>
        <w:t>S</w:t>
      </w:r>
      <w:r>
        <w:rPr>
          <w:rFonts w:hint="eastAsia"/>
          <w:lang w:eastAsia="zh-CN"/>
        </w:rPr>
        <w:t>idelink</w:t>
      </w:r>
      <w:r>
        <w:t xml:space="preserve"> </w:t>
      </w:r>
      <w:r w:rsidR="00D35C15">
        <w:t>S</w:t>
      </w:r>
      <w:r w:rsidRPr="002625EB">
        <w:t xml:space="preserve">hared </w:t>
      </w:r>
      <w:r w:rsidR="00D35C15">
        <w:t>C</w:t>
      </w:r>
      <w:r w:rsidRPr="002625EB">
        <w:t>hannel</w:t>
      </w:r>
    </w:p>
    <w:p w14:paraId="7E67FBF5" w14:textId="3F81767B" w:rsidR="006A50C1" w:rsidRPr="00B916EC" w:rsidRDefault="006A50C1" w:rsidP="002B6019">
      <w:pPr>
        <w:pStyle w:val="EW"/>
      </w:pPr>
      <w:r w:rsidRPr="00B916EC">
        <w:t>PUCCH</w:t>
      </w:r>
      <w:r w:rsidR="002A01CD">
        <w:tab/>
      </w:r>
      <w:r w:rsidRPr="00B916EC">
        <w:t xml:space="preserve">Physical </w:t>
      </w:r>
      <w:r w:rsidR="00D35C15">
        <w:t>U</w:t>
      </w:r>
      <w:r w:rsidRPr="00B916EC">
        <w:t xml:space="preserve">plink </w:t>
      </w:r>
      <w:r w:rsidR="00D35C15">
        <w:t>C</w:t>
      </w:r>
      <w:r w:rsidRPr="00B916EC">
        <w:t xml:space="preserve">ontrol </w:t>
      </w:r>
      <w:r w:rsidR="00D35C15">
        <w:t>C</w:t>
      </w:r>
      <w:r w:rsidRPr="00B916EC">
        <w:t>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4CC8B959" w:rsidR="009B5A01" w:rsidRPr="00111FF6" w:rsidRDefault="009B5A01" w:rsidP="009B5A01">
      <w:pPr>
        <w:pStyle w:val="EW"/>
      </w:pPr>
      <w:r w:rsidRPr="00111FF6">
        <w:t>PUSCH</w:t>
      </w:r>
      <w:r w:rsidRPr="00111FF6">
        <w:tab/>
        <w:t xml:space="preserve">Physical </w:t>
      </w:r>
      <w:r w:rsidR="00053F97">
        <w:t>U</w:t>
      </w:r>
      <w:r w:rsidRPr="00111FF6">
        <w:t xml:space="preserve">plink </w:t>
      </w:r>
      <w:r w:rsidR="00053F97">
        <w:t>S</w:t>
      </w:r>
      <w:r w:rsidRPr="00111FF6">
        <w:t xml:space="preserve">hared </w:t>
      </w:r>
      <w:r w:rsidR="00053F97">
        <w:t>C</w:t>
      </w:r>
      <w:r w:rsidRPr="00111FF6">
        <w:t xml:space="preserve">hannel </w:t>
      </w:r>
    </w:p>
    <w:p w14:paraId="115D4284" w14:textId="528D7282" w:rsidR="006A50C1" w:rsidRPr="00B916EC" w:rsidRDefault="005E4D60" w:rsidP="005E4D60">
      <w:pPr>
        <w:pStyle w:val="EW"/>
      </w:pPr>
      <w:r>
        <w:t>QCL</w:t>
      </w:r>
      <w:r>
        <w:tab/>
        <w:t>Quasi</w:t>
      </w:r>
      <w:r w:rsidR="00F27BF1">
        <w:t xml:space="preserve"> </w:t>
      </w:r>
      <w:r w:rsidR="00053F97">
        <w:t>C</w:t>
      </w:r>
      <w:r w:rsidR="00F27BF1">
        <w:t>o-</w:t>
      </w:r>
      <w:r w:rsidR="00053F97">
        <w:t>L</w:t>
      </w:r>
      <w:r w:rsidR="00F27BF1">
        <w:t>ocation</w:t>
      </w:r>
    </w:p>
    <w:p w14:paraId="41CD8D08" w14:textId="3D0860A1" w:rsidR="006A50C1" w:rsidRPr="00B916EC" w:rsidRDefault="006A50C1" w:rsidP="002B6019">
      <w:pPr>
        <w:pStyle w:val="EW"/>
      </w:pPr>
      <w:r w:rsidRPr="00B916EC">
        <w:t>RB</w:t>
      </w:r>
      <w:r w:rsidR="007D5A3F">
        <w:tab/>
      </w:r>
      <w:r w:rsidRPr="00B916EC">
        <w:t xml:space="preserve">Resource </w:t>
      </w:r>
      <w:r w:rsidR="00053F97">
        <w:t>B</w:t>
      </w:r>
      <w:r w:rsidRPr="00B916EC">
        <w:t>lock</w:t>
      </w:r>
    </w:p>
    <w:p w14:paraId="05A845E6" w14:textId="2C7CB831" w:rsidR="002B6019" w:rsidRDefault="006A50C1" w:rsidP="0009732E">
      <w:pPr>
        <w:pStyle w:val="EW"/>
      </w:pPr>
      <w:r w:rsidRPr="00B916EC">
        <w:t>RE</w:t>
      </w:r>
      <w:r w:rsidR="007D5A3F">
        <w:tab/>
      </w:r>
      <w:r w:rsidRPr="00B916EC">
        <w:t xml:space="preserve">Resource </w:t>
      </w:r>
      <w:r w:rsidR="00053F97">
        <w:t>E</w:t>
      </w:r>
      <w:r w:rsidRPr="00B916EC">
        <w:t xml:space="preserve">lement </w:t>
      </w:r>
    </w:p>
    <w:p w14:paraId="238E41CD" w14:textId="55D7F2B6" w:rsidR="009A36EA" w:rsidRPr="00B916EC" w:rsidRDefault="009A36EA" w:rsidP="009A36EA">
      <w:pPr>
        <w:pStyle w:val="EW"/>
      </w:pPr>
      <w:r>
        <w:t>RLM</w:t>
      </w:r>
      <w:r>
        <w:tab/>
        <w:t xml:space="preserve">Radio </w:t>
      </w:r>
      <w:r w:rsidR="00053F97">
        <w:t>L</w:t>
      </w:r>
      <w:r>
        <w:t xml:space="preserve">ink </w:t>
      </w:r>
      <w:r w:rsidR="00053F97">
        <w:t>M</w:t>
      </w:r>
      <w:r>
        <w:t>onitoring</w:t>
      </w:r>
    </w:p>
    <w:p w14:paraId="237F269F" w14:textId="34B0F364" w:rsidR="006A50C1" w:rsidRPr="00B916EC" w:rsidRDefault="002B6019" w:rsidP="002B6019">
      <w:pPr>
        <w:pStyle w:val="EW"/>
      </w:pPr>
      <w:r>
        <w:t>RRM</w:t>
      </w:r>
      <w:r>
        <w:tab/>
        <w:t xml:space="preserve">Radio </w:t>
      </w:r>
      <w:r w:rsidR="00053F97">
        <w:t>R</w:t>
      </w:r>
      <w:r>
        <w:t xml:space="preserve">esource </w:t>
      </w:r>
      <w:r w:rsidR="00053F97">
        <w:t>M</w:t>
      </w:r>
      <w:r>
        <w:t>anagement</w:t>
      </w:r>
    </w:p>
    <w:p w14:paraId="5FF970BC" w14:textId="7820DE60" w:rsidR="006A50C1" w:rsidRPr="00B916EC" w:rsidRDefault="006A50C1" w:rsidP="002B6019">
      <w:pPr>
        <w:pStyle w:val="EW"/>
      </w:pPr>
      <w:r w:rsidRPr="00B916EC">
        <w:t>RS</w:t>
      </w:r>
      <w:r w:rsidR="007D5A3F">
        <w:tab/>
      </w:r>
      <w:r w:rsidRPr="00B916EC">
        <w:t xml:space="preserve">Reference </w:t>
      </w:r>
      <w:r w:rsidR="00053F97">
        <w:t>S</w:t>
      </w:r>
      <w:r w:rsidRPr="00B916EC">
        <w:t xml:space="preserve">ignal </w:t>
      </w:r>
    </w:p>
    <w:p w14:paraId="7F66C75E" w14:textId="22792B46" w:rsidR="006A50C1" w:rsidRPr="00B916EC" w:rsidRDefault="006A50C1" w:rsidP="002B6019">
      <w:pPr>
        <w:pStyle w:val="EW"/>
      </w:pPr>
      <w:r w:rsidRPr="00B916EC">
        <w:t>RSRP</w:t>
      </w:r>
      <w:r w:rsidR="007D5A3F">
        <w:tab/>
      </w:r>
      <w:r w:rsidRPr="00B916EC">
        <w:t xml:space="preserve">Reference </w:t>
      </w:r>
      <w:r w:rsidR="00053F97">
        <w:t>S</w:t>
      </w:r>
      <w:r w:rsidRPr="00B916EC">
        <w:t xml:space="preserve">ignal </w:t>
      </w:r>
      <w:r w:rsidR="00F011B3">
        <w:t>R</w:t>
      </w:r>
      <w:r w:rsidRPr="00B916EC">
        <w:t xml:space="preserve">eceived </w:t>
      </w:r>
      <w:r w:rsidR="00F011B3">
        <w:t>P</w:t>
      </w:r>
      <w:r w:rsidRPr="00B916EC">
        <w:t>ower</w:t>
      </w:r>
    </w:p>
    <w:p w14:paraId="24FB50A5" w14:textId="787C06E2" w:rsidR="006A50C1" w:rsidRPr="00B916EC" w:rsidRDefault="006A50C1" w:rsidP="002114BD">
      <w:pPr>
        <w:pStyle w:val="EW"/>
      </w:pPr>
      <w:r w:rsidRPr="00B916EC">
        <w:t>SCG</w:t>
      </w:r>
      <w:r w:rsidR="007D5A3F">
        <w:tab/>
      </w:r>
      <w:r w:rsidRPr="00B916EC">
        <w:t xml:space="preserve">Secondary </w:t>
      </w:r>
      <w:r w:rsidR="00F011B3">
        <w:t>C</w:t>
      </w:r>
      <w:r w:rsidRPr="00B916EC">
        <w:t xml:space="preserve">ell </w:t>
      </w:r>
      <w:r w:rsidR="00F011B3">
        <w:t>G</w:t>
      </w:r>
      <w:r w:rsidRPr="00B916EC">
        <w:t>roup</w:t>
      </w:r>
    </w:p>
    <w:p w14:paraId="692785E4" w14:textId="686890D7" w:rsidR="00650C22" w:rsidRPr="002625EB" w:rsidRDefault="00650C22" w:rsidP="00650C22">
      <w:pPr>
        <w:pStyle w:val="EW"/>
      </w:pPr>
      <w:r>
        <w:t>S</w:t>
      </w:r>
      <w:r w:rsidRPr="002625EB">
        <w:t>CI</w:t>
      </w:r>
      <w:r w:rsidRPr="002625EB">
        <w:tab/>
      </w:r>
      <w:r>
        <w:t>Side</w:t>
      </w:r>
      <w:r w:rsidRPr="002625EB">
        <w:t xml:space="preserve">link </w:t>
      </w:r>
      <w:r w:rsidR="00F011B3">
        <w:t>C</w:t>
      </w:r>
      <w:r w:rsidRPr="002625EB">
        <w:t xml:space="preserve">ontrol </w:t>
      </w:r>
      <w:r w:rsidR="00F011B3">
        <w:t>I</w:t>
      </w:r>
      <w:r w:rsidRPr="002625EB">
        <w:t>nformation</w:t>
      </w:r>
    </w:p>
    <w:p w14:paraId="58518835" w14:textId="5A651DEA" w:rsidR="0040754E" w:rsidRDefault="0040754E" w:rsidP="0040754E">
      <w:pPr>
        <w:pStyle w:val="EW"/>
      </w:pPr>
      <w:r>
        <w:t>SCS</w:t>
      </w:r>
      <w:r>
        <w:tab/>
      </w:r>
      <w:r w:rsidR="002F20C5">
        <w:t xml:space="preserve">Subcarrier </w:t>
      </w:r>
      <w:r w:rsidR="00F011B3">
        <w:t>S</w:t>
      </w:r>
      <w:r w:rsidR="002F20C5">
        <w:t>pacing</w:t>
      </w:r>
    </w:p>
    <w:p w14:paraId="7EDF14A6" w14:textId="2CA46EE4" w:rsidR="00650C22" w:rsidRDefault="00650C22" w:rsidP="00650C22">
      <w:pPr>
        <w:pStyle w:val="EW"/>
      </w:pPr>
      <w:r>
        <w:t>SFCI</w:t>
      </w:r>
      <w:r>
        <w:tab/>
        <w:t>Side</w:t>
      </w:r>
      <w:r w:rsidRPr="002625EB">
        <w:t xml:space="preserve">link </w:t>
      </w:r>
      <w:r w:rsidR="00F011B3">
        <w:t>F</w:t>
      </w:r>
      <w:r>
        <w:t xml:space="preserve">eedback </w:t>
      </w:r>
      <w:r w:rsidR="00F011B3">
        <w:t>C</w:t>
      </w:r>
      <w:r w:rsidRPr="002625EB">
        <w:t xml:space="preserve">ontrol </w:t>
      </w:r>
      <w:r w:rsidR="00F011B3">
        <w:t>I</w:t>
      </w:r>
      <w:r w:rsidRPr="002625EB">
        <w:t>nformation</w:t>
      </w:r>
      <w:r w:rsidRPr="00B916EC">
        <w:t xml:space="preserve"> </w:t>
      </w:r>
    </w:p>
    <w:p w14:paraId="4AE330EB" w14:textId="58D20F8E" w:rsidR="003574CA" w:rsidRPr="00B916EC" w:rsidRDefault="003574CA" w:rsidP="002B6019">
      <w:pPr>
        <w:pStyle w:val="EW"/>
      </w:pPr>
      <w:r w:rsidRPr="00B916EC">
        <w:t>SFN</w:t>
      </w:r>
      <w:r w:rsidR="007D5A3F">
        <w:tab/>
      </w:r>
      <w:r w:rsidRPr="00B916EC">
        <w:t xml:space="preserve">System </w:t>
      </w:r>
      <w:r w:rsidR="00F011B3">
        <w:t>F</w:t>
      </w:r>
      <w:r w:rsidRPr="00B916EC">
        <w:t xml:space="preserve">rame </w:t>
      </w:r>
      <w:r w:rsidR="00F011B3">
        <w:t>N</w:t>
      </w:r>
      <w:r w:rsidRPr="00B916EC">
        <w:t>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247AC7A9" w:rsidR="0040754E" w:rsidRDefault="0040754E" w:rsidP="0040754E">
      <w:pPr>
        <w:pStyle w:val="EW"/>
      </w:pPr>
      <w:r w:rsidRPr="001038E8">
        <w:t>SLIV</w:t>
      </w:r>
      <w:r w:rsidRPr="001038E8">
        <w:tab/>
        <w:t xml:space="preserve">Start and </w:t>
      </w:r>
      <w:r w:rsidR="00F011B3">
        <w:t>L</w:t>
      </w:r>
      <w:r w:rsidRPr="001038E8">
        <w:t xml:space="preserve">ength </w:t>
      </w:r>
      <w:r w:rsidR="00F011B3">
        <w:t>I</w:t>
      </w:r>
      <w:r w:rsidRPr="001038E8">
        <w:t xml:space="preserve">ndicator </w:t>
      </w:r>
      <w:r w:rsidR="00F011B3">
        <w:t>V</w:t>
      </w:r>
      <w:r w:rsidRPr="001038E8">
        <w:t>alue</w:t>
      </w:r>
    </w:p>
    <w:p w14:paraId="6FD1A190" w14:textId="7D219929" w:rsidR="001A0F7C" w:rsidRPr="005A3D04" w:rsidRDefault="001A0F7C" w:rsidP="0040754E">
      <w:pPr>
        <w:pStyle w:val="EW"/>
      </w:pPr>
      <w:r>
        <w:rPr>
          <w:color w:val="000000"/>
        </w:rPr>
        <w:t>SL PRS</w:t>
      </w:r>
      <w:r>
        <w:rPr>
          <w:color w:val="000000"/>
        </w:rPr>
        <w:tab/>
        <w:t xml:space="preserve">Sidelink </w:t>
      </w:r>
      <w:r w:rsidR="00F011B3">
        <w:rPr>
          <w:color w:val="000000"/>
        </w:rPr>
        <w:t>P</w:t>
      </w:r>
      <w:r>
        <w:rPr>
          <w:color w:val="000000"/>
        </w:rPr>
        <w:t xml:space="preserve">ositioning </w:t>
      </w:r>
      <w:r w:rsidR="00F011B3">
        <w:rPr>
          <w:color w:val="000000"/>
        </w:rPr>
        <w:t>R</w:t>
      </w:r>
      <w:r>
        <w:rPr>
          <w:color w:val="000000"/>
        </w:rPr>
        <w:t xml:space="preserve">eference </w:t>
      </w:r>
      <w:r w:rsidR="00F011B3">
        <w:rPr>
          <w:color w:val="000000"/>
        </w:rPr>
        <w:t>S</w:t>
      </w:r>
      <w:r>
        <w:rPr>
          <w:color w:val="000000"/>
        </w:rPr>
        <w:t>ignal</w:t>
      </w:r>
    </w:p>
    <w:p w14:paraId="77DE63E3" w14:textId="022768A8" w:rsidR="00CF7D03" w:rsidRPr="00B916EC" w:rsidRDefault="00CF7D03" w:rsidP="002B6019">
      <w:pPr>
        <w:pStyle w:val="EW"/>
      </w:pPr>
      <w:r w:rsidRPr="00B916EC">
        <w:t>SPS</w:t>
      </w:r>
      <w:r w:rsidR="007D5A3F">
        <w:tab/>
      </w:r>
      <w:r w:rsidRPr="00B916EC">
        <w:t>Semi-</w:t>
      </w:r>
      <w:r w:rsidR="00F011B3">
        <w:t>P</w:t>
      </w:r>
      <w:r w:rsidRPr="00B916EC">
        <w:t xml:space="preserve">ersistent </w:t>
      </w:r>
      <w:r w:rsidR="00F011B3">
        <w:t>S</w:t>
      </w:r>
      <w:r w:rsidRPr="00B916EC">
        <w:t>cheduling</w:t>
      </w:r>
    </w:p>
    <w:p w14:paraId="29AAE531" w14:textId="630A19A3"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 xml:space="preserve">Scheduling </w:t>
      </w:r>
      <w:r w:rsidR="00F011B3">
        <w:rPr>
          <w:rFonts w:eastAsia="MS Mincho"/>
        </w:rPr>
        <w:t>R</w:t>
      </w:r>
      <w:r w:rsidRPr="00B916EC">
        <w:rPr>
          <w:rFonts w:eastAsia="MS Mincho"/>
        </w:rPr>
        <w:t>equest</w:t>
      </w:r>
    </w:p>
    <w:p w14:paraId="1C2747AB" w14:textId="29AB9914" w:rsidR="006A50C1" w:rsidRPr="00B916EC" w:rsidRDefault="002B6019" w:rsidP="002B6019">
      <w:pPr>
        <w:pStyle w:val="EW"/>
      </w:pPr>
      <w:r>
        <w:rPr>
          <w:rFonts w:eastAsia="MS Mincho"/>
        </w:rPr>
        <w:t>SRI</w:t>
      </w:r>
      <w:r>
        <w:rPr>
          <w:rFonts w:eastAsia="MS Mincho"/>
        </w:rPr>
        <w:tab/>
      </w:r>
      <w:r>
        <w:rPr>
          <w:rFonts w:hint="eastAsia"/>
          <w:lang w:eastAsia="zh-CN"/>
        </w:rPr>
        <w:t xml:space="preserve">SRS </w:t>
      </w:r>
      <w:r w:rsidR="00F011B3">
        <w:rPr>
          <w:lang w:eastAsia="zh-CN"/>
        </w:rPr>
        <w:t>R</w:t>
      </w:r>
      <w:r>
        <w:rPr>
          <w:rFonts w:hint="eastAsia"/>
          <w:lang w:eastAsia="zh-CN"/>
        </w:rPr>
        <w:t xml:space="preserve">esource </w:t>
      </w:r>
      <w:r w:rsidR="00F011B3">
        <w:rPr>
          <w:lang w:eastAsia="zh-CN"/>
        </w:rPr>
        <w:t>I</w:t>
      </w:r>
      <w:r>
        <w:rPr>
          <w:rFonts w:hint="eastAsia"/>
          <w:lang w:eastAsia="zh-CN"/>
        </w:rPr>
        <w:t>ndicator</w:t>
      </w:r>
    </w:p>
    <w:p w14:paraId="29F52DCF" w14:textId="2F1E4AD6" w:rsidR="006A50C1" w:rsidRPr="00B916EC" w:rsidRDefault="006A50C1" w:rsidP="002B6019">
      <w:pPr>
        <w:pStyle w:val="EW"/>
      </w:pPr>
      <w:r w:rsidRPr="00B916EC">
        <w:t>SRS</w:t>
      </w:r>
      <w:r w:rsidR="007D5A3F">
        <w:tab/>
      </w:r>
      <w:r w:rsidRPr="00B916EC">
        <w:t xml:space="preserve">Sounding </w:t>
      </w:r>
      <w:r w:rsidR="00F011B3">
        <w:t>R</w:t>
      </w:r>
      <w:r w:rsidRPr="00B916EC">
        <w:t xml:space="preserve">eference </w:t>
      </w:r>
      <w:r w:rsidR="00F011B3">
        <w:t>S</w:t>
      </w:r>
      <w:r w:rsidRPr="00B916EC">
        <w:t>ignal</w:t>
      </w:r>
    </w:p>
    <w:p w14:paraId="3DEB2B00" w14:textId="16A0E511" w:rsidR="006A50C1" w:rsidRDefault="006A50C1" w:rsidP="002B6019">
      <w:pPr>
        <w:pStyle w:val="EW"/>
      </w:pPr>
      <w:r w:rsidRPr="00B916EC">
        <w:t>SSS</w:t>
      </w:r>
      <w:r w:rsidR="007D5A3F">
        <w:tab/>
      </w:r>
      <w:r w:rsidRPr="00B916EC">
        <w:t xml:space="preserve">Secondary </w:t>
      </w:r>
      <w:r w:rsidR="00F011B3">
        <w:t>S</w:t>
      </w:r>
      <w:r w:rsidRPr="00B916EC">
        <w:t xml:space="preserve">ynchronization </w:t>
      </w:r>
      <w:r w:rsidR="00F011B3">
        <w:t>S</w:t>
      </w:r>
      <w:r w:rsidRPr="00B916EC">
        <w:t>ignal</w:t>
      </w:r>
    </w:p>
    <w:p w14:paraId="2F168490" w14:textId="25CAF209" w:rsidR="00860BAC" w:rsidRPr="00B916EC" w:rsidRDefault="00860BAC" w:rsidP="002B6019">
      <w:pPr>
        <w:pStyle w:val="EW"/>
      </w:pPr>
      <w:r w:rsidRPr="00686F3E">
        <w:t>SSSG</w:t>
      </w:r>
      <w:r w:rsidRPr="00686F3E">
        <w:tab/>
        <w:t xml:space="preserve">Search </w:t>
      </w:r>
      <w:r w:rsidR="00F011B3">
        <w:t>S</w:t>
      </w:r>
      <w:r w:rsidRPr="00686F3E">
        <w:t xml:space="preserve">pace </w:t>
      </w:r>
      <w:r w:rsidR="00F011B3">
        <w:t>S</w:t>
      </w:r>
      <w:r w:rsidRPr="00686F3E">
        <w:t xml:space="preserve">et </w:t>
      </w:r>
      <w:r w:rsidR="00F011B3">
        <w:t>G</w:t>
      </w:r>
      <w:r w:rsidRPr="00686F3E">
        <w:t>roup</w:t>
      </w:r>
    </w:p>
    <w:p w14:paraId="01DD7FD0" w14:textId="670389E1" w:rsidR="00255774" w:rsidRPr="00B916EC" w:rsidRDefault="00255774" w:rsidP="002B6019">
      <w:pPr>
        <w:pStyle w:val="EW"/>
      </w:pPr>
      <w:r w:rsidRPr="00B916EC">
        <w:t>TA</w:t>
      </w:r>
      <w:r w:rsidR="007D5A3F">
        <w:tab/>
      </w:r>
      <w:r w:rsidRPr="00B916EC">
        <w:t xml:space="preserve">Timing </w:t>
      </w:r>
      <w:r w:rsidR="00F011B3">
        <w:t>A</w:t>
      </w:r>
      <w:r w:rsidRPr="00B916EC">
        <w:t>dvance</w:t>
      </w:r>
    </w:p>
    <w:p w14:paraId="680DE074" w14:textId="39427723" w:rsidR="00D25BAD" w:rsidRDefault="006A50C1" w:rsidP="00D25BAD">
      <w:pPr>
        <w:pStyle w:val="EW"/>
      </w:pPr>
      <w:r w:rsidRPr="00B916EC">
        <w:t>TAG</w:t>
      </w:r>
      <w:r w:rsidR="007D5A3F">
        <w:tab/>
      </w:r>
      <w:r w:rsidRPr="00B916EC">
        <w:t xml:space="preserve">Timing </w:t>
      </w:r>
      <w:r w:rsidR="00F011B3">
        <w:t>A</w:t>
      </w:r>
      <w:r w:rsidRPr="00B916EC">
        <w:t xml:space="preserve">dvance </w:t>
      </w:r>
      <w:r w:rsidR="00F011B3">
        <w:t>G</w:t>
      </w:r>
      <w:r w:rsidRPr="00B916EC">
        <w:t>roup</w:t>
      </w:r>
      <w:r w:rsidRPr="00B916EC" w:rsidDel="009D286D">
        <w:t xml:space="preserve"> </w:t>
      </w:r>
    </w:p>
    <w:p w14:paraId="7768C2F0" w14:textId="0A004D58" w:rsidR="00D25BAD" w:rsidRDefault="00D25BAD" w:rsidP="00D25BAD">
      <w:pPr>
        <w:pStyle w:val="EW"/>
      </w:pPr>
      <w:r>
        <w:t>TB</w:t>
      </w:r>
      <w:r>
        <w:tab/>
        <w:t xml:space="preserve">Transport </w:t>
      </w:r>
      <w:r w:rsidR="00F011B3">
        <w:t>B</w:t>
      </w:r>
      <w:r>
        <w:t>lock</w:t>
      </w:r>
    </w:p>
    <w:p w14:paraId="297CF5C0" w14:textId="4C42B8D4" w:rsidR="006A50C1" w:rsidRPr="00B916EC" w:rsidRDefault="00D25BAD" w:rsidP="00D25BAD">
      <w:pPr>
        <w:pStyle w:val="EW"/>
      </w:pPr>
      <w:r>
        <w:t>TBG</w:t>
      </w:r>
      <w:r>
        <w:tab/>
        <w:t xml:space="preserve">Transport </w:t>
      </w:r>
      <w:r w:rsidR="00F011B3">
        <w:t>B</w:t>
      </w:r>
      <w:r>
        <w:t xml:space="preserve">lock </w:t>
      </w:r>
      <w:r w:rsidR="00F011B3">
        <w:t>G</w:t>
      </w:r>
      <w:r>
        <w:t>roup</w:t>
      </w:r>
    </w:p>
    <w:p w14:paraId="0B764759" w14:textId="5A5C52B4" w:rsidR="0070642F" w:rsidRDefault="0040754E" w:rsidP="0070642F">
      <w:pPr>
        <w:pStyle w:val="EW"/>
      </w:pPr>
      <w:r w:rsidRPr="001038E8">
        <w:t>TCI</w:t>
      </w:r>
      <w:r w:rsidRPr="001038E8">
        <w:tab/>
        <w:t>Trans</w:t>
      </w:r>
      <w:r w:rsidRPr="00E94E3F">
        <w:t xml:space="preserve">mission </w:t>
      </w:r>
      <w:r w:rsidR="00F011B3">
        <w:t>C</w:t>
      </w:r>
      <w:r w:rsidR="0070642F" w:rsidRPr="00E94E3F">
        <w:t xml:space="preserve">onfiguration </w:t>
      </w:r>
      <w:r w:rsidR="00F011B3">
        <w:t>I</w:t>
      </w:r>
      <w:r w:rsidR="0070642F" w:rsidRPr="00E94E3F">
        <w:t>ndicator</w:t>
      </w:r>
    </w:p>
    <w:p w14:paraId="39ECA084" w14:textId="2C4A2212" w:rsidR="0040754E" w:rsidRPr="005A3D04" w:rsidRDefault="0070642F" w:rsidP="0070642F">
      <w:pPr>
        <w:pStyle w:val="EW"/>
      </w:pPr>
      <w:r>
        <w:t>TO</w:t>
      </w:r>
      <w:r>
        <w:tab/>
        <w:t xml:space="preserve">Transmission </w:t>
      </w:r>
      <w:r w:rsidR="00F011B3">
        <w:t>O</w:t>
      </w:r>
      <w:r>
        <w:t>ccasion</w:t>
      </w:r>
    </w:p>
    <w:p w14:paraId="45D6C9A9" w14:textId="4EA04106" w:rsidR="006A50C1" w:rsidRPr="00B916EC" w:rsidRDefault="006A50C1" w:rsidP="002B6019">
      <w:pPr>
        <w:pStyle w:val="EW"/>
      </w:pPr>
      <w:r w:rsidRPr="00B916EC">
        <w:t>UCI</w:t>
      </w:r>
      <w:r w:rsidR="007D5A3F">
        <w:tab/>
      </w:r>
      <w:r w:rsidRPr="00B916EC">
        <w:t xml:space="preserve">Uplink </w:t>
      </w:r>
      <w:r w:rsidR="00F011B3">
        <w:t>C</w:t>
      </w:r>
      <w:r w:rsidRPr="00B916EC">
        <w:t xml:space="preserve">ontrol </w:t>
      </w:r>
      <w:r w:rsidR="00F011B3">
        <w:t>I</w:t>
      </w:r>
      <w:r w:rsidRPr="00B916EC">
        <w:t>nformation</w:t>
      </w:r>
    </w:p>
    <w:p w14:paraId="5C032CD6" w14:textId="6EF65B14" w:rsidR="006A50C1" w:rsidRPr="00B916EC" w:rsidRDefault="006A50C1" w:rsidP="002B6019">
      <w:pPr>
        <w:pStyle w:val="EW"/>
      </w:pPr>
      <w:r w:rsidRPr="00B916EC">
        <w:t>UE</w:t>
      </w:r>
      <w:r w:rsidR="007D5A3F">
        <w:tab/>
      </w:r>
      <w:r w:rsidRPr="00B916EC">
        <w:t xml:space="preserve">User </w:t>
      </w:r>
      <w:r w:rsidR="00F011B3">
        <w:t>E</w:t>
      </w:r>
      <w:r w:rsidRPr="00B916EC">
        <w:t>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05378AA8" w:rsidR="0040754E" w:rsidRDefault="002B6019" w:rsidP="0040754E">
      <w:pPr>
        <w:pStyle w:val="EW"/>
      </w:pPr>
      <w:r w:rsidRPr="0023299F">
        <w:t>UL-SCH</w:t>
      </w:r>
      <w:r w:rsidRPr="0023299F">
        <w:tab/>
      </w:r>
      <w:r>
        <w:t xml:space="preserve">Uplink </w:t>
      </w:r>
      <w:r w:rsidR="00F011B3">
        <w:t>S</w:t>
      </w:r>
      <w:r>
        <w:t xml:space="preserve">hared </w:t>
      </w:r>
      <w:r w:rsidR="00F011B3">
        <w:t>C</w:t>
      </w:r>
      <w:r w:rsidRPr="0023299F">
        <w:t>hannel</w:t>
      </w:r>
      <w:r w:rsidR="0040754E" w:rsidRPr="0040754E">
        <w:t xml:space="preserve"> </w:t>
      </w:r>
    </w:p>
    <w:p w14:paraId="6B79882C" w14:textId="22FE4D19" w:rsidR="002B6019" w:rsidRPr="0023299F" w:rsidRDefault="0040754E" w:rsidP="0040754E">
      <w:pPr>
        <w:pStyle w:val="EW"/>
      </w:pPr>
      <w:r>
        <w:t>USS</w:t>
      </w:r>
      <w:r>
        <w:tab/>
        <w:t xml:space="preserve">UE-specific </w:t>
      </w:r>
      <w:r w:rsidR="00F011B3">
        <w:t>S</w:t>
      </w:r>
      <w:r>
        <w:t xml:space="preserve">earch </w:t>
      </w:r>
      <w:r w:rsidR="00F011B3">
        <w:t>S</w:t>
      </w:r>
      <w:r>
        <w:t>pace</w:t>
      </w:r>
    </w:p>
    <w:p w14:paraId="353A66A5" w14:textId="66EFB058" w:rsidR="0070642F" w:rsidRPr="005A3D04" w:rsidRDefault="0070642F" w:rsidP="0070642F">
      <w:pPr>
        <w:pStyle w:val="EW"/>
      </w:pPr>
      <w:r>
        <w:t>UTO-UCI</w:t>
      </w:r>
      <w:r>
        <w:tab/>
        <w:t xml:space="preserve">Unused </w:t>
      </w:r>
      <w:r w:rsidR="00F011B3">
        <w:t>T</w:t>
      </w:r>
      <w:r>
        <w:t xml:space="preserve">ransmission </w:t>
      </w:r>
      <w:r w:rsidR="00F011B3">
        <w:t>O</w:t>
      </w:r>
      <w:r>
        <w:t>ccasion - UCI</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5" w:name="_Toc12021438"/>
      <w:bookmarkStart w:id="76" w:name="_Toc20311550"/>
      <w:bookmarkStart w:id="77" w:name="_Toc26719375"/>
      <w:bookmarkStart w:id="78" w:name="_Toc29894806"/>
      <w:bookmarkStart w:id="79" w:name="_Toc29899105"/>
      <w:bookmarkStart w:id="80" w:name="_Toc29899523"/>
      <w:bookmarkStart w:id="81" w:name="_Toc29917260"/>
      <w:bookmarkStart w:id="82" w:name="_Toc36498134"/>
      <w:bookmarkStart w:id="83" w:name="_Toc45699160"/>
      <w:bookmarkStart w:id="84" w:name="_Toc156237167"/>
      <w:r w:rsidR="003D415C" w:rsidRPr="00B916EC">
        <w:rPr>
          <w:rFonts w:hint="eastAsia"/>
        </w:rPr>
        <w:lastRenderedPageBreak/>
        <w:t>4</w:t>
      </w:r>
      <w:r w:rsidR="003D415C" w:rsidRPr="00B916EC">
        <w:rPr>
          <w:rFonts w:hint="eastAsia"/>
        </w:rPr>
        <w:tab/>
      </w:r>
      <w:r w:rsidR="003D415C" w:rsidRPr="00B916EC">
        <w:t>Synchronization procedures</w:t>
      </w:r>
      <w:bookmarkEnd w:id="75"/>
      <w:bookmarkEnd w:id="76"/>
      <w:bookmarkEnd w:id="77"/>
      <w:bookmarkEnd w:id="78"/>
      <w:bookmarkEnd w:id="79"/>
      <w:bookmarkEnd w:id="80"/>
      <w:bookmarkEnd w:id="81"/>
      <w:bookmarkEnd w:id="82"/>
      <w:bookmarkEnd w:id="83"/>
      <w:bookmarkEnd w:id="84"/>
    </w:p>
    <w:p w14:paraId="2B867302" w14:textId="77777777" w:rsidR="008122A3" w:rsidRPr="00B916EC" w:rsidRDefault="008122A3" w:rsidP="008122A3">
      <w:pPr>
        <w:pStyle w:val="Heading2"/>
      </w:pPr>
      <w:bookmarkStart w:id="85" w:name="_Toc12021439"/>
      <w:bookmarkStart w:id="86" w:name="_Toc20311551"/>
      <w:bookmarkStart w:id="87" w:name="_Toc26719376"/>
      <w:bookmarkStart w:id="88" w:name="_Toc29894807"/>
      <w:bookmarkStart w:id="89" w:name="_Toc29899106"/>
      <w:bookmarkStart w:id="90" w:name="_Toc29899524"/>
      <w:bookmarkStart w:id="91" w:name="_Toc29917261"/>
      <w:bookmarkStart w:id="92" w:name="_Toc36498135"/>
      <w:bookmarkStart w:id="93" w:name="_Toc45699161"/>
      <w:bookmarkStart w:id="94" w:name="_Toc156237168"/>
      <w:r w:rsidRPr="00B916EC">
        <w:t>4.1</w:t>
      </w:r>
      <w:r w:rsidRPr="00B916EC">
        <w:tab/>
        <w:t>Cell search</w:t>
      </w:r>
      <w:bookmarkEnd w:id="85"/>
      <w:bookmarkEnd w:id="86"/>
      <w:bookmarkEnd w:id="87"/>
      <w:bookmarkEnd w:id="88"/>
      <w:bookmarkEnd w:id="89"/>
      <w:bookmarkEnd w:id="90"/>
      <w:bookmarkEnd w:id="91"/>
      <w:bookmarkEnd w:id="92"/>
      <w:bookmarkEnd w:id="93"/>
      <w:bookmarkEnd w:id="94"/>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lastRenderedPageBreak/>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w:t>
      </w:r>
      <w:r>
        <w:lastRenderedPageBreak/>
        <w:t xml:space="preserve">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BE0229"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BE0229"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5" w:name="_Toc12021440"/>
      <w:bookmarkStart w:id="96" w:name="_Toc20311552"/>
      <w:bookmarkStart w:id="97" w:name="_Toc26719377"/>
      <w:bookmarkStart w:id="98" w:name="_Toc29894808"/>
      <w:bookmarkStart w:id="99" w:name="_Toc29899107"/>
      <w:bookmarkStart w:id="100" w:name="_Toc29899525"/>
      <w:bookmarkStart w:id="101" w:name="_Toc29917262"/>
      <w:bookmarkStart w:id="102" w:name="_Toc36498136"/>
      <w:bookmarkStart w:id="103" w:name="_Toc45699162"/>
      <w:bookmarkStart w:id="104" w:name="_Toc156237169"/>
      <w:r w:rsidRPr="00B916EC">
        <w:lastRenderedPageBreak/>
        <w:t>4.2</w:t>
      </w:r>
      <w:r w:rsidRPr="00B916EC">
        <w:tab/>
        <w:t>Transmission timing adjustments</w:t>
      </w:r>
      <w:bookmarkEnd w:id="95"/>
      <w:bookmarkEnd w:id="96"/>
      <w:bookmarkEnd w:id="97"/>
      <w:bookmarkEnd w:id="98"/>
      <w:bookmarkEnd w:id="99"/>
      <w:bookmarkEnd w:id="100"/>
      <w:bookmarkEnd w:id="101"/>
      <w:bookmarkEnd w:id="102"/>
      <w:bookmarkEnd w:id="103"/>
      <w:bookmarkEnd w:id="104"/>
    </w:p>
    <w:p w14:paraId="370FEDE0" w14:textId="21B5BD4D"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w:t>
      </w:r>
      <w:r w:rsidR="006138D7" w:rsidRPr="00424337">
        <w:rPr>
          <w:rFonts w:eastAsia="DengXian"/>
          <w:lang w:eastAsia="zh-CN"/>
        </w:rPr>
        <w:t xml:space="preserve">If for a serving cell the </w:t>
      </w:r>
      <w:r w:rsidR="006138D7" w:rsidRPr="00424337">
        <w:t xml:space="preserve">UE is provided two </w:t>
      </w:r>
      <w:r w:rsidR="006138D7" w:rsidRPr="00424337">
        <w:rPr>
          <w:rStyle w:val="Emphasis"/>
          <w:rFonts w:eastAsia="Batang"/>
        </w:rPr>
        <w:t>coresetPoolIndex</w:t>
      </w:r>
      <w:r w:rsidR="006138D7" w:rsidRPr="00D5592C">
        <w:rPr>
          <w:rStyle w:val="Emphasis"/>
          <w:rFonts w:eastAsia="Batang"/>
          <w:i w:val="0"/>
          <w:iCs w:val="0"/>
        </w:rPr>
        <w:t xml:space="preserve"> values 0 and 1 for first and second CORESETs, or is not provided </w:t>
      </w:r>
      <w:r w:rsidR="006138D7" w:rsidRPr="00424337">
        <w:rPr>
          <w:rStyle w:val="Emphasis"/>
          <w:rFonts w:eastAsia="Batang"/>
        </w:rPr>
        <w:t>coresetPoolIndex</w:t>
      </w:r>
      <w:r w:rsidR="006138D7" w:rsidRPr="00D5592C">
        <w:rPr>
          <w:rStyle w:val="Emphasis"/>
          <w:rFonts w:eastAsia="Batang"/>
          <w:i w:val="0"/>
          <w:iCs w:val="0"/>
        </w:rPr>
        <w:t xml:space="preserve"> value for first CORESETs and is provided </w:t>
      </w:r>
      <w:r w:rsidR="006138D7" w:rsidRPr="00424337">
        <w:rPr>
          <w:rStyle w:val="Emphasis"/>
          <w:rFonts w:eastAsia="Batang"/>
        </w:rPr>
        <w:t>coresetPoolIndex</w:t>
      </w:r>
      <w:r w:rsidR="006138D7" w:rsidRPr="00D5592C">
        <w:rPr>
          <w:rStyle w:val="Emphasis"/>
          <w:rFonts w:eastAsia="Batang"/>
          <w:i w:val="0"/>
          <w:iCs w:val="0"/>
        </w:rPr>
        <w:t xml:space="preserve"> value of 1 for second CORESETs, the UE can be provided first and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w:t>
      </w:r>
      <w:r w:rsidR="006138D7" w:rsidRPr="00424337">
        <w:rPr>
          <w:rFonts w:eastAsia="DengXian" w:hint="eastAsia"/>
          <w:lang w:eastAsia="zh-CN"/>
        </w:rPr>
        <w:t xml:space="preserve">by </w:t>
      </w:r>
      <w:r w:rsidR="006138D7" w:rsidRPr="00424337">
        <w:rPr>
          <w:rFonts w:eastAsia="DengXian" w:hint="eastAsia"/>
          <w:i/>
          <w:lang w:eastAsia="zh-CN"/>
        </w:rPr>
        <w:t>n-TimingAdvanceOffset</w:t>
      </w:r>
      <w:r w:rsidR="006138D7" w:rsidRPr="00424337">
        <w:rPr>
          <w:rFonts w:eastAsia="DengXian" w:hint="eastAsia"/>
          <w:lang w:eastAsia="zh-CN"/>
        </w:rPr>
        <w:t xml:space="preserve"> </w:t>
      </w:r>
      <w:r w:rsidR="006138D7" w:rsidRPr="00424337">
        <w:rPr>
          <w:rFonts w:eastAsia="DengXian"/>
          <w:lang w:eastAsia="zh-CN"/>
        </w:rPr>
        <w:t xml:space="preserve">and </w:t>
      </w:r>
      <w:r w:rsidR="006138D7" w:rsidRPr="00424337">
        <w:rPr>
          <w:rFonts w:eastAsia="DengXian" w:hint="eastAsia"/>
          <w:i/>
          <w:lang w:eastAsia="zh-CN"/>
        </w:rPr>
        <w:t>n-TimingAdvanceOffset</w:t>
      </w:r>
      <w:r w:rsidR="006138D7" w:rsidRPr="00424337">
        <w:rPr>
          <w:rFonts w:eastAsia="DengXian"/>
          <w:i/>
          <w:lang w:eastAsia="zh-CN"/>
        </w:rPr>
        <w:t>2</w:t>
      </w:r>
      <w:r w:rsidR="006138D7" w:rsidRPr="00424337">
        <w:rPr>
          <w:rFonts w:eastAsia="DengXian"/>
          <w:iCs/>
          <w:lang w:eastAsia="zh-CN"/>
        </w:rPr>
        <w:t xml:space="preserve"> for transmissions with </w:t>
      </w:r>
      <w:r w:rsidR="00D5592C">
        <w:rPr>
          <w:rFonts w:eastAsia="DengXian"/>
          <w:iCs/>
          <w:lang w:eastAsia="zh-CN"/>
        </w:rPr>
        <w:t xml:space="preserve">first and second spatial filters associated with first and second </w:t>
      </w:r>
      <w:r w:rsidR="006138D7" w:rsidRPr="00424337">
        <w:rPr>
          <w:rFonts w:eastAsia="DengXian"/>
          <w:iCs/>
          <w:lang w:eastAsia="zh-CN"/>
        </w:rPr>
        <w:t xml:space="preserve">TCI states </w:t>
      </w:r>
      <w:r w:rsidR="00D5592C">
        <w:rPr>
          <w:rFonts w:eastAsia="DengXian"/>
          <w:iCs/>
          <w:lang w:eastAsia="zh-CN"/>
        </w:rPr>
        <w:t>for</w:t>
      </w:r>
      <w:r w:rsidR="006138D7" w:rsidRPr="00424337">
        <w:rPr>
          <w:rFonts w:eastAsia="DengXian"/>
          <w:iCs/>
          <w:lang w:eastAsia="zh-CN"/>
        </w:rPr>
        <w:t xml:space="preserve"> the first and second CORESETs, respectively</w:t>
      </w:r>
      <w:r w:rsidR="006138D7" w:rsidRPr="00424337">
        <w:rPr>
          <w:rFonts w:eastAsia="Batang"/>
          <w:lang w:eastAsia="zh-CN"/>
        </w:rPr>
        <w:t>. A UE can be</w:t>
      </w:r>
      <w:r w:rsidR="00D5592C">
        <w:rPr>
          <w:rFonts w:eastAsia="Batang"/>
          <w:lang w:eastAsia="zh-CN"/>
        </w:rPr>
        <w:t xml:space="preserve"> provided a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 xml:space="preserve">transmissions with </w:t>
      </w:r>
      <w:r w:rsidR="00D5592C">
        <w:rPr>
          <w:rFonts w:eastAsia="Batang"/>
          <w:lang w:eastAsia="zh-CN" w:bidi="ar"/>
        </w:rPr>
        <w:t xml:space="preserve">second </w:t>
      </w:r>
      <w:r w:rsidR="006138D7" w:rsidRPr="00424337">
        <w:rPr>
          <w:rFonts w:eastAsia="Batang"/>
          <w:lang w:eastAsia="zh-CN" w:bidi="ar"/>
        </w:rPr>
        <w:t>spatial domain filters corresponding to</w:t>
      </w:r>
      <w:r w:rsidR="006138D7" w:rsidRPr="00424337">
        <w:rPr>
          <w:rFonts w:eastAsia="Batang" w:hint="eastAsia"/>
          <w:lang w:eastAsia="zh-CN" w:bidi="ar"/>
        </w:rPr>
        <w:t xml:space="preserve"> </w:t>
      </w:r>
      <w:r w:rsidR="00D5592C">
        <w:rPr>
          <w:rFonts w:eastAsia="Batang"/>
          <w:lang w:eastAsia="zh-CN" w:bidi="ar"/>
        </w:rPr>
        <w:t xml:space="preserve">second </w:t>
      </w:r>
      <w:r w:rsidR="006138D7" w:rsidRPr="00424337">
        <w:rPr>
          <w:rFonts w:eastAsia="Batang" w:hint="eastAsia"/>
          <w:lang w:eastAsia="zh-CN" w:bidi="ar"/>
        </w:rPr>
        <w:t xml:space="preserve">TCI states </w:t>
      </w:r>
      <w:r w:rsidR="00D5592C">
        <w:rPr>
          <w:rFonts w:eastAsia="Batang"/>
          <w:lang w:eastAsia="zh-CN" w:bidi="ar"/>
        </w:rPr>
        <w:t>or to second SS/PBCH block receptions</w:t>
      </w:r>
      <w:r w:rsidR="00D5592C" w:rsidRPr="00424337">
        <w:rPr>
          <w:rFonts w:eastAsia="Batang"/>
          <w:lang w:eastAsia="zh-CN" w:bidi="ar"/>
        </w:rPr>
        <w:t xml:space="preserve">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different from </w:t>
      </w:r>
      <w:r w:rsidR="006138D7" w:rsidRPr="00424337">
        <w:rPr>
          <w:i/>
          <w:iCs/>
          <w:lang w:eastAsia="zh-CN"/>
        </w:rPr>
        <w:t>physCellId</w:t>
      </w:r>
      <w:r w:rsidR="006138D7" w:rsidRPr="00424337">
        <w:rPr>
          <w:lang w:bidi="ar"/>
        </w:rPr>
        <w:t xml:space="preserve"> for the serving cell </w:t>
      </w:r>
      <w:r w:rsidR="006138D7" w:rsidRPr="00424337">
        <w:rPr>
          <w:rFonts w:eastAsia="Batang"/>
          <w:lang w:eastAsia="zh-CN"/>
        </w:rPr>
        <w:t xml:space="preserve">in addition to a first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 xml:space="preserve">transmissions with </w:t>
      </w:r>
      <w:r w:rsidR="00D5592C">
        <w:rPr>
          <w:rFonts w:eastAsia="Batang"/>
          <w:lang w:eastAsia="zh-CN" w:bidi="ar"/>
        </w:rPr>
        <w:t xml:space="preserve">first </w:t>
      </w:r>
      <w:r w:rsidR="006138D7" w:rsidRPr="00424337">
        <w:rPr>
          <w:rFonts w:eastAsia="Batang"/>
          <w:lang w:eastAsia="zh-CN" w:bidi="ar"/>
        </w:rPr>
        <w:t>spatial domain filters corresponding to</w:t>
      </w:r>
      <w:r w:rsidR="006138D7" w:rsidRPr="00424337">
        <w:rPr>
          <w:rFonts w:eastAsia="Batang" w:hint="eastAsia"/>
          <w:lang w:eastAsia="zh-CN" w:bidi="ar"/>
        </w:rPr>
        <w:t xml:space="preserve"> </w:t>
      </w:r>
      <w:r w:rsidR="00D5592C">
        <w:rPr>
          <w:rFonts w:eastAsia="Batang"/>
          <w:lang w:eastAsia="zh-CN" w:bidi="ar"/>
        </w:rPr>
        <w:t xml:space="preserve">first </w:t>
      </w:r>
      <w:r w:rsidR="006138D7" w:rsidRPr="00424337">
        <w:rPr>
          <w:rFonts w:eastAsia="Batang" w:hint="eastAsia"/>
          <w:lang w:eastAsia="zh-CN" w:bidi="ar"/>
        </w:rPr>
        <w:t xml:space="preserve">TCI states </w:t>
      </w:r>
      <w:r w:rsidR="003A4EE7">
        <w:rPr>
          <w:rFonts w:eastAsia="Batang"/>
          <w:lang w:eastAsia="zh-CN" w:bidi="ar"/>
        </w:rPr>
        <w:t xml:space="preserve">or to first SS/PBCH block receptions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for </w:t>
      </w:r>
      <w:r w:rsidR="006138D7" w:rsidRPr="00424337">
        <w:rPr>
          <w:rFonts w:eastAsia="Batang"/>
          <w:lang w:eastAsia="zh-CN"/>
        </w:rPr>
        <w:t>the serving cell. The</w:t>
      </w:r>
      <w:r w:rsidR="003A4EE7">
        <w:rPr>
          <w:rFonts w:eastAsia="Batang"/>
          <w:lang w:eastAsia="zh-CN"/>
        </w:rPr>
        <w:t xml:space="preserve"> first and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correspond to first and second TAGs</w:t>
      </w:r>
      <w:r w:rsidR="003A4EE7">
        <w:rPr>
          <w:rFonts w:eastAsia="Batang"/>
          <w:lang w:eastAsia="zh-CN"/>
        </w:rPr>
        <w:t xml:space="preserve"> indicated in respective MAC RARs</w:t>
      </w:r>
      <w:r w:rsidR="006138D7" w:rsidRPr="00424337">
        <w:rPr>
          <w:rFonts w:eastAsia="Batang"/>
          <w:lang w:eastAsia="zh-CN"/>
        </w:rPr>
        <w:t xml:space="preserve"> [11, TS 38.321] having an association indicated by </w:t>
      </w:r>
      <w:r w:rsidR="006138D7" w:rsidRPr="00424337">
        <w:rPr>
          <w:rFonts w:eastAsia="Batang"/>
          <w:i/>
          <w:iCs/>
          <w:lang w:eastAsia="zh-CN"/>
        </w:rPr>
        <w:t>tag-Id</w:t>
      </w:r>
      <w:r w:rsidR="006138D7">
        <w:rPr>
          <w:rFonts w:eastAsia="Batang"/>
          <w:i/>
          <w:iCs/>
          <w:lang w:eastAsia="zh-CN"/>
        </w:rPr>
        <w:t>-ptr</w:t>
      </w:r>
      <w:r w:rsidR="006138D7" w:rsidRPr="00424337">
        <w:rPr>
          <w:rFonts w:eastAsia="Batang"/>
          <w:lang w:eastAsia="zh-CN"/>
        </w:rPr>
        <w:t xml:space="preserve"> with first and second joint TCI states provided by </w:t>
      </w:r>
      <w:r w:rsidR="006138D7" w:rsidRPr="00424337">
        <w:rPr>
          <w:rFonts w:cs="Times"/>
          <w:i/>
          <w:szCs w:val="18"/>
          <w:lang w:eastAsia="zh-CN"/>
        </w:rPr>
        <w:t>dl-OrJointTCI-StateList</w:t>
      </w:r>
      <w:r w:rsidR="006138D7" w:rsidRPr="00424337">
        <w:rPr>
          <w:rFonts w:eastAsia="Batang"/>
          <w:lang w:eastAsia="zh-CN"/>
        </w:rPr>
        <w:t xml:space="preserve"> or first and second UL TCI states provided by </w:t>
      </w:r>
      <w:r w:rsidR="006138D7" w:rsidRPr="00424337">
        <w:rPr>
          <w:rFonts w:eastAsia="Batang"/>
          <w:i/>
          <w:iCs/>
          <w:lang w:eastAsia="zh-CN"/>
        </w:rPr>
        <w:t>ul</w:t>
      </w:r>
      <w:r w:rsidR="006138D7" w:rsidRPr="00424337">
        <w:rPr>
          <w:rFonts w:eastAsia="Batang"/>
          <w:lang w:eastAsia="zh-CN"/>
        </w:rPr>
        <w:t>-</w:t>
      </w:r>
      <w:r w:rsidR="006138D7" w:rsidRPr="00424337">
        <w:rPr>
          <w:i/>
          <w:iCs/>
          <w:lang w:val="en-US"/>
        </w:rPr>
        <w:t>TCI-State-List</w:t>
      </w:r>
      <w:r w:rsidR="006138D7" w:rsidRPr="003A4EE7">
        <w:rPr>
          <w:lang w:val="en-US"/>
        </w:rPr>
        <w:t xml:space="preserve">. </w:t>
      </w:r>
      <w:r w:rsidRPr="00444F8F">
        <w:rPr>
          <w:rFonts w:eastAsia="DengXian" w:hint="eastAsia"/>
          <w:lang w:eastAsia="zh-CN"/>
        </w:rPr>
        <w:t xml:space="preserve">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506E452A"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w:t>
      </w:r>
      <w:r w:rsidR="006138D7" w:rsidRPr="006138D7">
        <w:t xml:space="preserve"> </w:t>
      </w:r>
      <w:r w:rsidR="006138D7" w:rsidRPr="00424337">
        <w:t xml:space="preserve">for transmissions on the serving cell that are associated with a same TAG. </w:t>
      </w:r>
      <w:r w:rsidR="006138D7" w:rsidRPr="003C24D8">
        <w:rPr>
          <w:kern w:val="2"/>
          <w:lang w:eastAsia="zh-CN"/>
        </w:rPr>
        <w:t xml:space="preserve">The UE does not expect to apply two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3C24D8">
        <w:rPr>
          <w:rFonts w:eastAsia="Batang"/>
          <w:lang w:eastAsia="zh-CN"/>
        </w:rPr>
        <w:t xml:space="preserve"> values for transmissions on the SUL carrier</w:t>
      </w:r>
      <w:r>
        <w:t xml:space="preserve">.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CE3A99E"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290476">
        <w:t xml:space="preserve"> or in a cell switch command</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290476">
        <w:rPr>
          <w:rFonts w:eastAsia="MS Mincho"/>
        </w:rPr>
        <w:t xml:space="preserve"> </w:t>
      </w:r>
      <w:r w:rsidR="00290476">
        <w:t>or the cell switch command</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5"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5"/>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7F0ECD5E" w14:textId="41A81CF1" w:rsidR="00E169CB" w:rsidRPr="00341A04" w:rsidRDefault="00186C13" w:rsidP="00E169CB">
      <w:pPr>
        <w:rPr>
          <w:lang w:eastAsia="zh-CN"/>
        </w:rPr>
      </w:pPr>
      <w:r w:rsidRPr="00341A04">
        <w:rPr>
          <w:rFonts w:eastAsia="MS Mincho"/>
        </w:rPr>
        <w:t xml:space="preserve">If the received downlink timing changes and is not compensated or is only partly compensated by </w:t>
      </w:r>
      <w:r w:rsidRPr="00341A04">
        <w:rPr>
          <w:rFonts w:eastAsia="MS Mincho" w:hint="eastAsia"/>
        </w:rPr>
        <w:t xml:space="preserve">the </w:t>
      </w:r>
      <w:r w:rsidRPr="00341A04">
        <w:rPr>
          <w:rFonts w:eastAsia="MS Mincho"/>
        </w:rPr>
        <w:t xml:space="preserve">uplink timing adjustment </w:t>
      </w:r>
      <w:r w:rsidRPr="00341A04">
        <w:rPr>
          <w:rFonts w:eastAsia="MS Mincho" w:hint="eastAsia"/>
        </w:rPr>
        <w:t xml:space="preserve">without timing advance command </w:t>
      </w:r>
      <w:r w:rsidRPr="00341A04">
        <w:rPr>
          <w:rFonts w:eastAsia="MS Mincho"/>
        </w:rPr>
        <w:t xml:space="preserve">as </w:t>
      </w:r>
      <w:r w:rsidR="00964142" w:rsidRPr="00341A04">
        <w:rPr>
          <w:rFonts w:eastAsia="MS Mincho"/>
        </w:rPr>
        <w:t>described</w:t>
      </w:r>
      <w:r w:rsidRPr="00341A04">
        <w:rPr>
          <w:rFonts w:eastAsia="MS Mincho"/>
        </w:rPr>
        <w:t xml:space="preserve"> in </w:t>
      </w:r>
      <w:r w:rsidR="007B5CCD" w:rsidRPr="00341A04">
        <w:t>[10, TS 38.133]</w:t>
      </w:r>
      <w:r w:rsidRPr="00341A04">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341A04">
        <w:rPr>
          <w:rFonts w:eastAsia="MS Mincho"/>
        </w:rPr>
        <w:t xml:space="preserve"> accordingly. </w:t>
      </w:r>
      <w:r w:rsidR="006138D7" w:rsidRPr="00341A04">
        <w:rPr>
          <w:rFonts w:eastAsia="MS Mincho"/>
        </w:rPr>
        <w:t xml:space="preserve">If a UE operates with two TAGs on an active UL BWP of a serving cell, the UE expects that a difference between a first downlink timing associated with a first TAG and a second downlink timing associated with a second TAG is not larger than the CP length for the active UL BWP unless the UE indicates </w:t>
      </w:r>
      <w:r w:rsidR="006138D7" w:rsidRPr="00341A04">
        <w:rPr>
          <w:rFonts w:eastAsia="MS Mincho"/>
          <w:i/>
          <w:iCs/>
        </w:rPr>
        <w:t>larger-thanCP-capability</w:t>
      </w:r>
      <w:r w:rsidR="006138D7" w:rsidRPr="00341A04">
        <w:rPr>
          <w:rFonts w:eastAsia="MS Mincho"/>
        </w:rPr>
        <w:t>.</w:t>
      </w:r>
      <w:r w:rsidR="001A0F7C" w:rsidRPr="00341A04">
        <w:rPr>
          <w:rFonts w:eastAsia="MS Mincho"/>
        </w:rPr>
        <w:t xml:space="preserve"> </w:t>
      </w:r>
      <w:r w:rsidR="001A0F7C" w:rsidRPr="00341A04">
        <w:rPr>
          <w:lang w:eastAsia="zh-CN"/>
        </w:rPr>
        <w:t xml:space="preserve">If a UE indicates </w:t>
      </w:r>
      <w:r w:rsidR="001A0F7C" w:rsidRPr="00341A04">
        <w:rPr>
          <w:i/>
          <w:iCs/>
          <w:lang w:eastAsia="zh-CN"/>
        </w:rPr>
        <w:t>XYZ_capability</w:t>
      </w:r>
      <w:r w:rsidR="001A0F7C" w:rsidRPr="00341A04">
        <w:rPr>
          <w:lang w:eastAsia="zh-CN"/>
        </w:rPr>
        <w:t xml:space="preserve">, and transmits SRS based on a configuration by </w:t>
      </w:r>
      <w:r w:rsidR="001A0F7C" w:rsidRPr="00341A04">
        <w:rPr>
          <w:i/>
          <w:lang w:eastAsia="zh-CN"/>
        </w:rPr>
        <w:t>SRS-PosResourceSet</w:t>
      </w:r>
      <w:r w:rsidR="001A0F7C" w:rsidRPr="00341A04">
        <w:rPr>
          <w:iCs/>
          <w:lang w:eastAsia="zh-CN"/>
        </w:rPr>
        <w:t xml:space="preserve"> in </w:t>
      </w:r>
      <w:r w:rsidR="001A0F7C" w:rsidRPr="00341A04">
        <w:rPr>
          <w:i/>
          <w:lang w:eastAsia="zh-CN"/>
        </w:rPr>
        <w:t>SRS-PosRRC-InactiveConfig-ValidityArea</w:t>
      </w:r>
      <w:r w:rsidR="001A0F7C" w:rsidRPr="00341A04">
        <w:rPr>
          <w:iCs/>
          <w:lang w:eastAsia="zh-CN"/>
        </w:rPr>
        <w:t xml:space="preserve"> </w:t>
      </w:r>
      <w:r w:rsidR="001A0F7C" w:rsidRPr="00341A04">
        <w:rPr>
          <w:lang w:eastAsia="zh-CN"/>
        </w:rPr>
        <w:t xml:space="preserve">in RRC_INACTIVE state, </w:t>
      </w:r>
    </w:p>
    <w:p w14:paraId="12840A3F" w14:textId="696B2868" w:rsidR="00E169CB" w:rsidRPr="00341A04" w:rsidRDefault="00E169CB" w:rsidP="00E169CB">
      <w:pPr>
        <w:pStyle w:val="B1"/>
        <w:rPr>
          <w:lang w:eastAsia="zh-CN"/>
        </w:rPr>
      </w:pPr>
      <w:r w:rsidRPr="00341A04">
        <w:t>-</w:t>
      </w:r>
      <w:r w:rsidRPr="00341A04">
        <w:tab/>
      </w:r>
      <w:r w:rsidRPr="00341A04">
        <w:rPr>
          <w:lang w:eastAsia="zh-CN"/>
        </w:rPr>
        <w:t xml:space="preserve">if the UE is provided </w:t>
      </w:r>
      <w:r w:rsidRPr="00341A04">
        <w:rPr>
          <w:i/>
          <w:iCs/>
          <w:lang w:eastAsia="zh-CN"/>
        </w:rPr>
        <w:t>SRS-autonomousTAupdate</w:t>
      </w:r>
      <w:r w:rsidRPr="00341A04">
        <w:rPr>
          <w:lang w:eastAsia="zh-CN"/>
        </w:rPr>
        <w:t xml:space="preserve">, </w:t>
      </w:r>
      <w:r w:rsidR="001A0F7C" w:rsidRPr="00341A04">
        <w:rPr>
          <w:lang w:eastAsia="zh-CN"/>
        </w:rPr>
        <w:t xml:space="preserve">the UE may autonomously update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sidRPr="00341A04">
        <w:rPr>
          <w:lang w:eastAsia="zh-CN"/>
        </w:rPr>
        <w:t xml:space="preserve"> at cell reselection</w:t>
      </w:r>
      <w:r w:rsidRPr="00341A04">
        <w:rPr>
          <w:lang w:eastAsia="zh-CN"/>
        </w:rPr>
        <w:t xml:space="preserve"> as described in [10, TS 38.133]</w:t>
      </w:r>
    </w:p>
    <w:p w14:paraId="0A74495E" w14:textId="5261EEEC" w:rsidR="00703A65" w:rsidRPr="00341A04" w:rsidRDefault="00E169CB" w:rsidP="00E169CB">
      <w:pPr>
        <w:pStyle w:val="B1"/>
        <w:rPr>
          <w:rFonts w:eastAsia="MS Mincho"/>
        </w:rPr>
      </w:pPr>
      <w:r w:rsidRPr="00341A04">
        <w:rPr>
          <w:lang w:eastAsia="zh-CN"/>
        </w:rPr>
        <w:t>-</w:t>
      </w:r>
      <w:r w:rsidRPr="00341A04">
        <w:rPr>
          <w:lang w:eastAsia="zh-CN"/>
        </w:rPr>
        <w:tab/>
      </w:r>
      <w:r w:rsidR="001A0F7C" w:rsidRPr="00341A04">
        <w:rPr>
          <w:lang w:eastAsia="zh-CN"/>
        </w:rPr>
        <w:t xml:space="preserve">if the UE is not provided </w:t>
      </w:r>
      <w:r w:rsidR="001A0F7C" w:rsidRPr="00341A04">
        <w:rPr>
          <w:i/>
          <w:iCs/>
          <w:lang w:eastAsia="zh-CN"/>
        </w:rPr>
        <w:t>SRS-autonomousTAupdate</w:t>
      </w:r>
      <w:r w:rsidR="001A0F7C" w:rsidRPr="00341A04">
        <w:rPr>
          <w:lang w:eastAsia="zh-CN"/>
        </w:rPr>
        <w:t xml:space="preserve">, the UE maintains the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sidRPr="00341A04">
        <w:rPr>
          <w:lang w:eastAsia="zh-CN"/>
        </w:rPr>
        <w:t xml:space="preserve"> of a last serving cell prior to the </w:t>
      </w:r>
      <w:r w:rsidR="001A0F7C" w:rsidRPr="00341A04">
        <w:rPr>
          <w:iCs/>
        </w:rPr>
        <w:t>release of a dedicated RRC connection [11, TS 38.321].</w:t>
      </w:r>
    </w:p>
    <w:p w14:paraId="2A2F45EF" w14:textId="52FBFF68" w:rsidR="00FC73F9" w:rsidRPr="00341A04" w:rsidRDefault="006138D7" w:rsidP="00703A65">
      <w:pPr>
        <w:rPr>
          <w:lang w:eastAsia="zh-CN"/>
        </w:rPr>
      </w:pPr>
      <w:r w:rsidRPr="00341A04">
        <w:t>For operation with single TAG on a serving cell, if</w:t>
      </w:r>
      <w:r w:rsidR="00703A65" w:rsidRPr="00341A04">
        <w:t xml:space="preserve"> two adjacent slots overlap due to a TA command</w:t>
      </w:r>
      <w:r w:rsidR="00CF023D" w:rsidRPr="00341A04">
        <w:t xml:space="preserve"> 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CF023D" w:rsidRPr="00341A04">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CF023D" w:rsidRPr="00341A04">
        <w:rPr>
          <w:lang w:eastAsia="ko-KR"/>
        </w:rPr>
        <w:t>, when applicable</w:t>
      </w:r>
      <w:r w:rsidR="00703A65" w:rsidRPr="00341A04">
        <w:t>, the latter slot is reduced in duration relative to the former slot.</w:t>
      </w:r>
      <w:r w:rsidR="00AA5B67" w:rsidRPr="00341A04">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sidRPr="00341A04">
        <w:rPr>
          <w:lang w:eastAsia="zh-CN"/>
        </w:rPr>
        <w:t xml:space="preserve"> during an actual transmission time window for a PUSCH or a PUCCH transmission [6, TS 38.214].</w:t>
      </w:r>
      <w:r w:rsidRPr="00341A04">
        <w:rPr>
          <w:lang w:eastAsia="zh-CN"/>
        </w:rPr>
        <w:t xml:space="preserve"> If the UE is not </w:t>
      </w:r>
      <w:r w:rsidRPr="00341A04">
        <w:t xml:space="preserve">provided </w:t>
      </w:r>
      <w:r w:rsidRPr="00341A04">
        <w:rPr>
          <w:i/>
          <w:iCs/>
        </w:rPr>
        <w:t>enableSTx2PofMDCI</w:t>
      </w:r>
      <w:r w:rsidRPr="00341A04" w:rsidDel="00A92B2B">
        <w:rPr>
          <w:lang w:eastAsia="zh-CN"/>
        </w:rPr>
        <w:t xml:space="preserve"> </w:t>
      </w:r>
      <w:r w:rsidRPr="00341A04">
        <w:rPr>
          <w:lang w:eastAsia="zh-CN"/>
        </w:rPr>
        <w:t xml:space="preserve">and operates with two TAGs on a serving cell, the UE does not expect transmissions associated with different TAGs to overlap unless the UE indicates </w:t>
      </w:r>
      <w:r w:rsidRPr="00341A04">
        <w:rPr>
          <w:i/>
          <w:iCs/>
          <w:lang w:eastAsia="zh-CN"/>
        </w:rPr>
        <w:t>XYZ</w:t>
      </w:r>
      <w:r w:rsidRPr="00341A04">
        <w:rPr>
          <w:lang w:eastAsia="zh-CN"/>
        </w:rPr>
        <w:t xml:space="preserve">; if the UE indicates </w:t>
      </w:r>
      <w:r w:rsidRPr="00341A04">
        <w:rPr>
          <w:i/>
          <w:iCs/>
          <w:lang w:eastAsia="zh-CN"/>
        </w:rPr>
        <w:t>XYZ</w:t>
      </w:r>
      <w:r w:rsidRPr="00341A04">
        <w:rPr>
          <w:lang w:eastAsia="zh-CN"/>
        </w:rPr>
        <w:t>, the UE reduces in duration a latter transmission using a first TAG to avoid overlapping with a former transmission using a second TAG.</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BE0229"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10CAB289"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6" w:name="_Toc12021441"/>
      <w:bookmarkStart w:id="107" w:name="_Toc20311553"/>
      <w:bookmarkStart w:id="108" w:name="_Toc26719378"/>
      <w:bookmarkStart w:id="109" w:name="_Toc29894809"/>
      <w:bookmarkStart w:id="110" w:name="_Toc29899108"/>
      <w:bookmarkStart w:id="111" w:name="_Toc29899526"/>
      <w:bookmarkStart w:id="112" w:name="_Toc29917263"/>
      <w:bookmarkStart w:id="113" w:name="_Toc36498137"/>
      <w:bookmarkStart w:id="114" w:name="_Toc45699163"/>
      <w:bookmarkStart w:id="115" w:name="_Toc156237170"/>
      <w:r w:rsidRPr="00B916EC">
        <w:lastRenderedPageBreak/>
        <w:t>4.3</w:t>
      </w:r>
      <w:r w:rsidRPr="00B916EC">
        <w:tab/>
        <w:t>Timing for secondary cell activation / deactivation</w:t>
      </w:r>
      <w:bookmarkEnd w:id="106"/>
      <w:bookmarkEnd w:id="107"/>
      <w:bookmarkEnd w:id="108"/>
      <w:bookmarkEnd w:id="109"/>
      <w:bookmarkEnd w:id="110"/>
      <w:bookmarkEnd w:id="111"/>
      <w:bookmarkEnd w:id="112"/>
      <w:bookmarkEnd w:id="113"/>
      <w:bookmarkEnd w:id="114"/>
      <w:bookmarkEnd w:id="115"/>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BE0229">
        <w:rPr>
          <w:position w:val="-6"/>
        </w:rPr>
        <w:pict w14:anchorId="6C7BAB89">
          <v:shape id="_x0000_i1026" type="#_x0000_t75" style="width:23.25pt;height:14.25pt">
            <v:imagedata r:id="rId18"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BE0229">
        <w:rPr>
          <w:position w:val="-6"/>
        </w:rPr>
        <w:pict w14:anchorId="5F709AAF">
          <v:shape id="_x0000_i1027" type="#_x0000_t75" style="width:23.25pt;height:14.25pt">
            <v:imagedata r:id="rId19"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BE0229">
        <w:rPr>
          <w:position w:val="-6"/>
        </w:rPr>
        <w:pict w14:anchorId="7DEB0569">
          <v:shape id="_x0000_i1028" type="#_x0000_t75" style="width:23.25pt;height:14.25pt">
            <v:imagedata r:id="rId19"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BE0229">
        <w:rPr>
          <w:position w:val="-6"/>
        </w:rPr>
        <w:pict w14:anchorId="3C3B852E">
          <v:shape id="_x0000_i1029" type="#_x0000_t75" style="width:23.25pt;height:14.25pt">
            <v:imagedata r:id="rId19"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BE0229">
        <w:rPr>
          <w:position w:val="-6"/>
        </w:rPr>
        <w:pict w14:anchorId="52710F40">
          <v:shape id="_x0000_i1030" type="#_x0000_t75" style="width:23.25pt;height:14.25pt">
            <v:imagedata r:id="rId19"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BE0229">
        <w:rPr>
          <w:position w:val="-6"/>
        </w:rPr>
        <w:pict w14:anchorId="5662E669">
          <v:shape id="_x0000_i1031" type="#_x0000_t75" style="width:9pt;height:14.25pt">
            <v:imagedata r:id="rId20"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2A6CE1">
        <w:rPr>
          <w:noProof/>
          <w:position w:val="-5"/>
        </w:rPr>
        <w:pict w14:anchorId="12D4701C">
          <v:shape id="_x0000_i1032" type="#_x0000_t75" style="width:27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BE0229">
        <w:rPr>
          <w:position w:val="-10"/>
        </w:rPr>
        <w:pict w14:anchorId="41805E56">
          <v:shape id="_x0000_i1033" type="#_x0000_t75" style="width:42pt;height:18.75pt">
            <v:imagedata r:id="rId22" o:title=""/>
          </v:shape>
        </w:pict>
      </w:r>
      <w:r>
        <w:t xml:space="preserve"> is a number of slots per subframe for the SCS configuration </w:t>
      </w:r>
      <w:r w:rsidR="00BE0229">
        <w:rPr>
          <w:position w:val="-10"/>
        </w:rPr>
        <w:pict w14:anchorId="74AFDAE9">
          <v:shape id="_x0000_i1034" type="#_x0000_t75" style="width:12.75pt;height:12.75pt">
            <v:imagedata r:id="rId23"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BE0229">
        <w:rPr>
          <w:position w:val="-6"/>
        </w:rPr>
        <w:pict w14:anchorId="196E1C66">
          <v:shape id="_x0000_i1035" type="#_x0000_t75" style="width:9pt;height:11.25pt">
            <v:imagedata r:id="rId24"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BE0229">
        <w:rPr>
          <w:position w:val="-6"/>
        </w:rPr>
        <w:pict w14:anchorId="3044435B">
          <v:shape id="_x0000_i1036" type="#_x0000_t75" style="width:23.25pt;height:14.25pt">
            <v:imagedata r:id="rId19"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BE0229">
        <w:rPr>
          <w:position w:val="-6"/>
        </w:rPr>
        <w:pict w14:anchorId="45D8CCC8">
          <v:shape id="_x0000_i1037" type="#_x0000_t75" style="width:9pt;height:11.25pt">
            <v:imagedata r:id="rId24"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BE0229">
        <w:rPr>
          <w:position w:val="-12"/>
        </w:rPr>
        <w:pict w14:anchorId="2934DC84">
          <v:shape id="_x0000_i1038" type="#_x0000_t75" style="width:63.75pt;height:15.75pt">
            <v:imagedata r:id="rId25" o:title=""/>
          </v:shape>
        </w:pict>
      </w:r>
      <w:r>
        <w:t xml:space="preserve"> where </w:t>
      </w:r>
      <w:r w:rsidR="00BE0229">
        <w:rPr>
          <w:position w:val="-10"/>
        </w:rPr>
        <w:pict w14:anchorId="6BFC6ED8">
          <v:shape id="_x0000_i1039" type="#_x0000_t75" style="width:9pt;height:11.25pt">
            <v:imagedata r:id="rId26"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6" w:name="_Toc12021442"/>
      <w:bookmarkStart w:id="117" w:name="_Toc20311554"/>
      <w:bookmarkStart w:id="118" w:name="_Toc26719379"/>
      <w:bookmarkStart w:id="119" w:name="_Toc29894810"/>
      <w:bookmarkStart w:id="120" w:name="_Toc29899109"/>
      <w:bookmarkStart w:id="121" w:name="_Toc29899527"/>
      <w:bookmarkStart w:id="122" w:name="_Toc29917264"/>
      <w:bookmarkStart w:id="123" w:name="_Toc36498138"/>
      <w:bookmarkStart w:id="124" w:name="_Toc45699164"/>
      <w:bookmarkStart w:id="125" w:name="_Toc156237171"/>
      <w:r>
        <w:t>5</w:t>
      </w:r>
      <w:r>
        <w:tab/>
      </w:r>
      <w:r w:rsidR="009F3E24" w:rsidRPr="00B916EC">
        <w:t>Radio link monitoring</w:t>
      </w:r>
      <w:bookmarkEnd w:id="116"/>
      <w:bookmarkEnd w:id="117"/>
      <w:bookmarkEnd w:id="118"/>
      <w:bookmarkEnd w:id="119"/>
      <w:bookmarkEnd w:id="120"/>
      <w:bookmarkEnd w:id="121"/>
      <w:bookmarkEnd w:id="122"/>
      <w:bookmarkEnd w:id="123"/>
      <w:bookmarkEnd w:id="124"/>
      <w:bookmarkEnd w:id="125"/>
    </w:p>
    <w:p w14:paraId="2877C2AD" w14:textId="41803ACC"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377805">
        <w:rPr>
          <w:lang w:eastAsia="ko-KR"/>
        </w:rPr>
        <w:t xml:space="preserve"> </w:t>
      </w:r>
      <w:r w:rsidR="00377805" w:rsidRPr="00E1570D">
        <w:rPr>
          <w:lang w:eastAsia="zh-CN"/>
        </w:rPr>
        <w:t xml:space="preserve">unless the UE indicates a capability </w:t>
      </w:r>
      <w:r w:rsidR="00804F50" w:rsidRPr="008A1C48">
        <w:rPr>
          <w:i/>
          <w:iCs/>
          <w:lang w:eastAsia="zh-CN"/>
        </w:rPr>
        <w:t>rlm-BM-BFD-L3-IntraFreq-CD-SSB-MeasWithoutInterrupt-r18</w:t>
      </w:r>
      <w:r w:rsidR="00804F50" w:rsidRPr="00E1570D">
        <w:rPr>
          <w:lang w:eastAsia="zh-CN"/>
        </w:rPr>
        <w:t xml:space="preserve"> or </w:t>
      </w:r>
      <w:r w:rsidR="00804F50" w:rsidRPr="008A1C48">
        <w:rPr>
          <w:i/>
          <w:iCs/>
          <w:lang w:eastAsia="zh-CN"/>
        </w:rPr>
        <w:t>rlm-BM-BFD-CD-SSB-MeasWithInterrupt-r18</w:t>
      </w:r>
      <w:r w:rsidR="00377805" w:rsidRPr="00E1570D">
        <w:rPr>
          <w:lang w:eastAsia="zh-CN"/>
        </w:rPr>
        <w:t xml:space="preserve"> [18, TS 38.306]</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596269B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377805">
        <w:rPr>
          <w:lang w:eastAsia="zh-CN"/>
        </w:rPr>
        <w:t xml:space="preserve"> </w:t>
      </w:r>
      <w:r w:rsidR="00377805" w:rsidRPr="00E1570D">
        <w:rPr>
          <w:lang w:eastAsia="zh-CN"/>
        </w:rPr>
        <w:t xml:space="preserve">unless the UE indicates a capability </w:t>
      </w:r>
      <w:r w:rsidR="00804F50" w:rsidRPr="008A1C48">
        <w:rPr>
          <w:i/>
          <w:iCs/>
          <w:lang w:eastAsia="zh-CN"/>
        </w:rPr>
        <w:t>rlm-BM-BFD-L3-IntraFreq-CD-SSB-MeasWithoutInterrupt-r18</w:t>
      </w:r>
      <w:r w:rsidR="00804F50" w:rsidRPr="00E1570D">
        <w:rPr>
          <w:lang w:eastAsia="zh-CN"/>
        </w:rPr>
        <w:t xml:space="preserve"> or </w:t>
      </w:r>
      <w:r w:rsidR="00804F50" w:rsidRPr="00B7126E">
        <w:rPr>
          <w:i/>
          <w:iCs/>
          <w:lang w:eastAsia="zh-CN"/>
        </w:rPr>
        <w:t>rlm-BM-BFD-CD-SSB-MeasWithInterrupt-r18</w:t>
      </w:r>
      <w:r w:rsidR="00377805" w:rsidRPr="00E1570D">
        <w:rPr>
          <w:lang w:eastAsia="zh-CN"/>
        </w:rPr>
        <w:t xml:space="preserve"> [18, TS 38.306]</w:t>
      </w:r>
      <w:r w:rsidR="00703A65">
        <w:rPr>
          <w:lang w:eastAsia="zh-CN"/>
        </w:rPr>
        <w:t>.</w:t>
      </w:r>
    </w:p>
    <w:p w14:paraId="229B6E65" w14:textId="2627307D"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The UE can be configured with up to</w:t>
      </w:r>
      <w:r w:rsidR="00377805">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rPr>
          <w:iCs/>
        </w:rPr>
        <w:t xml:space="preserve"> </w:t>
      </w:r>
      <w:r w:rsidR="0015418E" w:rsidRPr="005C7263">
        <w:rPr>
          <w:i/>
        </w:rPr>
        <w:t>RadioLinkMonitoringRS</w:t>
      </w:r>
      <w:r w:rsidR="0015418E" w:rsidRPr="005C7263">
        <w:t xml:space="preserve">, up to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lastRenderedPageBreak/>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5C997DA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=4</m:t>
        </m:r>
      </m:oMath>
      <w:r w:rsidRPr="00443847">
        <w:rPr>
          <w:lang w:eastAsia="ja-JP"/>
        </w:rPr>
        <w:t xml:space="preserve">, the </w:t>
      </w:r>
      <w:r w:rsidRPr="00443847">
        <w:t>UE selects the</w:t>
      </w:r>
      <w:r w:rsidRPr="00443847">
        <w:rPr>
          <w:iCs/>
        </w:rPr>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650C99E7" w:rsidR="0015418E" w:rsidRPr="0030569D" w:rsidRDefault="0015418E" w:rsidP="0015418E">
      <w:r w:rsidRPr="00834F32">
        <w:t>A UE does</w:t>
      </w:r>
      <w:r w:rsidRPr="00707546">
        <w:t xml:space="preserve"> not expect to use more than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DA1AAFF" w:rsidR="007F0DDD" w:rsidRPr="00C944C3" w:rsidRDefault="007F0DDD" w:rsidP="007F0DDD">
      <w:r w:rsidRPr="00C944C3">
        <w:t xml:space="preserve">Values of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Pr="00C944C3">
        <w:t xml:space="preserve"> and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C944C3">
        <w:t xml:space="preserve"> for different </w:t>
      </w:r>
      <w:r>
        <w:t xml:space="preserve">values of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w:t>
      </w:r>
      <w:r w:rsidRPr="00C944C3">
        <w:t xml:space="preserve">are given in Table 5-1. </w:t>
      </w:r>
    </w:p>
    <w:p w14:paraId="42F37A23" w14:textId="6B34919E" w:rsidR="0015418E" w:rsidRPr="00C944C3" w:rsidRDefault="0015418E" w:rsidP="0015418E">
      <w:pPr>
        <w:pStyle w:val="TH"/>
      </w:pPr>
      <w:r w:rsidRPr="00C944C3">
        <w:t xml:space="preserve">Table 5-1: </w:t>
      </w:r>
      <w:r w:rsidR="00BE0229">
        <w:rPr>
          <w:iCs/>
          <w:position w:val="-10"/>
        </w:rPr>
        <w:pict w14:anchorId="62D6C65F">
          <v:shape id="_x0000_i1040" type="#_x0000_t75" style="width:36.75pt;height:14.25pt">
            <v:imagedata r:id="rId27" o:title=""/>
          </v:shape>
        </w:pict>
      </w:r>
      <w:r w:rsidRPr="00C944C3">
        <w:t xml:space="preserve"> and </w:t>
      </w:r>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w:r w:rsidRPr="00C944C3">
        <w:t xml:space="preserve"> as a function of </w:t>
      </w:r>
      <w:r>
        <w:rPr>
          <w:iCs/>
        </w:rPr>
        <w:t xml:space="preserve">maximum number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max</m:t>
            </m:r>
          </m:sub>
        </m:sSub>
      </m:oMath>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2493665" w:rsidR="004B313B" w:rsidRPr="00C944C3" w:rsidRDefault="00BE0229" w:rsidP="00381712">
            <w:pPr>
              <w:pStyle w:val="TAH"/>
            </w:pPr>
            <m:oMathPara>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max</m:t>
                    </m:r>
                  </m:sub>
                </m:sSub>
              </m:oMath>
            </m:oMathPara>
          </w:p>
        </w:tc>
        <w:tc>
          <w:tcPr>
            <w:tcW w:w="2250" w:type="dxa"/>
            <w:shd w:val="clear" w:color="auto" w:fill="E0E0E0"/>
            <w:vAlign w:val="center"/>
          </w:tcPr>
          <w:p w14:paraId="7992AEF8" w14:textId="1FFD5241" w:rsidR="004B313B" w:rsidRPr="00C944C3" w:rsidRDefault="00BE0229"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LR-RLM</m:t>
                    </m:r>
                  </m:sub>
                </m:sSub>
              </m:oMath>
            </m:oMathPara>
          </w:p>
        </w:tc>
        <w:tc>
          <w:tcPr>
            <w:tcW w:w="2250" w:type="dxa"/>
            <w:shd w:val="clear" w:color="auto" w:fill="E0E0E0"/>
          </w:tcPr>
          <w:p w14:paraId="0B4F57FC" w14:textId="1CB6B592" w:rsidR="004B313B" w:rsidRPr="00C944C3" w:rsidRDefault="00BE0229"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m:oMathPara>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6" w:name="_Ref500595654"/>
      <w:bookmarkStart w:id="127" w:name="_Toc12021443"/>
      <w:bookmarkStart w:id="128" w:name="_Toc20311555"/>
      <w:bookmarkStart w:id="129" w:name="_Toc26719380"/>
      <w:bookmarkStart w:id="130" w:name="_Toc29894811"/>
      <w:bookmarkStart w:id="131" w:name="_Toc29899110"/>
      <w:bookmarkStart w:id="132" w:name="_Toc29899528"/>
      <w:bookmarkStart w:id="133" w:name="_Toc29917265"/>
      <w:bookmarkStart w:id="134" w:name="_Toc36498139"/>
      <w:bookmarkStart w:id="135" w:name="_Toc45699165"/>
      <w:bookmarkStart w:id="136" w:name="_Toc15623717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6"/>
      <w:bookmarkEnd w:id="127"/>
      <w:bookmarkEnd w:id="128"/>
      <w:bookmarkEnd w:id="129"/>
      <w:bookmarkEnd w:id="130"/>
      <w:bookmarkEnd w:id="131"/>
      <w:bookmarkEnd w:id="132"/>
      <w:bookmarkEnd w:id="133"/>
      <w:bookmarkEnd w:id="134"/>
      <w:bookmarkEnd w:id="135"/>
      <w:bookmarkEnd w:id="136"/>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lastRenderedPageBreak/>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5A71A00A"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lastRenderedPageBreak/>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11FCD3D1"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003A4EE7">
        <w:rPr>
          <w:iCs/>
        </w:rPr>
        <w:t>and is indicated one or two</w:t>
      </w:r>
      <w:r w:rsidRPr="00F415B1">
        <w:rPr>
          <w:iCs/>
        </w:rPr>
        <w:t xml:space="preserve"> TCI state</w:t>
      </w:r>
      <w:r w:rsidR="003A4EE7">
        <w:rPr>
          <w:iCs/>
        </w:rPr>
        <w:t>(s)</w:t>
      </w:r>
      <w:r w:rsidRPr="00F415B1">
        <w:rPr>
          <w:iCs/>
        </w:rPr>
        <w:t xml:space="preserve"> for the PCell or the PSCell [6, TS 38.214]</w:t>
      </w:r>
      <w:r w:rsidR="003A4EE7">
        <w:rPr>
          <w:iCs/>
        </w:rPr>
        <w:t xml:space="preserve"> 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3A4EE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lastRenderedPageBreak/>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7"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7"/>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9FF57C"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46699C8C"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003A4EE7">
        <w:rPr>
          <w:iCs/>
        </w:rPr>
        <w:t>and is indicated one or two</w:t>
      </w:r>
      <w:r w:rsidRPr="00F415B1">
        <w:rPr>
          <w:iCs/>
        </w:rPr>
        <w:t xml:space="preserve"> TCI state</w:t>
      </w:r>
      <w:r w:rsidR="003A4EE7">
        <w:rPr>
          <w:iCs/>
        </w:rPr>
        <w:t>(s)</w:t>
      </w:r>
      <w:r w:rsidRPr="00F415B1">
        <w:rPr>
          <w:iCs/>
        </w:rPr>
        <w:t xml:space="preserve"> for the PCell or the PSCell</w:t>
      </w:r>
      <w:r>
        <w:rPr>
          <w:iCs/>
        </w:rPr>
        <w:t xml:space="preserve"> </w:t>
      </w:r>
      <w:r w:rsidR="003A4EE7">
        <w:rPr>
          <w:iCs/>
        </w:rPr>
        <w:t xml:space="preserve">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3A4EE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A4EE7">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472AAB"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lastRenderedPageBreak/>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2F5D5E86" w:rsidR="001976B9" w:rsidRPr="00F415B1" w:rsidRDefault="003A4EE7" w:rsidP="001976B9">
      <w:pPr>
        <w:tabs>
          <w:tab w:val="left" w:pos="2116"/>
        </w:tabs>
      </w:pPr>
      <w:r>
        <w:rPr>
          <w:iCs/>
        </w:rPr>
        <w:t xml:space="preserve">For serving cells 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w:t>
      </w:r>
      <w:r>
        <w:rPr>
          <w:iCs/>
        </w:rPr>
        <w:t>if</w:t>
      </w:r>
      <w:r w:rsidRPr="00F415B1">
        <w:rPr>
          <w:iCs/>
        </w:rPr>
        <w:t xml:space="preserve"> a UE is provided </w:t>
      </w:r>
      <w:r w:rsidRPr="00997ADD">
        <w:rPr>
          <w:rFonts w:cs="Times"/>
          <w:i/>
          <w:szCs w:val="18"/>
          <w:lang w:eastAsia="zh-CN"/>
        </w:rPr>
        <w:t>dl-OrJointTCI</w:t>
      </w:r>
      <w:r>
        <w:rPr>
          <w:rFonts w:cs="Times"/>
          <w:i/>
          <w:szCs w:val="18"/>
          <w:lang w:eastAsia="zh-CN"/>
        </w:rPr>
        <w:t>-</w:t>
      </w:r>
      <w:r w:rsidRPr="00997ADD">
        <w:rPr>
          <w:rFonts w:cs="Times"/>
          <w:i/>
          <w:szCs w:val="18"/>
          <w:lang w:eastAsia="zh-CN"/>
        </w:rPr>
        <w:t>StateList</w:t>
      </w:r>
      <w:r>
        <w:rPr>
          <w:rFonts w:cs="Times"/>
          <w:iCs/>
          <w:szCs w:val="18"/>
          <w:lang w:eastAsia="zh-CN"/>
        </w:rPr>
        <w:t xml:space="preserve"> </w:t>
      </w:r>
      <w:r w:rsidRPr="00037243">
        <w:rPr>
          <w:rFonts w:cs="Times"/>
          <w:iCs/>
          <w:szCs w:val="18"/>
          <w:lang w:val="en-US" w:eastAsia="zh-CN"/>
        </w:rPr>
        <w:t>or</w:t>
      </w:r>
      <w:r w:rsidRPr="00037243">
        <w:rPr>
          <w:lang w:val="en-US"/>
        </w:rPr>
        <w:t xml:space="preserve"> </w:t>
      </w:r>
      <w:r w:rsidRPr="00F55553">
        <w:rPr>
          <w:rFonts w:hint="eastAsia"/>
          <w:i/>
          <w:iCs/>
          <w:lang w:eastAsia="zh-CN"/>
        </w:rPr>
        <w:t>ul</w:t>
      </w:r>
      <w:r w:rsidRPr="00F55553">
        <w:rPr>
          <w:i/>
          <w:iCs/>
        </w:rPr>
        <w:t>-TCI-StateList</w:t>
      </w:r>
      <w:r>
        <w:rPr>
          <w:iCs/>
        </w:rPr>
        <w:t xml:space="preserve"> and is indicated one or two</w:t>
      </w:r>
      <w:r w:rsidRPr="00F415B1">
        <w:rPr>
          <w:iCs/>
        </w:rPr>
        <w:t xml:space="preserve"> TCI state</w:t>
      </w:r>
      <w:r>
        <w:rPr>
          <w:iCs/>
        </w:rPr>
        <w:t>(s)</w:t>
      </w:r>
      <w:r w:rsidR="001976B9" w:rsidRPr="00F415B1">
        <w:rPr>
          <w:iCs/>
        </w:rPr>
        <w:t xml:space="preserve">, after </w:t>
      </w:r>
      <w:r w:rsidR="00C274AA">
        <w:rPr>
          <w:iCs/>
        </w:rPr>
        <w:t>28</w:t>
      </w:r>
      <w:r w:rsidR="001976B9" w:rsidRPr="00F415B1">
        <w:rPr>
          <w:iCs/>
        </w:rPr>
        <w:t xml:space="preserve"> symbols from a last symbol of a PDCCH reception with a DCI format scheduling a PUSCH transmission with a same HARQ process number as for the transmission of the first PUSCH and having a toggled NDI field value</w:t>
      </w:r>
      <w:r w:rsidR="001976B9" w:rsidRPr="00F415B1">
        <w:t>, the UE</w:t>
      </w:r>
    </w:p>
    <w:p w14:paraId="6A825972" w14:textId="79B810BC" w:rsidR="001976B9" w:rsidRPr="00F415B1" w:rsidRDefault="001976B9" w:rsidP="00BF5B42">
      <w:pPr>
        <w:pStyle w:val="B1"/>
        <w:rPr>
          <w:iCs/>
        </w:rPr>
      </w:pPr>
      <w:r w:rsidRPr="00F415B1">
        <w:t>-</w:t>
      </w:r>
      <w:r w:rsidRPr="00F415B1">
        <w:tab/>
      </w:r>
      <w:r w:rsidR="00DC265F" w:rsidRPr="00DC265F">
        <w:t xml:space="preserve">if </w:t>
      </w:r>
      <w:r w:rsidR="00DC265F" w:rsidRPr="006138D7">
        <w:rPr>
          <w:i/>
          <w:iCs/>
        </w:rPr>
        <w:t>SSB-MTC-AdditionalPCI</w:t>
      </w:r>
      <w:r w:rsidR="00DC265F" w:rsidRPr="00DC265F">
        <w:t xml:space="preserve">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Default="001976B9" w:rsidP="00E50667">
      <w:r w:rsidRPr="00F415B1">
        <w:t>where the SCS configuration for the 28 symbols is the smallest of the SCS configurations of the active DL BWP for the PDCCH reception and of the active DL BWP(s) of the serving cells.</w:t>
      </w:r>
    </w:p>
    <w:p w14:paraId="3D126CF0"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xml:space="preserve"> and is indicated a first </w:t>
      </w:r>
      <w:r w:rsidRPr="006138D7">
        <w:rPr>
          <w:i/>
          <w:iCs/>
          <w:lang w:val="en-US"/>
        </w:rPr>
        <w:t>TCI-State</w:t>
      </w:r>
      <w:r w:rsidRPr="006138D7">
        <w:rPr>
          <w:iCs/>
        </w:rPr>
        <w:t xml:space="preserve"> or </w:t>
      </w:r>
      <w:r w:rsidRPr="006138D7">
        <w:rPr>
          <w:i/>
          <w:iCs/>
          <w:lang w:val="en-US"/>
        </w:rPr>
        <w:t>TCI-UL-State</w:t>
      </w:r>
      <w:r w:rsidRPr="006138D7">
        <w:rPr>
          <w:iCs/>
        </w:rPr>
        <w:t xml:space="preserve"> and a second </w:t>
      </w:r>
      <w:bookmarkStart w:id="138" w:name="_Hlk136939197"/>
      <w:r w:rsidRPr="006138D7">
        <w:rPr>
          <w:i/>
          <w:iCs/>
          <w:lang w:val="en-US"/>
        </w:rPr>
        <w:t>TCI-State</w:t>
      </w:r>
      <w:r w:rsidRPr="006138D7">
        <w:rPr>
          <w:iCs/>
        </w:rPr>
        <w:t xml:space="preserve"> </w:t>
      </w:r>
      <w:bookmarkEnd w:id="138"/>
      <w:r w:rsidRPr="006138D7">
        <w:rPr>
          <w:iCs/>
        </w:rPr>
        <w:t xml:space="preserve">or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06EA1533" w14:textId="7DBDBD7B" w:rsidR="006138D7" w:rsidRPr="006138D7" w:rsidRDefault="006138D7" w:rsidP="006138D7">
      <w:pPr>
        <w:pStyle w:val="B1"/>
        <w:rPr>
          <w:iCs/>
        </w:rPr>
      </w:pPr>
      <w:r w:rsidRPr="006138D7">
        <w:lastRenderedPageBreak/>
        <w:t>-</w:t>
      </w:r>
      <w:r>
        <w:tab/>
      </w:r>
      <w:r w:rsidRPr="006138D7">
        <w:t xml:space="preserve">monitors PDCCH that applies the first </w:t>
      </w:r>
      <w:r w:rsidRPr="006138D7">
        <w:rPr>
          <w:i/>
          <w:iCs/>
          <w:lang w:val="en-US"/>
        </w:rPr>
        <w:t>TCI-State</w:t>
      </w:r>
      <w:r w:rsidRPr="006138D7">
        <w:rPr>
          <w:iCs/>
        </w:rPr>
        <w:t xml:space="preserve"> </w:t>
      </w:r>
      <w:r w:rsidRPr="006138D7">
        <w:t xml:space="preserve">state, and receives PDSCH and aperiodic CSI-RS resource </w:t>
      </w:r>
      <w:bookmarkStart w:id="139" w:name="_Hlk136535706"/>
      <w:r w:rsidRPr="006138D7">
        <w:t xml:space="preserve">that apply </w:t>
      </w:r>
      <w:bookmarkEnd w:id="139"/>
      <w:r w:rsidRPr="006138D7">
        <w:t xml:space="preserve">the first </w:t>
      </w:r>
      <w:r w:rsidRPr="006138D7">
        <w:rPr>
          <w:i/>
          <w:iCs/>
          <w:lang w:val="en-US"/>
        </w:rPr>
        <w:t>TCI-State</w:t>
      </w:r>
      <w:r w:rsidRPr="006138D7">
        <w:t xml:space="preserve">,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if any, </w:t>
      </w:r>
      <w:r w:rsidRPr="006138D7">
        <w:t>on the serving cell</w:t>
      </w:r>
    </w:p>
    <w:p w14:paraId="5D3BE91E" w14:textId="2D7BD762" w:rsidR="006138D7" w:rsidRPr="006138D7" w:rsidRDefault="006138D7" w:rsidP="006138D7">
      <w:pPr>
        <w:pStyle w:val="B1"/>
        <w:rPr>
          <w:iCs/>
        </w:rPr>
      </w:pPr>
      <w:r w:rsidRPr="006138D7">
        <w:t>-</w:t>
      </w:r>
      <w:r>
        <w:tab/>
      </w:r>
      <w:r w:rsidRPr="006138D7">
        <w:t xml:space="preserve">monitors PDCCH that applies the second </w:t>
      </w:r>
      <w:r w:rsidRPr="006138D7">
        <w:rPr>
          <w:i/>
          <w:iCs/>
          <w:lang w:val="en-US"/>
        </w:rPr>
        <w:t>TCI-State</w:t>
      </w:r>
      <w:r w:rsidRPr="006138D7">
        <w:t xml:space="preserve">, and receives PDSCH and aperiodic CSI-RS resource that apply the second </w:t>
      </w:r>
      <w:r w:rsidRPr="006138D7">
        <w:rPr>
          <w:i/>
          <w:iCs/>
          <w:lang w:val="en-US"/>
        </w:rPr>
        <w:t>TCI-State</w:t>
      </w:r>
      <w:r w:rsidRPr="006138D7">
        <w:t xml:space="preserve">, on the serving cell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on the serving cell</w:t>
      </w:r>
    </w:p>
    <w:p w14:paraId="5E6B0873"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the first </w:t>
      </w:r>
      <w:r w:rsidRPr="006138D7">
        <w:rPr>
          <w:i/>
          <w:iCs/>
          <w:lang w:val="en-US"/>
        </w:rPr>
        <w:t>TCI-State</w:t>
      </w:r>
      <w:r w:rsidRPr="006138D7">
        <w:rPr>
          <w:lang w:val="en-US"/>
        </w:rPr>
        <w:t xml:space="preserve"> or</w:t>
      </w:r>
      <w:r w:rsidRPr="006138D7">
        <w:rPr>
          <w:i/>
          <w:iCs/>
          <w:lang w:val="en-US"/>
        </w:rPr>
        <w:t xml:space="preserve"> TCI-UL-State</w:t>
      </w:r>
      <w:r w:rsidRPr="006138D7">
        <w:t xml:space="preserve">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w:t>
      </w:r>
      <w:r w:rsidRPr="006138D7">
        <w:t xml:space="preserve">on the serving cell </w:t>
      </w:r>
      <w:r w:rsidRPr="006138D7">
        <w:rPr>
          <w:iCs/>
          <w:lang w:val="en-US"/>
        </w:rPr>
        <w:t xml:space="preserve">and using the following parameters for determination of a corresponding power as described in clauses 7.1.1, 7.2.1, and 7.3.1 </w:t>
      </w:r>
    </w:p>
    <w:p w14:paraId="4B301AD7"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F8275A3"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1AE7A54A"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43BCCEC4"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3D550899"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the second </w:t>
      </w:r>
      <w:r w:rsidRPr="006138D7">
        <w:rPr>
          <w:i/>
          <w:iCs/>
          <w:lang w:val="en-US"/>
        </w:rPr>
        <w:t>TCI-State</w:t>
      </w:r>
      <w:r w:rsidRPr="006138D7">
        <w:rPr>
          <w:lang w:val="en-US"/>
        </w:rPr>
        <w:t xml:space="preserve"> or</w:t>
      </w:r>
      <w:r w:rsidRPr="006138D7">
        <w:rPr>
          <w:i/>
          <w:iCs/>
          <w:lang w:val="en-US"/>
        </w:rPr>
        <w:t xml:space="preserve"> TCI-UL-State</w:t>
      </w:r>
      <w:r w:rsidRPr="006138D7">
        <w:rPr>
          <w:lang w:val="en-US"/>
        </w:rPr>
        <w:t xml:space="preserve"> </w:t>
      </w:r>
      <w:r w:rsidRPr="006138D7">
        <w:t>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on the serving cell and using the following parameters for determination of a corresponding power as described in clauses 7.1.1, 7.2.1, and 7.3.1 </w:t>
      </w:r>
    </w:p>
    <w:p w14:paraId="0237B5CB" w14:textId="77777777" w:rsidR="006138D7" w:rsidRPr="006138D7" w:rsidRDefault="006138D7" w:rsidP="006138D7">
      <w:pPr>
        <w:pStyle w:val="B2"/>
        <w:rPr>
          <w:iCs/>
          <w:lang w:val="en-US"/>
        </w:rPr>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2E45E8EA"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4B052D61"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20AAC0F3"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51B8F488" w14:textId="77777777" w:rsidR="006138D7" w:rsidRPr="006138D7" w:rsidRDefault="006138D7" w:rsidP="006138D7">
      <w:r w:rsidRPr="006138D7">
        <w:t>where the SCS configuration for the 28 symbols is the smallest of the SCS configurations of the active DL BWP for the PDCCH reception and of the active DL BWP(s) of the serving cells.</w:t>
      </w:r>
    </w:p>
    <w:p w14:paraId="3F89DF78"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t xml:space="preserve">two </w:t>
      </w:r>
      <w:r w:rsidRPr="006138D7">
        <w:rPr>
          <w:rFonts w:eastAsia="Batang"/>
          <w:i/>
          <w:iCs/>
        </w:rPr>
        <w:t xml:space="preserve">coresetPoolIndex </w:t>
      </w:r>
      <w:r w:rsidRPr="006138D7">
        <w:rPr>
          <w:rFonts w:eastAsia="Batang"/>
          <w:iCs/>
        </w:rPr>
        <w:t>values 0 and 1 for the first and second CORESETs, or is not provided</w:t>
      </w:r>
      <w:r w:rsidRPr="006138D7">
        <w:rPr>
          <w:rFonts w:eastAsia="Batang"/>
          <w:i/>
          <w:iCs/>
        </w:rPr>
        <w:t xml:space="preserve"> coresetPoolIndex </w:t>
      </w:r>
      <w:r w:rsidRPr="006138D7">
        <w:rPr>
          <w:rFonts w:eastAsia="Batang"/>
          <w:iCs/>
        </w:rPr>
        <w:t>value for the first CORESETs and is provided</w:t>
      </w:r>
      <w:r w:rsidRPr="006138D7">
        <w:rPr>
          <w:rFonts w:eastAsia="Batang"/>
          <w:i/>
          <w:iCs/>
        </w:rPr>
        <w:t xml:space="preserve"> coresetPoolIndex </w:t>
      </w:r>
      <w:r w:rsidRPr="006138D7">
        <w:rPr>
          <w:rFonts w:eastAsia="Batang"/>
          <w:iCs/>
        </w:rPr>
        <w:t>value of 1 for the second CORESETs, respectively</w:t>
      </w:r>
      <w:r w:rsidRPr="006138D7">
        <w:rPr>
          <w:iCs/>
        </w:rPr>
        <w:t xml:space="preserve">, and the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274EE52C" w14:textId="4C115471" w:rsidR="006138D7" w:rsidRPr="006138D7" w:rsidRDefault="006138D7" w:rsidP="006138D7">
      <w:pPr>
        <w:pStyle w:val="B1"/>
        <w:rPr>
          <w:iCs/>
        </w:rPr>
      </w:pPr>
      <w:r w:rsidRPr="006138D7">
        <w:t>-</w:t>
      </w:r>
      <w:r>
        <w:tab/>
      </w:r>
      <w:r w:rsidRPr="006138D7">
        <w:t xml:space="preserve">monitors PDCCH in the first CORESETs, and receives PDSCH scheduled/activated by PDCCH in the first CORESETs, and aperiodic CSI-RS resource that apply a </w:t>
      </w:r>
      <w:r w:rsidRPr="006138D7">
        <w:rPr>
          <w:i/>
          <w:iCs/>
          <w:lang w:val="en-US"/>
        </w:rPr>
        <w:t>TCI-State</w:t>
      </w:r>
      <w:r w:rsidRPr="006138D7">
        <w:t xml:space="preserve"> specific to the first CORESETs,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 for the serving cell</w:t>
      </w:r>
    </w:p>
    <w:p w14:paraId="18BA9603" w14:textId="0B0FA9C8" w:rsidR="006138D7" w:rsidRPr="006138D7" w:rsidRDefault="006138D7" w:rsidP="006138D7">
      <w:pPr>
        <w:pStyle w:val="B1"/>
        <w:rPr>
          <w:iCs/>
        </w:rPr>
      </w:pPr>
      <w:r w:rsidRPr="006138D7">
        <w:t>-</w:t>
      </w:r>
      <w:r>
        <w:tab/>
      </w:r>
      <w:r w:rsidRPr="006138D7">
        <w:t xml:space="preserve">monitors PDCCH in the second CORESETs, and receives PDSCH scheduled/activated by PDCCH in the second CORESETs, and aperiodic CSI-RS resource that apply a </w:t>
      </w:r>
      <w:r w:rsidRPr="006138D7">
        <w:rPr>
          <w:i/>
          <w:iCs/>
          <w:lang w:val="en-US"/>
        </w:rPr>
        <w:t>TCI-State</w:t>
      </w:r>
      <w:r w:rsidRPr="006138D7">
        <w:t xml:space="preserve"> specific to the second CORESETs, using the </w:t>
      </w:r>
      <w:r w:rsidRPr="006138D7">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for the serving cell</w:t>
      </w:r>
    </w:p>
    <w:p w14:paraId="4919C070"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first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7BF8703C" w14:textId="77777777" w:rsidR="006138D7" w:rsidRPr="006138D7" w:rsidRDefault="006138D7" w:rsidP="006138D7">
      <w:pPr>
        <w:pStyle w:val="B2"/>
      </w:pPr>
      <w:r w:rsidRPr="006138D7">
        <w:lastRenderedPageBreak/>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4F6AF0D"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06A645F1"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33D5D537" w14:textId="77777777" w:rsidR="006138D7" w:rsidRPr="006138D7" w:rsidRDefault="006138D7" w:rsidP="006138D7">
      <w:pPr>
        <w:pStyle w:val="B2"/>
        <w:rPr>
          <w:i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2D616E55"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second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0DD27412"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5DBB8B10"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7ED2CB50"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77CEA87B"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10750B3D" w14:textId="60CC4D3E" w:rsidR="006138D7" w:rsidRPr="00E50667" w:rsidRDefault="006138D7" w:rsidP="00E50667">
      <w:r w:rsidRPr="006138D7">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40" w:name="_Toc12021444"/>
      <w:bookmarkStart w:id="141" w:name="_Toc20311556"/>
      <w:bookmarkStart w:id="142" w:name="_Toc26719381"/>
      <w:bookmarkStart w:id="143" w:name="_Toc29894812"/>
      <w:bookmarkStart w:id="144" w:name="_Toc29899111"/>
      <w:bookmarkStart w:id="145" w:name="_Toc29899529"/>
      <w:bookmarkStart w:id="146" w:name="_Toc29917266"/>
      <w:bookmarkStart w:id="147" w:name="_Toc36498140"/>
      <w:bookmarkStart w:id="148" w:name="_Toc45699166"/>
      <w:bookmarkStart w:id="149" w:name="_Toc156237173"/>
      <w:r w:rsidRPr="00B916EC">
        <w:t>7</w:t>
      </w:r>
      <w:r w:rsidR="00080512" w:rsidRPr="00B916EC">
        <w:tab/>
      </w:r>
      <w:r w:rsidR="002B3BD2" w:rsidRPr="00B916EC">
        <w:t xml:space="preserve">Uplink </w:t>
      </w:r>
      <w:r w:rsidR="00FB33BA">
        <w:t>P</w:t>
      </w:r>
      <w:r w:rsidR="004A6977" w:rsidRPr="00B916EC">
        <w:t>ower control</w:t>
      </w:r>
      <w:bookmarkEnd w:id="140"/>
      <w:bookmarkEnd w:id="141"/>
      <w:bookmarkEnd w:id="142"/>
      <w:bookmarkEnd w:id="143"/>
      <w:bookmarkEnd w:id="144"/>
      <w:bookmarkEnd w:id="145"/>
      <w:bookmarkEnd w:id="146"/>
      <w:bookmarkEnd w:id="147"/>
      <w:bookmarkEnd w:id="148"/>
      <w:bookmarkEnd w:id="149"/>
    </w:p>
    <w:p w14:paraId="63ED7644" w14:textId="77777777" w:rsidR="00ED18DB" w:rsidRDefault="00ED18DB" w:rsidP="00ED18DB">
      <w:bookmarkStart w:id="150"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69234C37"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0029374D">
        <w:rPr>
          <w:i/>
          <w:iCs/>
          <w:lang w:val="en-US"/>
        </w:rPr>
        <w:t>,</w:t>
      </w:r>
      <w:r w:rsidRPr="00F415B1">
        <w:rPr>
          <w:lang w:eastAsia="ko-KR"/>
        </w:rPr>
        <w:t xml:space="preserve"> and for </w:t>
      </w:r>
      <w:r w:rsidR="0029374D">
        <w:rPr>
          <w:lang w:eastAsia="ko-KR"/>
        </w:rPr>
        <w:t>each</w:t>
      </w:r>
      <w:r w:rsidR="0029374D" w:rsidRPr="00F415B1">
        <w:rPr>
          <w:lang w:eastAsia="ko-KR"/>
        </w:rPr>
        <w:t xml:space="preserve"> </w:t>
      </w:r>
      <w:r w:rsidRPr="00F415B1">
        <w:rPr>
          <w:lang w:eastAsia="ko-KR"/>
        </w:rPr>
        <w:t>indicated</w:t>
      </w:r>
      <w:r w:rsidR="0029374D">
        <w:rPr>
          <w:lang w:eastAsia="ko-KR"/>
        </w:rPr>
        <w:t xml:space="preserve"> one or two</w:t>
      </w:r>
      <w:r w:rsidRPr="00F415B1">
        <w:rPr>
          <w:lang w:eastAsia="ko-KR"/>
        </w:rPr>
        <w:t xml:space="preserve">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w:t>
      </w:r>
      <w:r w:rsidR="0029374D" w:rsidRPr="00A21C09">
        <w:t xml:space="preserve">of a PUSCH, PUCCH, or SRS transmission occasion </w:t>
      </w:r>
      <w:r w:rsidRPr="00F415B1">
        <w:rPr>
          <w:lang w:val="en-US"/>
        </w:rPr>
        <w:t>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lastRenderedPageBreak/>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BE0229"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51" w:name="_Toc12021445"/>
      <w:bookmarkStart w:id="152" w:name="_Toc20311557"/>
      <w:bookmarkStart w:id="153" w:name="_Toc26719382"/>
      <w:bookmarkStart w:id="154" w:name="_Toc29894813"/>
      <w:bookmarkStart w:id="155" w:name="_Toc29899112"/>
      <w:bookmarkStart w:id="156" w:name="_Toc29899530"/>
      <w:bookmarkStart w:id="157" w:name="_Toc29917267"/>
      <w:bookmarkStart w:id="158" w:name="_Toc36498141"/>
      <w:bookmarkStart w:id="159" w:name="_Toc45699167"/>
      <w:bookmarkStart w:id="160" w:name="_Toc156237174"/>
      <w:r w:rsidRPr="00B916EC">
        <w:t>7.1</w:t>
      </w:r>
      <w:r w:rsidRPr="00B916EC">
        <w:tab/>
        <w:t>Physical uplink shared channel</w:t>
      </w:r>
      <w:bookmarkEnd w:id="151"/>
      <w:bookmarkEnd w:id="152"/>
      <w:bookmarkEnd w:id="153"/>
      <w:bookmarkEnd w:id="154"/>
      <w:bookmarkEnd w:id="155"/>
      <w:bookmarkEnd w:id="156"/>
      <w:bookmarkEnd w:id="157"/>
      <w:bookmarkEnd w:id="158"/>
      <w:bookmarkEnd w:id="159"/>
      <w:bookmarkEnd w:id="160"/>
    </w:p>
    <w:bookmarkEnd w:id="150"/>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lastRenderedPageBreak/>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61" w:name="_Ref500774487"/>
      <w:bookmarkStart w:id="162" w:name="_Toc12021446"/>
      <w:bookmarkStart w:id="163" w:name="_Toc20311558"/>
      <w:bookmarkStart w:id="164" w:name="_Toc26719383"/>
      <w:bookmarkStart w:id="165" w:name="_Toc29894814"/>
      <w:bookmarkStart w:id="166" w:name="_Toc29899113"/>
      <w:bookmarkStart w:id="167" w:name="_Toc29899531"/>
      <w:bookmarkStart w:id="168" w:name="_Toc29917268"/>
      <w:bookmarkStart w:id="169" w:name="_Toc36498142"/>
      <w:bookmarkStart w:id="170" w:name="_Toc45699168"/>
      <w:bookmarkStart w:id="171" w:name="_Ref497117847"/>
      <w:bookmarkStart w:id="172" w:name="_Toc156237175"/>
      <w:r w:rsidRPr="00B916EC">
        <w:t>7.1.1</w:t>
      </w:r>
      <w:r w:rsidRPr="00B916EC">
        <w:tab/>
        <w:t>UE behavio</w:t>
      </w:r>
      <w:r w:rsidR="00DF53FF" w:rsidRPr="00B916EC">
        <w:t>u</w:t>
      </w:r>
      <w:r w:rsidRPr="00B916EC">
        <w:t>r</w:t>
      </w:r>
      <w:bookmarkEnd w:id="161"/>
      <w:bookmarkEnd w:id="162"/>
      <w:bookmarkEnd w:id="163"/>
      <w:bookmarkEnd w:id="164"/>
      <w:bookmarkEnd w:id="165"/>
      <w:bookmarkEnd w:id="166"/>
      <w:bookmarkEnd w:id="167"/>
      <w:bookmarkEnd w:id="168"/>
      <w:bookmarkEnd w:id="169"/>
      <w:bookmarkEnd w:id="170"/>
      <w:bookmarkEnd w:id="172"/>
    </w:p>
    <w:bookmarkEnd w:id="171"/>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77777777" w:rsidR="006D4C27" w:rsidRPr="00B916EC" w:rsidRDefault="00BE0229" w:rsidP="006D4C27">
      <w:pPr>
        <w:pStyle w:val="EQ"/>
        <w:jc w:val="center"/>
      </w:pPr>
      <w:r>
        <w:rPr>
          <w:position w:val="-32"/>
        </w:rPr>
        <w:pict w14:anchorId="463E68EF">
          <v:shape id="_x0000_i1041" type="#_x0000_t75" style="width:461.25pt;height:36.75pt">
            <v:imagedata r:id="rId28" o:title=""/>
          </v:shape>
        </w:pict>
      </w:r>
      <w:r w:rsidR="006D4C27" w:rsidRPr="00B916EC">
        <w:t xml:space="preserve"> [dBm]</w:t>
      </w:r>
    </w:p>
    <w:p w14:paraId="01291220" w14:textId="77777777" w:rsidR="00A70287" w:rsidRPr="00B916EC" w:rsidRDefault="001B6CA8" w:rsidP="001B6CA8">
      <w:r w:rsidRPr="00B916EC">
        <w:t>where,</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lastRenderedPageBreak/>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331DCF5"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lastRenderedPageBreak/>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lastRenderedPageBreak/>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lastRenderedPageBreak/>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lastRenderedPageBreak/>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4D5DE3D8" w14:textId="77777777" w:rsidR="001A0F7C" w:rsidRDefault="00CA0E12" w:rsidP="00A77CA3">
      <w:pPr>
        <w:pStyle w:val="B2"/>
        <w:rPr>
          <w:iCs/>
        </w:rPr>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w:t>
      </w:r>
    </w:p>
    <w:p w14:paraId="771D1146" w14:textId="2C8A8540" w:rsidR="001A0F7C" w:rsidRPr="001A0F7C" w:rsidRDefault="001A0F7C" w:rsidP="001A0F7C">
      <w:pPr>
        <w:pStyle w:val="B3"/>
        <w:rPr>
          <w:i/>
          <w:lang w:val="en-US"/>
        </w:rPr>
      </w:pPr>
      <w:r>
        <w:lastRenderedPageBreak/>
        <w:t>-</w:t>
      </w:r>
      <w:r>
        <w:tab/>
      </w:r>
      <w:r w:rsidR="00CA0E12">
        <w:t>using a RS resource</w:t>
      </w:r>
      <w:r w:rsidR="00794930">
        <w:rPr>
          <w:lang w:val="en-US"/>
        </w:rPr>
        <w:t xml:space="preserve"> </w:t>
      </w:r>
      <w:r w:rsidR="00CA0E12">
        <w:t xml:space="preserve">from </w:t>
      </w:r>
      <w:r w:rsidR="002015E7">
        <w:rPr>
          <w:lang w:val="en-US"/>
        </w:rPr>
        <w:t>an</w:t>
      </w:r>
      <w:r w:rsidR="002015E7">
        <w:t xml:space="preserve"> SS/PBCH block </w:t>
      </w:r>
      <w:r w:rsidR="002015E7" w:rsidRPr="007E77FC">
        <w:rPr>
          <w:rFonts w:eastAsia="MS Mincho"/>
        </w:rPr>
        <w:t>with same SS/PBCH block index as the one</w:t>
      </w:r>
      <w:r w:rsidR="00CA0E12">
        <w:t xml:space="preserve"> the UE </w:t>
      </w:r>
      <w:r w:rsidR="00794930">
        <w:rPr>
          <w:lang w:val="en-US"/>
        </w:rPr>
        <w:t xml:space="preserve">uses to </w:t>
      </w:r>
      <w:r w:rsidR="00CA0E12">
        <w:t xml:space="preserve">obtain </w:t>
      </w:r>
      <w:r w:rsidR="00C52891">
        <w:rPr>
          <w:i/>
          <w:lang w:val="en-US"/>
        </w:rPr>
        <w:t>MIB</w:t>
      </w:r>
      <w:r w:rsidR="002A0AA2" w:rsidRPr="00B54C25">
        <w:rPr>
          <w:iCs/>
          <w:lang w:val="en-US"/>
        </w:rPr>
        <w:t>, or using the SS/PBCH block the UE acquired the time and frequency synchronization for a secondary cell.</w:t>
      </w:r>
    </w:p>
    <w:p w14:paraId="052BFF91" w14:textId="312CB0DA" w:rsidR="00CA0E12" w:rsidRDefault="001A0F7C" w:rsidP="001A0F7C">
      <w:pPr>
        <w:pStyle w:val="B3"/>
      </w:pPr>
      <w:r w:rsidRPr="001A0F7C">
        <w:t>-</w:t>
      </w:r>
      <w:r w:rsidRPr="001A0F7C">
        <w:tab/>
        <w:t xml:space="preserve">if the UE is provided </w:t>
      </w:r>
      <w:r w:rsidRPr="001A0F7C">
        <w:rPr>
          <w:i/>
        </w:rPr>
        <w:t>ntn-RACH-LessHO</w:t>
      </w:r>
      <w:r w:rsidRPr="001A0F7C">
        <w:t xml:space="preserve"> in </w:t>
      </w:r>
      <w:r w:rsidRPr="001A0F7C">
        <w:rPr>
          <w:i/>
        </w:rPr>
        <w:t>ReconfigurationWithSync</w:t>
      </w:r>
      <w:r w:rsidRPr="001A0F7C">
        <w:t xml:space="preserve"> [12. TS 38.331], using a RS resource</w:t>
      </w:r>
      <w:r w:rsidRPr="001A0F7C">
        <w:rPr>
          <w:lang w:val="en-US"/>
        </w:rPr>
        <w:t xml:space="preserve"> </w:t>
      </w:r>
      <w:r w:rsidRPr="001A0F7C">
        <w:t xml:space="preserve">from </w:t>
      </w:r>
      <w:r w:rsidRPr="001A0F7C">
        <w:rPr>
          <w:lang w:val="en-US"/>
        </w:rPr>
        <w:t>an</w:t>
      </w:r>
      <w:r w:rsidRPr="001A0F7C">
        <w:t xml:space="preserve"> SS/PBCH block </w:t>
      </w:r>
      <w:r w:rsidRPr="001A0F7C">
        <w:rPr>
          <w:rFonts w:eastAsia="MS Mincho"/>
        </w:rPr>
        <w:t xml:space="preserve">with same SS/PBCH block index as the one with same </w:t>
      </w:r>
      <w:r w:rsidRPr="001A0F7C">
        <w:t xml:space="preserve">quasi co-location properties as for PDCCH receptions for scheduling an initial PUSCH transmission, as described in Clause 10.1, in </w:t>
      </w:r>
      <w:r w:rsidRPr="001A0F7C">
        <w:rPr>
          <w:i/>
        </w:rPr>
        <w:t>controlResourceSetZero</w:t>
      </w:r>
      <w:r w:rsidRPr="001A0F7C">
        <w:t xml:space="preserve"> provided in </w:t>
      </w:r>
      <w:r w:rsidRPr="001A0F7C">
        <w:rPr>
          <w:i/>
        </w:rPr>
        <w:t>ServingCellConfigCommon</w:t>
      </w:r>
      <w:r w:rsidRPr="001A0F7C">
        <w:t xml:space="preserve"> of </w:t>
      </w:r>
      <w:r w:rsidRPr="001A0F7C">
        <w:rPr>
          <w:i/>
        </w:rPr>
        <w:t>ReconfigurationWithSync</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lastRenderedPageBreak/>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1D783A4" w14:textId="77777777" w:rsidR="00CE2354" w:rsidRPr="00CE2354" w:rsidRDefault="006B4E28" w:rsidP="00CE2354">
      <w:pPr>
        <w:pStyle w:val="B2"/>
        <w:rPr>
          <w:rFonts w:eastAsia="Malgun Gothic"/>
          <w:lang w:val="en-GB"/>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w:t>
      </w:r>
    </w:p>
    <w:p w14:paraId="13E1F031" w14:textId="77777777" w:rsidR="00CE2354" w:rsidRPr="00CE2354" w:rsidRDefault="00CE2354" w:rsidP="00CE2354">
      <w:pPr>
        <w:pStyle w:val="B3"/>
        <w:rPr>
          <w:rFonts w:eastAsia="Malgun Gothic"/>
          <w:lang w:eastAsia="en-GB"/>
        </w:rPr>
      </w:pPr>
      <w:r w:rsidRPr="00CE2354">
        <w:rPr>
          <w:lang w:val="en-US"/>
        </w:rPr>
        <w:t>-</w:t>
      </w:r>
      <w:r w:rsidRPr="00CE2354">
        <w:rPr>
          <w:lang w:val="en-US"/>
        </w:rPr>
        <w:tab/>
      </w:r>
      <w:r w:rsidRPr="00CE2354">
        <w:rPr>
          <w:bCs/>
          <w:iCs/>
          <w:lang w:eastAsia="en-GB"/>
        </w:rPr>
        <w:t xml:space="preserve">if the UE is provided </w:t>
      </w:r>
      <w:r w:rsidRPr="00CE2354">
        <w:rPr>
          <w:bCs/>
          <w:i/>
          <w:iCs/>
        </w:rPr>
        <w:t>enablePL</w:t>
      </w:r>
      <w:r w:rsidRPr="00CE2354">
        <w:rPr>
          <w:bCs/>
          <w:i/>
          <w:iCs/>
          <w:lang w:val="en-US"/>
        </w:rPr>
        <w:t>-</w:t>
      </w:r>
      <w:r w:rsidRPr="00CE2354">
        <w:rPr>
          <w:bCs/>
          <w:i/>
          <w:iCs/>
        </w:rPr>
        <w:t>RS</w:t>
      </w:r>
      <w:r w:rsidRPr="00CE2354">
        <w:rPr>
          <w:bCs/>
          <w:i/>
          <w:iCs/>
          <w:lang w:val="en-US"/>
        </w:rPr>
        <w:t>-U</w:t>
      </w:r>
      <w:r w:rsidRPr="00CE2354">
        <w:rPr>
          <w:bCs/>
          <w:i/>
          <w:iCs/>
        </w:rPr>
        <w:t>pdateForType1CG-PUSCH</w:t>
      </w:r>
      <w:r w:rsidRPr="00CE2354">
        <w:rPr>
          <w:bCs/>
          <w:iCs/>
          <w:lang w:eastAsia="en-GB"/>
        </w:rPr>
        <w:t>,</w:t>
      </w:r>
      <w:r w:rsidRPr="00CE2354">
        <w:rPr>
          <w:rFonts w:eastAsia="Malgun Gothic"/>
          <w:lang w:eastAsia="en-GB"/>
        </w:rPr>
        <w:t xml:space="preserve"> the </w:t>
      </w:r>
      <w:r w:rsidRPr="00CE2354">
        <w:rPr>
          <w:lang w:eastAsia="en-GB"/>
        </w:rPr>
        <w:t xml:space="preserve">UE determines a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CE2354">
        <w:rPr>
          <w:lang w:eastAsia="en-GB"/>
        </w:rPr>
        <w:t xml:space="preserve"> from the value of </w:t>
      </w:r>
      <w:r w:rsidRPr="00CE2354">
        <w:rPr>
          <w:rFonts w:eastAsia="MS Mincho"/>
          <w:i/>
          <w:lang w:eastAsia="en-GB"/>
        </w:rPr>
        <w:t>PUSCH-PathlossReferenceRS-Id</w:t>
      </w:r>
      <w:r w:rsidRPr="00CE2354">
        <w:rPr>
          <w:rFonts w:eastAsia="MS Mincho"/>
          <w:lang w:eastAsia="en-GB"/>
        </w:rPr>
        <w:t xml:space="preserve"> </w:t>
      </w:r>
      <w:r w:rsidRPr="00CE2354">
        <w:rPr>
          <w:lang w:eastAsia="en-GB"/>
        </w:rPr>
        <w:t xml:space="preserve">that is mapped to the </w:t>
      </w:r>
      <w:r w:rsidRPr="00CE2354">
        <w:rPr>
          <w:i/>
          <w:lang w:eastAsia="en-GB"/>
        </w:rPr>
        <w:t>sri-PUSCH-PowerControlId</w:t>
      </w:r>
      <w:r w:rsidRPr="00CE2354">
        <w:rPr>
          <w:lang w:eastAsia="en-GB"/>
        </w:rPr>
        <w:t xml:space="preserve"> indicated by the </w:t>
      </w:r>
      <w:r w:rsidRPr="00CE2354">
        <w:rPr>
          <w:i/>
          <w:lang w:eastAsia="en-GB"/>
        </w:rPr>
        <w:t>srs-ResourceIndicator</w:t>
      </w:r>
      <w:r w:rsidRPr="00CE2354">
        <w:rPr>
          <w:lang w:eastAsia="en-GB"/>
        </w:rPr>
        <w:t xml:space="preserve"> value included in </w:t>
      </w:r>
      <w:r w:rsidRPr="00CE2354">
        <w:rPr>
          <w:i/>
          <w:iCs/>
          <w:lang w:eastAsia="zh-CN"/>
        </w:rPr>
        <w:t>rrc-ConfiguredUplinkGrant</w:t>
      </w:r>
    </w:p>
    <w:p w14:paraId="1400AB26" w14:textId="5DC83176" w:rsidR="006B4E28" w:rsidRPr="003A5BF8" w:rsidRDefault="00CE2354" w:rsidP="00CE2354">
      <w:pPr>
        <w:pStyle w:val="B3"/>
        <w:rPr>
          <w:lang w:val="en-US" w:eastAsia="zh-CN"/>
        </w:rPr>
      </w:pPr>
      <w:r w:rsidRPr="00CE2354">
        <w:rPr>
          <w:lang w:val="en-US"/>
        </w:rPr>
        <w:t>-</w:t>
      </w:r>
      <w:r w:rsidRPr="00CE2354">
        <w:rPr>
          <w:lang w:val="en-US"/>
        </w:rPr>
        <w:tab/>
      </w:r>
      <w:r w:rsidRPr="00CE2354">
        <w:rPr>
          <w:rFonts w:eastAsia="Times New Roman"/>
          <w:bCs/>
          <w:iCs/>
          <w:lang w:eastAsia="en-GB"/>
        </w:rPr>
        <w:t xml:space="preserve">if the UE is not provided </w:t>
      </w:r>
      <w:r w:rsidRPr="00CE2354">
        <w:rPr>
          <w:bCs/>
          <w:i/>
          <w:iCs/>
        </w:rPr>
        <w:t>enablePL</w:t>
      </w:r>
      <w:r w:rsidRPr="00CE2354">
        <w:rPr>
          <w:bCs/>
          <w:i/>
          <w:iCs/>
          <w:lang w:val="en-US"/>
        </w:rPr>
        <w:t>-</w:t>
      </w:r>
      <w:r w:rsidRPr="00CE2354">
        <w:rPr>
          <w:bCs/>
          <w:i/>
          <w:iCs/>
        </w:rPr>
        <w:t>RS</w:t>
      </w:r>
      <w:r w:rsidRPr="00CE2354">
        <w:rPr>
          <w:bCs/>
          <w:i/>
          <w:iCs/>
          <w:lang w:val="en-US"/>
        </w:rPr>
        <w:t>-U</w:t>
      </w:r>
      <w:r w:rsidRPr="00CE2354">
        <w:rPr>
          <w:bCs/>
          <w:i/>
          <w:iCs/>
        </w:rPr>
        <w:t>pdateForType1CG-PUSCH</w:t>
      </w:r>
      <w:r w:rsidRPr="00CE2354">
        <w:rPr>
          <w:rFonts w:eastAsia="Times New Roman"/>
          <w:bCs/>
          <w:iCs/>
          <w:lang w:eastAsia="en-GB"/>
        </w:rPr>
        <w:t>,</w:t>
      </w:r>
      <w:r w:rsidRPr="00CE2354">
        <w:rPr>
          <w:rFonts w:eastAsia="Malgun Gothic"/>
          <w:lang w:eastAsia="en-GB"/>
        </w:rPr>
        <w:t xml:space="preserve"> </w:t>
      </w:r>
      <w:r w:rsidR="006B4E28">
        <w:rPr>
          <w:rFonts w:eastAsia="Malgun Gothic"/>
        </w:rPr>
        <w:t xml:space="preserve">a </w:t>
      </w:r>
      <w:r w:rsidR="006B4E28" w:rsidRPr="00B916EC">
        <w:t>RS resource</w:t>
      </w:r>
      <w:r w:rsidR="006B4E28">
        <w:rPr>
          <w:lang w:val="en-US"/>
        </w:rPr>
        <w:t xml:space="preserve"> index</w:t>
      </w:r>
      <w:r w:rsidR="006B4E28"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6B4E28">
        <w:t xml:space="preserve"> is provided by </w:t>
      </w:r>
      <w:r w:rsidR="006B4E28">
        <w:rPr>
          <w:lang w:val="en-US"/>
        </w:rPr>
        <w:t xml:space="preserve">a value of </w:t>
      </w:r>
      <w:r w:rsidR="006B4E28" w:rsidRPr="003669B6">
        <w:rPr>
          <w:i/>
        </w:rPr>
        <w:t>pathlossReferenceIndex</w:t>
      </w:r>
      <w:r w:rsidR="006B4E28" w:rsidRPr="000538E2">
        <w:rPr>
          <w:lang w:val="en-US"/>
        </w:rPr>
        <w:t xml:space="preserve"> </w:t>
      </w:r>
      <w:r w:rsidR="006B4E28" w:rsidRPr="004C0BB8">
        <w:rPr>
          <w:lang w:eastAsia="zh-CN"/>
        </w:rPr>
        <w:t xml:space="preserve">included in </w:t>
      </w:r>
      <w:r w:rsidR="006B4E28"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BE0229"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lastRenderedPageBreak/>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lastRenderedPageBreak/>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lastRenderedPageBreak/>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4E9CF955"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BE0229">
        <w:rPr>
          <w:position w:val="-6"/>
        </w:rPr>
        <w:pict w14:anchorId="00BE2FA0">
          <v:shape id="_x0000_i1042" type="#_x0000_t75" style="width:7.5pt;height:14.25pt">
            <v:imagedata r:id="rId29"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4D2F51A" w:rsidR="00281ABC" w:rsidRDefault="00126575" w:rsidP="003A5BF8">
      <w:pPr>
        <w:pStyle w:val="B4"/>
      </w:pPr>
      <w:r>
        <w:t>-</w:t>
      </w:r>
      <w:r>
        <w:tab/>
      </w:r>
      <w:r w:rsidR="00BE0229">
        <w:rPr>
          <w:position w:val="-50"/>
        </w:rPr>
        <w:pict w14:anchorId="7ADBD314">
          <v:shape id="_x0000_i1043" type="#_x0000_t75" style="width:404.25pt;height:50.25pt">
            <v:imagedata r:id="rId30" o:title=""/>
          </v:shape>
        </w:pict>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36422A7C" w:rsidR="00E31DED" w:rsidRPr="00B916EC" w:rsidRDefault="00E31DED" w:rsidP="00590EB5">
      <w:pPr>
        <w:pStyle w:val="B3"/>
        <w:rPr>
          <w:lang w:val="en-US"/>
        </w:rPr>
      </w:pPr>
      <w:r>
        <w:t>-</w:t>
      </w:r>
      <w:r>
        <w:tab/>
      </w:r>
      <w:r w:rsidR="00BE0229">
        <w:rPr>
          <w:position w:val="-50"/>
        </w:rPr>
        <w:pict w14:anchorId="21BC40E2">
          <v:shape id="_x0000_i1044" type="#_x0000_t75" style="width:411.75pt;height:50.25pt">
            <v:imagedata r:id="rId31"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05"/>
        <w:gridCol w:w="3345"/>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4C3D45">
      <w:pPr>
        <w:pStyle w:val="Heading2"/>
      </w:pPr>
      <w:bookmarkStart w:id="173" w:name="_Toc12021447"/>
      <w:bookmarkStart w:id="174" w:name="_Toc20311559"/>
      <w:bookmarkStart w:id="175" w:name="_Toc26719384"/>
      <w:bookmarkStart w:id="176" w:name="_Toc29894815"/>
      <w:bookmarkStart w:id="177" w:name="_Toc29899114"/>
      <w:bookmarkStart w:id="178" w:name="_Toc29899532"/>
      <w:bookmarkStart w:id="179" w:name="_Toc29917269"/>
      <w:bookmarkStart w:id="180" w:name="_Toc36498143"/>
      <w:bookmarkStart w:id="181" w:name="_Toc45699169"/>
      <w:bookmarkStart w:id="182" w:name="_Toc156237176"/>
      <w:r w:rsidRPr="00B916EC">
        <w:lastRenderedPageBreak/>
        <w:t>7.2</w:t>
      </w:r>
      <w:r w:rsidR="007D5A3F">
        <w:tab/>
      </w:r>
      <w:r w:rsidRPr="00B916EC">
        <w:t>Physical uplink control channel</w:t>
      </w:r>
      <w:bookmarkEnd w:id="173"/>
      <w:bookmarkEnd w:id="174"/>
      <w:bookmarkEnd w:id="175"/>
      <w:bookmarkEnd w:id="176"/>
      <w:bookmarkEnd w:id="177"/>
      <w:bookmarkEnd w:id="178"/>
      <w:bookmarkEnd w:id="179"/>
      <w:bookmarkEnd w:id="180"/>
      <w:bookmarkEnd w:id="181"/>
      <w:bookmarkEnd w:id="182"/>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3" w:name="_Toc12021448"/>
      <w:bookmarkStart w:id="184" w:name="_Toc20311560"/>
      <w:bookmarkStart w:id="185" w:name="_Toc26719385"/>
      <w:bookmarkStart w:id="186" w:name="_Toc29894816"/>
      <w:bookmarkStart w:id="187" w:name="_Toc29899115"/>
      <w:bookmarkStart w:id="188" w:name="_Toc29899533"/>
      <w:bookmarkStart w:id="189" w:name="_Toc29917270"/>
      <w:bookmarkStart w:id="190" w:name="_Toc36498144"/>
      <w:bookmarkStart w:id="191" w:name="_Toc45699170"/>
      <w:bookmarkStart w:id="192" w:name="_Toc156237177"/>
      <w:r w:rsidRPr="00B916EC">
        <w:t>7.2.1</w:t>
      </w:r>
      <w:r w:rsidRPr="00B916EC">
        <w:tab/>
        <w:t>UE behaviour</w:t>
      </w:r>
      <w:bookmarkEnd w:id="183"/>
      <w:bookmarkEnd w:id="184"/>
      <w:bookmarkEnd w:id="185"/>
      <w:bookmarkEnd w:id="186"/>
      <w:bookmarkEnd w:id="187"/>
      <w:bookmarkEnd w:id="188"/>
      <w:bookmarkEnd w:id="189"/>
      <w:bookmarkEnd w:id="190"/>
      <w:bookmarkEnd w:id="191"/>
      <w:bookmarkEnd w:id="192"/>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77777777" w:rsidR="00B735E5" w:rsidRPr="00B916EC" w:rsidRDefault="00BE0229" w:rsidP="00B735E5">
      <w:pPr>
        <w:pStyle w:val="EQ"/>
        <w:jc w:val="center"/>
      </w:pPr>
      <w:r>
        <w:rPr>
          <w:position w:val="-32"/>
        </w:rPr>
        <w:pict w14:anchorId="37E8D38D">
          <v:shape id="_x0000_i1045" type="#_x0000_t75" style="width:482.25pt;height:36.75pt">
            <v:imagedata r:id="rId32" o:title=""/>
          </v:shape>
        </w:pict>
      </w:r>
      <w:r w:rsidR="00B735E5" w:rsidRPr="00B916EC">
        <w:t xml:space="preserve"> [dBm]</w:t>
      </w:r>
    </w:p>
    <w:p w14:paraId="65E52852" w14:textId="77777777" w:rsidR="00B735E5" w:rsidRPr="00B916EC" w:rsidRDefault="00B735E5" w:rsidP="00B735E5">
      <w:r w:rsidRPr="00B916EC">
        <w:t xml:space="preserve">where </w:t>
      </w:r>
    </w:p>
    <w:p w14:paraId="37DA1E92" w14:textId="4ACB0575"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w:t>
      </w:r>
      <w:r w:rsidR="0072309D" w:rsidRPr="00037243">
        <w:rPr>
          <w:lang w:eastAsia="ja-JP"/>
        </w:rPr>
        <w:lastRenderedPageBreak/>
        <w:t xml:space="preserve">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2FAE9E7E"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4727FD">
        <w:rPr>
          <w:rFonts w:eastAsia="MS Mincho"/>
        </w:rPr>
        <w:t xml:space="preserve">and </w:t>
      </w:r>
      <w:r w:rsidR="004727FD" w:rsidRPr="00A3396D">
        <w:rPr>
          <w:i/>
          <w:lang w:val="en-US"/>
        </w:rPr>
        <w:t>enableDefaultBeamP</w:t>
      </w:r>
      <w:r w:rsidR="004727FD">
        <w:rPr>
          <w:i/>
          <w:lang w:val="en-US"/>
        </w:rPr>
        <w:t>L-</w:t>
      </w:r>
      <w:r w:rsidR="004727FD" w:rsidRPr="00A3396D">
        <w:rPr>
          <w:i/>
          <w:lang w:val="en-US"/>
        </w:rPr>
        <w:t>ForPUCCH</w:t>
      </w:r>
      <w:r w:rsidR="004727FD" w:rsidRPr="00B916EC">
        <w:rPr>
          <w:iCs/>
        </w:rPr>
        <w:t>,</w:t>
      </w:r>
      <w:r w:rsidR="004727FD">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A0AA2"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lastRenderedPageBreak/>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0B6D4BBF"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787B4D" w:rsidRPr="00132081">
        <w:rPr>
          <w:rFonts w:hint="eastAsia"/>
          <w:lang w:val="en-US" w:eastAsia="zh-CN"/>
        </w:rPr>
        <w:t xml:space="preserve">, </w:t>
      </w:r>
      <w:r w:rsidR="00787B4D">
        <w:rPr>
          <w:rFonts w:hint="eastAsia"/>
          <w:lang w:val="en-US" w:eastAsia="zh-CN"/>
        </w:rPr>
        <w:t xml:space="preserve">or </w:t>
      </w:r>
      <w:r w:rsidR="00787B4D" w:rsidRPr="00132081">
        <w:rPr>
          <w:rFonts w:hint="eastAsia"/>
          <w:lang w:val="en-US" w:eastAsia="zh-CN"/>
        </w:rPr>
        <w:t>as described in clause 9.1.5 for HARQ-ACK codebook retransmission</w:t>
      </w:r>
      <w:r w:rsidR="00787B4D">
        <w:rPr>
          <w:rFonts w:hint="eastAsia"/>
          <w:lang w:val="en-US" w:eastAsia="zh-CN"/>
        </w:rPr>
        <w:t>,</w:t>
      </w:r>
      <w:r w:rsidR="00787B4D" w:rsidRPr="00132081">
        <w:rPr>
          <w:rFonts w:hint="eastAsia"/>
          <w:lang w:val="en-US" w:eastAsia="zh-CN"/>
        </w:rPr>
        <w:t xml:space="preserve"> </w:t>
      </w:r>
      <w:r w:rsidR="00787B4D">
        <w:rPr>
          <w:rFonts w:hint="eastAsia"/>
          <w:lang w:val="en-US" w:eastAsia="zh-CN"/>
        </w:rPr>
        <w:t>or</w:t>
      </w:r>
      <w:r w:rsidR="00787B4D" w:rsidRPr="00132081">
        <w:rPr>
          <w:rFonts w:hint="eastAsia"/>
          <w:lang w:val="en-US" w:eastAsia="zh-CN"/>
        </w:rPr>
        <w:t xml:space="preserve"> as described in clause 9.2.5.4 for </w:t>
      </w:r>
      <w:r w:rsidR="00787B4D"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lastRenderedPageBreak/>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17A4B893"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787B4D" w:rsidRPr="00132081">
        <w:rPr>
          <w:rFonts w:hint="eastAsia"/>
          <w:lang w:eastAsia="zh-CN"/>
        </w:rPr>
        <w:t xml:space="preserve">, or </w:t>
      </w:r>
      <w:r w:rsidR="00787B4D" w:rsidRPr="00132081">
        <w:rPr>
          <w:rFonts w:hint="eastAsia"/>
          <w:lang w:val="en-US" w:eastAsia="zh-CN"/>
        </w:rPr>
        <w:t>as described in clause 9.1.5 for HARQ-ACK codebook retransmission</w:t>
      </w:r>
      <w:r w:rsidR="00787B4D" w:rsidRPr="00132081">
        <w:rPr>
          <w:rFonts w:hint="eastAsia"/>
          <w:lang w:eastAsia="zh-CN"/>
        </w:rPr>
        <w:t xml:space="preserve">, or </w:t>
      </w:r>
      <w:r w:rsidR="00787B4D" w:rsidRPr="00132081">
        <w:rPr>
          <w:rFonts w:hint="eastAsia"/>
          <w:lang w:val="en-US" w:eastAsia="zh-CN"/>
        </w:rPr>
        <w:t xml:space="preserve">as described in clause 9.2.5.4 for </w:t>
      </w:r>
      <w:r w:rsidR="00787B4D"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3"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3"/>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lastRenderedPageBreak/>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lastRenderedPageBreak/>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17"/>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4" w:name="_Toc12021449"/>
      <w:bookmarkStart w:id="195" w:name="_Toc20311561"/>
      <w:bookmarkStart w:id="196" w:name="_Toc26719386"/>
      <w:bookmarkStart w:id="197" w:name="_Toc29894817"/>
      <w:bookmarkStart w:id="198" w:name="_Toc29899116"/>
      <w:bookmarkStart w:id="199" w:name="_Toc29899534"/>
      <w:bookmarkStart w:id="200" w:name="_Toc29917271"/>
      <w:bookmarkStart w:id="201" w:name="_Toc36498145"/>
      <w:bookmarkStart w:id="202" w:name="_Toc45699171"/>
      <w:bookmarkStart w:id="203" w:name="_Toc156237178"/>
      <w:r w:rsidRPr="00B916EC">
        <w:t>7.3</w:t>
      </w:r>
      <w:r w:rsidR="007D5A3F">
        <w:tab/>
      </w:r>
      <w:r w:rsidRPr="00B916EC">
        <w:t>Sounding reference signals</w:t>
      </w:r>
      <w:bookmarkEnd w:id="194"/>
      <w:bookmarkEnd w:id="195"/>
      <w:bookmarkEnd w:id="196"/>
      <w:bookmarkEnd w:id="197"/>
      <w:bookmarkEnd w:id="198"/>
      <w:bookmarkEnd w:id="199"/>
      <w:bookmarkEnd w:id="200"/>
      <w:bookmarkEnd w:id="201"/>
      <w:bookmarkEnd w:id="202"/>
      <w:bookmarkEnd w:id="203"/>
    </w:p>
    <w:p w14:paraId="005C93DF" w14:textId="77777777" w:rsidR="00175144" w:rsidRPr="00175144" w:rsidRDefault="00FA0D3E" w:rsidP="00175144">
      <w:pPr>
        <w:rPr>
          <w:lang w:eastAsia="zh-CN"/>
        </w:rPr>
      </w:pPr>
      <w:r w:rsidRPr="00F415B1">
        <w:rPr>
          <w:lang w:eastAsia="zh-CN"/>
        </w:rPr>
        <w:t xml:space="preserve">For SRS, </w:t>
      </w:r>
    </w:p>
    <w:p w14:paraId="7AA17A06" w14:textId="59545C1A" w:rsidR="00175144" w:rsidRPr="00175144" w:rsidRDefault="00175144" w:rsidP="00175144">
      <w:pPr>
        <w:pStyle w:val="B1"/>
        <w:rPr>
          <w:rFonts w:cs="Calibri"/>
        </w:rPr>
      </w:pPr>
      <w:r w:rsidRPr="00175144">
        <w:t>-</w:t>
      </w:r>
      <w:r w:rsidRPr="00175144">
        <w:tab/>
      </w:r>
      <w:r w:rsidRPr="00175144">
        <w:rPr>
          <w:lang w:eastAsia="ko-KR"/>
        </w:rPr>
        <w:t xml:space="preserve">if a UE is provided </w:t>
      </w:r>
      <w:r w:rsidRPr="00175144">
        <w:rPr>
          <w:i/>
          <w:iCs/>
          <w:lang w:eastAsia="ko-KR"/>
        </w:rPr>
        <w:t>tdm</w:t>
      </w:r>
      <w:r w:rsidRPr="00175144">
        <w:rPr>
          <w:i/>
          <w:lang w:eastAsia="ko-KR"/>
        </w:rPr>
        <w:t xml:space="preserve"> </w:t>
      </w:r>
      <w:r w:rsidRPr="00175144">
        <w:rPr>
          <w:lang w:eastAsia="ko-KR"/>
        </w:rPr>
        <w:t xml:space="preserve">for an SRS resource with 8 ports in an SRS resource set with usage </w:t>
      </w:r>
      <w:r w:rsidR="002D5F43">
        <w:rPr>
          <w:lang w:eastAsia="ko-KR"/>
        </w:rPr>
        <w:t>'</w:t>
      </w:r>
      <w:r w:rsidRPr="00175144">
        <w:rPr>
          <w:lang w:eastAsia="ko-KR"/>
        </w:rPr>
        <w:t>codebook</w:t>
      </w:r>
      <w:r w:rsidR="002D5F43">
        <w:rPr>
          <w:lang w:eastAsia="ko-KR"/>
        </w:rPr>
        <w:t>'</w:t>
      </w:r>
      <w:r w:rsidRPr="00175144">
        <w:rPr>
          <w:lang w:eastAsia="ko-KR"/>
        </w:rPr>
        <w:t xml:space="preserve"> or </w:t>
      </w:r>
      <w:r w:rsidR="002D5F43">
        <w:rPr>
          <w:lang w:eastAsia="ko-KR"/>
        </w:rPr>
        <w:t>'</w:t>
      </w:r>
      <w:r w:rsidRPr="00175144">
        <w:rPr>
          <w:lang w:eastAsia="ko-KR"/>
        </w:rPr>
        <w:t>antennaSwitching</w:t>
      </w:r>
      <w:r w:rsidR="002D5F43">
        <w:rPr>
          <w:lang w:eastAsia="ko-KR"/>
        </w:rPr>
        <w:t>'</w:t>
      </w:r>
      <w:r w:rsidRPr="00175144">
        <w:rPr>
          <w:lang w:eastAsia="ko-KR"/>
        </w:rPr>
        <w:t xml:space="preserve">, the UE </w:t>
      </w:r>
      <w:r w:rsidRPr="00175144">
        <w:rPr>
          <w:lang w:eastAsia="zh-CN"/>
        </w:rPr>
        <w:t xml:space="preserve">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t xml:space="preserve"> </w:t>
      </w:r>
      <w:r w:rsidRPr="00175144">
        <w:rPr>
          <w:lang w:eastAsia="zh-CN"/>
        </w:rPr>
        <w:t>of the transmit power</w:t>
      </w:r>
      <w:r w:rsidRPr="00175144">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rPr>
          <w:iCs/>
        </w:rPr>
        <w:t xml:space="preserve"> </w:t>
      </w:r>
      <w:r w:rsidRPr="00175144">
        <w:rPr>
          <w:lang w:eastAsia="zh-CN"/>
        </w:rPr>
        <w:t xml:space="preserve">on active </w:t>
      </w:r>
      <w:r w:rsidRPr="00175144">
        <w:rPr>
          <w:lang w:val="en-US"/>
        </w:rPr>
        <w:t xml:space="preserve">UL BWP </w:t>
      </w:r>
      <m:oMath>
        <m:r>
          <w:rPr>
            <w:rFonts w:ascii="Cambria Math" w:hAnsi="Cambria Math"/>
          </w:rPr>
          <m:t>b</m:t>
        </m:r>
      </m:oMath>
      <w:r w:rsidRPr="00175144">
        <w:rPr>
          <w:iCs/>
          <w:lang w:val="en-US"/>
        </w:rPr>
        <w:t xml:space="preserve"> </w:t>
      </w:r>
      <w:r w:rsidRPr="00175144">
        <w:rPr>
          <w:lang w:val="en-US"/>
        </w:rPr>
        <w:t xml:space="preserve">of carrier </w:t>
      </w:r>
      <m:oMath>
        <m:r>
          <w:rPr>
            <w:rFonts w:ascii="Cambria Math" w:hAnsi="Cambria Math"/>
            <w:lang w:val="en-US"/>
          </w:rPr>
          <m:t>f</m:t>
        </m:r>
      </m:oMath>
      <w:r w:rsidRPr="00175144">
        <w:rPr>
          <w:iCs/>
          <w:lang w:val="en-US"/>
        </w:rPr>
        <w:t xml:space="preserve"> </w:t>
      </w:r>
      <w:r w:rsidRPr="00175144">
        <w:t xml:space="preserve">of serving cell </w:t>
      </w:r>
      <m:oMath>
        <m:r>
          <w:rPr>
            <w:rFonts w:ascii="Cambria Math" w:hAnsi="Cambria Math"/>
          </w:rPr>
          <m:t>c</m:t>
        </m:r>
      </m:oMath>
      <w:r w:rsidRPr="00175144">
        <w:t xml:space="preserve"> </w:t>
      </w:r>
      <w:r w:rsidRPr="00175144">
        <w:rPr>
          <w:lang w:eastAsia="zh-CN"/>
        </w:rPr>
        <w:t>equally across the configured antenna ports on each symbol for SRS transmission</w:t>
      </w:r>
      <w:r w:rsidRPr="00175144">
        <w:rPr>
          <w:lang w:eastAsia="ko-KR"/>
        </w:rPr>
        <w:t>.</w:t>
      </w:r>
    </w:p>
    <w:p w14:paraId="3E092DF5" w14:textId="1FD328DE" w:rsidR="00FA0D3E" w:rsidRPr="00F415B1" w:rsidRDefault="00175144" w:rsidP="00175144">
      <w:pPr>
        <w:pStyle w:val="B1"/>
      </w:pPr>
      <w:r w:rsidRPr="00175144">
        <w:t>-</w:t>
      </w:r>
      <w:r w:rsidRPr="00175144">
        <w:tab/>
      </w:r>
      <w:r w:rsidRPr="00175144">
        <w:rPr>
          <w:lang w:val="en-US" w:eastAsia="ko-KR"/>
        </w:rPr>
        <w:t xml:space="preserve">else, </w:t>
      </w:r>
      <w:r w:rsidR="00FA0D3E" w:rsidRPr="00F415B1">
        <w:rPr>
          <w:lang w:eastAsia="zh-CN"/>
        </w:rPr>
        <w:t xml:space="preserve">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t xml:space="preserve"> </w:t>
      </w:r>
      <w:r w:rsidR="00FA0D3E" w:rsidRPr="00F415B1">
        <w:rPr>
          <w:lang w:eastAsia="zh-CN"/>
        </w:rPr>
        <w:t>of the transmit power</w:t>
      </w:r>
      <w:r w:rsidR="00FA0D3E"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rPr>
          <w:iCs/>
        </w:rPr>
        <w:t xml:space="preserve"> </w:t>
      </w:r>
      <w:r w:rsidR="00FA0D3E" w:rsidRPr="00F415B1">
        <w:rPr>
          <w:lang w:eastAsia="zh-CN"/>
        </w:rPr>
        <w:t xml:space="preserve">on active </w:t>
      </w:r>
      <w:r w:rsidR="00FA0D3E" w:rsidRPr="00F415B1">
        <w:rPr>
          <w:lang w:val="en-US"/>
        </w:rPr>
        <w:t xml:space="preserve">UL BWP </w:t>
      </w:r>
      <m:oMath>
        <m:r>
          <w:rPr>
            <w:rFonts w:ascii="Cambria Math" w:hAnsi="Cambria Math"/>
          </w:rPr>
          <m:t>b</m:t>
        </m:r>
      </m:oMath>
      <w:r w:rsidR="00FA0D3E" w:rsidRPr="00F415B1">
        <w:rPr>
          <w:iCs/>
          <w:lang w:val="en-US"/>
        </w:rPr>
        <w:t xml:space="preserve"> </w:t>
      </w:r>
      <w:r w:rsidR="00FA0D3E" w:rsidRPr="00F415B1">
        <w:rPr>
          <w:lang w:val="en-US"/>
        </w:rPr>
        <w:t xml:space="preserve">of carrier </w:t>
      </w:r>
      <m:oMath>
        <m:r>
          <w:rPr>
            <w:rFonts w:ascii="Cambria Math" w:hAnsi="Cambria Math"/>
            <w:lang w:val="en-US"/>
          </w:rPr>
          <m:t>f</m:t>
        </m:r>
      </m:oMath>
      <w:r w:rsidR="00FA0D3E" w:rsidRPr="00F415B1">
        <w:rPr>
          <w:iCs/>
          <w:lang w:val="en-US"/>
        </w:rPr>
        <w:t xml:space="preserve"> </w:t>
      </w:r>
      <w:r w:rsidR="00FA0D3E" w:rsidRPr="00F415B1">
        <w:t xml:space="preserve">of serving cell </w:t>
      </w:r>
      <m:oMath>
        <m:r>
          <w:rPr>
            <w:rFonts w:ascii="Cambria Math" w:hAnsi="Cambria Math"/>
          </w:rPr>
          <m:t>c</m:t>
        </m:r>
      </m:oMath>
      <w:r w:rsidR="00FA0D3E" w:rsidRPr="00F415B1">
        <w:t xml:space="preserve"> </w:t>
      </w:r>
      <w:r w:rsidR="00FA0D3E" w:rsidRPr="00F415B1">
        <w:rPr>
          <w:lang w:eastAsia="zh-CN"/>
        </w:rPr>
        <w:t>equally across the configured antenna ports for SRS</w:t>
      </w:r>
      <w:r w:rsidR="00FA0D3E" w:rsidRPr="00F415B1">
        <w:t xml:space="preserve">. </w:t>
      </w:r>
    </w:p>
    <w:p w14:paraId="7C763190" w14:textId="77777777" w:rsidR="007404E3" w:rsidRPr="00B916EC" w:rsidRDefault="007404E3" w:rsidP="007404E3">
      <w:pPr>
        <w:pStyle w:val="Heading3"/>
      </w:pPr>
      <w:bookmarkStart w:id="204" w:name="_Ref500079796"/>
      <w:bookmarkStart w:id="205" w:name="_Toc12021450"/>
      <w:bookmarkStart w:id="206" w:name="_Toc20311562"/>
      <w:bookmarkStart w:id="207" w:name="_Toc26719387"/>
      <w:bookmarkStart w:id="208" w:name="_Toc29894818"/>
      <w:bookmarkStart w:id="209" w:name="_Toc29899117"/>
      <w:bookmarkStart w:id="210" w:name="_Toc29899535"/>
      <w:bookmarkStart w:id="211" w:name="_Toc29917272"/>
      <w:bookmarkStart w:id="212" w:name="_Toc36498146"/>
      <w:bookmarkStart w:id="213" w:name="_Toc45699172"/>
      <w:bookmarkStart w:id="214" w:name="_Toc156237179"/>
      <w:r w:rsidRPr="00B916EC">
        <w:t>7.3.1</w:t>
      </w:r>
      <w:r w:rsidRPr="00B916EC">
        <w:tab/>
        <w:t>UE behaviour</w:t>
      </w:r>
      <w:bookmarkEnd w:id="204"/>
      <w:bookmarkEnd w:id="205"/>
      <w:bookmarkEnd w:id="206"/>
      <w:bookmarkEnd w:id="207"/>
      <w:bookmarkEnd w:id="208"/>
      <w:bookmarkEnd w:id="209"/>
      <w:bookmarkEnd w:id="210"/>
      <w:bookmarkEnd w:id="211"/>
      <w:bookmarkEnd w:id="212"/>
      <w:bookmarkEnd w:id="213"/>
      <w:bookmarkEnd w:id="214"/>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77777777" w:rsidR="00F53D0B" w:rsidRPr="00B916EC" w:rsidRDefault="00BE0229" w:rsidP="00F53D0B">
      <w:pPr>
        <w:pStyle w:val="EQ"/>
        <w:jc w:val="center"/>
      </w:pPr>
      <w:r>
        <w:rPr>
          <w:position w:val="-32"/>
        </w:rPr>
        <w:pict w14:anchorId="240AA38A">
          <v:shape id="_x0000_i1046" type="#_x0000_t75" style="width:417pt;height:36.75pt">
            <v:imagedata r:id="rId34" o:title=""/>
          </v:shape>
        </w:pict>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lastRenderedPageBreak/>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637D969E"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4727FD">
        <w:rPr>
          <w:i/>
          <w:iCs/>
          <w:lang w:val="en-US" w:eastAsia="ko-KR"/>
        </w:rPr>
        <w:t xml:space="preserve"> </w:t>
      </w:r>
      <w:r w:rsidR="004727FD">
        <w:rPr>
          <w:lang w:val="en-US"/>
        </w:rPr>
        <w:t xml:space="preserve">and </w:t>
      </w:r>
      <w:r w:rsidR="004727FD">
        <w:rPr>
          <w:lang w:val="en-US" w:eastAsia="zh-CN"/>
        </w:rPr>
        <w:t>if the UE is not provided</w:t>
      </w:r>
      <w:r w:rsidR="004727FD" w:rsidRPr="00E37D08">
        <w:rPr>
          <w:rFonts w:hint="eastAsia"/>
          <w:lang w:eastAsia="zh-CN"/>
        </w:rPr>
        <w:t xml:space="preserve"> </w:t>
      </w:r>
      <w:r w:rsidR="004727FD" w:rsidRPr="00E37D08">
        <w:rPr>
          <w:i/>
          <w:iCs/>
        </w:rPr>
        <w:t>enableDefaultBeamP</w:t>
      </w:r>
      <w:r w:rsidR="004727FD">
        <w:rPr>
          <w:i/>
          <w:iCs/>
          <w:lang w:val="en-US"/>
        </w:rPr>
        <w:t>L-</w:t>
      </w:r>
      <w:r w:rsidR="004727FD"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A0AA2"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lastRenderedPageBreak/>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BE0229"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lastRenderedPageBreak/>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BE0229" w:rsidP="00E56897">
      <w:pPr>
        <w:pStyle w:val="EQ"/>
        <w:jc w:val="center"/>
      </w:pPr>
      <w:r>
        <w:rPr>
          <w:position w:val="-32"/>
        </w:rPr>
        <w:pict w14:anchorId="002C1DE4">
          <v:shape id="_x0000_i1047" type="#_x0000_t75" style="width:361.5pt;height:36.75pt">
            <v:imagedata r:id="rId36"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36321E4E"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is in the RRC_INACTIVE state</w:t>
      </w:r>
      <w:r w:rsidR="00764F3A">
        <w:rPr>
          <w:lang w:val="en-US"/>
        </w:rPr>
        <w:t xml:space="preserve">, is not provided </w:t>
      </w:r>
      <w:r w:rsidR="00764F3A" w:rsidRPr="00F5494D">
        <w:rPr>
          <w:i/>
          <w:lang w:eastAsia="zh-CN"/>
        </w:rPr>
        <w:t>SRS-PosRRC-InactiveConfig-ValidityArea</w:t>
      </w:r>
      <w:r w:rsidR="00764F3A">
        <w:rPr>
          <w:iCs/>
          <w:lang w:eastAsia="zh-CN"/>
        </w:rPr>
        <w:t>,</w:t>
      </w:r>
      <w:r w:rsidRPr="00347EFC">
        <w:rPr>
          <w:lang w:val="en-US"/>
        </w:rPr>
        <w:t xml:space="preserv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1E9B831E" w:rsidR="00095CD6"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in </w:t>
      </w:r>
      <w:r w:rsidRPr="00095CD6">
        <w:rPr>
          <w:i/>
          <w:lang w:eastAsia="zh-CN"/>
        </w:rPr>
        <w:t>SRS-PosRRC-InactiveConfig</w:t>
      </w:r>
      <w:r w:rsidRPr="00095CD6">
        <w:rPr>
          <w:lang w:eastAsia="zh-CN"/>
        </w:rPr>
        <w:t xml:space="preserve"> for the corresponding carrier.</w:t>
      </w:r>
    </w:p>
    <w:p w14:paraId="301C8350" w14:textId="77777777" w:rsidR="00E169CB" w:rsidRPr="00141BBF" w:rsidRDefault="00E169CB" w:rsidP="00E169CB">
      <w:pPr>
        <w:rPr>
          <w:iCs/>
          <w:lang w:eastAsia="zh-CN"/>
        </w:rPr>
      </w:pPr>
      <w:r>
        <w:rPr>
          <w:lang w:eastAsia="zh-CN"/>
        </w:rPr>
        <w:t xml:space="preserve">If a UE transmits SRS on multiple SRS resources </w:t>
      </w:r>
      <w:r>
        <w:t xml:space="preserve">for positioning bandwidth aggregation </w:t>
      </w:r>
      <w:r>
        <w:rPr>
          <w:lang w:eastAsia="zh-CN"/>
        </w:rPr>
        <w:t xml:space="preserve">according to </w:t>
      </w:r>
      <w:r w:rsidRPr="007B1BD4">
        <w:rPr>
          <w:i/>
          <w:iCs/>
        </w:rPr>
        <w:t>linkage</w:t>
      </w:r>
      <w:r>
        <w:rPr>
          <w:lang w:eastAsia="zh-CN"/>
        </w:rPr>
        <w:t xml:space="preserve"> [6, TS 38.214]</w:t>
      </w:r>
      <w:r>
        <w:rPr>
          <w:iCs/>
          <w:lang w:eastAsia="zh-CN"/>
        </w:rPr>
        <w:t xml:space="preserve">, the UE calculates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iCs/>
          <w:lang w:eastAsia="zh-CN"/>
        </w:rPr>
        <w:t xml:space="preserve"> using the same values of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Pr>
          <w:iCs/>
          <w:lang w:eastAsia="zh-CN"/>
        </w:rPr>
        <w:t xml:space="preserve">and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for each of</w:t>
      </w:r>
      <w:r>
        <w:rPr>
          <w:iCs/>
          <w:lang w:eastAsia="zh-CN"/>
        </w:rPr>
        <w:t xml:space="preserve"> the multiple </w:t>
      </w:r>
      <w:r>
        <w:rPr>
          <w:lang w:eastAsia="zh-CN"/>
        </w:rPr>
        <w:t>SRS resources</w:t>
      </w:r>
      <w:r>
        <w:rPr>
          <w:iCs/>
          <w:lang w:eastAsia="zh-CN"/>
        </w:rPr>
        <w:t>.</w:t>
      </w:r>
      <w:r>
        <w:rPr>
          <w:lang w:eastAsia="ja-JP"/>
        </w:rPr>
        <w:t xml:space="preserve"> </w:t>
      </w:r>
    </w:p>
    <w:p w14:paraId="3A360405" w14:textId="74D53635" w:rsidR="00764F3A" w:rsidRPr="00684938" w:rsidRDefault="00764F3A" w:rsidP="00764F3A">
      <w:r w:rsidRPr="00F5494D">
        <w:rPr>
          <w:lang w:eastAsia="zh-CN"/>
        </w:rPr>
        <w:t xml:space="preserve">If a UE transmits SRS based on a configuration by </w:t>
      </w:r>
      <w:r w:rsidRPr="00F5494D">
        <w:rPr>
          <w:i/>
          <w:lang w:eastAsia="zh-CN"/>
        </w:rPr>
        <w:t>SRS-PosResourceSet</w:t>
      </w:r>
      <w:r w:rsidRPr="00F5494D">
        <w:rPr>
          <w:iCs/>
          <w:lang w:eastAsia="zh-CN"/>
        </w:rPr>
        <w:t xml:space="preserve"> in </w:t>
      </w:r>
      <w:r w:rsidRPr="00F5494D">
        <w:rPr>
          <w:i/>
          <w:lang w:eastAsia="zh-CN"/>
        </w:rPr>
        <w:t>SRS-PosRRC-InactiveConfig-ValidityArea</w:t>
      </w:r>
      <w:r>
        <w:rPr>
          <w:iCs/>
          <w:lang w:eastAsia="zh-CN"/>
        </w:rPr>
        <w:t xml:space="preserve"> </w:t>
      </w:r>
      <w:r w:rsidRPr="00095CD6">
        <w:rPr>
          <w:lang w:eastAsia="zh-CN"/>
        </w:rPr>
        <w:t>in RRC_INACTIVE state</w:t>
      </w:r>
      <w:r>
        <w:rPr>
          <w:iCs/>
          <w:lang w:eastAsia="zh-CN"/>
        </w:rPr>
        <w:t xml:space="preserve"> [12, TS 38.331], </w:t>
      </w:r>
      <w:r w:rsidRPr="00095CD6">
        <w:rPr>
          <w:lang w:eastAsia="zh-CN"/>
        </w:rPr>
        <w:t xml:space="preserve">the active UL BWP </w:t>
      </w:r>
      <w:r w:rsidRPr="00095CD6">
        <w:rPr>
          <w:i/>
          <w:lang w:eastAsia="zh-CN"/>
        </w:rPr>
        <w:t>b</w:t>
      </w:r>
      <w:r w:rsidRPr="00095CD6">
        <w:rPr>
          <w:lang w:eastAsia="zh-CN"/>
        </w:rPr>
        <w:t xml:space="preserve"> </w:t>
      </w:r>
      <w:r>
        <w:rPr>
          <w:lang w:eastAsia="zh-CN"/>
        </w:rPr>
        <w:t>refers to the BWP</w:t>
      </w:r>
      <w:r w:rsidRPr="00095CD6">
        <w:rPr>
          <w:lang w:eastAsia="zh-CN"/>
        </w:rPr>
        <w:t xml:space="preserve"> provided</w:t>
      </w:r>
      <w:r>
        <w:rPr>
          <w:iCs/>
          <w:lang w:eastAsia="zh-CN"/>
        </w:rPr>
        <w:t xml:space="preserve"> by </w:t>
      </w:r>
      <w:r w:rsidRPr="00D11393">
        <w:rPr>
          <w:i/>
          <w:lang w:eastAsia="zh-CN"/>
        </w:rPr>
        <w:t>bwp</w:t>
      </w:r>
      <w:r w:rsidRPr="00F5494D">
        <w:rPr>
          <w:iCs/>
          <w:lang w:eastAsia="zh-CN"/>
        </w:rPr>
        <w:t xml:space="preserve"> </w:t>
      </w:r>
      <w:r>
        <w:rPr>
          <w:iCs/>
          <w:lang w:eastAsia="zh-CN"/>
        </w:rPr>
        <w:t xml:space="preserve">in </w:t>
      </w:r>
      <w:r w:rsidRPr="00F5494D">
        <w:rPr>
          <w:i/>
          <w:lang w:eastAsia="zh-CN"/>
        </w:rPr>
        <w:t>SRS-PosRRC-InactiveConfig-ValidityArea</w:t>
      </w:r>
      <w:r>
        <w:rPr>
          <w:iCs/>
          <w:lang w:eastAsia="zh-CN"/>
        </w:rPr>
        <w:t xml:space="preserve">. If the UE is not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or if the UE is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and the UE cannot accurately measure a pathloss, the UE </w:t>
      </w:r>
      <w:r>
        <w:rPr>
          <w:iCs/>
        </w:rPr>
        <w:lastRenderedPageBreak/>
        <w:t xml:space="preserve">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an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index as the one</w:t>
      </w:r>
      <w:r>
        <w:rPr>
          <w:iCs/>
        </w:rPr>
        <w:t xml:space="preserve"> the UE </w:t>
      </w:r>
      <w:r>
        <w:rPr>
          <w:iCs/>
          <w:lang w:val="en-US"/>
        </w:rPr>
        <w:t xml:space="preserve">used to </w:t>
      </w:r>
      <w:r>
        <w:rPr>
          <w:iCs/>
        </w:rPr>
        <w:t xml:space="preserve">obtain </w:t>
      </w:r>
      <w:r>
        <w:rPr>
          <w:i/>
          <w:lang w:val="en-US"/>
        </w:rPr>
        <w:t>MIB</w:t>
      </w:r>
      <w:r>
        <w:rPr>
          <w:iCs/>
          <w:lang w:val="en-US"/>
        </w:rPr>
        <w:t xml:space="preserve">; otherwise, the UE uses the RS indicated by </w:t>
      </w:r>
      <w:r w:rsidRPr="00347EFC">
        <w:rPr>
          <w:i/>
          <w:iCs/>
          <w:lang w:val="en-US" w:eastAsia="ja-JP"/>
        </w:rPr>
        <w:t>pathlossReferenceRS-Pos</w:t>
      </w:r>
      <w:r>
        <w:rPr>
          <w:iCs/>
          <w:lang w:val="en-US"/>
        </w:rPr>
        <w:t xml:space="preserve"> to </w:t>
      </w:r>
      <w:r>
        <w:rPr>
          <w:iCs/>
        </w:rPr>
        <w:t xml:space="preserve">calculate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w:t>
      </w:r>
    </w:p>
    <w:p w14:paraId="3AB0CC6D" w14:textId="77777777" w:rsidR="00E169CB" w:rsidRPr="00684938" w:rsidRDefault="00E169CB" w:rsidP="00E169CB">
      <w:pPr>
        <w:rPr>
          <w:iCs/>
          <w:lang w:val="en-US"/>
        </w:rPr>
      </w:pPr>
      <w:r w:rsidRPr="00684938">
        <w:rPr>
          <w:lang w:val="en-US"/>
        </w:rPr>
        <w:t xml:space="preserve">If a RedCap UE transmits SRS with frequency hopping outside the active UL BWP of carrier </w:t>
      </w:r>
      <m:oMath>
        <m:r>
          <w:rPr>
            <w:rFonts w:ascii="Cambria Math" w:hAnsi="Cambria Math"/>
          </w:rPr>
          <m:t>f</m:t>
        </m:r>
      </m:oMath>
      <w:r w:rsidRPr="00684938">
        <w:rPr>
          <w:lang w:val="en-US"/>
        </w:rPr>
        <w:t xml:space="preserve"> of serving cell </w:t>
      </w:r>
      <m:oMath>
        <m:r>
          <w:rPr>
            <w:rFonts w:ascii="Cambria Math" w:hAnsi="Cambria Math"/>
          </w:rPr>
          <m:t>c</m:t>
        </m:r>
      </m:oMath>
      <w:r w:rsidRPr="00684938">
        <w:rPr>
          <w:lang w:val="en-US"/>
        </w:rPr>
        <w:t xml:space="preserve"> in RRC_CONNECTED state</w:t>
      </w:r>
      <w:r w:rsidRPr="00684938">
        <w:rPr>
          <w:iCs/>
          <w:lang w:val="en-US"/>
        </w:rPr>
        <w:t xml:space="preserve"> </w:t>
      </w:r>
      <w:r w:rsidRPr="00684938">
        <w:rPr>
          <w:lang w:val="en-US"/>
        </w:rPr>
        <w:t xml:space="preserve">based on an indication by </w:t>
      </w:r>
      <w:r w:rsidRPr="00684938">
        <w:rPr>
          <w:i/>
          <w:lang w:val="en-US"/>
        </w:rPr>
        <w:t>SRS-PosResourceSet</w:t>
      </w:r>
      <w:r w:rsidRPr="00684938">
        <w:rPr>
          <w:iCs/>
          <w:lang w:val="en-US"/>
        </w:rPr>
        <w:t xml:space="preserve"> in </w:t>
      </w:r>
      <w:r w:rsidRPr="00684938">
        <w:rPr>
          <w:i/>
          <w:iCs/>
          <w:lang w:val="en-US"/>
        </w:rPr>
        <w:t>XYZ</w:t>
      </w:r>
      <w:r w:rsidRPr="00684938">
        <w:rPr>
          <w:iCs/>
          <w:lang w:val="en-US"/>
        </w:rPr>
        <w:t xml:space="preserve">, </w:t>
      </w:r>
      <w:r w:rsidRPr="00684938">
        <w:rPr>
          <w:lang w:val="en-US"/>
        </w:rPr>
        <w:t xml:space="preserve">the active UL BWP </w:t>
      </w:r>
      <m:oMath>
        <m:r>
          <w:rPr>
            <w:rFonts w:ascii="Cambria Math" w:hAnsi="Cambria Math"/>
          </w:rPr>
          <m:t>b</m:t>
        </m:r>
      </m:oMath>
      <w:r w:rsidRPr="00684938">
        <w:rPr>
          <w:lang w:val="en-US"/>
        </w:rPr>
        <w:t xml:space="preserve"> refers to the BWP provided</w:t>
      </w:r>
      <w:r w:rsidRPr="00684938">
        <w:rPr>
          <w:iCs/>
          <w:lang w:val="en-US"/>
        </w:rPr>
        <w:t xml:space="preserve"> by </w:t>
      </w:r>
      <w:r w:rsidRPr="00684938">
        <w:rPr>
          <w:i/>
          <w:lang w:val="en-US"/>
        </w:rPr>
        <w:t>bwp</w:t>
      </w:r>
      <w:r w:rsidRPr="00684938">
        <w:rPr>
          <w:iCs/>
          <w:lang w:val="en-US"/>
        </w:rPr>
        <w:t xml:space="preserve"> in </w:t>
      </w:r>
      <w:r w:rsidRPr="00684938">
        <w:rPr>
          <w:i/>
          <w:iCs/>
          <w:lang w:val="en-US"/>
        </w:rPr>
        <w:t>XYZ</w:t>
      </w:r>
      <w:r w:rsidRPr="00684938">
        <w:rPr>
          <w:iCs/>
          <w:lang w:val="en-US"/>
        </w:rPr>
        <w:t xml:space="preserve">. </w:t>
      </w:r>
    </w:p>
    <w:p w14:paraId="060BFDD7" w14:textId="37AE595C" w:rsidR="00E169CB" w:rsidRPr="00E169CB" w:rsidRDefault="00E169CB" w:rsidP="00764F3A">
      <w:pPr>
        <w:rPr>
          <w:iCs/>
          <w:u w:val="single"/>
          <w:lang w:val="en-US"/>
        </w:rPr>
      </w:pPr>
      <w:r w:rsidRPr="00684938">
        <w:rPr>
          <w:lang w:val="en-US"/>
        </w:rPr>
        <w:t xml:space="preserve">If a RedCap UE transmits SRS with frequency hopping outside the initial UL BWP of carrier </w:t>
      </w:r>
      <m:oMath>
        <m:r>
          <w:rPr>
            <w:rFonts w:ascii="Cambria Math" w:hAnsi="Cambria Math"/>
          </w:rPr>
          <m:t>f</m:t>
        </m:r>
      </m:oMath>
      <w:r w:rsidRPr="00684938">
        <w:rPr>
          <w:lang w:val="en-US"/>
        </w:rPr>
        <w:t xml:space="preserve"> of serving cell </w:t>
      </w:r>
      <m:oMath>
        <m:r>
          <w:rPr>
            <w:rFonts w:ascii="Cambria Math" w:hAnsi="Cambria Math"/>
          </w:rPr>
          <m:t>c</m:t>
        </m:r>
      </m:oMath>
      <w:r w:rsidRPr="00684938">
        <w:rPr>
          <w:lang w:val="en-US"/>
        </w:rPr>
        <w:t xml:space="preserve"> in RRC_INACTIVE state</w:t>
      </w:r>
      <w:r w:rsidRPr="00684938">
        <w:rPr>
          <w:iCs/>
          <w:lang w:val="en-US"/>
        </w:rPr>
        <w:t xml:space="preserve"> </w:t>
      </w:r>
      <w:r w:rsidRPr="00684938">
        <w:rPr>
          <w:lang w:val="en-US"/>
        </w:rPr>
        <w:t xml:space="preserve">based on an indication by </w:t>
      </w:r>
      <w:r w:rsidRPr="00684938">
        <w:rPr>
          <w:i/>
          <w:lang w:val="en-US"/>
        </w:rPr>
        <w:t>SRS-PosResourceSet</w:t>
      </w:r>
      <w:r w:rsidRPr="00684938">
        <w:rPr>
          <w:iCs/>
          <w:lang w:val="en-US"/>
        </w:rPr>
        <w:t xml:space="preserve"> in </w:t>
      </w:r>
      <w:r w:rsidRPr="00684938">
        <w:rPr>
          <w:i/>
          <w:iCs/>
          <w:lang w:val="en-US"/>
        </w:rPr>
        <w:t>XYZ</w:t>
      </w:r>
      <w:r w:rsidRPr="00684938">
        <w:rPr>
          <w:iCs/>
          <w:lang w:val="en-US"/>
        </w:rPr>
        <w:t xml:space="preserve">, </w:t>
      </w:r>
      <w:r w:rsidRPr="00684938">
        <w:rPr>
          <w:lang w:val="en-US"/>
        </w:rPr>
        <w:t xml:space="preserve">the active UL BWP </w:t>
      </w:r>
      <m:oMath>
        <m:r>
          <w:rPr>
            <w:rFonts w:ascii="Cambria Math" w:hAnsi="Cambria Math"/>
          </w:rPr>
          <m:t>b</m:t>
        </m:r>
      </m:oMath>
      <w:r w:rsidRPr="00684938">
        <w:rPr>
          <w:lang w:val="en-US"/>
        </w:rPr>
        <w:t xml:space="preserve"> refers to the BWP provided</w:t>
      </w:r>
      <w:r w:rsidRPr="00684938">
        <w:rPr>
          <w:iCs/>
          <w:lang w:val="en-US"/>
        </w:rPr>
        <w:t xml:space="preserve"> by </w:t>
      </w:r>
      <w:r w:rsidRPr="00684938">
        <w:rPr>
          <w:i/>
          <w:lang w:val="en-US"/>
        </w:rPr>
        <w:t>bwp</w:t>
      </w:r>
      <w:r w:rsidRPr="00684938">
        <w:rPr>
          <w:iCs/>
          <w:lang w:val="en-US"/>
        </w:rPr>
        <w:t xml:space="preserve"> in </w:t>
      </w:r>
      <w:r w:rsidRPr="00684938">
        <w:rPr>
          <w:i/>
          <w:iCs/>
          <w:lang w:val="en-US"/>
        </w:rPr>
        <w:t>XYZ</w:t>
      </w:r>
      <w:r w:rsidRPr="00684938">
        <w:rPr>
          <w:iCs/>
          <w:lang w:val="en-US"/>
        </w:rPr>
        <w:t>.</w:t>
      </w:r>
    </w:p>
    <w:p w14:paraId="0DEBA6E6" w14:textId="77777777" w:rsidR="00E072F9" w:rsidRPr="00B916EC" w:rsidRDefault="00E072F9" w:rsidP="004C3D45">
      <w:pPr>
        <w:pStyle w:val="Heading2"/>
      </w:pPr>
      <w:bookmarkStart w:id="215" w:name="_Toc12021451"/>
      <w:bookmarkStart w:id="216" w:name="_Toc20311563"/>
      <w:bookmarkStart w:id="217" w:name="_Toc26719388"/>
      <w:bookmarkStart w:id="218" w:name="_Toc29894819"/>
      <w:bookmarkStart w:id="219" w:name="_Toc29899118"/>
      <w:bookmarkStart w:id="220" w:name="_Toc29899536"/>
      <w:bookmarkStart w:id="221" w:name="_Toc29917273"/>
      <w:bookmarkStart w:id="222" w:name="_Toc36498147"/>
      <w:bookmarkStart w:id="223" w:name="_Toc45699173"/>
      <w:bookmarkStart w:id="224" w:name="_Ref491459187"/>
      <w:bookmarkStart w:id="225" w:name="_Toc156237180"/>
      <w:r w:rsidRPr="00B916EC">
        <w:t>7.4</w:t>
      </w:r>
      <w:r w:rsidR="007D5A3F">
        <w:tab/>
      </w:r>
      <w:r w:rsidRPr="00B916EC">
        <w:t>Physical random access channel</w:t>
      </w:r>
      <w:bookmarkEnd w:id="215"/>
      <w:bookmarkEnd w:id="216"/>
      <w:bookmarkEnd w:id="217"/>
      <w:bookmarkEnd w:id="218"/>
      <w:bookmarkEnd w:id="219"/>
      <w:bookmarkEnd w:id="220"/>
      <w:bookmarkEnd w:id="221"/>
      <w:bookmarkEnd w:id="222"/>
      <w:bookmarkEnd w:id="223"/>
      <w:bookmarkEnd w:id="225"/>
    </w:p>
    <w:bookmarkEnd w:id="224"/>
    <w:p w14:paraId="6E75C037" w14:textId="77777777" w:rsidR="00290476" w:rsidRPr="00290476" w:rsidRDefault="00290476" w:rsidP="00290476">
      <w:r w:rsidRPr="00290476">
        <w:t xml:space="preserve">A UE determines a transmission power for a physical random access channel (PRACH),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290476">
        <w:t xml:space="preserve">, on active UL BWP </w:t>
      </w:r>
      <m:oMath>
        <m:r>
          <w:rPr>
            <w:rFonts w:ascii="Cambria Math" w:hAnsi="Cambria Math"/>
            <w:lang w:val="x-none"/>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rPr>
          <w:iCs/>
        </w:rPr>
        <w:t xml:space="preserve"> </w:t>
      </w:r>
      <w:r w:rsidRPr="00290476">
        <w:t xml:space="preserve">based on DL RS for cell </w:t>
      </w:r>
      <m:oMath>
        <m:r>
          <w:rPr>
            <w:rFonts w:ascii="Cambria Math" w:hAnsi="Cambria Math"/>
          </w:rPr>
          <m:t>c</m:t>
        </m:r>
      </m:oMath>
      <w:r w:rsidRPr="00290476">
        <w:t xml:space="preserve"> in transmission </w:t>
      </w:r>
      <w:r w:rsidRPr="00290476">
        <w:rPr>
          <w:lang w:val="en-US"/>
        </w:rPr>
        <w:t>occasion</w:t>
      </w:r>
      <w:r w:rsidRPr="00290476">
        <w:t xml:space="preserve"> </w:t>
      </w:r>
      <m:oMath>
        <m:r>
          <w:rPr>
            <w:rFonts w:ascii="Cambria Math" w:hAnsi="Cambria Math"/>
          </w:rPr>
          <m:t>i</m:t>
        </m:r>
      </m:oMath>
      <w:r w:rsidRPr="00290476" w:rsidDel="008619CD">
        <w:t xml:space="preserve"> </w:t>
      </w:r>
      <w:r w:rsidRPr="00290476">
        <w:t xml:space="preserve">as </w:t>
      </w:r>
    </w:p>
    <w:p w14:paraId="365BEE26" w14:textId="77777777" w:rsidR="00290476" w:rsidRPr="00290476" w:rsidRDefault="00290476" w:rsidP="00290476">
      <w:pPr>
        <w:pStyle w:val="EQ"/>
      </w:pPr>
      <w:r w:rsidRPr="00290476">
        <w:tab/>
      </w:r>
      <m:oMath>
        <m:sSub>
          <m:sSubPr>
            <m:ctrlPr>
              <w:rPr>
                <w:rFonts w:ascii="Cambria Math" w:hAnsi="Cambria Math"/>
                <w:lang w:val="x-none"/>
              </w:rPr>
            </m:ctrlPr>
          </m:sSubPr>
          <m:e>
            <m:r>
              <w:rPr>
                <w:rFonts w:ascii="Cambria Math" w:hAnsi="Cambria Math"/>
              </w:rPr>
              <m:t>P</m:t>
            </m:r>
          </m:e>
          <m:sub>
            <m:r>
              <m:rPr>
                <m:sty m:val="p"/>
              </m:rPr>
              <w:rPr>
                <w:rFonts w:ascii="Cambria Math" w:hAnsi="Cambria Math"/>
              </w:rPr>
              <m:t>PRACH,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r>
          <w:rPr>
            <w:rFonts w:ascii="Cambria Math" w:hAnsi="Cambria Math"/>
            <w:lang w:val="x-none"/>
          </w:rPr>
          <m:t>min</m:t>
        </m:r>
        <m:d>
          <m:dPr>
            <m:begChr m:val="{"/>
            <m:endChr m:val="}"/>
            <m:ctrlPr>
              <w:rPr>
                <w:rFonts w:ascii="Cambria Math" w:hAnsi="Cambria Math"/>
                <w:lang w:val="x-none"/>
              </w:rPr>
            </m:ctrlPr>
          </m:dPr>
          <m:e>
            <m:sSub>
              <m:sSubPr>
                <m:ctrlPr>
                  <w:rPr>
                    <w:rFonts w:ascii="Cambria Math" w:hAnsi="Cambria Math"/>
                    <w:lang w:val="x-none"/>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m:t>
                </m:r>
              </m:e>
              <m:sub>
                <m:r>
                  <m:rPr>
                    <m:sty m:val="p"/>
                  </m:rPr>
                  <w:rPr>
                    <w:rFonts w:ascii="Cambria Math" w:hAnsi="Cambria Math"/>
                  </w:rPr>
                  <m:t>PRACH,target,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Pr="00290476" w:rsidDel="00DF549F">
        <w:t xml:space="preserve"> </w:t>
      </w:r>
      <w:r w:rsidRPr="00290476">
        <w:t>[dBm],</w:t>
      </w:r>
    </w:p>
    <w:p w14:paraId="7FCBFE7E" w14:textId="77777777" w:rsidR="00290476" w:rsidRPr="00290476" w:rsidRDefault="00290476" w:rsidP="00290476">
      <w:r w:rsidRPr="00290476">
        <w:t xml:space="preserve">where </w:t>
      </w:r>
    </w:p>
    <w:p w14:paraId="4FEF2E0B"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(i)</m:t>
        </m:r>
      </m:oMath>
      <w:r w:rsidRPr="00290476">
        <w:t xml:space="preserve"> is the UE configured maximum output power defined in [8-1, TS 38.101-1]</w:t>
      </w:r>
      <w:r w:rsidRPr="00290476">
        <w:rPr>
          <w:lang w:val="en-US"/>
        </w:rPr>
        <w:t>, [8-2, TS 38.101-2] and [8-3, TS 38.101-3] for</w:t>
      </w:r>
      <w:r w:rsidRPr="00290476">
        <w:t xml:space="preserve"> carrier </w:t>
      </w:r>
      <m:oMath>
        <m:r>
          <w:rPr>
            <w:rFonts w:ascii="Cambria Math" w:hAnsi="Cambria Math"/>
          </w:rPr>
          <m:t>f</m:t>
        </m:r>
      </m:oMath>
      <w:r w:rsidRPr="00290476">
        <w:t xml:space="preserve"> of cell </w:t>
      </w:r>
      <m:oMath>
        <m:r>
          <w:rPr>
            <w:rFonts w:ascii="Cambria Math" w:hAnsi="Cambria Math"/>
          </w:rPr>
          <m:t>c</m:t>
        </m:r>
      </m:oMath>
      <w:r w:rsidRPr="00290476">
        <w:rPr>
          <w:lang w:val="en-US"/>
        </w:rPr>
        <w:t xml:space="preserve"> </w:t>
      </w:r>
      <w:r w:rsidRPr="00290476">
        <w:t xml:space="preserve">within transmission </w:t>
      </w:r>
      <w:r w:rsidRPr="00290476">
        <w:rPr>
          <w:lang w:val="en-US"/>
        </w:rPr>
        <w:t>occasion</w:t>
      </w:r>
      <w:r w:rsidRPr="00290476">
        <w:t xml:space="preserve"> </w:t>
      </w:r>
      <m:oMath>
        <m:r>
          <w:rPr>
            <w:rFonts w:ascii="Cambria Math" w:hAnsi="Cambria Math"/>
          </w:rPr>
          <m:t>i</m:t>
        </m:r>
      </m:oMath>
      <w:r w:rsidRPr="00290476">
        <w:t xml:space="preserve">, </w:t>
      </w:r>
    </w:p>
    <w:p w14:paraId="25C64905"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r>
              <w:rPr>
                <w:rFonts w:ascii="Cambria Math" w:hAnsi="Cambria Math"/>
              </w:rPr>
              <m:t>,f,c</m:t>
            </m:r>
          </m:sub>
        </m:sSub>
      </m:oMath>
      <w:r w:rsidRPr="00290476">
        <w:t xml:space="preserve"> is the PRACH target reception power </w:t>
      </w:r>
      <w:r w:rsidRPr="00290476">
        <w:rPr>
          <w:i/>
        </w:rPr>
        <w:t>PREAMBLE_RECEIVED_TARGET_POWER</w:t>
      </w:r>
      <w:r w:rsidRPr="00290476">
        <w:t xml:space="preserve"> provided by higher layers [11, TS 38.321] </w:t>
      </w:r>
      <w:r w:rsidRPr="00290476">
        <w:rPr>
          <w:lang w:val="en-US"/>
        </w:rPr>
        <w:t>for</w:t>
      </w:r>
      <w:r w:rsidRPr="00290476">
        <w:t xml:space="preserve"> the active UL BWP </w:t>
      </w:r>
      <m:oMath>
        <m:r>
          <w:rPr>
            <w:rFonts w:ascii="Cambria Math" w:hAnsi="Cambria Math"/>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t>, and</w:t>
      </w:r>
    </w:p>
    <w:p w14:paraId="42EC034F"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is a pathloss for the active UL BWP </w:t>
      </w:r>
      <m:oMath>
        <m:r>
          <w:rPr>
            <w:rFonts w:ascii="Cambria Math" w:hAnsi="Cambria Math"/>
          </w:rPr>
          <m:t>b</m:t>
        </m:r>
      </m:oMath>
      <w:r w:rsidRPr="00290476">
        <w:t xml:space="preserve"> of carrier </w:t>
      </w:r>
      <m:oMath>
        <m:r>
          <w:rPr>
            <w:rFonts w:ascii="Cambria Math" w:hAnsi="Cambria Math"/>
          </w:rPr>
          <m:t>f</m:t>
        </m:r>
      </m:oMath>
      <w:r w:rsidRPr="00290476">
        <w:rPr>
          <w:iCs/>
        </w:rPr>
        <w:t xml:space="preserve"> based on</w:t>
      </w:r>
      <w:r w:rsidRPr="00290476">
        <w:t xml:space="preserve"> the DL RS associated with the PRACH transmission on the active DL BWP </w:t>
      </w:r>
      <w:r w:rsidRPr="00290476">
        <w:rPr>
          <w:iCs/>
        </w:rPr>
        <w:t>of</w:t>
      </w:r>
      <w:r w:rsidRPr="00290476">
        <w:rPr>
          <w:lang w:val="en-US"/>
        </w:rPr>
        <w:t xml:space="preserve"> </w:t>
      </w:r>
      <w:r w:rsidRPr="00290476">
        <w:t xml:space="preserve">cell </w:t>
      </w:r>
      <m:oMath>
        <m:r>
          <w:rPr>
            <w:rFonts w:ascii="Cambria Math" w:hAnsi="Cambria Math"/>
          </w:rPr>
          <m:t>c</m:t>
        </m:r>
      </m:oMath>
      <w:r w:rsidRPr="00290476">
        <w:t xml:space="preserve"> and calculated by the UE </w:t>
      </w:r>
      <w:r w:rsidRPr="00290476">
        <w:rPr>
          <w:rFonts w:eastAsia="MS Mincho"/>
        </w:rPr>
        <w:t xml:space="preserve">in dB as </w:t>
      </w:r>
      <w:r w:rsidRPr="00290476">
        <w:rPr>
          <w:rFonts w:eastAsia="MS Mincho"/>
          <w:i/>
        </w:rPr>
        <w:t>referenceSignalPower</w:t>
      </w:r>
      <w:r w:rsidRPr="00290476">
        <w:rPr>
          <w:rFonts w:eastAsia="MS Mincho"/>
        </w:rPr>
        <w:t xml:space="preserve"> – higher layer filtered RSRP in dBm, where RSRP is defined in </w:t>
      </w:r>
      <w:r w:rsidRPr="00290476">
        <w:rPr>
          <w:kern w:val="2"/>
          <w:lang w:eastAsia="zh-CN"/>
        </w:rPr>
        <w:t>[7, TS 38.215] and</w:t>
      </w:r>
      <w:r w:rsidRPr="00290476">
        <w:rPr>
          <w:rFonts w:eastAsia="MS Mincho"/>
        </w:rPr>
        <w:t xml:space="preserve"> the higher layer filter configuration is defined in </w:t>
      </w:r>
      <w:r w:rsidRPr="00290476">
        <w:t xml:space="preserve">[12, TS 38.331]. If the active DL BWP is the initial DL BWP and for SS/PBCH block and CORESET multiplexing pattern 2 or 3 as described in clause 13, or for a non-serving cell, the UE determines </w:t>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based on the SS/PBCH block associated with the PRACH transmission.</w:t>
      </w:r>
    </w:p>
    <w:p w14:paraId="3879B451" w14:textId="0B1F2A0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50226161" w14:textId="77777777" w:rsidR="003A4EE7" w:rsidRDefault="005F3259" w:rsidP="005F3259">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w:t>
      </w:r>
      <w:r w:rsidR="00290476" w:rsidRPr="000F11A2">
        <w:t xml:space="preserve"> </w:t>
      </w:r>
    </w:p>
    <w:p w14:paraId="6A0A7CB9" w14:textId="77777777" w:rsidR="003A4EE7" w:rsidRPr="003A4EE7" w:rsidRDefault="003A4EE7" w:rsidP="003A4EE7">
      <w:pPr>
        <w:pStyle w:val="B1"/>
      </w:pPr>
      <w:r w:rsidRPr="003A4EE7">
        <w:t>-</w:t>
      </w:r>
      <w:r w:rsidRPr="003A4EE7">
        <w:tab/>
        <w:t xml:space="preserve">when the PRACH association indicator is not present in the PDCCH order, or </w:t>
      </w:r>
    </w:p>
    <w:p w14:paraId="2F5FB84C" w14:textId="77777777" w:rsidR="003A4EE7" w:rsidRPr="003A4EE7" w:rsidRDefault="003A4EE7" w:rsidP="003A4EE7">
      <w:pPr>
        <w:pStyle w:val="B1"/>
      </w:pPr>
      <w:r w:rsidRPr="003A4EE7">
        <w:t>-</w:t>
      </w:r>
      <w:r w:rsidRPr="003A4EE7">
        <w:tab/>
        <w:t xml:space="preserve">when the cell indicator field in the PDCCH order is not present or has value 0, or </w:t>
      </w:r>
    </w:p>
    <w:p w14:paraId="062E1574" w14:textId="77777777" w:rsidR="003A4EE7" w:rsidRPr="003A4EE7" w:rsidRDefault="003A4EE7" w:rsidP="003A4EE7">
      <w:pPr>
        <w:pStyle w:val="B1"/>
        <w:rPr>
          <w:rFonts w:eastAsia="DengXian"/>
          <w:iCs/>
          <w:kern w:val="2"/>
          <w:lang w:eastAsia="zh-CN"/>
        </w:rPr>
      </w:pPr>
      <w:r w:rsidRPr="003A4EE7">
        <w:t>-</w:t>
      </w:r>
      <w:r w:rsidRPr="003A4EE7">
        <w:tab/>
        <w:t xml:space="preserve">when a value of a PRACH association indicator field in the PDCCH order is 0 if </w:t>
      </w:r>
      <w:r w:rsidRPr="003A4EE7">
        <w:rPr>
          <w:rFonts w:eastAsia="DengXian"/>
        </w:rPr>
        <w:t>the UE is not provided</w:t>
      </w:r>
      <w:r w:rsidRPr="003A4EE7">
        <w:rPr>
          <w:rFonts w:eastAsia="DengXian"/>
          <w:kern w:val="2"/>
          <w:lang w:eastAsia="zh-CN"/>
        </w:rPr>
        <w:t xml:space="preserve"> </w:t>
      </w:r>
      <w:r w:rsidRPr="003A4EE7">
        <w:rPr>
          <w:rFonts w:eastAsia="DengXian"/>
          <w:i/>
          <w:kern w:val="2"/>
          <w:lang w:eastAsia="zh-CN"/>
        </w:rPr>
        <w:t>SSB-MTC-AdditionalPCI</w:t>
      </w:r>
      <w:r w:rsidRPr="003A4EE7">
        <w:rPr>
          <w:rFonts w:eastAsia="DengXian"/>
          <w:iCs/>
          <w:kern w:val="2"/>
          <w:lang w:eastAsia="zh-CN"/>
        </w:rPr>
        <w:t>,</w:t>
      </w:r>
      <w:r w:rsidRPr="003A4EE7">
        <w:rPr>
          <w:rFonts w:eastAsia="DengXian" w:hint="eastAsia"/>
          <w:iCs/>
          <w:kern w:val="2"/>
          <w:lang w:eastAsia="zh-CN"/>
        </w:rPr>
        <w:t xml:space="preserve"> or </w:t>
      </w:r>
    </w:p>
    <w:p w14:paraId="30F9AE73" w14:textId="77777777" w:rsidR="003A4EE7" w:rsidRPr="003A4EE7" w:rsidRDefault="003A4EE7" w:rsidP="003A4EE7">
      <w:pPr>
        <w:pStyle w:val="B1"/>
      </w:pPr>
      <w:r w:rsidRPr="003A4EE7">
        <w:t>-</w:t>
      </w:r>
      <w:r w:rsidRPr="003A4EE7">
        <w:tab/>
      </w:r>
      <w:r w:rsidRPr="003A4EE7">
        <w:rPr>
          <w:rFonts w:eastAsia="DengXian" w:hint="eastAsia"/>
          <w:iCs/>
          <w:kern w:val="2"/>
          <w:lang w:eastAsia="zh-CN"/>
        </w:rPr>
        <w:t xml:space="preserve">when </w:t>
      </w:r>
      <w:r w:rsidRPr="003A4EE7">
        <w:rPr>
          <w:rFonts w:eastAsia="DengXian"/>
          <w:iCs/>
          <w:kern w:val="2"/>
          <w:lang w:eastAsia="zh-CN"/>
        </w:rPr>
        <w:t xml:space="preserve">the </w:t>
      </w:r>
      <w:r w:rsidRPr="003A4EE7">
        <w:t>PRACH association</w:t>
      </w:r>
      <w:r w:rsidRPr="003A4EE7">
        <w:rPr>
          <w:rFonts w:hint="eastAsia"/>
          <w:lang w:eastAsia="zh-CN"/>
        </w:rPr>
        <w:t xml:space="preserve"> indicator field in the PDCCH order indicates a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w:t>
      </w:r>
      <w:r w:rsidRPr="003A4EE7">
        <w:t xml:space="preserve">, </w:t>
      </w:r>
    </w:p>
    <w:p w14:paraId="75A64B2A" w14:textId="77777777" w:rsidR="003A4EE7" w:rsidRPr="003A4EE7" w:rsidRDefault="003A4EE7" w:rsidP="003A4EE7">
      <w:pPr>
        <w:pStyle w:val="B1"/>
      </w:pPr>
      <w:r w:rsidRPr="003A4EE7">
        <w:t xml:space="preserve">or depending on an indicated SS/PBCH block </w:t>
      </w:r>
    </w:p>
    <w:p w14:paraId="079E7EDA" w14:textId="77777777" w:rsidR="003A4EE7" w:rsidRPr="003A4EE7" w:rsidRDefault="003A4EE7" w:rsidP="003A4EE7">
      <w:pPr>
        <w:pStyle w:val="B1"/>
      </w:pPr>
      <w:r w:rsidRPr="003A4EE7">
        <w:t>-</w:t>
      </w:r>
      <w:r w:rsidRPr="003A4EE7">
        <w:tab/>
        <w:t xml:space="preserve">when the PRACH transmission is on a non-serving cell indicated by the cell indicator field in the PDCCH order, or </w:t>
      </w:r>
    </w:p>
    <w:p w14:paraId="66751695" w14:textId="77777777" w:rsidR="003A4EE7" w:rsidRPr="003A4EE7" w:rsidRDefault="003A4EE7" w:rsidP="003A4EE7">
      <w:pPr>
        <w:pStyle w:val="B1"/>
        <w:rPr>
          <w:lang w:eastAsia="zh-CN"/>
        </w:rPr>
      </w:pPr>
      <w:r w:rsidRPr="003A4EE7">
        <w:t>-</w:t>
      </w:r>
      <w:r w:rsidRPr="003A4EE7">
        <w:tab/>
        <w:t>when a value of a PRACH association indicator field in the PDCCH order is 1</w:t>
      </w:r>
      <w:r w:rsidRPr="003A4EE7">
        <w:rPr>
          <w:rFonts w:hint="eastAsia"/>
          <w:lang w:eastAsia="zh-CN"/>
        </w:rPr>
        <w:t xml:space="preserve"> if the UE is not provided </w:t>
      </w:r>
      <w:r w:rsidRPr="003A4EE7">
        <w:rPr>
          <w:rFonts w:hint="eastAsia"/>
          <w:i/>
          <w:iCs/>
          <w:lang w:eastAsia="zh-CN"/>
        </w:rPr>
        <w:t>SSB-MTC-Add</w:t>
      </w:r>
      <w:r w:rsidRPr="003A4EE7">
        <w:rPr>
          <w:i/>
          <w:iCs/>
          <w:lang w:eastAsia="zh-CN"/>
        </w:rPr>
        <w:t>i</w:t>
      </w:r>
      <w:r w:rsidRPr="003A4EE7">
        <w:rPr>
          <w:rFonts w:hint="eastAsia"/>
          <w:i/>
          <w:iCs/>
          <w:lang w:eastAsia="zh-CN"/>
        </w:rPr>
        <w:t>tionalPCI</w:t>
      </w:r>
      <w:r w:rsidRPr="003A4EE7">
        <w:rPr>
          <w:lang w:eastAsia="zh-CN"/>
        </w:rPr>
        <w:t>,</w:t>
      </w:r>
      <w:r w:rsidRPr="003A4EE7">
        <w:rPr>
          <w:rFonts w:hint="eastAsia"/>
          <w:lang w:eastAsia="zh-CN"/>
        </w:rPr>
        <w:t xml:space="preserve"> or </w:t>
      </w:r>
    </w:p>
    <w:p w14:paraId="34F04478" w14:textId="77777777" w:rsidR="003A4EE7" w:rsidRPr="003A4EE7" w:rsidRDefault="003A4EE7" w:rsidP="003A4EE7">
      <w:pPr>
        <w:pStyle w:val="B1"/>
      </w:pPr>
      <w:r w:rsidRPr="003A4EE7">
        <w:t>-</w:t>
      </w:r>
      <w:r w:rsidRPr="003A4EE7">
        <w:tab/>
      </w:r>
      <w:r w:rsidRPr="003A4EE7">
        <w:rPr>
          <w:rFonts w:hint="eastAsia"/>
          <w:lang w:eastAsia="zh-CN"/>
        </w:rPr>
        <w:t xml:space="preserve">when </w:t>
      </w:r>
      <w:r w:rsidRPr="003A4EE7">
        <w:rPr>
          <w:lang w:eastAsia="zh-CN"/>
        </w:rPr>
        <w:t xml:space="preserve">the </w:t>
      </w:r>
      <w:r w:rsidRPr="003A4EE7">
        <w:t>PRACH association</w:t>
      </w:r>
      <w:r w:rsidRPr="003A4EE7">
        <w:rPr>
          <w:rFonts w:hint="eastAsia"/>
          <w:lang w:eastAsia="zh-CN"/>
        </w:rPr>
        <w:t xml:space="preserve"> indicator field in the PDCCH order indicates a</w:t>
      </w:r>
      <w:r w:rsidRPr="003A4EE7">
        <w:rPr>
          <w:i/>
          <w:iCs/>
          <w:lang w:eastAsia="zh-CN"/>
        </w:rPr>
        <w:t xml:space="preserve"> physCellId</w:t>
      </w:r>
      <w:r w:rsidRPr="003A4EE7">
        <w:rPr>
          <w:rFonts w:hint="eastAsia"/>
          <w:lang w:eastAsia="zh-CN"/>
        </w:rPr>
        <w:t xml:space="preserve"> </w:t>
      </w:r>
      <w:r w:rsidRPr="003A4EE7">
        <w:rPr>
          <w:lang w:eastAsia="zh-CN"/>
        </w:rPr>
        <w:t xml:space="preserve">that is </w:t>
      </w:r>
      <w:r w:rsidRPr="003A4EE7">
        <w:rPr>
          <w:rFonts w:hint="eastAsia"/>
          <w:lang w:eastAsia="zh-CN"/>
        </w:rPr>
        <w:t xml:space="preserve">different </w:t>
      </w:r>
      <w:r w:rsidRPr="003A4EE7">
        <w:rPr>
          <w:lang w:eastAsia="zh-CN"/>
        </w:rPr>
        <w:t>that</w:t>
      </w:r>
      <w:r w:rsidRPr="003A4EE7">
        <w:rPr>
          <w:rFonts w:hint="eastAsia"/>
          <w:lang w:eastAsia="zh-CN"/>
        </w:rPr>
        <w:t xml:space="preserve"> the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w:t>
      </w:r>
      <w:r w:rsidRPr="003A4EE7">
        <w:t xml:space="preserve">, </w:t>
      </w:r>
    </w:p>
    <w:p w14:paraId="007F907B" w14:textId="77777777" w:rsidR="003A4EE7" w:rsidRPr="003A4EE7" w:rsidRDefault="003A4EE7" w:rsidP="003A4EE7">
      <w:pPr>
        <w:rPr>
          <w:rFonts w:eastAsia="MS Mincho"/>
        </w:rPr>
      </w:pPr>
      <w:r w:rsidRPr="003A4EE7">
        <w:rPr>
          <w:rFonts w:eastAsia="MS Mincho"/>
          <w:i/>
        </w:rPr>
        <w:t>referenceSignalPower</w:t>
      </w:r>
      <w:r w:rsidRPr="003A4EE7">
        <w:rPr>
          <w:rFonts w:eastAsia="MS Mincho"/>
        </w:rPr>
        <w:t xml:space="preserve"> is provided by a corresponding </w:t>
      </w:r>
      <w:r w:rsidRPr="003A4EE7">
        <w:rPr>
          <w:i/>
        </w:rPr>
        <w:t>ss-PBCH-BlockPower</w:t>
      </w:r>
      <w:r w:rsidRPr="003A4EE7">
        <w:rPr>
          <w:rFonts w:eastAsia="MS Mincho"/>
        </w:rPr>
        <w:t xml:space="preserve">. </w:t>
      </w:r>
    </w:p>
    <w:p w14:paraId="38D66CD7" w14:textId="77777777" w:rsidR="003A4EE7" w:rsidRPr="003A4EE7" w:rsidRDefault="003A4EE7" w:rsidP="003A4EE7">
      <w:pPr>
        <w:rPr>
          <w:lang w:eastAsia="zh-CN"/>
        </w:rPr>
      </w:pPr>
      <w:r w:rsidRPr="003A4EE7">
        <w:lastRenderedPageBreak/>
        <w:t>When a value of a PRACH association indicator field in the PDCCH order is 1</w:t>
      </w:r>
      <w:r w:rsidRPr="003A4EE7">
        <w:rPr>
          <w:rFonts w:hint="eastAsia"/>
          <w:lang w:eastAsia="zh-CN"/>
        </w:rPr>
        <w:t xml:space="preserve"> if the UE is not provided </w:t>
      </w:r>
      <w:r w:rsidRPr="003A4EE7">
        <w:rPr>
          <w:rFonts w:hint="eastAsia"/>
          <w:i/>
          <w:iCs/>
          <w:lang w:eastAsia="zh-CN"/>
        </w:rPr>
        <w:t>SSB-MTC-Add</w:t>
      </w:r>
      <w:r w:rsidRPr="003A4EE7">
        <w:rPr>
          <w:i/>
          <w:iCs/>
          <w:lang w:eastAsia="zh-CN"/>
        </w:rPr>
        <w:t>i</w:t>
      </w:r>
      <w:r w:rsidRPr="003A4EE7">
        <w:rPr>
          <w:rFonts w:hint="eastAsia"/>
          <w:i/>
          <w:iCs/>
          <w:lang w:eastAsia="zh-CN"/>
        </w:rPr>
        <w:t>tionalPCI</w:t>
      </w:r>
      <w:r w:rsidRPr="003A4EE7">
        <w:rPr>
          <w:lang w:eastAsia="zh-CN"/>
        </w:rPr>
        <w:t>,</w:t>
      </w:r>
      <w:r w:rsidRPr="003A4EE7">
        <w:rPr>
          <w:rFonts w:hint="eastAsia"/>
          <w:lang w:eastAsia="zh-CN"/>
        </w:rPr>
        <w:t xml:space="preserve"> or when </w:t>
      </w:r>
      <w:r w:rsidRPr="003A4EE7">
        <w:rPr>
          <w:lang w:eastAsia="zh-CN"/>
        </w:rPr>
        <w:t xml:space="preserve">the </w:t>
      </w:r>
      <w:r w:rsidRPr="003A4EE7">
        <w:t>PRACH association</w:t>
      </w:r>
      <w:r w:rsidRPr="003A4EE7">
        <w:rPr>
          <w:rFonts w:hint="eastAsia"/>
          <w:lang w:eastAsia="zh-CN"/>
        </w:rPr>
        <w:t xml:space="preserve"> indicator field in the PDCCH order indicates a</w:t>
      </w:r>
      <w:r w:rsidRPr="003A4EE7">
        <w:rPr>
          <w:i/>
          <w:iCs/>
          <w:lang w:eastAsia="zh-CN"/>
        </w:rPr>
        <w:t xml:space="preserve"> physCellId</w:t>
      </w:r>
      <w:r w:rsidRPr="003A4EE7">
        <w:rPr>
          <w:rFonts w:hint="eastAsia"/>
          <w:lang w:eastAsia="zh-CN"/>
        </w:rPr>
        <w:t xml:space="preserve"> </w:t>
      </w:r>
      <w:r w:rsidRPr="003A4EE7">
        <w:rPr>
          <w:lang w:eastAsia="zh-CN"/>
        </w:rPr>
        <w:t xml:space="preserve">that is </w:t>
      </w:r>
      <w:r w:rsidRPr="003A4EE7">
        <w:rPr>
          <w:rFonts w:hint="eastAsia"/>
          <w:lang w:eastAsia="zh-CN"/>
        </w:rPr>
        <w:t xml:space="preserve">different </w:t>
      </w:r>
      <w:r w:rsidRPr="003A4EE7">
        <w:rPr>
          <w:lang w:eastAsia="zh-CN"/>
        </w:rPr>
        <w:t>that</w:t>
      </w:r>
      <w:r w:rsidRPr="003A4EE7">
        <w:rPr>
          <w:rFonts w:hint="eastAsia"/>
          <w:lang w:eastAsia="zh-CN"/>
        </w:rPr>
        <w:t xml:space="preserve"> the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 the UE expects that the </w:t>
      </w:r>
      <w:r w:rsidRPr="003A4EE7">
        <w:t xml:space="preserve">indicated SS/PBCH block in the PDCCH order is configured as </w:t>
      </w:r>
      <w:r w:rsidRPr="003A4EE7">
        <w:rPr>
          <w:i/>
          <w:iCs/>
        </w:rPr>
        <w:t>pathlossReferenceRS-Id</w:t>
      </w:r>
      <w:r w:rsidRPr="003A4EE7">
        <w:t xml:space="preserve"> of an active TCI state</w:t>
      </w:r>
      <w:r w:rsidRPr="003A4EE7">
        <w:rPr>
          <w:lang w:eastAsia="zh-CN"/>
        </w:rPr>
        <w:t xml:space="preserve">. </w:t>
      </w:r>
    </w:p>
    <w:p w14:paraId="30074A44" w14:textId="24180B5A" w:rsidR="005F3259" w:rsidRPr="00647210" w:rsidRDefault="00290476" w:rsidP="005F3259">
      <w:pPr>
        <w:rPr>
          <w:rFonts w:eastAsia="MS Mincho"/>
        </w:rPr>
      </w:pPr>
      <w:r>
        <w:rPr>
          <w:rFonts w:eastAsia="MS Mincho"/>
        </w:rPr>
        <w:t>If</w:t>
      </w:r>
      <w:r w:rsidR="00B609CF">
        <w:rPr>
          <w:rFonts w:eastAsia="MS Mincho"/>
        </w:rPr>
        <w:t xml:space="preserve">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005F3259" w:rsidRPr="00B916EC">
        <w:rPr>
          <w:lang w:val="en-US"/>
        </w:rPr>
        <w:t>.</w:t>
      </w:r>
      <w:bookmarkStart w:id="226"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6"/>
    </w:p>
    <w:p w14:paraId="22B8DE15" w14:textId="0AB1249B"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xml:space="preserve">, the UE does not receive a random access response that contains a preamble identifier corresponding to the preamble sequence transmitted by the UE, </w:t>
      </w:r>
      <w:r w:rsidR="00290476">
        <w:rPr>
          <w:noProof/>
        </w:rPr>
        <w:t xml:space="preserve">or when a random access response does not exist, </w:t>
      </w:r>
      <w:r w:rsidRPr="00B916EC">
        <w:rPr>
          <w:noProof/>
        </w:rPr>
        <w:t>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4C3D45">
      <w:pPr>
        <w:pStyle w:val="Heading2"/>
      </w:pPr>
      <w:bookmarkStart w:id="227" w:name="_Toc12021452"/>
      <w:bookmarkStart w:id="228" w:name="_Toc20311564"/>
      <w:bookmarkStart w:id="229" w:name="_Toc26719389"/>
      <w:bookmarkStart w:id="230" w:name="_Toc29894820"/>
      <w:bookmarkStart w:id="231" w:name="_Toc29899119"/>
      <w:bookmarkStart w:id="232" w:name="_Toc29899537"/>
      <w:bookmarkStart w:id="233" w:name="_Toc29917274"/>
      <w:bookmarkStart w:id="234" w:name="_Toc36498148"/>
      <w:bookmarkStart w:id="235" w:name="_Toc45699174"/>
      <w:bookmarkStart w:id="236" w:name="_Toc156237181"/>
      <w:r w:rsidRPr="00B916EC">
        <w:t>7.5</w:t>
      </w:r>
      <w:r w:rsidR="007D5A3F">
        <w:tab/>
      </w:r>
      <w:r w:rsidR="005F3259">
        <w:t>Prioritizations for transmission power reductions</w:t>
      </w:r>
      <w:bookmarkEnd w:id="227"/>
      <w:bookmarkEnd w:id="228"/>
      <w:bookmarkEnd w:id="229"/>
      <w:bookmarkEnd w:id="230"/>
      <w:bookmarkEnd w:id="231"/>
      <w:bookmarkEnd w:id="232"/>
      <w:bookmarkEnd w:id="233"/>
      <w:bookmarkEnd w:id="234"/>
      <w:bookmarkEnd w:id="235"/>
      <w:bookmarkEnd w:id="236"/>
    </w:p>
    <w:p w14:paraId="7AF2446D" w14:textId="77777777" w:rsidR="00764F3A" w:rsidRDefault="005F3259" w:rsidP="00764F3A">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764F3A">
        <w:rPr>
          <w:lang w:eastAsia="zh-CN"/>
        </w:rPr>
        <w:t xml:space="preserve">If the UE transmits SRS on multiple SRS resources according the </w:t>
      </w:r>
      <w:r w:rsidR="00764F3A" w:rsidRPr="00E63B1D">
        <w:rPr>
          <w:i/>
          <w:iCs/>
          <w:lang w:eastAsia="zh-CN"/>
        </w:rPr>
        <w:t>XYZ</w:t>
      </w:r>
      <w:r w:rsidR="00764F3A">
        <w:rPr>
          <w:lang w:eastAsia="zh-CN"/>
        </w:rPr>
        <w:t xml:space="preserve"> [6, TS 38.214]</w:t>
      </w:r>
      <w:r w:rsidR="00764F3A">
        <w:rPr>
          <w:iCs/>
          <w:lang w:eastAsia="zh-CN"/>
        </w:rPr>
        <w:t>, the UE allocates power so that all REs of the SRS transmission have same power.</w:t>
      </w:r>
    </w:p>
    <w:p w14:paraId="4016FAF6" w14:textId="3B38023C" w:rsidR="00205B50" w:rsidRDefault="00E63D37" w:rsidP="00205B50">
      <w:pPr>
        <w:rPr>
          <w:iCs/>
        </w:rPr>
      </w:pPr>
      <w:r>
        <w:rPr>
          <w:iCs/>
        </w:rPr>
        <w:t xml:space="preserve">For the purpose of power allocation in this clause, if a UE is provided </w:t>
      </w:r>
      <w:r w:rsidR="00E761DC" w:rsidRPr="00865261">
        <w:rPr>
          <w:i/>
          <w:iCs/>
        </w:rPr>
        <w:t>uci</w:t>
      </w:r>
      <w:r w:rsidR="00E761DC" w:rsidRPr="00E6011E">
        <w:rPr>
          <w:i/>
          <w:iCs/>
        </w:rPr>
        <w:t>-MuxWithDiffPrio</w:t>
      </w:r>
      <w:r>
        <w:rPr>
          <w:lang w:eastAsia="zh-CN"/>
        </w:rPr>
        <w:t xml:space="preserve"> and the UE multiplexes HARQ-ACK information in a PUSCH, a priority index of the PUSCH is the larger of (a) the priority index of the PUSCH according to clause 9 and (b) the larger priority index of the HARQ-ACK information. </w:t>
      </w:r>
      <w:r w:rsidR="005F3259">
        <w:rPr>
          <w:iCs/>
        </w:rPr>
        <w:t xml:space="preserve">When determining a total transmit power </w:t>
      </w:r>
      <w:r w:rsidR="00542CF6">
        <w:rPr>
          <w:iCs/>
        </w:rPr>
        <w:t xml:space="preserve">for serving cells in a frequency range </w:t>
      </w:r>
      <w:r w:rsidR="005F3259">
        <w:rPr>
          <w:iCs/>
        </w:rPr>
        <w:t xml:space="preserve">in a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the UE does not include power for transmissions starting after the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57063711" w14:textId="168F1730" w:rsidR="00290476" w:rsidRPr="00290476" w:rsidRDefault="00290476" w:rsidP="00290476">
      <w:pPr>
        <w:pStyle w:val="B1"/>
      </w:pPr>
      <w:r w:rsidRPr="00290476">
        <w:t>-</w:t>
      </w:r>
      <w:r w:rsidRPr="00290476">
        <w:tab/>
        <w:t>PRACH transmission on a candidate cell, if any, as described in Clause 21</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lastRenderedPageBreak/>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4C3D45">
      <w:pPr>
        <w:pStyle w:val="Heading2"/>
      </w:pPr>
      <w:bookmarkStart w:id="237" w:name="_Toc12021453"/>
      <w:bookmarkStart w:id="238" w:name="_Toc20311565"/>
      <w:bookmarkStart w:id="239" w:name="_Toc26719390"/>
      <w:bookmarkStart w:id="240" w:name="_Toc29894821"/>
      <w:bookmarkStart w:id="241" w:name="_Toc29899120"/>
      <w:bookmarkStart w:id="242" w:name="_Toc29899538"/>
      <w:bookmarkStart w:id="243" w:name="_Toc29917275"/>
      <w:bookmarkStart w:id="244" w:name="_Toc36498149"/>
      <w:bookmarkStart w:id="245" w:name="_Toc45699175"/>
      <w:bookmarkStart w:id="246" w:name="_Toc156237182"/>
      <w:r w:rsidRPr="00B916EC">
        <w:t>7.6</w:t>
      </w:r>
      <w:r w:rsidR="007D5A3F">
        <w:tab/>
      </w:r>
      <w:r w:rsidRPr="00B916EC">
        <w:t>Dual connectivity</w:t>
      </w:r>
      <w:bookmarkEnd w:id="237"/>
      <w:bookmarkEnd w:id="238"/>
      <w:bookmarkEnd w:id="239"/>
      <w:bookmarkEnd w:id="240"/>
      <w:bookmarkEnd w:id="241"/>
      <w:bookmarkEnd w:id="242"/>
      <w:bookmarkEnd w:id="243"/>
      <w:bookmarkEnd w:id="244"/>
      <w:bookmarkEnd w:id="245"/>
      <w:bookmarkEnd w:id="246"/>
    </w:p>
    <w:p w14:paraId="5D03E993" w14:textId="77777777" w:rsidR="00895CF2" w:rsidRPr="00C463CB" w:rsidRDefault="00895CF2" w:rsidP="004C3D45">
      <w:pPr>
        <w:pStyle w:val="Heading3"/>
      </w:pPr>
      <w:bookmarkStart w:id="247" w:name="_Toc12021454"/>
      <w:bookmarkStart w:id="248" w:name="_Toc20311566"/>
      <w:bookmarkStart w:id="249" w:name="_Toc26719391"/>
      <w:bookmarkStart w:id="250" w:name="_Toc29894822"/>
      <w:bookmarkStart w:id="251" w:name="_Toc29899121"/>
      <w:bookmarkStart w:id="252" w:name="_Toc29899539"/>
      <w:bookmarkStart w:id="253" w:name="_Toc29917276"/>
      <w:bookmarkStart w:id="254" w:name="_Toc36498150"/>
      <w:bookmarkStart w:id="255" w:name="_Toc45699176"/>
      <w:bookmarkStart w:id="256" w:name="_Toc156237183"/>
      <w:r w:rsidRPr="00B916EC">
        <w:t>7</w:t>
      </w:r>
      <w:r>
        <w:t>.6</w:t>
      </w:r>
      <w:r w:rsidRPr="00B916EC">
        <w:t>.1</w:t>
      </w:r>
      <w:r w:rsidRPr="00B916EC">
        <w:tab/>
      </w:r>
      <w:r>
        <w:t>EN-DC</w:t>
      </w:r>
      <w:bookmarkEnd w:id="247"/>
      <w:bookmarkEnd w:id="248"/>
      <w:bookmarkEnd w:id="249"/>
      <w:bookmarkEnd w:id="250"/>
      <w:bookmarkEnd w:id="251"/>
      <w:bookmarkEnd w:id="252"/>
      <w:bookmarkEnd w:id="253"/>
      <w:bookmarkEnd w:id="254"/>
      <w:bookmarkEnd w:id="255"/>
      <w:bookmarkEnd w:id="256"/>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BE0229">
        <w:rPr>
          <w:position w:val="-10"/>
        </w:rPr>
        <w:pict w14:anchorId="642D50E0">
          <v:shape id="_x0000_i1048" type="#_x0000_t75" style="width:21.75pt;height:14.25pt">
            <v:imagedata r:id="rId37" o:title=""/>
          </v:shape>
        </w:pict>
      </w:r>
      <w:r>
        <w:rPr>
          <w:lang w:eastAsia="ja-JP"/>
        </w:rPr>
        <w:t xml:space="preserve"> for transmissions on the MCG by </w:t>
      </w:r>
      <w:r w:rsidR="00DF291E">
        <w:rPr>
          <w:i/>
          <w:lang w:eastAsia="ja-JP"/>
        </w:rPr>
        <w:t>p-MaxEUTRA</w:t>
      </w:r>
      <w:r>
        <w:rPr>
          <w:lang w:eastAsia="ja-JP"/>
        </w:rPr>
        <w:t xml:space="preserve"> and a maximum power </w:t>
      </w:r>
      <w:r w:rsidR="00BE0229">
        <w:rPr>
          <w:position w:val="-10"/>
        </w:rPr>
        <w:pict w14:anchorId="39849284">
          <v:shape id="_x0000_i1049" type="#_x0000_t75" style="width:21.75pt;height:14.25pt">
            <v:imagedata r:id="rId38"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BE0229">
        <w:rPr>
          <w:position w:val="-10"/>
        </w:rPr>
        <w:pict w14:anchorId="2DF5B66F">
          <v:shape id="_x0000_i1050" type="#_x0000_t75" style="width:21.75pt;height:14.25pt">
            <v:imagedata r:id="rId39"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BE0229">
        <w:rPr>
          <w:position w:val="-10"/>
        </w:rPr>
        <w:pict w14:anchorId="46648A0E">
          <v:shape id="_x0000_i1051" type="#_x0000_t75" style="width:21.75pt;height:14.25pt">
            <v:imagedata r:id="rId40"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BE0229">
        <w:rPr>
          <w:position w:val="-10"/>
        </w:rPr>
        <w:pict w14:anchorId="1A110ABD">
          <v:shape id="_x0000_i1052" type="#_x0000_t75" style="width:79.5pt;height:14.25pt">
            <v:imagedata r:id="rId41" o:title=""/>
          </v:shape>
        </w:pict>
      </w:r>
      <w:r>
        <w:t xml:space="preserve">, where </w:t>
      </w:r>
      <w:r w:rsidR="00BE0229">
        <w:rPr>
          <w:position w:val="-10"/>
        </w:rPr>
        <w:pict w14:anchorId="1AD5AB5C">
          <v:shape id="_x0000_i1053" type="#_x0000_t75" style="width:21.75pt;height:14.25pt">
            <v:imagedata r:id="rId42" o:title=""/>
          </v:shape>
        </w:pict>
      </w:r>
      <w:r w:rsidR="003B3D29">
        <w:rPr>
          <w:rFonts w:hint="eastAsia"/>
          <w:lang w:eastAsia="zh-CN"/>
        </w:rPr>
        <w:t xml:space="preserve"> is the linear value</w:t>
      </w:r>
      <w:r w:rsidR="003B3D29">
        <w:rPr>
          <w:lang w:eastAsia="ja-JP"/>
        </w:rPr>
        <w:t xml:space="preserve"> of </w:t>
      </w:r>
      <w:r w:rsidR="00BE0229">
        <w:rPr>
          <w:position w:val="-10"/>
        </w:rPr>
        <w:pict w14:anchorId="121BB2D4">
          <v:shape id="_x0000_i1054" type="#_x0000_t75" style="width:21.75pt;height:14.25pt">
            <v:imagedata r:id="rId37" o:title=""/>
          </v:shape>
        </w:pict>
      </w:r>
      <w:r w:rsidR="003B3D29">
        <w:t xml:space="preserve">, </w:t>
      </w:r>
      <w:r w:rsidR="00BE0229">
        <w:rPr>
          <w:position w:val="-10"/>
        </w:rPr>
        <w:pict w14:anchorId="4BA830A7">
          <v:shape id="_x0000_i1055" type="#_x0000_t75" style="width:14.25pt;height:14.25pt">
            <v:imagedata r:id="rId43" o:title=""/>
          </v:shape>
        </w:pict>
      </w:r>
      <w:r w:rsidR="003B3D29">
        <w:rPr>
          <w:rFonts w:hint="eastAsia"/>
          <w:lang w:eastAsia="zh-CN"/>
        </w:rPr>
        <w:t xml:space="preserve"> is the linear value</w:t>
      </w:r>
      <w:r w:rsidR="003B3D29">
        <w:rPr>
          <w:lang w:eastAsia="ja-JP"/>
        </w:rPr>
        <w:t xml:space="preserve"> of </w:t>
      </w:r>
      <w:r w:rsidR="00BE0229">
        <w:rPr>
          <w:position w:val="-10"/>
        </w:rPr>
        <w:pict w14:anchorId="0E5F5502">
          <v:shape id="_x0000_i1056" type="#_x0000_t75" style="width:14.25pt;height:14.25pt">
            <v:imagedata r:id="rId38" o:title=""/>
          </v:shape>
        </w:pict>
      </w:r>
      <w:r w:rsidR="003B3D29">
        <w:t>, and</w:t>
      </w:r>
      <w:r w:rsidR="003B3D29">
        <w:rPr>
          <w:rFonts w:hint="eastAsia"/>
          <w:lang w:eastAsia="zh-CN"/>
        </w:rPr>
        <w:t xml:space="preserve"> </w:t>
      </w:r>
      <w:r w:rsidR="00BE0229">
        <w:rPr>
          <w:position w:val="-10"/>
        </w:rPr>
        <w:pict w14:anchorId="7A4CD523">
          <v:shape id="_x0000_i1057" type="#_x0000_t75" style="width:27.75pt;height:14.25pt">
            <v:imagedata r:id="rId44"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BE0229">
        <w:rPr>
          <w:position w:val="-10"/>
        </w:rPr>
        <w:pict w14:anchorId="70998E62">
          <v:shape id="_x0000_i1058" type="#_x0000_t75" style="width:7.5pt;height:14.25pt">
            <v:imagedata r:id="rId45" o:title=""/>
          </v:shape>
        </w:pict>
      </w:r>
      <w:r>
        <w:rPr>
          <w:rFonts w:hint="eastAsia"/>
          <w:lang w:eastAsia="zh-CN"/>
        </w:rPr>
        <w:t xml:space="preserve"> </w:t>
      </w:r>
      <w:r>
        <w:rPr>
          <w:lang w:val="en-US" w:eastAsia="zh-CN"/>
        </w:rPr>
        <w:t xml:space="preserve">of the MCG overlap in time with UE transmission(s) in slot </w:t>
      </w:r>
      <w:r w:rsidR="00BE0229">
        <w:rPr>
          <w:position w:val="-10"/>
        </w:rPr>
        <w:pict w14:anchorId="4DF82A61">
          <v:shape id="_x0000_i1059" type="#_x0000_t75" style="width:7.5pt;height:14.25pt">
            <v:imagedata r:id="rId46"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BE0229">
        <w:rPr>
          <w:position w:val="-10"/>
        </w:rPr>
        <w:pict w14:anchorId="447EB0EB">
          <v:shape id="_x0000_i1060" type="#_x0000_t75" style="width:116.25pt;height:14.25pt">
            <v:imagedata r:id="rId47" o:title=""/>
          </v:shape>
        </w:pict>
      </w:r>
      <w:r>
        <w:rPr>
          <w:lang w:val="en-US"/>
        </w:rPr>
        <w:t xml:space="preserve"> in any portion of </w:t>
      </w:r>
      <w:r>
        <w:rPr>
          <w:lang w:val="en-US" w:eastAsia="zh-CN"/>
        </w:rPr>
        <w:t xml:space="preserve">slot </w:t>
      </w:r>
      <w:r w:rsidR="00BE0229">
        <w:rPr>
          <w:position w:val="-10"/>
        </w:rPr>
        <w:pict w14:anchorId="4B55ED81">
          <v:shape id="_x0000_i1061" type="#_x0000_t75" style="width:7.5pt;height:14.25pt">
            <v:imagedata r:id="rId46"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BE0229">
        <w:rPr>
          <w:position w:val="-10"/>
        </w:rPr>
        <w:pict w14:anchorId="3A85484D">
          <v:shape id="_x0000_i1062" type="#_x0000_t75" style="width:7.5pt;height:14.25pt">
            <v:imagedata r:id="rId46"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E0229">
        <w:rPr>
          <w:position w:val="-10"/>
        </w:rPr>
        <w:pict w14:anchorId="26339508">
          <v:shape id="_x0000_i1063" type="#_x0000_t75" style="width:108.75pt;height:14.25pt">
            <v:imagedata r:id="rId48"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BE0229">
        <w:rPr>
          <w:position w:val="-10"/>
        </w:rPr>
        <w:pict w14:anchorId="23E90C54">
          <v:shape id="_x0000_i1064" type="#_x0000_t75" style="width:7.5pt;height:14.25pt">
            <v:imagedata r:id="rId46" o:title=""/>
          </v:shape>
        </w:pict>
      </w:r>
      <w:r w:rsidR="008B493E">
        <w:rPr>
          <w:lang w:val="en-US"/>
        </w:rPr>
        <w:t>,</w:t>
      </w:r>
      <w:r w:rsidR="008B493E">
        <w:rPr>
          <w:rFonts w:hint="eastAsia"/>
          <w:lang w:eastAsia="zh-CN"/>
        </w:rPr>
        <w:t xml:space="preserve"> where </w:t>
      </w:r>
      <w:r w:rsidR="00BE0229">
        <w:rPr>
          <w:position w:val="-10"/>
        </w:rPr>
        <w:pict w14:anchorId="3E8AC3BD">
          <v:shape id="_x0000_i1065" type="#_x0000_t75" style="width:27.75pt;height:14.25pt">
            <v:imagedata r:id="rId49" o:title=""/>
          </v:shape>
        </w:pict>
      </w:r>
      <w:r w:rsidR="008B493E" w:rsidRPr="00B916EC">
        <w:t xml:space="preserve"> </w:t>
      </w:r>
      <w:r w:rsidR="008B493E">
        <w:t>and</w:t>
      </w:r>
      <w:r w:rsidR="008B493E" w:rsidRPr="00B916EC">
        <w:t xml:space="preserve"> </w:t>
      </w:r>
      <w:r w:rsidR="00BE0229">
        <w:rPr>
          <w:position w:val="-10"/>
        </w:rPr>
        <w:pict w14:anchorId="6C83FF9A">
          <v:shape id="_x0000_i1066" type="#_x0000_t75" style="width:36.75pt;height:14.25pt">
            <v:imagedata r:id="rId50"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E0229">
        <w:rPr>
          <w:position w:val="-10"/>
        </w:rPr>
        <w:pict w14:anchorId="1EF19DE6">
          <v:shape id="_x0000_i1067" type="#_x0000_t75" style="width:7.5pt;height:14.25pt">
            <v:imagedata r:id="rId51"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E0229">
        <w:rPr>
          <w:position w:val="-10"/>
        </w:rPr>
        <w:pict w14:anchorId="36434A36">
          <v:shape id="_x0000_i1068" type="#_x0000_t75" style="width:7.5pt;height:14.25pt">
            <v:imagedata r:id="rId46"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w:t>
      </w:r>
      <w:r w:rsidR="008B493E" w:rsidRPr="00163936">
        <w:rPr>
          <w:lang w:val="en-US"/>
        </w:rPr>
        <w:lastRenderedPageBreak/>
        <w:t xml:space="preserve">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BE0229">
        <w:rPr>
          <w:position w:val="-10"/>
        </w:rPr>
        <w:pict w14:anchorId="4E82C24C">
          <v:shape id="_x0000_i1069" type="#_x0000_t75" style="width:7.5pt;height:14.25pt">
            <v:imagedata r:id="rId46" o:title=""/>
          </v:shape>
        </w:pict>
      </w:r>
      <w:r w:rsidR="008B493E" w:rsidRPr="00163936">
        <w:rPr>
          <w:lang w:val="en-US"/>
        </w:rPr>
        <w:t xml:space="preserve"> of the SCG if </w:t>
      </w:r>
      <w:r w:rsidR="00BE0229">
        <w:rPr>
          <w:position w:val="-10"/>
        </w:rPr>
        <w:pict w14:anchorId="0964BECC">
          <v:shape id="_x0000_i1070" type="#_x0000_t75" style="width:36.75pt;height:14.25pt">
            <v:imagedata r:id="rId50"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E0229">
        <w:rPr>
          <w:position w:val="-10"/>
        </w:rPr>
        <w:pict w14:anchorId="78F83BC6">
          <v:shape id="_x0000_i1071" type="#_x0000_t75" style="width:108.75pt;height:14.25pt">
            <v:imagedata r:id="rId48" o:title=""/>
          </v:shape>
        </w:pict>
      </w:r>
      <w:r w:rsidR="008B493E" w:rsidRPr="00163936">
        <w:rPr>
          <w:lang w:val="en-US"/>
        </w:rPr>
        <w:t xml:space="preserve"> in any portion of slot </w:t>
      </w:r>
      <w:r w:rsidR="00BE0229">
        <w:rPr>
          <w:position w:val="-10"/>
        </w:rPr>
        <w:pict w14:anchorId="661A0673">
          <v:shape id="_x0000_i1072" type="#_x0000_t75" style="width:7.5pt;height:14.25pt">
            <v:imagedata r:id="rId46"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E0229">
        <w:rPr>
          <w:position w:val="-10"/>
        </w:rPr>
        <w:pict w14:anchorId="0F765CCC">
          <v:shape id="_x0000_i1073" type="#_x0000_t75" style="width:7.5pt;height:14.25pt">
            <v:imagedata r:id="rId46" o:title=""/>
          </v:shape>
        </w:pict>
      </w:r>
      <w:r w:rsidR="008B493E" w:rsidRPr="00163936">
        <w:rPr>
          <w:lang w:val="en-US"/>
        </w:rPr>
        <w:t xml:space="preserve"> of the SCG if </w:t>
      </w:r>
      <w:r w:rsidR="00BE0229">
        <w:rPr>
          <w:position w:val="-10"/>
        </w:rPr>
        <w:pict w14:anchorId="4AD2AA9E">
          <v:shape id="_x0000_i1074" type="#_x0000_t75" style="width:27.75pt;height:14.25pt">
            <v:imagedata r:id="rId50"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E0229">
        <w:rPr>
          <w:position w:val="-10"/>
        </w:rPr>
        <w:pict w14:anchorId="0EE84532">
          <v:shape id="_x0000_i1075" type="#_x0000_t75" style="width:99.75pt;height:14.25pt">
            <v:imagedata r:id="rId48" o:title=""/>
          </v:shape>
        </w:pict>
      </w:r>
      <w:r w:rsidR="008B493E" w:rsidRPr="00163936">
        <w:rPr>
          <w:lang w:val="en-US"/>
        </w:rPr>
        <w:t xml:space="preserve"> in all portions of slot </w:t>
      </w:r>
      <w:r w:rsidR="00BE0229">
        <w:rPr>
          <w:position w:val="-10"/>
        </w:rPr>
        <w:pict w14:anchorId="7FB341D0">
          <v:shape id="_x0000_i1076" type="#_x0000_t75" style="width:7.5pt;height:14.25pt">
            <v:imagedata r:id="rId46"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7" w:name="_Toc12021455"/>
      <w:bookmarkStart w:id="258" w:name="_Toc20311567"/>
      <w:bookmarkStart w:id="259" w:name="_Toc26719392"/>
      <w:bookmarkStart w:id="260" w:name="_Toc29894823"/>
      <w:bookmarkStart w:id="261" w:name="_Toc29899122"/>
      <w:bookmarkStart w:id="262" w:name="_Toc29899540"/>
      <w:bookmarkStart w:id="263" w:name="_Toc29917277"/>
      <w:bookmarkStart w:id="264" w:name="_Toc36498151"/>
      <w:bookmarkStart w:id="265" w:name="_Toc45699177"/>
      <w:bookmarkStart w:id="266" w:name="_Toc156237184"/>
      <w:r w:rsidRPr="00B916EC">
        <w:t>7</w:t>
      </w:r>
      <w:r>
        <w:t>.6.1A</w:t>
      </w:r>
      <w:r w:rsidRPr="00B916EC">
        <w:tab/>
      </w:r>
      <w:r>
        <w:t>NE-DC</w:t>
      </w:r>
      <w:bookmarkEnd w:id="257"/>
      <w:bookmarkEnd w:id="258"/>
      <w:bookmarkEnd w:id="259"/>
      <w:bookmarkEnd w:id="260"/>
      <w:bookmarkEnd w:id="261"/>
      <w:bookmarkEnd w:id="262"/>
      <w:bookmarkEnd w:id="263"/>
      <w:bookmarkEnd w:id="264"/>
      <w:bookmarkEnd w:id="265"/>
      <w:bookmarkEnd w:id="266"/>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BE0229">
        <w:rPr>
          <w:position w:val="-10"/>
        </w:rPr>
        <w:pict w14:anchorId="1AF0C0AD">
          <v:shape id="_x0000_i1077" type="#_x0000_t75" style="width:14.25pt;height:14.25pt">
            <v:imagedata r:id="rId38"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BE0229">
        <w:rPr>
          <w:position w:val="-10"/>
        </w:rPr>
        <w:pict w14:anchorId="211C66EB">
          <v:shape id="_x0000_i1078" type="#_x0000_t75" style="width:21.75pt;height:14.25pt">
            <v:imagedata r:id="rId37"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BE0229">
        <w:rPr>
          <w:position w:val="-10"/>
        </w:rPr>
        <w:pict w14:anchorId="59A51671">
          <v:shape id="_x0000_i1079" type="#_x0000_t75" style="width:14.25pt;height:14.25pt">
            <v:imagedata r:id="rId38" o:title=""/>
          </v:shape>
        </w:pict>
      </w:r>
      <w:r>
        <w:rPr>
          <w:lang w:val="en-US"/>
        </w:rPr>
        <w:t xml:space="preserve"> as the maximum transmission </w:t>
      </w:r>
      <w:r w:rsidRPr="00186758">
        <w:rPr>
          <w:lang w:val="en-US"/>
        </w:rPr>
        <w:t>power</w:t>
      </w:r>
      <w:r w:rsidRPr="00186758">
        <w:t xml:space="preserve"> for </w:t>
      </w:r>
      <w:r w:rsidR="00BE0229">
        <w:rPr>
          <w:position w:val="-10"/>
        </w:rPr>
        <w:pict w14:anchorId="2D5ADB6C">
          <v:shape id="_x0000_i1080" type="#_x0000_t75" style="width:50.25pt;height:14.25pt">
            <v:imagedata r:id="rId52"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BE0229">
        <w:rPr>
          <w:position w:val="-10"/>
        </w:rPr>
        <w:pict w14:anchorId="11A08711">
          <v:shape id="_x0000_i1081" type="#_x0000_t75" style="width:21.75pt;height:14.25pt">
            <v:imagedata r:id="rId39"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BE0229">
        <w:rPr>
          <w:position w:val="-10"/>
        </w:rPr>
        <w:pict w14:anchorId="566A5FEE">
          <v:shape id="_x0000_i1082" type="#_x0000_t75" style="width:7.5pt;height:14.25pt">
            <v:imagedata r:id="rId45"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E0229">
        <w:rPr>
          <w:position w:val="-10"/>
        </w:rPr>
        <w:pict w14:anchorId="49EF159C">
          <v:shape id="_x0000_i1083" type="#_x0000_t75" style="width:7.5pt;height:14.25pt">
            <v:imagedata r:id="rId46"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BE0229">
        <w:rPr>
          <w:position w:val="-10"/>
        </w:rPr>
        <w:pict w14:anchorId="741CEDF1">
          <v:shape id="_x0000_i1084" type="#_x0000_t75" style="width:7.5pt;height:14.25pt">
            <v:imagedata r:id="rId46" o:title=""/>
          </v:shape>
        </w:pict>
      </w:r>
      <w:r w:rsidRPr="007D01DD">
        <w:t xml:space="preserve">, the UE determines </w:t>
      </w:r>
      <w:r>
        <w:t>a transmission power for</w:t>
      </w:r>
      <w:r w:rsidRPr="007D01DD">
        <w:t xml:space="preserve"> the SCG as described in [13, TS 36.213] using </w:t>
      </w:r>
      <w:r w:rsidR="00BE0229">
        <w:rPr>
          <w:position w:val="-10"/>
        </w:rPr>
        <w:pict w14:anchorId="14E12273">
          <v:shape id="_x0000_i1085" type="#_x0000_t75" style="width:21.75pt;height:14.25pt">
            <v:imagedata r:id="rId39"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BE0229">
        <w:rPr>
          <w:rFonts w:eastAsia="DengXian"/>
          <w:position w:val="-10"/>
        </w:rPr>
        <w:pict w14:anchorId="1BF35ED6">
          <v:shape id="_x0000_i1086" type="#_x0000_t75" style="width:21.75pt;height:14.25pt">
            <v:imagedata r:id="rId39"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BE0229">
        <w:rPr>
          <w:position w:val="-12"/>
        </w:rPr>
        <w:pict w14:anchorId="6289EF0A">
          <v:shape id="_x0000_i1087" type="#_x0000_t75" style="width:79.5pt;height:14.25pt">
            <v:imagedata r:id="rId53" o:title=""/>
          </v:shape>
        </w:pict>
      </w:r>
      <w:r>
        <w:t xml:space="preserve">, where </w:t>
      </w:r>
      <w:r w:rsidR="00BE0229">
        <w:rPr>
          <w:position w:val="-10"/>
        </w:rPr>
        <w:pict w14:anchorId="60A42E6B">
          <v:shape id="_x0000_i1088" type="#_x0000_t75" style="width:21.75pt;height:14.25pt">
            <v:imagedata r:id="rId42" o:title=""/>
          </v:shape>
        </w:pict>
      </w:r>
      <w:r>
        <w:rPr>
          <w:rFonts w:hint="eastAsia"/>
          <w:lang w:eastAsia="zh-CN"/>
        </w:rPr>
        <w:t xml:space="preserve"> is the linear value</w:t>
      </w:r>
      <w:r>
        <w:rPr>
          <w:lang w:eastAsia="ja-JP"/>
        </w:rPr>
        <w:t xml:space="preserve"> of </w:t>
      </w:r>
      <w:r w:rsidR="00BE0229">
        <w:rPr>
          <w:position w:val="-10"/>
        </w:rPr>
        <w:pict w14:anchorId="1595AC45">
          <v:shape id="_x0000_i1089" type="#_x0000_t75" style="width:21.75pt;height:14.25pt">
            <v:imagedata r:id="rId37" o:title=""/>
          </v:shape>
        </w:pict>
      </w:r>
      <w:r>
        <w:t xml:space="preserve">, </w:t>
      </w:r>
      <w:r w:rsidR="00BE0229">
        <w:rPr>
          <w:position w:val="-10"/>
        </w:rPr>
        <w:pict w14:anchorId="29FE8E09">
          <v:shape id="_x0000_i1090" type="#_x0000_t75" style="width:21.75pt;height:14.25pt">
            <v:imagedata r:id="rId43" o:title=""/>
          </v:shape>
        </w:pict>
      </w:r>
      <w:r>
        <w:rPr>
          <w:rFonts w:hint="eastAsia"/>
          <w:lang w:eastAsia="zh-CN"/>
        </w:rPr>
        <w:t xml:space="preserve"> is the linear value</w:t>
      </w:r>
      <w:r>
        <w:rPr>
          <w:lang w:eastAsia="ja-JP"/>
        </w:rPr>
        <w:t xml:space="preserve"> of </w:t>
      </w:r>
      <w:r w:rsidR="00BE0229">
        <w:rPr>
          <w:position w:val="-10"/>
        </w:rPr>
        <w:pict w14:anchorId="259BC73D">
          <v:shape id="_x0000_i1091" type="#_x0000_t75" style="width:21.75pt;height:14.25pt">
            <v:imagedata r:id="rId38" o:title=""/>
          </v:shape>
        </w:pict>
      </w:r>
      <w:r>
        <w:t>, and</w:t>
      </w:r>
      <w:r>
        <w:rPr>
          <w:rFonts w:hint="eastAsia"/>
          <w:lang w:eastAsia="zh-CN"/>
        </w:rPr>
        <w:t xml:space="preserve"> </w:t>
      </w:r>
      <w:r w:rsidR="00BE0229">
        <w:rPr>
          <w:position w:val="-12"/>
        </w:rPr>
        <w:pict w14:anchorId="64372C13">
          <v:shape id="_x0000_i1092" type="#_x0000_t75" style="width:30pt;height:16.5pt">
            <v:imagedata r:id="rId54"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BE0229">
        <w:rPr>
          <w:position w:val="-10"/>
        </w:rPr>
        <w:pict w14:anchorId="33A2C898">
          <v:shape id="_x0000_i1093" type="#_x0000_t75" style="width:8.25pt;height:14.25pt">
            <v:imagedata r:id="rId45" o:title=""/>
          </v:shape>
        </w:pict>
      </w:r>
      <w:r>
        <w:t xml:space="preserve"> of the MCG in FR1 </w:t>
      </w:r>
      <w:r>
        <w:rPr>
          <w:lang w:eastAsia="zh-CN"/>
        </w:rPr>
        <w:t xml:space="preserve">overlap in time with UE transmission(s) in </w:t>
      </w:r>
      <w:r>
        <w:t xml:space="preserve">subframe </w:t>
      </w:r>
      <w:r w:rsidR="00BE0229">
        <w:rPr>
          <w:position w:val="-10"/>
        </w:rPr>
        <w:pict w14:anchorId="06F63415">
          <v:shape id="_x0000_i1094" type="#_x0000_t75" style="width:9pt;height:14.25pt">
            <v:imagedata r:id="rId46"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BE0229">
        <w:rPr>
          <w:position w:val="-14"/>
        </w:rPr>
        <w:pict w14:anchorId="2E38BA55">
          <v:shape id="_x0000_i1095" type="#_x0000_t75" style="width:122.25pt;height:18.75pt">
            <v:imagedata r:id="rId55" o:title=""/>
          </v:shape>
        </w:pict>
      </w:r>
      <w:r>
        <w:rPr>
          <w:lang w:val="en-US"/>
        </w:rPr>
        <w:t xml:space="preserve"> in any portion of </w:t>
      </w:r>
      <w:r>
        <w:rPr>
          <w:lang w:val="en-US" w:eastAsia="zh-CN"/>
        </w:rPr>
        <w:t xml:space="preserve">slot </w:t>
      </w:r>
      <w:r w:rsidR="00BE0229">
        <w:rPr>
          <w:position w:val="-10"/>
        </w:rPr>
        <w:pict w14:anchorId="51512B44">
          <v:shape id="_x0000_i1096" type="#_x0000_t75" style="width:8.25pt;height:14.25pt">
            <v:imagedata r:id="rId45"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BE0229">
        <w:rPr>
          <w:position w:val="-10"/>
        </w:rPr>
        <w:pict w14:anchorId="31F5A81F">
          <v:shape id="_x0000_i1097" type="#_x0000_t75" style="width:7.5pt;height:14.25pt">
            <v:imagedata r:id="rId45"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E0229">
        <w:rPr>
          <w:position w:val="-14"/>
        </w:rPr>
        <w:pict w14:anchorId="383F6DA0">
          <v:shape id="_x0000_i1098" type="#_x0000_t75" style="width:116.25pt;height:18.75pt">
            <v:imagedata r:id="rId56" o:title=""/>
          </v:shape>
        </w:pict>
      </w:r>
      <w:r w:rsidRPr="001A0D35">
        <w:rPr>
          <w:lang w:val="en-US"/>
        </w:rPr>
        <w:t xml:space="preserve"> </w:t>
      </w:r>
      <w:r>
        <w:rPr>
          <w:lang w:val="en-US"/>
        </w:rPr>
        <w:t xml:space="preserve">in all portions of </w:t>
      </w:r>
      <w:r>
        <w:rPr>
          <w:lang w:val="en-US" w:eastAsia="zh-CN"/>
        </w:rPr>
        <w:t xml:space="preserve">slot </w:t>
      </w:r>
      <w:r w:rsidR="00BE0229">
        <w:rPr>
          <w:position w:val="-10"/>
        </w:rPr>
        <w:pict w14:anchorId="745D6E16">
          <v:shape id="_x0000_i1099" type="#_x0000_t75" style="width:8.25pt;height:14.25pt">
            <v:imagedata r:id="rId45" o:title=""/>
          </v:shape>
        </w:pict>
      </w:r>
      <w:r>
        <w:rPr>
          <w:lang w:val="en-US"/>
        </w:rPr>
        <w:t>,</w:t>
      </w:r>
      <w:r>
        <w:rPr>
          <w:rFonts w:hint="eastAsia"/>
          <w:lang w:eastAsia="zh-CN"/>
        </w:rPr>
        <w:t xml:space="preserve"> where </w:t>
      </w:r>
      <w:r w:rsidR="00BE0229">
        <w:rPr>
          <w:position w:val="-10"/>
        </w:rPr>
        <w:pict w14:anchorId="3F552F76">
          <v:shape id="_x0000_i1100" type="#_x0000_t75" style="width:30pt;height:14.25pt">
            <v:imagedata r:id="rId49" o:title=""/>
          </v:shape>
        </w:pict>
      </w:r>
      <w:r w:rsidRPr="00B916EC">
        <w:t xml:space="preserve"> </w:t>
      </w:r>
      <w:r>
        <w:t>and</w:t>
      </w:r>
      <w:r w:rsidRPr="00B916EC">
        <w:t xml:space="preserve"> </w:t>
      </w:r>
      <w:r w:rsidR="00BE0229">
        <w:rPr>
          <w:position w:val="-10"/>
        </w:rPr>
        <w:pict w14:anchorId="420AAA3E">
          <v:shape id="_x0000_i1101" type="#_x0000_t75" style="width:27.75pt;height:14.25pt">
            <v:imagedata r:id="rId50"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E0229">
        <w:rPr>
          <w:position w:val="-10"/>
        </w:rPr>
        <w:pict w14:anchorId="2E31E757">
          <v:shape id="_x0000_i1102" type="#_x0000_t75" style="width:8.25pt;height:14.25pt">
            <v:imagedata r:id="rId45"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E0229">
        <w:rPr>
          <w:position w:val="-10"/>
        </w:rPr>
        <w:pict w14:anchorId="4B84ADC6">
          <v:shape id="_x0000_i1103" type="#_x0000_t75" style="width:9pt;height:14.25pt">
            <v:imagedata r:id="rId46"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7" w:name="_Toc12021456"/>
      <w:bookmarkStart w:id="268" w:name="_Toc20311568"/>
      <w:bookmarkStart w:id="269" w:name="_Toc26719393"/>
      <w:bookmarkStart w:id="270" w:name="_Toc29894824"/>
      <w:bookmarkStart w:id="271" w:name="_Toc29899123"/>
      <w:bookmarkStart w:id="272" w:name="_Toc29899541"/>
      <w:bookmarkStart w:id="273" w:name="_Toc29917278"/>
      <w:bookmarkStart w:id="274" w:name="_Toc36498152"/>
      <w:bookmarkStart w:id="275" w:name="_Toc45699178"/>
      <w:bookmarkStart w:id="276" w:name="_Toc156237185"/>
      <w:r w:rsidRPr="00B916EC">
        <w:lastRenderedPageBreak/>
        <w:t>7</w:t>
      </w:r>
      <w:r>
        <w:t>.6.2</w:t>
      </w:r>
      <w:r w:rsidRPr="00B916EC">
        <w:tab/>
      </w:r>
      <w:r w:rsidR="00C30574">
        <w:t>NR</w:t>
      </w:r>
      <w:r>
        <w:t>-DC</w:t>
      </w:r>
      <w:bookmarkEnd w:id="267"/>
      <w:bookmarkEnd w:id="268"/>
      <w:bookmarkEnd w:id="269"/>
      <w:bookmarkEnd w:id="270"/>
      <w:bookmarkEnd w:id="271"/>
      <w:bookmarkEnd w:id="272"/>
      <w:bookmarkEnd w:id="273"/>
      <w:bookmarkEnd w:id="274"/>
      <w:bookmarkEnd w:id="275"/>
      <w:bookmarkEnd w:id="276"/>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lastRenderedPageBreak/>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4C3D45">
      <w:pPr>
        <w:pStyle w:val="Heading2"/>
      </w:pPr>
      <w:bookmarkStart w:id="277" w:name="_Toc12021457"/>
      <w:bookmarkStart w:id="278" w:name="_Toc20311569"/>
      <w:bookmarkStart w:id="279" w:name="_Toc26719394"/>
      <w:bookmarkStart w:id="280" w:name="_Toc29894825"/>
      <w:bookmarkStart w:id="281" w:name="_Toc29899124"/>
      <w:bookmarkStart w:id="282" w:name="_Toc29899542"/>
      <w:bookmarkStart w:id="283" w:name="_Toc29917279"/>
      <w:bookmarkStart w:id="284" w:name="_Toc36498153"/>
      <w:bookmarkStart w:id="285" w:name="_Toc45699179"/>
      <w:bookmarkStart w:id="286" w:name="_Toc156237186"/>
      <w:r w:rsidRPr="00B916EC">
        <w:t>7.7</w:t>
      </w:r>
      <w:r w:rsidR="007D5A3F">
        <w:tab/>
      </w:r>
      <w:r w:rsidRPr="00B916EC">
        <w:t>Power headroom report</w:t>
      </w:r>
      <w:bookmarkEnd w:id="277"/>
      <w:bookmarkEnd w:id="278"/>
      <w:bookmarkEnd w:id="279"/>
      <w:bookmarkEnd w:id="280"/>
      <w:bookmarkEnd w:id="281"/>
      <w:bookmarkEnd w:id="282"/>
      <w:bookmarkEnd w:id="283"/>
      <w:bookmarkEnd w:id="284"/>
      <w:bookmarkEnd w:id="285"/>
      <w:bookmarkEnd w:id="286"/>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E0229">
        <w:rPr>
          <w:position w:val="-4"/>
        </w:rPr>
        <w:pict w14:anchorId="3C0B7579">
          <v:shape id="_x0000_i1104" type="#_x0000_t75" style="width:18.75pt;height:11.25pt">
            <v:imagedata r:id="rId57" o:title=""/>
          </v:shape>
        </w:pict>
      </w:r>
      <w:r w:rsidRPr="00B916EC">
        <w:t xml:space="preserve"> </w:t>
      </w:r>
      <w:r>
        <w:t xml:space="preserve">that </w:t>
      </w:r>
      <w:r w:rsidRPr="00B916EC">
        <w:t xml:space="preserve">is valid for PUSCH transmission </w:t>
      </w:r>
      <w:r>
        <w:t>occasion</w:t>
      </w:r>
      <w:r w:rsidRPr="00B916EC">
        <w:t xml:space="preserve"> </w:t>
      </w:r>
      <w:r w:rsidR="00BE0229">
        <w:rPr>
          <w:position w:val="-6"/>
        </w:rPr>
        <w:pict w14:anchorId="1EA6760E">
          <v:shape id="_x0000_i1105" type="#_x0000_t75" style="width:7.5pt;height:14.25pt">
            <v:imagedata r:id="rId58" o:title=""/>
          </v:shape>
        </w:pict>
      </w:r>
      <w:r w:rsidRPr="00B916EC">
        <w:t xml:space="preserve"> </w:t>
      </w:r>
      <w:r>
        <w:t>on</w:t>
      </w:r>
      <w:r w:rsidRPr="00B916EC">
        <w:t xml:space="preserve"> </w:t>
      </w:r>
      <w:r>
        <w:t xml:space="preserve">active </w:t>
      </w:r>
      <w:r>
        <w:rPr>
          <w:lang w:val="en-US"/>
        </w:rPr>
        <w:t xml:space="preserve">UL BWP </w:t>
      </w:r>
      <w:r w:rsidR="00BE0229">
        <w:rPr>
          <w:iCs/>
          <w:position w:val="-6"/>
        </w:rPr>
        <w:pict w14:anchorId="730BBB6B">
          <v:shape id="_x0000_i1106" type="#_x0000_t75" style="width:14.25pt;height:14.25pt">
            <v:imagedata r:id="rId59" o:title=""/>
          </v:shape>
        </w:pict>
      </w:r>
      <w:r>
        <w:rPr>
          <w:iCs/>
          <w:lang w:val="en-US"/>
        </w:rPr>
        <w:t xml:space="preserve"> </w:t>
      </w:r>
      <w:r>
        <w:rPr>
          <w:lang w:val="en-US"/>
        </w:rPr>
        <w:t>of</w:t>
      </w:r>
      <w:r w:rsidRPr="00B916EC">
        <w:rPr>
          <w:lang w:val="en-US"/>
        </w:rPr>
        <w:t xml:space="preserve"> </w:t>
      </w:r>
      <w:r w:rsidRPr="00B916EC">
        <w:t xml:space="preserve">carrier </w:t>
      </w:r>
      <w:r w:rsidR="00BE0229">
        <w:rPr>
          <w:iCs/>
          <w:position w:val="-10"/>
        </w:rPr>
        <w:pict w14:anchorId="2421EAE3">
          <v:shape id="_x0000_i1107" type="#_x0000_t75" style="width:7.5pt;height:14.25pt">
            <v:imagedata r:id="rId60" o:title=""/>
          </v:shape>
        </w:pict>
      </w:r>
      <w:r>
        <w:rPr>
          <w:iCs/>
        </w:rPr>
        <w:t xml:space="preserve"> of </w:t>
      </w:r>
      <w:r w:rsidRPr="00B916EC">
        <w:t xml:space="preserve">serving cell </w:t>
      </w:r>
      <w:r w:rsidR="00BE0229">
        <w:rPr>
          <w:iCs/>
          <w:position w:val="-6"/>
        </w:rPr>
        <w:pict w14:anchorId="443CD969">
          <v:shape id="_x0000_i1108" type="#_x0000_t75" style="width:9pt;height:12.75pt">
            <v:imagedata r:id="rId61" o:title=""/>
          </v:shape>
        </w:pict>
      </w:r>
      <w:r w:rsidRPr="00B916EC">
        <w:t xml:space="preserve">. A </w:t>
      </w:r>
      <w:r>
        <w:t xml:space="preserve">Type 3 </w:t>
      </w:r>
      <w:r w:rsidRPr="00B916EC">
        <w:t>UE power headroom</w:t>
      </w:r>
      <w:r w:rsidR="00BE0229">
        <w:rPr>
          <w:position w:val="-4"/>
        </w:rPr>
        <w:pict w14:anchorId="6D6D6DE7">
          <v:shape id="_x0000_i1109" type="#_x0000_t75" style="width:18.75pt;height:11.25pt">
            <v:imagedata r:id="rId57" o:title=""/>
          </v:shape>
        </w:pict>
      </w:r>
      <w:r>
        <w:t xml:space="preserve"> that is valid for SRS</w:t>
      </w:r>
      <w:r w:rsidRPr="00B916EC">
        <w:t xml:space="preserve"> transmission </w:t>
      </w:r>
      <w:r>
        <w:t>occasion</w:t>
      </w:r>
      <w:r w:rsidRPr="00B916EC">
        <w:t xml:space="preserve"> </w:t>
      </w:r>
      <w:r w:rsidR="00BE0229">
        <w:rPr>
          <w:position w:val="-6"/>
        </w:rPr>
        <w:pict w14:anchorId="1A1E322D">
          <v:shape id="_x0000_i1110" type="#_x0000_t75" style="width:7.5pt;height:14.25pt">
            <v:imagedata r:id="rId58" o:title=""/>
          </v:shape>
        </w:pict>
      </w:r>
      <w:r w:rsidRPr="00B916EC">
        <w:t xml:space="preserve"> </w:t>
      </w:r>
      <w:r>
        <w:t>on</w:t>
      </w:r>
      <w:r w:rsidRPr="00B916EC">
        <w:t xml:space="preserve"> </w:t>
      </w:r>
      <w:r>
        <w:t xml:space="preserve">active </w:t>
      </w:r>
      <w:r>
        <w:rPr>
          <w:lang w:val="en-US"/>
        </w:rPr>
        <w:t xml:space="preserve">UL BWP </w:t>
      </w:r>
      <w:r w:rsidR="00BE0229">
        <w:rPr>
          <w:iCs/>
          <w:position w:val="-6"/>
        </w:rPr>
        <w:pict w14:anchorId="1377BA8C">
          <v:shape id="_x0000_i1111" type="#_x0000_t75" style="width:14.25pt;height:14.25pt">
            <v:imagedata r:id="rId59" o:title=""/>
          </v:shape>
        </w:pict>
      </w:r>
      <w:r>
        <w:rPr>
          <w:iCs/>
          <w:lang w:val="en-US"/>
        </w:rPr>
        <w:t xml:space="preserve"> </w:t>
      </w:r>
      <w:r>
        <w:rPr>
          <w:lang w:val="en-US"/>
        </w:rPr>
        <w:t>of</w:t>
      </w:r>
      <w:r w:rsidRPr="00B916EC">
        <w:rPr>
          <w:lang w:val="en-US"/>
        </w:rPr>
        <w:t xml:space="preserve"> </w:t>
      </w:r>
      <w:r w:rsidRPr="00B916EC">
        <w:t xml:space="preserve">carrier </w:t>
      </w:r>
      <w:r w:rsidR="00BE0229">
        <w:rPr>
          <w:iCs/>
          <w:position w:val="-10"/>
        </w:rPr>
        <w:pict w14:anchorId="733C4A4C">
          <v:shape id="_x0000_i1112" type="#_x0000_t75" style="width:7.5pt;height:14.25pt">
            <v:imagedata r:id="rId60" o:title=""/>
          </v:shape>
        </w:pict>
      </w:r>
      <w:r>
        <w:rPr>
          <w:iCs/>
        </w:rPr>
        <w:t xml:space="preserve"> of</w:t>
      </w:r>
      <w:r w:rsidRPr="00B916EC">
        <w:t xml:space="preserve"> serving cell </w:t>
      </w:r>
      <w:r w:rsidR="00BE0229">
        <w:rPr>
          <w:iCs/>
          <w:position w:val="-6"/>
        </w:rPr>
        <w:pict w14:anchorId="6AFB43B6">
          <v:shape id="_x0000_i1113" type="#_x0000_t75" style="width:9pt;height:12.75pt">
            <v:imagedata r:id="rId61"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7"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8"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8"/>
      <w:r w:rsidR="00A33517" w:rsidRPr="00557603">
        <w:rPr>
          <w:i/>
          <w:vertAlign w:val="subscript"/>
          <w:lang w:val="en-AU"/>
        </w:rPr>
        <w:t xml:space="preserve"> </w:t>
      </w:r>
      <w:r w:rsidR="00A33517" w:rsidRPr="00557603">
        <w:rPr>
          <w:lang w:eastAsia="ko-KR"/>
        </w:rPr>
        <w:t>is determined</w:t>
      </w:r>
      <w:bookmarkEnd w:id="287"/>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9" w:name="OLE_LINK29"/>
      <w:r w:rsidR="00A33517" w:rsidRPr="00557603">
        <w:rPr>
          <w:i/>
          <w:lang w:val="en-AU"/>
        </w:rPr>
        <w:t>µ</w:t>
      </w:r>
      <w:r w:rsidR="00A33517" w:rsidRPr="00557603">
        <w:rPr>
          <w:i/>
          <w:vertAlign w:val="subscript"/>
          <w:lang w:val="en-AU"/>
        </w:rPr>
        <w:t>DL</w:t>
      </w:r>
      <w:bookmarkEnd w:id="289"/>
      <w:r w:rsidR="00A33517" w:rsidRPr="00557603">
        <w:rPr>
          <w:lang w:eastAsia="ko-KR"/>
        </w:rPr>
        <w:t xml:space="preserve"> corresponding to the subcarrier spacing of the active downlink BWP of </w:t>
      </w:r>
      <w:bookmarkStart w:id="290" w:name="OLE_LINK30"/>
      <w:r w:rsidR="00A33517" w:rsidRPr="00557603">
        <w:rPr>
          <w:lang w:eastAsia="ko-KR"/>
        </w:rPr>
        <w:t>the scheduling cell for a configured grant</w:t>
      </w:r>
      <w:bookmarkEnd w:id="290"/>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lastRenderedPageBreak/>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91" w:name="_Toc12021458"/>
      <w:bookmarkStart w:id="292" w:name="_Toc20311570"/>
      <w:bookmarkStart w:id="293" w:name="_Toc26719395"/>
      <w:bookmarkStart w:id="294" w:name="_Toc29894826"/>
      <w:bookmarkStart w:id="295" w:name="_Toc29899125"/>
      <w:bookmarkStart w:id="296" w:name="_Toc29899543"/>
      <w:bookmarkStart w:id="297" w:name="_Toc29917280"/>
      <w:bookmarkStart w:id="298" w:name="_Toc36498154"/>
      <w:bookmarkStart w:id="299" w:name="_Toc45699180"/>
      <w:bookmarkStart w:id="300" w:name="_Toc156237187"/>
      <w:r w:rsidRPr="00B916EC">
        <w:t>7</w:t>
      </w:r>
      <w:r w:rsidR="00034A1C" w:rsidRPr="00B916EC">
        <w:t>.7</w:t>
      </w:r>
      <w:r w:rsidRPr="00B916EC">
        <w:t>.1</w:t>
      </w:r>
      <w:r w:rsidRPr="00B916EC">
        <w:tab/>
      </w:r>
      <w:r w:rsidR="00E9200F">
        <w:t xml:space="preserve">Type 1 PH </w:t>
      </w:r>
      <w:r w:rsidR="00DB79F4">
        <w:t>report</w:t>
      </w:r>
      <w:bookmarkEnd w:id="291"/>
      <w:bookmarkEnd w:id="292"/>
      <w:bookmarkEnd w:id="293"/>
      <w:bookmarkEnd w:id="294"/>
      <w:bookmarkEnd w:id="295"/>
      <w:bookmarkEnd w:id="296"/>
      <w:bookmarkEnd w:id="297"/>
      <w:bookmarkEnd w:id="298"/>
      <w:bookmarkEnd w:id="299"/>
      <w:bookmarkEnd w:id="300"/>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5A2411E7" w14:textId="77777777" w:rsidR="00175144" w:rsidRDefault="00BE0229" w:rsidP="00D81BAA">
      <w:pPr>
        <w:pStyle w:val="EQ"/>
        <w:jc w:val="center"/>
      </w:pP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m:t>
            </m:r>
          </m:e>
        </m:d>
        <m:r>
          <m:rPr>
            <m:sty m:val="p"/>
          </m:rPr>
          <w:rPr>
            <w:rFonts w:ascii="Cambria Math"/>
          </w:rPr>
          <m:t>-</m:t>
        </m:r>
        <m:d>
          <m:dPr>
            <m:begChr m:val="{"/>
            <m:endChr m:val="}"/>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m:rPr>
                <m:sty m:val="p"/>
              </m:rPr>
              <w:rPr>
                <w:rFonts w:ascii="Cambria Math"/>
              </w:rPr>
              <m:t>+10</m:t>
            </m:r>
            <m:sSub>
              <m:sSubPr>
                <m:ctrlPr>
                  <w:rPr>
                    <w:rFonts w:ascii="Cambria Math" w:hAnsi="Cambria Math"/>
                  </w:rPr>
                </m:ctrlPr>
              </m:sSubPr>
              <m:e>
                <m:r>
                  <w:rPr>
                    <w:rFonts w:ascii="Cambria Math"/>
                  </w:rPr>
                  <m:t>log</m:t>
                </m:r>
              </m:e>
              <m:sub>
                <m:r>
                  <w:rPr>
                    <w:rFonts w:ascii="Cambria Math"/>
                  </w:rPr>
                  <m:t>10</m:t>
                </m:r>
              </m:sub>
            </m:sSub>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hAnsi="Cambria Math"/>
                      </w:rPr>
                      <m:t>μ</m:t>
                    </m:r>
                  </m:sup>
                </m:sSup>
                <m:sSubSup>
                  <m:sSubSupPr>
                    <m:ctrlPr>
                      <w:rPr>
                        <w:rFonts w:ascii="Cambria Math" w:hAnsi="Cambria Math"/>
                        <w:i/>
                      </w:rPr>
                    </m:ctrlPr>
                  </m:sSubSupPr>
                  <m:e>
                    <m:r>
                      <w:rPr>
                        <w:rFonts w:ascii="Cambria Math" w:hAnsi="Cambria Math" w:cs="Cambria Math"/>
                      </w:rPr>
                      <m:t>⋅</m:t>
                    </m:r>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00175144" w:rsidRPr="006B1D60">
        <w:t xml:space="preserve"> </w:t>
      </w:r>
      <w:r w:rsidR="00175144">
        <w:t>[dB]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lastRenderedPageBreak/>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C9FE42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m:oMath>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r>
          <w:rPr>
            <w:rFonts w:ascii="Cambria Math" w:hAnsi="Cambria Math"/>
          </w:rPr>
          <m:t>=</m:t>
        </m:r>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oMath>
      <w:r w:rsidRPr="005E45BC">
        <w:rPr>
          <w:lang w:eastAsia="ko-KR"/>
        </w:rPr>
        <w:t xml:space="preserve"> where </w:t>
      </w:r>
      <m:oMath>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oMath>
      <w:r w:rsidRPr="000A734C">
        <w:t xml:space="preserve"> </w:t>
      </w:r>
      <w:r>
        <w:t>is determined according to [6, TS 38.214]</w:t>
      </w:r>
      <w:r w:rsidRPr="008F6580">
        <w:rPr>
          <w:lang w:eastAsia="ko-KR"/>
        </w:rPr>
        <w:t xml:space="preserve"> </w:t>
      </w:r>
      <w:r>
        <w:rPr>
          <w:lang w:eastAsia="ko-KR"/>
        </w:rPr>
        <w:t xml:space="preserve">assuming </w:t>
      </w:r>
      <m:oMath>
        <m:sSub>
          <m:sSubPr>
            <m:ctrlPr>
              <w:rPr>
                <w:rFonts w:ascii="Cambria Math" w:eastAsia="Gulim" w:hAnsi="Cambria Math"/>
                <w:i/>
                <w:lang w:eastAsia="ko-KR"/>
              </w:rPr>
            </m:ctrlPr>
          </m:sSubPr>
          <m:e>
            <m:r>
              <w:rPr>
                <w:rFonts w:ascii="Cambria Math" w:eastAsia="Gulim" w:hAnsi="Cambria Math"/>
                <w:lang w:eastAsia="ko-KR"/>
              </w:rPr>
              <m:t>d</m:t>
            </m:r>
          </m:e>
          <m:sub>
            <m:r>
              <w:rPr>
                <w:rFonts w:ascii="Cambria Math" w:eastAsia="Gulim" w:hAnsi="Cambria Math"/>
                <w:lang w:eastAsia="ko-KR"/>
              </w:rPr>
              <m:t>2,1</m:t>
            </m:r>
          </m:sub>
        </m:sSub>
        <m:r>
          <w:rPr>
            <w:rFonts w:ascii="Cambria Math" w:eastAsia="Gulim" w:hAnsi="Cambria Math"/>
            <w:lang w:eastAsia="ko-KR"/>
          </w:rPr>
          <m:t>=1</m:t>
        </m:r>
      </m:oMath>
      <w:r>
        <w:rPr>
          <w:lang w:eastAsia="ko-KR"/>
        </w:rPr>
        <w:t xml:space="preserve">, </w:t>
      </w:r>
      <m:oMath>
        <m:sSub>
          <m:sSubPr>
            <m:ctrlPr>
              <w:rPr>
                <w:rFonts w:ascii="Cambria Math" w:eastAsia="Gulim" w:hAnsi="Cambria Math"/>
                <w:i/>
                <w:lang w:eastAsia="ko-KR"/>
              </w:rPr>
            </m:ctrlPr>
          </m:sSubPr>
          <m:e>
            <m:r>
              <w:rPr>
                <w:rFonts w:ascii="Cambria Math" w:eastAsia="Gulim" w:hAnsi="Cambria Math"/>
                <w:lang w:eastAsia="ko-KR"/>
              </w:rPr>
              <m:t>d</m:t>
            </m:r>
          </m:e>
          <m:sub>
            <m:r>
              <w:rPr>
                <w:rFonts w:ascii="Cambria Math" w:eastAsia="Gulim" w:hAnsi="Cambria Math"/>
                <w:lang w:eastAsia="ko-KR"/>
              </w:rPr>
              <m:t>2,2</m:t>
            </m:r>
          </m:sub>
        </m:sSub>
        <m:r>
          <w:rPr>
            <w:rFonts w:ascii="Cambria Math" w:eastAsia="Gulim" w:hAnsi="Cambria Math"/>
            <w:lang w:eastAsia="ko-KR"/>
          </w:rPr>
          <m:t>=0</m:t>
        </m:r>
      </m:oMath>
      <w:r>
        <w:rPr>
          <w:lang w:val="en-AU"/>
        </w:rPr>
        <w:t>, and</w:t>
      </w:r>
      <w:r>
        <w:rPr>
          <w:lang w:eastAsia="ko-KR"/>
        </w:rPr>
        <w:t xml:space="preserve"> with </w:t>
      </w:r>
      <m:oMath>
        <m:sSub>
          <m:sSubPr>
            <m:ctrlPr>
              <w:rPr>
                <w:rFonts w:ascii="Cambria Math" w:eastAsia="Gulim" w:hAnsi="Cambria Math"/>
                <w:i/>
                <w:lang w:eastAsia="ko-KR"/>
              </w:rPr>
            </m:ctrlPr>
          </m:sSubPr>
          <m:e>
            <m:r>
              <w:rPr>
                <w:rFonts w:ascii="Cambria Math" w:eastAsia="Gulim" w:hAnsi="Cambria Math"/>
                <w:lang w:eastAsia="ko-KR"/>
              </w:rPr>
              <m:t>μ</m:t>
            </m:r>
          </m:e>
          <m:sub>
            <m:r>
              <m:rPr>
                <m:sty m:val="p"/>
              </m:rPr>
              <w:rPr>
                <w:rFonts w:ascii="Cambria Math" w:eastAsia="Gulim" w:hAnsi="Cambria Math"/>
                <w:lang w:eastAsia="ko-KR"/>
              </w:rPr>
              <m:t>DL</m:t>
            </m:r>
          </m:sub>
        </m:sSub>
      </m:oMath>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46D22874" w14:textId="77777777" w:rsidR="00175144" w:rsidRPr="00E9040D" w:rsidRDefault="00175144" w:rsidP="00175144">
      <w:pPr>
        <w:pStyle w:val="EQ"/>
      </w:pPr>
      <w:r>
        <w:tab/>
      </w: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sty m:val="p"/>
              </m:rPr>
              <w:rPr>
                <w:rFonts w:ascii="Cambria Math"/>
              </w:rPr>
              <m:t>C</m:t>
            </m:r>
            <m:r>
              <m:rPr>
                <m:sty m:val="p"/>
              </m:rPr>
              <w:rPr>
                <w:rFonts w:ascii="Cambria Math"/>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m:rPr>
            <m:sty m:val="p"/>
          </m:rPr>
          <w:rPr>
            <w:rFonts w:ascii="Cambria Math"/>
          </w:rPr>
          <m:t>-</m:t>
        </m:r>
        <m:d>
          <m:dPr>
            <m:begChr m:val="{"/>
            <m:endChr m:val="}"/>
            <m:ctrlPr>
              <w:rPr>
                <w:rFonts w:ascii="Cambria Math" w:hAnsi="Cambria Math"/>
                <w:noProof w:val="0"/>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Pr="00E9040D">
        <w:t xml:space="preserve"> [dB]</w:t>
      </w:r>
    </w:p>
    <w:p w14:paraId="2220EA59" w14:textId="083228F3"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47F2674" w:rsidR="00872457" w:rsidRPr="00574AC2" w:rsidRDefault="00872457" w:rsidP="00872457">
      <w:pPr>
        <w:pStyle w:val="B3"/>
      </w:pPr>
      <w:r w:rsidRPr="00F415B1">
        <w:lastRenderedPageBreak/>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003A4EE7" w:rsidRPr="00B643AF">
        <w:rPr>
          <w:szCs w:val="22"/>
        </w:rPr>
        <w:t xml:space="preserve">. </w:t>
      </w:r>
      <w:r w:rsidR="003A4EE7">
        <w:rPr>
          <w:rFonts w:eastAsia="PMingLiU"/>
          <w:szCs w:val="22"/>
        </w:rPr>
        <w:t>If</w:t>
      </w:r>
      <w:r w:rsidR="003A4EE7">
        <w:rPr>
          <w:iCs/>
          <w:szCs w:val="22"/>
          <w:lang w:val="en-US"/>
        </w:rPr>
        <w:t xml:space="preserve"> the</w:t>
      </w:r>
      <w:r w:rsidR="003A4EE7" w:rsidRPr="00B643AF">
        <w:rPr>
          <w:iCs/>
          <w:szCs w:val="22"/>
          <w:lang w:val="en-US"/>
        </w:rPr>
        <w:t xml:space="preserve"> UE is provided </w:t>
      </w:r>
      <w:r w:rsidR="003A4EE7" w:rsidRPr="00B643AF">
        <w:rPr>
          <w:i/>
          <w:szCs w:val="22"/>
          <w:lang w:val="en-US" w:eastAsia="zh-CN"/>
        </w:rPr>
        <w:t>dl-OrJointTCI-StateList</w:t>
      </w:r>
      <w:r w:rsidR="003A4EE7" w:rsidRPr="00B643AF">
        <w:rPr>
          <w:iCs/>
          <w:szCs w:val="22"/>
          <w:lang w:val="en-US" w:eastAsia="zh-CN"/>
        </w:rPr>
        <w:t xml:space="preserve"> or</w:t>
      </w:r>
      <w:r w:rsidR="003A4EE7" w:rsidRPr="00B643AF">
        <w:rPr>
          <w:szCs w:val="22"/>
          <w:lang w:val="en-US"/>
        </w:rPr>
        <w:t xml:space="preserve"> </w:t>
      </w:r>
      <w:r w:rsidR="003A4EE7" w:rsidRPr="00B643AF">
        <w:rPr>
          <w:i/>
          <w:iCs/>
          <w:szCs w:val="22"/>
          <w:lang w:val="en-US"/>
        </w:rPr>
        <w:t>TCI-UL-State</w:t>
      </w:r>
      <w:r w:rsidR="003A4EE7">
        <w:rPr>
          <w:iCs/>
          <w:szCs w:val="22"/>
          <w:lang w:val="en-US"/>
        </w:rPr>
        <w:t xml:space="preserve"> that indicate</w:t>
      </w:r>
      <w:r w:rsidR="003A4EE7" w:rsidRPr="00B643AF">
        <w:rPr>
          <w:iCs/>
          <w:szCs w:val="22"/>
          <w:lang w:val="en-US"/>
        </w:rPr>
        <w:t xml:space="preserve"> a first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r w:rsidR="003A4EE7" w:rsidRPr="00B643AF">
        <w:rPr>
          <w:iCs/>
          <w:szCs w:val="22"/>
          <w:lang w:val="en-US"/>
        </w:rPr>
        <w:t xml:space="preserve"> and a second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r w:rsidR="003A4EE7" w:rsidRPr="00B643AF">
        <w:rPr>
          <w:szCs w:val="22"/>
          <w:lang w:val="en-US"/>
        </w:rPr>
        <w:t xml:space="preserve">, the UE provides the second Type 1 power headroom report using the </w:t>
      </w:r>
      <w:r w:rsidR="003A4EE7" w:rsidRPr="00B643AF">
        <w:rPr>
          <w:i/>
          <w:szCs w:val="22"/>
          <w:lang w:val="en-US"/>
        </w:rPr>
        <w:t>p0AlphaSetforPUSCH</w:t>
      </w:r>
      <w:r w:rsidR="003A4EE7" w:rsidRPr="00B643AF">
        <w:rPr>
          <w:szCs w:val="22"/>
          <w:lang w:val="en-US"/>
        </w:rPr>
        <w:t xml:space="preserve"> and </w:t>
      </w:r>
      <w:r w:rsidR="003A4EE7" w:rsidRPr="00B643AF">
        <w:rPr>
          <w:i/>
          <w:iCs/>
          <w:szCs w:val="22"/>
          <w:lang w:val="en-US"/>
        </w:rPr>
        <w:t>pathlossReferenceRS-Id-r17</w:t>
      </w:r>
      <w:r w:rsidR="003A4EE7" w:rsidRPr="00B643AF">
        <w:rPr>
          <w:iCs/>
          <w:szCs w:val="22"/>
          <w:lang w:val="en-US"/>
        </w:rPr>
        <w:t xml:space="preserve"> values </w:t>
      </w:r>
      <w:r w:rsidR="003A4EE7" w:rsidRPr="00B643AF">
        <w:rPr>
          <w:szCs w:val="22"/>
          <w:lang w:val="en-US"/>
        </w:rPr>
        <w:t xml:space="preserve">associated with the first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p>
    <w:p w14:paraId="279118E4" w14:textId="5BF61D44"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r w:rsidR="003A4EE7" w:rsidRPr="00C734B3">
        <w:rPr>
          <w:iCs/>
        </w:rPr>
        <w:t xml:space="preserve">. </w:t>
      </w:r>
      <w:r w:rsidR="003A4EE7" w:rsidRPr="00C734B3">
        <w:rPr>
          <w:rFonts w:eastAsia="PMingLiU"/>
        </w:rPr>
        <w:t>I</w:t>
      </w:r>
      <w:r w:rsidR="003A4EE7">
        <w:rPr>
          <w:iCs/>
          <w:lang w:val="en-US"/>
        </w:rPr>
        <w:t>f the</w:t>
      </w:r>
      <w:r w:rsidR="003A4EE7" w:rsidRPr="00C734B3">
        <w:rPr>
          <w:iCs/>
          <w:lang w:val="en-US"/>
        </w:rPr>
        <w:t xml:space="preserve"> UE is provided </w:t>
      </w:r>
      <w:r w:rsidR="003A4EE7" w:rsidRPr="00C734B3">
        <w:rPr>
          <w:i/>
          <w:lang w:val="en-US" w:eastAsia="zh-CN"/>
        </w:rPr>
        <w:t>dl-OrJointTCI-StateList</w:t>
      </w:r>
      <w:r w:rsidR="003A4EE7" w:rsidRPr="00C734B3">
        <w:rPr>
          <w:iCs/>
          <w:lang w:val="en-US" w:eastAsia="zh-CN"/>
        </w:rPr>
        <w:t xml:space="preserve"> or</w:t>
      </w:r>
      <w:r w:rsidR="003A4EE7" w:rsidRPr="00C734B3">
        <w:rPr>
          <w:lang w:val="en-US"/>
        </w:rPr>
        <w:t xml:space="preserve"> </w:t>
      </w:r>
      <w:r w:rsidR="003A4EE7" w:rsidRPr="00C734B3">
        <w:rPr>
          <w:i/>
          <w:iCs/>
          <w:lang w:val="en-US"/>
        </w:rPr>
        <w:t>TCI-UL-State</w:t>
      </w:r>
      <w:r w:rsidR="003A4EE7">
        <w:rPr>
          <w:iCs/>
          <w:lang w:val="en-US"/>
        </w:rPr>
        <w:t xml:space="preserve"> that indicate</w:t>
      </w:r>
      <w:r w:rsidR="003A4EE7" w:rsidRPr="00C734B3">
        <w:rPr>
          <w:iCs/>
          <w:lang w:val="en-US"/>
        </w:rPr>
        <w:t xml:space="preserve"> a first </w:t>
      </w:r>
      <w:r w:rsidR="003A4EE7" w:rsidRPr="00C734B3">
        <w:rPr>
          <w:i/>
          <w:iCs/>
          <w:lang w:val="en-US"/>
        </w:rPr>
        <w:t>TCI-State</w:t>
      </w:r>
      <w:r w:rsidR="003A4EE7" w:rsidRPr="00C734B3">
        <w:rPr>
          <w:iCs/>
          <w:lang w:val="en-US"/>
        </w:rPr>
        <w:t xml:space="preserve"> or </w:t>
      </w:r>
      <w:r w:rsidR="003A4EE7" w:rsidRPr="00C734B3">
        <w:rPr>
          <w:i/>
          <w:iCs/>
          <w:lang w:val="en-US"/>
        </w:rPr>
        <w:t>TCI-UL-State</w:t>
      </w:r>
      <w:r w:rsidR="003A4EE7" w:rsidRPr="00C734B3">
        <w:rPr>
          <w:iCs/>
          <w:lang w:val="en-US"/>
        </w:rPr>
        <w:t xml:space="preserve"> and a second </w:t>
      </w:r>
      <w:r w:rsidR="003A4EE7" w:rsidRPr="00C734B3">
        <w:rPr>
          <w:i/>
          <w:iCs/>
          <w:lang w:val="en-US"/>
        </w:rPr>
        <w:t>TCI-State</w:t>
      </w:r>
      <w:r w:rsidR="003A4EE7" w:rsidRPr="00C734B3">
        <w:rPr>
          <w:iCs/>
          <w:lang w:val="en-US"/>
        </w:rPr>
        <w:t xml:space="preserve"> or </w:t>
      </w:r>
      <w:r w:rsidR="003A4EE7" w:rsidRPr="00C734B3">
        <w:rPr>
          <w:i/>
          <w:iCs/>
          <w:lang w:val="en-US"/>
        </w:rPr>
        <w:t>TCI-UL-State</w:t>
      </w:r>
      <w:r w:rsidR="003A4EE7" w:rsidRPr="00C734B3">
        <w:rPr>
          <w:lang w:val="en-US"/>
        </w:rPr>
        <w:t xml:space="preserve">, the UE provides the second Type 1 power headroom report using the </w:t>
      </w:r>
      <w:r w:rsidR="003A4EE7" w:rsidRPr="00C734B3">
        <w:rPr>
          <w:i/>
          <w:lang w:val="en-US"/>
        </w:rPr>
        <w:t>p0AlphaSetforPUSCH</w:t>
      </w:r>
      <w:r w:rsidR="003A4EE7" w:rsidRPr="00C734B3">
        <w:rPr>
          <w:lang w:val="en-US"/>
        </w:rPr>
        <w:t xml:space="preserve"> and </w:t>
      </w:r>
      <w:r w:rsidR="003A4EE7" w:rsidRPr="00C734B3">
        <w:rPr>
          <w:i/>
          <w:iCs/>
          <w:lang w:val="en-US"/>
        </w:rPr>
        <w:t>pathlossReferenceRS-Id-r17</w:t>
      </w:r>
      <w:r w:rsidR="003A4EE7" w:rsidRPr="00C734B3">
        <w:rPr>
          <w:iCs/>
          <w:lang w:val="en-US"/>
        </w:rPr>
        <w:t xml:space="preserve"> values </w:t>
      </w:r>
      <w:r w:rsidR="003A4EE7" w:rsidRPr="00C734B3">
        <w:rPr>
          <w:lang w:val="en-US"/>
        </w:rPr>
        <w:t xml:space="preserve">associated with the second </w:t>
      </w:r>
      <w:r w:rsidR="003A4EE7" w:rsidRPr="00C734B3">
        <w:rPr>
          <w:i/>
          <w:iCs/>
          <w:lang w:val="en-US"/>
        </w:rPr>
        <w:t>TCI-State</w:t>
      </w:r>
      <w:r w:rsidR="003A4EE7" w:rsidRPr="00C734B3">
        <w:rPr>
          <w:iCs/>
          <w:lang w:val="en-US"/>
        </w:rPr>
        <w:t xml:space="preserve"> or </w:t>
      </w:r>
      <w:r w:rsidR="003A4EE7" w:rsidRPr="00C734B3">
        <w:rPr>
          <w:i/>
          <w:iCs/>
          <w:lang w:val="en-US"/>
        </w:rPr>
        <w:t>TCI-UL-State.</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Default="00872457" w:rsidP="00872457">
      <w:pPr>
        <w:pStyle w:val="B2"/>
        <w:rPr>
          <w:i/>
          <w:iCs/>
        </w:rPr>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6E430A87" w14:textId="77777777" w:rsidR="00175144" w:rsidRPr="00175144" w:rsidRDefault="00175144" w:rsidP="00175144">
      <w:pPr>
        <w:pStyle w:val="B2"/>
        <w:rPr>
          <w:lang w:val="en-US"/>
        </w:rPr>
      </w:pPr>
      <w:r w:rsidRPr="00175144">
        <w:t>-</w:t>
      </w:r>
      <w:r w:rsidRPr="00175144">
        <w:tab/>
      </w:r>
      <w:r w:rsidRPr="00175144">
        <w:rPr>
          <w:iCs/>
        </w:rPr>
        <w:t xml:space="preserve">if a UE is provided </w:t>
      </w:r>
      <w:r w:rsidRPr="00175144">
        <w:rPr>
          <w:rFonts w:cs="Times"/>
          <w:i/>
          <w:szCs w:val="18"/>
          <w:lang w:eastAsia="zh-CN"/>
        </w:rPr>
        <w:t>dl-OrJointTCI-StateList</w:t>
      </w:r>
      <w:r w:rsidRPr="00175144">
        <w:rPr>
          <w:rFonts w:cs="Times"/>
          <w:iCs/>
          <w:szCs w:val="18"/>
          <w:lang w:eastAsia="zh-CN"/>
        </w:rPr>
        <w:t xml:space="preserve"> </w:t>
      </w:r>
      <w:r w:rsidRPr="00175144">
        <w:rPr>
          <w:rFonts w:cs="Times"/>
          <w:iCs/>
          <w:szCs w:val="18"/>
          <w:lang w:val="en-US" w:eastAsia="zh-CN"/>
        </w:rPr>
        <w:t>or</w:t>
      </w:r>
      <w:r w:rsidRPr="00175144">
        <w:rPr>
          <w:lang w:val="en-US"/>
        </w:rPr>
        <w:t xml:space="preserve"> </w:t>
      </w:r>
      <w:r w:rsidRPr="00175144">
        <w:rPr>
          <w:i/>
          <w:iCs/>
          <w:lang w:val="en-US"/>
        </w:rPr>
        <w:t>TCI-UL-State</w:t>
      </w:r>
      <w:r w:rsidRPr="00175144">
        <w:rPr>
          <w:iCs/>
        </w:rPr>
        <w:t xml:space="preserve"> and is indicated a first </w:t>
      </w:r>
      <w:r w:rsidRPr="00175144">
        <w:rPr>
          <w:i/>
          <w:iCs/>
          <w:lang w:val="en-US"/>
        </w:rPr>
        <w:t>TCI-State</w:t>
      </w:r>
      <w:r w:rsidRPr="00175144">
        <w:rPr>
          <w:iCs/>
        </w:rPr>
        <w:t xml:space="preserve"> or </w:t>
      </w:r>
      <w:r w:rsidRPr="00175144">
        <w:rPr>
          <w:i/>
          <w:iCs/>
          <w:lang w:val="en-US"/>
        </w:rPr>
        <w:t>TCI-UL-State</w:t>
      </w:r>
      <w:r w:rsidRPr="00175144">
        <w:rPr>
          <w:iCs/>
        </w:rPr>
        <w:t xml:space="preserve"> and a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the UE provides the first or the second </w:t>
      </w:r>
      <w:r w:rsidRPr="00175144">
        <w:t xml:space="preserve">Type 1 power headroom reports using the </w:t>
      </w:r>
      <w:r w:rsidRPr="00175144">
        <w:rPr>
          <w:i/>
        </w:rPr>
        <w:t>p0AlphaSetforPUSCH</w:t>
      </w:r>
      <w:r w:rsidRPr="00175144">
        <w:rPr>
          <w:lang w:val="en-US"/>
        </w:rPr>
        <w:t xml:space="preserve"> and </w:t>
      </w:r>
      <w:r w:rsidRPr="00175144">
        <w:rPr>
          <w:rFonts w:ascii="Times" w:hAnsi="Times" w:cs="Times"/>
          <w:i/>
          <w:iCs/>
        </w:rPr>
        <w:t>pathlossReferenceRS-Id-r17</w:t>
      </w:r>
      <w:r w:rsidRPr="00175144">
        <w:rPr>
          <w:iCs/>
          <w:lang w:val="en-US"/>
        </w:rPr>
        <w:t xml:space="preserve"> values </w:t>
      </w:r>
      <w:r w:rsidRPr="00175144">
        <w:rPr>
          <w:lang w:val="en-US"/>
        </w:rPr>
        <w:t xml:space="preserve">associated with the 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respectively, if the reference </w:t>
      </w:r>
      <w:r w:rsidRPr="00175144">
        <w:rPr>
          <w:lang w:eastAsia="ko-KR"/>
        </w:rPr>
        <w:t xml:space="preserve">PUSCH transmission is </w:t>
      </w:r>
      <w:r w:rsidRPr="00175144">
        <w:t xml:space="preserve">associated with the </w:t>
      </w:r>
      <w:r w:rsidRPr="00175144">
        <w:rPr>
          <w:lang w:val="en-US"/>
        </w:rPr>
        <w:t xml:space="preserve">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respectively</w:t>
      </w:r>
      <w:r w:rsidRPr="00175144">
        <w:t xml:space="preserve"> </w:t>
      </w:r>
      <w:r w:rsidRPr="00175144">
        <w:rPr>
          <w:lang w:val="en-US"/>
        </w:rPr>
        <w:t xml:space="preserve"> </w:t>
      </w:r>
    </w:p>
    <w:p w14:paraId="1CF7DA40" w14:textId="77777777" w:rsidR="00175144" w:rsidRPr="00175144" w:rsidRDefault="00175144" w:rsidP="00175144">
      <w:pPr>
        <w:rPr>
          <w:lang w:val="en-US"/>
        </w:rPr>
      </w:pPr>
      <w:r w:rsidRPr="00175144">
        <w:t xml:space="preserve">If a UE </w:t>
      </w:r>
      <w:r w:rsidRPr="00175144">
        <w:rPr>
          <w:lang w:val="en-US"/>
        </w:rPr>
        <w:t>is provided, for active UL BWP</w:t>
      </w:r>
      <w:r w:rsidRPr="00175144">
        <w:rPr>
          <w:i/>
        </w:rPr>
        <w:t xml:space="preserve"> </w:t>
      </w:r>
      <m:oMath>
        <m:r>
          <w:rPr>
            <w:rFonts w:ascii="Cambria Math" w:hAnsi="Cambria Math"/>
          </w:rPr>
          <m:t>b</m:t>
        </m:r>
      </m:oMath>
      <w:r w:rsidRPr="00175144">
        <w:rPr>
          <w:iCs/>
          <w:color w:val="FF0000"/>
        </w:rPr>
        <w:t xml:space="preserve"> </w:t>
      </w:r>
      <w:r w:rsidRPr="00175144">
        <w:rPr>
          <w:iCs/>
        </w:rPr>
        <w:t xml:space="preserve">of </w:t>
      </w:r>
      <w:r w:rsidRPr="00175144">
        <w:rPr>
          <w:lang w:val="en-US" w:eastAsia="zh-CN"/>
        </w:rPr>
        <w:t xml:space="preserve">carrier </w:t>
      </w:r>
      <m:oMath>
        <m:r>
          <w:rPr>
            <w:rFonts w:ascii="Cambria Math" w:hAnsi="Cambria Math"/>
          </w:rPr>
          <m:t>f</m:t>
        </m:r>
      </m:oMath>
      <w:r w:rsidRPr="00175144">
        <w:rPr>
          <w:lang w:eastAsia="zh-CN"/>
        </w:rPr>
        <w:t xml:space="preserve"> of </w:t>
      </w:r>
      <w:r w:rsidRPr="00175144">
        <w:rPr>
          <w:lang w:val="en-US" w:eastAsia="zh-CN"/>
        </w:rPr>
        <w:t xml:space="preserve">serving cell </w:t>
      </w:r>
      <m:oMath>
        <m:r>
          <w:rPr>
            <w:rFonts w:ascii="Cambria Math" w:hAnsi="Cambria Math"/>
          </w:rPr>
          <m:t>c</m:t>
        </m:r>
      </m:oMath>
      <w:r w:rsidRPr="00175144">
        <w:rPr>
          <w:lang w:val="en-US"/>
        </w:rPr>
        <w:t>,</w:t>
      </w:r>
    </w:p>
    <w:p w14:paraId="6B7C90CE" w14:textId="77777777" w:rsidR="00175144" w:rsidRPr="00175144" w:rsidRDefault="00175144" w:rsidP="00175144">
      <w:pPr>
        <w:pStyle w:val="B1"/>
        <w:rPr>
          <w:lang w:eastAsia="zh-CN"/>
        </w:rPr>
      </w:pPr>
      <w:r w:rsidRPr="00175144">
        <w:t>-</w:t>
      </w:r>
      <w:r w:rsidRPr="00175144">
        <w:tab/>
      </w:r>
      <w:r w:rsidRPr="003A4EE7">
        <w:rPr>
          <w:i/>
          <w:iCs/>
        </w:rPr>
        <w:t>twoPHRMode</w:t>
      </w:r>
      <w:r w:rsidRPr="00175144">
        <w:t>,</w:t>
      </w:r>
      <w:r w:rsidRPr="00175144">
        <w:rPr>
          <w:lang w:eastAsia="zh-CN"/>
        </w:rPr>
        <w:t xml:space="preserve"> </w:t>
      </w:r>
    </w:p>
    <w:p w14:paraId="24CC1A96" w14:textId="3066F55B" w:rsidR="00175144" w:rsidRPr="00175144" w:rsidRDefault="00175144" w:rsidP="00175144">
      <w:pPr>
        <w:pStyle w:val="B1"/>
      </w:pPr>
      <w:r w:rsidRPr="00175144">
        <w:t>-</w:t>
      </w:r>
      <w:r w:rsidRPr="00175144">
        <w:tab/>
        <w:t xml:space="preserve">two SRS resource sets in </w:t>
      </w:r>
      <w:r w:rsidRPr="003A4EE7">
        <w:rPr>
          <w:i/>
          <w:iCs/>
        </w:rPr>
        <w:t>srs-ResourceSetToAddModList</w:t>
      </w:r>
      <w:r w:rsidRPr="00175144">
        <w:t xml:space="preserve"> or </w:t>
      </w:r>
      <w:r w:rsidRPr="003A4EE7">
        <w:rPr>
          <w:i/>
          <w:iCs/>
        </w:rPr>
        <w:t>srs-ResourceSetToAddModListDCI-0-2</w:t>
      </w:r>
      <w:r w:rsidRPr="00175144">
        <w:t xml:space="preserve"> with usage set to 'codebook' or 'nonCodebook',</w:t>
      </w:r>
    </w:p>
    <w:p w14:paraId="4524A7C3" w14:textId="77777777" w:rsidR="00175144" w:rsidRPr="00175144" w:rsidRDefault="00175144" w:rsidP="00175144">
      <w:pPr>
        <w:pStyle w:val="B1"/>
      </w:pPr>
      <w:r w:rsidRPr="00175144">
        <w:t>-</w:t>
      </w:r>
      <w:r w:rsidRPr="00175144">
        <w:tab/>
      </w:r>
      <w:r w:rsidRPr="003A4EE7">
        <w:rPr>
          <w:rFonts w:cs="Times"/>
          <w:i/>
          <w:iCs/>
          <w:szCs w:val="18"/>
          <w:lang w:eastAsia="zh-CN"/>
        </w:rPr>
        <w:t>dl-OrJointTCI-StateList</w:t>
      </w:r>
      <w:r w:rsidRPr="00175144">
        <w:rPr>
          <w:rFonts w:cs="Times"/>
          <w:szCs w:val="18"/>
          <w:lang w:eastAsia="zh-CN"/>
        </w:rPr>
        <w:t xml:space="preserve"> or</w:t>
      </w:r>
      <w:r w:rsidRPr="00175144">
        <w:t xml:space="preserve"> </w:t>
      </w:r>
      <w:r w:rsidRPr="003A4EE7">
        <w:rPr>
          <w:i/>
          <w:iCs/>
        </w:rPr>
        <w:t>TCI-UL-State</w:t>
      </w:r>
      <w:r w:rsidRPr="00175144">
        <w:t xml:space="preserve"> and is indicated a first TCI-State or TCI-UL-State and a second TCI-State or TCI-UL-State, and</w:t>
      </w:r>
    </w:p>
    <w:p w14:paraId="2A44B151" w14:textId="77777777" w:rsidR="00175144" w:rsidRPr="00175144" w:rsidRDefault="00175144" w:rsidP="00175144">
      <w:pPr>
        <w:pStyle w:val="B1"/>
        <w:rPr>
          <w:lang w:eastAsia="zh-CN"/>
        </w:rPr>
      </w:pPr>
      <w:r w:rsidRPr="00175144">
        <w:t>-</w:t>
      </w:r>
      <w:r w:rsidRPr="00175144">
        <w:tab/>
      </w:r>
      <w:r w:rsidRPr="003A4EE7">
        <w:rPr>
          <w:rFonts w:eastAsia="PMingLiU"/>
          <w:i/>
          <w:iCs/>
          <w:lang w:eastAsia="zh-TW"/>
        </w:rPr>
        <w:t>multipanelScheme</w:t>
      </w:r>
    </w:p>
    <w:p w14:paraId="28534339" w14:textId="77777777" w:rsidR="00175144" w:rsidRPr="00175144" w:rsidRDefault="00175144" w:rsidP="00175144">
      <w:pPr>
        <w:rPr>
          <w:lang w:val="en-US" w:eastAsia="zh-CN"/>
        </w:rPr>
      </w:pPr>
      <w:r w:rsidRPr="00175144">
        <w:rPr>
          <w:lang w:val="en-US" w:eastAsia="zh-CN"/>
        </w:rPr>
        <w:t xml:space="preserve">the UE provides </w:t>
      </w:r>
    </w:p>
    <w:p w14:paraId="1D46B089" w14:textId="06E02ACC" w:rsidR="00175144" w:rsidRPr="00175144" w:rsidRDefault="00175144" w:rsidP="00175144">
      <w:pPr>
        <w:pStyle w:val="B1"/>
        <w:rPr>
          <w:iCs/>
          <w:lang w:val="en-GB"/>
        </w:rPr>
      </w:pPr>
      <w:r w:rsidRPr="00175144">
        <w:t>-</w:t>
      </w:r>
      <w:r w:rsidRPr="00175144">
        <w:tab/>
        <w:t xml:space="preserve">a Type 1 power headroom report and a 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first </w:t>
      </w:r>
      <w:r w:rsidRPr="00175144">
        <w:rPr>
          <w:i/>
          <w:iCs/>
        </w:rPr>
        <w:t>TCI-State</w:t>
      </w:r>
      <w:r w:rsidRPr="00175144">
        <w:rPr>
          <w:iCs/>
        </w:rPr>
        <w:t xml:space="preserve"> or </w:t>
      </w:r>
      <w:r w:rsidRPr="00175144">
        <w:rPr>
          <w:i/>
          <w:iCs/>
        </w:rPr>
        <w:t>TCI-UL-State</w:t>
      </w:r>
      <w:r>
        <w:rPr>
          <w:iCs/>
          <w:lang w:val="en-GB"/>
        </w:rPr>
        <w:t>,</w:t>
      </w:r>
    </w:p>
    <w:p w14:paraId="3BEF2E8B" w14:textId="46126B75" w:rsidR="00175144" w:rsidRPr="00175144" w:rsidRDefault="00175144" w:rsidP="00175144">
      <w:pPr>
        <w:pStyle w:val="B1"/>
        <w:rPr>
          <w:iCs/>
          <w:lang w:val="en-GB"/>
        </w:rPr>
      </w:pPr>
      <w:r w:rsidRPr="00175144">
        <w:lastRenderedPageBreak/>
        <w:t>-</w:t>
      </w:r>
      <w:r w:rsidRPr="00175144">
        <w:tab/>
        <w:t xml:space="preserve">a Type 1 power headroom report and a 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second </w:t>
      </w:r>
      <w:r w:rsidRPr="00175144">
        <w:rPr>
          <w:i/>
          <w:iCs/>
        </w:rPr>
        <w:t>TCI-State</w:t>
      </w:r>
      <w:r w:rsidRPr="00175144">
        <w:rPr>
          <w:iCs/>
        </w:rPr>
        <w:t xml:space="preserve"> or </w:t>
      </w:r>
      <w:r w:rsidRPr="00175144">
        <w:rPr>
          <w:i/>
          <w:iCs/>
        </w:rPr>
        <w:t>TCI-UL-State</w:t>
      </w:r>
      <w:r>
        <w:rPr>
          <w:iCs/>
          <w:lang w:val="en-GB"/>
        </w:rPr>
        <w:t>,</w:t>
      </w:r>
    </w:p>
    <w:p w14:paraId="15F89836" w14:textId="70440411" w:rsidR="00175144" w:rsidRPr="00175144" w:rsidRDefault="00175144" w:rsidP="00175144">
      <w:pPr>
        <w:pStyle w:val="B1"/>
        <w:rPr>
          <w:iCs/>
          <w:lang w:val="en-GB"/>
        </w:rPr>
      </w:pPr>
      <w:r w:rsidRPr="00175144">
        <w:t>-</w:t>
      </w:r>
      <w:r w:rsidRPr="00175144">
        <w:tab/>
        <w:t xml:space="preserve">a first Type 1 power headroom report and a first 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a second Type 1 power headroom report and a second 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using a spatial domain filter corresponding</w:t>
      </w:r>
      <w:r w:rsidRPr="00175144">
        <w:rPr>
          <w:iCs/>
        </w:rPr>
        <w:t xml:space="preserve"> to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using a spatial domain filter corresponding </w:t>
      </w:r>
      <w:r w:rsidRPr="00175144">
        <w:rPr>
          <w:iCs/>
        </w:rPr>
        <w:t xml:space="preserve">to the second </w:t>
      </w:r>
      <w:r w:rsidRPr="00175144">
        <w:rPr>
          <w:i/>
          <w:iCs/>
        </w:rPr>
        <w:t>TCI-State</w:t>
      </w:r>
      <w:r w:rsidRPr="00175144">
        <w:rPr>
          <w:iCs/>
        </w:rPr>
        <w:t xml:space="preserve"> or </w:t>
      </w:r>
      <w:r w:rsidRPr="00175144">
        <w:rPr>
          <w:i/>
          <w:iCs/>
        </w:rPr>
        <w:t>TCI-UL-State</w:t>
      </w:r>
      <w:r>
        <w:rPr>
          <w:iCs/>
          <w:lang w:val="en-GB"/>
        </w:rPr>
        <w:t>.</w:t>
      </w:r>
    </w:p>
    <w:p w14:paraId="55A22192" w14:textId="77777777" w:rsidR="00E9200F" w:rsidRPr="00B916EC" w:rsidRDefault="00E9200F" w:rsidP="00E9200F">
      <w:pPr>
        <w:pStyle w:val="Heading3"/>
      </w:pPr>
      <w:bookmarkStart w:id="301" w:name="_Toc12021459"/>
      <w:bookmarkStart w:id="302" w:name="_Toc20311571"/>
      <w:bookmarkStart w:id="303" w:name="_Toc26719396"/>
      <w:bookmarkStart w:id="304" w:name="_Toc29894827"/>
      <w:bookmarkStart w:id="305" w:name="_Toc29899126"/>
      <w:bookmarkStart w:id="306" w:name="_Toc29899544"/>
      <w:bookmarkStart w:id="307" w:name="_Toc29917281"/>
      <w:bookmarkStart w:id="308" w:name="_Toc36498155"/>
      <w:bookmarkStart w:id="309" w:name="_Toc45699181"/>
      <w:bookmarkStart w:id="310" w:name="_Toc156237188"/>
      <w:r w:rsidRPr="00B916EC">
        <w:t>7.7</w:t>
      </w:r>
      <w:r>
        <w:t>.2</w:t>
      </w:r>
      <w:r>
        <w:tab/>
        <w:t>Type 2 PH report</w:t>
      </w:r>
      <w:bookmarkEnd w:id="301"/>
      <w:bookmarkEnd w:id="302"/>
      <w:bookmarkEnd w:id="303"/>
      <w:bookmarkEnd w:id="304"/>
      <w:bookmarkEnd w:id="305"/>
      <w:bookmarkEnd w:id="306"/>
      <w:bookmarkEnd w:id="307"/>
      <w:bookmarkEnd w:id="308"/>
      <w:bookmarkEnd w:id="309"/>
      <w:bookmarkEnd w:id="310"/>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11" w:name="_Toc12021460"/>
      <w:bookmarkStart w:id="312" w:name="_Toc20311572"/>
      <w:bookmarkStart w:id="313" w:name="_Toc26719397"/>
      <w:bookmarkStart w:id="314" w:name="_Toc29894828"/>
      <w:bookmarkStart w:id="315" w:name="_Toc29899127"/>
      <w:bookmarkStart w:id="316" w:name="_Toc29899545"/>
      <w:bookmarkStart w:id="317" w:name="_Toc29917282"/>
      <w:bookmarkStart w:id="318" w:name="_Toc36498156"/>
      <w:bookmarkStart w:id="319" w:name="_Toc45699182"/>
      <w:bookmarkStart w:id="320" w:name="_Toc156237189"/>
      <w:r w:rsidRPr="00B916EC">
        <w:t>7</w:t>
      </w:r>
      <w:r w:rsidR="00034A1C" w:rsidRPr="00B916EC">
        <w:t>.7.</w:t>
      </w:r>
      <w:r w:rsidR="00076E14">
        <w:t>3</w:t>
      </w:r>
      <w:r w:rsidRPr="00B916EC">
        <w:tab/>
      </w:r>
      <w:r w:rsidR="00076E14">
        <w:t xml:space="preserve">Type 3 PH </w:t>
      </w:r>
      <w:r w:rsidR="00685D97">
        <w:t>report</w:t>
      </w:r>
      <w:bookmarkEnd w:id="311"/>
      <w:bookmarkEnd w:id="312"/>
      <w:bookmarkEnd w:id="313"/>
      <w:bookmarkEnd w:id="314"/>
      <w:bookmarkEnd w:id="315"/>
      <w:bookmarkEnd w:id="316"/>
      <w:bookmarkEnd w:id="317"/>
      <w:bookmarkEnd w:id="318"/>
      <w:bookmarkEnd w:id="319"/>
      <w:bookmarkEnd w:id="320"/>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BE0229">
        <w:rPr>
          <w:position w:val="-6"/>
        </w:rPr>
        <w:pict w14:anchorId="768A34F1">
          <v:shape id="_x0000_i1114" type="#_x0000_t75" style="width:7.5pt;height:14.25pt">
            <v:imagedata r:id="rId62" o:title=""/>
          </v:shape>
        </w:pict>
      </w:r>
      <w:r w:rsidRPr="008B40E0">
        <w:t xml:space="preserve"> </w:t>
      </w:r>
      <w:r>
        <w:t xml:space="preserve">on active </w:t>
      </w:r>
      <w:r>
        <w:rPr>
          <w:lang w:val="en-US"/>
        </w:rPr>
        <w:t xml:space="preserve">UL BWP </w:t>
      </w:r>
      <w:r w:rsidR="00BE0229">
        <w:rPr>
          <w:iCs/>
          <w:position w:val="-6"/>
        </w:rPr>
        <w:pict w14:anchorId="2F1DEEB9">
          <v:shape id="_x0000_i1115" type="#_x0000_t75" style="width:14.25pt;height:14.25pt">
            <v:imagedata r:id="rId59" o:title=""/>
          </v:shape>
        </w:pict>
      </w:r>
      <w:r>
        <w:rPr>
          <w:iCs/>
        </w:rPr>
        <w:t xml:space="preserve"> of </w:t>
      </w:r>
      <w:r w:rsidRPr="00B916EC">
        <w:t xml:space="preserve">carrier </w:t>
      </w:r>
      <w:r w:rsidR="00BE0229">
        <w:rPr>
          <w:position w:val="-10"/>
        </w:rPr>
        <w:pict w14:anchorId="2A5BFBB6">
          <v:shape id="_x0000_i1116" type="#_x0000_t75" style="width:14.25pt;height:14.25pt">
            <v:imagedata r:id="rId63"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BE0229">
        <w:rPr>
          <w:position w:val="-10"/>
        </w:rPr>
        <w:pict w14:anchorId="59C3E2C2">
          <v:shape id="_x0000_i1117" type="#_x0000_t75" style="width:14.25pt;height:14.25pt">
            <v:imagedata r:id="rId63"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BE0229" w:rsidP="00852E8D">
      <w:pPr>
        <w:pStyle w:val="EQ"/>
        <w:jc w:val="center"/>
      </w:pPr>
      <w:r>
        <w:rPr>
          <w:position w:val="-16"/>
        </w:rPr>
        <w:pict w14:anchorId="68C5C5D0">
          <v:shape id="_x0000_i1118" type="#_x0000_t75" style="width:468.75pt;height:21.75pt">
            <v:imagedata r:id="rId64"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BE0229">
        <w:rPr>
          <w:position w:val="-14"/>
        </w:rPr>
        <w:pict w14:anchorId="06429FC5">
          <v:shape id="_x0000_i1119" type="#_x0000_t75" style="width:55.5pt;height:18.75pt">
            <v:imagedata r:id="rId65" o:title=""/>
          </v:shape>
        </w:pict>
      </w:r>
      <w:r w:rsidRPr="00B916EC">
        <w:t xml:space="preserve">, </w:t>
      </w:r>
      <w:r w:rsidR="00BE0229">
        <w:rPr>
          <w:position w:val="-12"/>
        </w:rPr>
        <w:pict w14:anchorId="44F80EED">
          <v:shape id="_x0000_i1120" type="#_x0000_t75" style="width:64.5pt;height:14.25pt">
            <v:imagedata r:id="rId66" o:title=""/>
          </v:shape>
        </w:pict>
      </w:r>
      <w:r w:rsidRPr="00B916EC">
        <w:t xml:space="preserve">, </w:t>
      </w:r>
      <w:r w:rsidR="00BE0229">
        <w:rPr>
          <w:position w:val="-12"/>
        </w:rPr>
        <w:pict w14:anchorId="7B616313">
          <v:shape id="_x0000_i1121" type="#_x0000_t75" style="width:50.25pt;height:14.25pt">
            <v:imagedata r:id="rId67" o:title=""/>
          </v:shape>
        </w:pict>
      </w:r>
      <w:r w:rsidRPr="00B916EC">
        <w:t xml:space="preserve">, </w:t>
      </w:r>
      <w:r w:rsidR="00BE0229">
        <w:rPr>
          <w:position w:val="-12"/>
        </w:rPr>
        <w:pict w14:anchorId="6222CCF5">
          <v:shape id="_x0000_i1122" type="#_x0000_t75" style="width:57.75pt;height:18.75pt">
            <v:imagedata r:id="rId68" o:title=""/>
          </v:shape>
        </w:pict>
      </w:r>
      <w:r w:rsidRPr="00B916EC">
        <w:t xml:space="preserve">, </w:t>
      </w:r>
      <w:r w:rsidR="00BE0229">
        <w:rPr>
          <w:position w:val="-12"/>
        </w:rPr>
        <w:pict w14:anchorId="6C1DB2FC">
          <v:shape id="_x0000_i1123" type="#_x0000_t75" style="width:50.25pt;height:14.25pt">
            <v:imagedata r:id="rId69" o:title=""/>
          </v:shape>
        </w:pict>
      </w:r>
      <w:r w:rsidRPr="00B916EC">
        <w:rPr>
          <w:rFonts w:hint="eastAsia"/>
        </w:rPr>
        <w:t xml:space="preserve"> </w:t>
      </w:r>
      <w:r w:rsidRPr="00B916EC">
        <w:t xml:space="preserve">and </w:t>
      </w:r>
      <w:r w:rsidR="00BE0229">
        <w:rPr>
          <w:position w:val="-12"/>
        </w:rPr>
        <w:pict w14:anchorId="4A686189">
          <v:shape id="_x0000_i1124" type="#_x0000_t75" style="width:36.75pt;height:14.25pt">
            <v:imagedata r:id="rId70"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BE0229">
        <w:rPr>
          <w:position w:val="-6"/>
        </w:rPr>
        <w:pict w14:anchorId="2172A581">
          <v:shape id="_x0000_i1125" type="#_x0000_t75" style="width:7.5pt;height:14.25pt">
            <v:imagedata r:id="rId71" o:title=""/>
          </v:shape>
        </w:pict>
      </w:r>
      <w:r w:rsidRPr="00B916EC">
        <w:t xml:space="preserve"> </w:t>
      </w:r>
      <w:r>
        <w:rPr>
          <w:lang w:val="en-US"/>
        </w:rPr>
        <w:t>on UL BWP</w:t>
      </w:r>
      <w:r w:rsidRPr="00B916EC">
        <w:t xml:space="preserve"> </w:t>
      </w:r>
      <w:r w:rsidR="00BE0229">
        <w:rPr>
          <w:iCs/>
          <w:position w:val="-6"/>
        </w:rPr>
        <w:pict w14:anchorId="46440C72">
          <v:shape id="_x0000_i1126" type="#_x0000_t75" style="width:14.25pt;height:14.25pt">
            <v:imagedata r:id="rId59" o:title=""/>
          </v:shape>
        </w:pict>
      </w:r>
      <w:r>
        <w:rPr>
          <w:iCs/>
        </w:rPr>
        <w:t xml:space="preserve"> of</w:t>
      </w:r>
      <w:r w:rsidRPr="00B916EC">
        <w:t xml:space="preserve"> carrier </w:t>
      </w:r>
      <w:r w:rsidR="00BE0229">
        <w:rPr>
          <w:position w:val="-10"/>
        </w:rPr>
        <w:pict w14:anchorId="3B9E4F4D">
          <v:shape id="_x0000_i1127" type="#_x0000_t75" style="width:14.25pt;height:14.25pt">
            <v:imagedata r:id="rId63"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BE0229">
        <w:rPr>
          <w:iCs/>
          <w:position w:val="-6"/>
        </w:rPr>
        <w:pict w14:anchorId="3005F602">
          <v:shape id="_x0000_i1128" type="#_x0000_t75" style="width:14.25pt;height:14.25pt">
            <v:imagedata r:id="rId59" o:title=""/>
          </v:shape>
        </w:pict>
      </w:r>
      <w:r>
        <w:rPr>
          <w:iCs/>
        </w:rPr>
        <w:t xml:space="preserve"> of </w:t>
      </w:r>
      <w:r w:rsidRPr="00B916EC">
        <w:t xml:space="preserve">carrier </w:t>
      </w:r>
      <w:r w:rsidR="00BE0229">
        <w:rPr>
          <w:position w:val="-10"/>
        </w:rPr>
        <w:pict w14:anchorId="6FBB66D1">
          <v:shape id="_x0000_i1129" type="#_x0000_t75" style="width:14.25pt;height:14.25pt">
            <v:imagedata r:id="rId63"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BE0229">
        <w:rPr>
          <w:position w:val="-12"/>
        </w:rPr>
        <w:pict w14:anchorId="3AEB7934">
          <v:shape id="_x0000_i1130" type="#_x0000_t75" style="width:351.75pt;height:18.75pt">
            <v:imagedata r:id="rId72" o:title=""/>
          </v:shape>
        </w:pict>
      </w:r>
      <w:r w:rsidRPr="00B916EC">
        <w:t xml:space="preserve"> [dB]</w:t>
      </w:r>
    </w:p>
    <w:p w14:paraId="35561C19" w14:textId="413EAF06" w:rsidR="00852E8D" w:rsidRDefault="00852E8D" w:rsidP="00852E8D">
      <w:r w:rsidRPr="00B916EC">
        <w:t>where</w:t>
      </w:r>
      <w:r w:rsidRPr="00B916EC">
        <w:rPr>
          <w:lang w:val="en-US"/>
        </w:rPr>
        <w:t xml:space="preserve"> </w:t>
      </w:r>
      <w:r w:rsidR="00BE0229">
        <w:rPr>
          <w:position w:val="-10"/>
        </w:rPr>
        <w:pict w14:anchorId="769599CD">
          <v:shape id="_x0000_i1131" type="#_x0000_t75" style="width:14.25pt;height:18.75pt">
            <v:imagedata r:id="rId73"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BE0229">
        <w:rPr>
          <w:iCs/>
          <w:position w:val="-6"/>
        </w:rPr>
        <w:pict w14:anchorId="643A4C79">
          <v:shape id="_x0000_i1132" type="#_x0000_t75" style="width:14.25pt;height:14.25pt">
            <v:imagedata r:id="rId59" o:title=""/>
          </v:shape>
        </w:pict>
      </w:r>
      <w:r>
        <w:rPr>
          <w:iCs/>
        </w:rPr>
        <w:t xml:space="preserve"> </w:t>
      </w:r>
      <w:r w:rsidRPr="00B916EC">
        <w:rPr>
          <w:lang w:val="en-US"/>
        </w:rPr>
        <w:t xml:space="preserve">and </w:t>
      </w:r>
      <w:r w:rsidR="00BE0229">
        <w:rPr>
          <w:position w:val="-12"/>
        </w:rPr>
        <w:pict w14:anchorId="2B94B9AA">
          <v:shape id="_x0000_i1133" type="#_x0000_t75" style="width:64.5pt;height:18.75pt">
            <v:imagedata r:id="rId74" o:title=""/>
          </v:shape>
        </w:pict>
      </w:r>
      <w:r w:rsidRPr="00B916EC">
        <w:t>,</w:t>
      </w:r>
      <w:r>
        <w:t xml:space="preserve"> </w:t>
      </w:r>
      <w:r w:rsidR="00BE0229">
        <w:rPr>
          <w:position w:val="-12"/>
        </w:rPr>
        <w:pict w14:anchorId="03A38454">
          <v:shape id="_x0000_i1134" type="#_x0000_t75" style="width:57.75pt;height:18.75pt">
            <v:imagedata r:id="rId75" o:title=""/>
          </v:shape>
        </w:pict>
      </w:r>
      <w:r w:rsidRPr="00B916EC">
        <w:rPr>
          <w:lang w:val="en-US"/>
        </w:rPr>
        <w:t xml:space="preserve">, </w:t>
      </w:r>
      <w:r w:rsidR="00BE0229">
        <w:rPr>
          <w:position w:val="-12"/>
        </w:rPr>
        <w:pict w14:anchorId="33184EA0">
          <v:shape id="_x0000_i1135" type="#_x0000_t75" style="width:50.25pt;height:18.75pt">
            <v:imagedata r:id="rId76" o:title=""/>
          </v:shape>
        </w:pict>
      </w:r>
      <w:r w:rsidRPr="00B916EC">
        <w:t xml:space="preserve"> </w:t>
      </w:r>
      <w:r w:rsidRPr="00B916EC">
        <w:rPr>
          <w:lang w:val="en-US"/>
        </w:rPr>
        <w:t xml:space="preserve">and </w:t>
      </w:r>
      <w:r w:rsidR="00BE0229">
        <w:rPr>
          <w:position w:val="-12"/>
        </w:rPr>
        <w:pict w14:anchorId="468D2E3C">
          <v:shape id="_x0000_i1136" type="#_x0000_t75" style="width:36.75pt;height:18.75pt">
            <v:imagedata r:id="rId77"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BE0229">
        <w:rPr>
          <w:iCs/>
          <w:position w:val="-6"/>
        </w:rPr>
        <w:pict w14:anchorId="31339308">
          <v:shape id="_x0000_i1137" type="#_x0000_t75" style="width:14.25pt;height:14.25pt">
            <v:imagedata r:id="rId59" o:title=""/>
          </v:shape>
        </w:pict>
      </w:r>
      <w:r w:rsidRPr="00B916EC">
        <w:t xml:space="preserve">. </w:t>
      </w:r>
      <w:r w:rsidR="00BE0229">
        <w:rPr>
          <w:position w:val="-12"/>
        </w:rPr>
        <w:pict w14:anchorId="229C6E94">
          <v:shape id="_x0000_i1138" type="#_x0000_t75" style="width:57.75pt;height:18.75pt">
            <v:imagedata r:id="rId78"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21" w:name="_Toc12021461"/>
      <w:bookmarkStart w:id="322" w:name="_Toc20311573"/>
      <w:bookmarkStart w:id="323" w:name="_Toc26719398"/>
      <w:bookmarkStart w:id="324" w:name="_Toc29894829"/>
      <w:bookmarkStart w:id="325" w:name="_Toc29899128"/>
      <w:bookmarkStart w:id="326" w:name="_Toc29899546"/>
      <w:bookmarkStart w:id="327" w:name="_Toc29917283"/>
      <w:bookmarkStart w:id="328" w:name="_Toc36498157"/>
      <w:bookmarkStart w:id="329" w:name="_Toc45699183"/>
      <w:bookmarkStart w:id="330" w:name="_Toc156237190"/>
      <w:r w:rsidRPr="00B916EC">
        <w:t>8</w:t>
      </w:r>
      <w:r w:rsidR="003D415C" w:rsidRPr="00B916EC">
        <w:rPr>
          <w:rFonts w:hint="eastAsia"/>
        </w:rPr>
        <w:tab/>
      </w:r>
      <w:r w:rsidR="006F2814" w:rsidRPr="00B916EC">
        <w:t>Random access procedure</w:t>
      </w:r>
      <w:bookmarkEnd w:id="321"/>
      <w:bookmarkEnd w:id="322"/>
      <w:bookmarkEnd w:id="323"/>
      <w:bookmarkEnd w:id="324"/>
      <w:bookmarkEnd w:id="325"/>
      <w:bookmarkEnd w:id="326"/>
      <w:bookmarkEnd w:id="327"/>
      <w:bookmarkEnd w:id="328"/>
      <w:bookmarkEnd w:id="329"/>
      <w:bookmarkEnd w:id="330"/>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lastRenderedPageBreak/>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BE0229">
        <w:rPr>
          <w:position w:val="-12"/>
        </w:rPr>
        <w:pict w14:anchorId="664AE0FB">
          <v:shape id="_x0000_i1139" type="#_x0000_t75" style="width:21.75pt;height:18.75pt">
            <v:imagedata r:id="rId79"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31" w:name="_Ref491452917"/>
      <w:bookmarkStart w:id="332" w:name="_Toc12021462"/>
      <w:bookmarkStart w:id="333" w:name="_Toc20311574"/>
      <w:bookmarkStart w:id="334" w:name="_Toc26719399"/>
      <w:bookmarkStart w:id="335" w:name="_Toc29894830"/>
      <w:bookmarkStart w:id="336" w:name="_Toc29899129"/>
      <w:bookmarkStart w:id="337" w:name="_Toc29899547"/>
      <w:bookmarkStart w:id="338" w:name="_Toc29917284"/>
      <w:bookmarkStart w:id="339" w:name="_Toc36498158"/>
      <w:bookmarkStart w:id="340" w:name="_Toc45699184"/>
      <w:bookmarkStart w:id="341" w:name="_Toc156237191"/>
      <w:r w:rsidRPr="00B916EC">
        <w:t>8</w:t>
      </w:r>
      <w:r w:rsidRPr="00B916EC">
        <w:rPr>
          <w:rFonts w:hint="eastAsia"/>
        </w:rPr>
        <w:t>.1</w:t>
      </w:r>
      <w:r w:rsidR="007D5A3F">
        <w:rPr>
          <w:rFonts w:hint="eastAsia"/>
        </w:rPr>
        <w:tab/>
      </w:r>
      <w:r w:rsidRPr="00B916EC">
        <w:t>Random access preamble</w:t>
      </w:r>
      <w:bookmarkEnd w:id="331"/>
      <w:bookmarkEnd w:id="332"/>
      <w:bookmarkEnd w:id="333"/>
      <w:bookmarkEnd w:id="334"/>
      <w:bookmarkEnd w:id="335"/>
      <w:bookmarkEnd w:id="336"/>
      <w:bookmarkEnd w:id="337"/>
      <w:bookmarkEnd w:id="338"/>
      <w:bookmarkEnd w:id="339"/>
      <w:bookmarkEnd w:id="340"/>
      <w:bookmarkEnd w:id="341"/>
    </w:p>
    <w:p w14:paraId="564FEE22" w14:textId="7119C79A" w:rsidR="00A10623" w:rsidRPr="00B916EC" w:rsidRDefault="005D3B74" w:rsidP="008E4A20">
      <w:pPr>
        <w:rPr>
          <w:lang w:val="en-US"/>
        </w:rPr>
      </w:pPr>
      <w:r>
        <w:t>Physical random access</w:t>
      </w:r>
      <w:r w:rsidR="00A10623" w:rsidRPr="00B916EC">
        <w:t xml:space="preserve"> procedure</w:t>
      </w:r>
      <w:r w:rsidR="00376B88">
        <w:t xml:space="preserve"> for a UE</w:t>
      </w:r>
      <w:r w:rsidR="00A10623" w:rsidRPr="00B916EC">
        <w:t xml:space="preserve"> is triggered upon request of a </w:t>
      </w:r>
      <w:r w:rsidR="00A10623" w:rsidRPr="00B916EC">
        <w:rPr>
          <w:lang w:val="en-US"/>
        </w:rPr>
        <w:t>PRACH</w:t>
      </w:r>
      <w:r w:rsidR="00A10623" w:rsidRPr="00B916EC">
        <w:t xml:space="preserve"> transmission by higher layers</w:t>
      </w:r>
      <w:r>
        <w:t xml:space="preserve"> or by a PDCCH order</w:t>
      </w:r>
      <w:r w:rsidR="00290476">
        <w:t xml:space="preserve"> for a cell</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66262961" w:rsidR="00A10623" w:rsidRPr="00B916EC" w:rsidRDefault="00B0145C" w:rsidP="00B0145C">
      <w:pPr>
        <w:pStyle w:val="B1"/>
      </w:pPr>
      <w:r>
        <w:t>-</w:t>
      </w:r>
      <w:r>
        <w:tab/>
      </w:r>
      <w:r w:rsidR="00A10623" w:rsidRPr="00B916EC">
        <w:t>A configuration for PRACH transmission</w:t>
      </w:r>
      <w:r w:rsidR="005F4AE0">
        <w:t xml:space="preserve"> on the cell</w:t>
      </w:r>
      <w:r w:rsidR="00A10623" w:rsidRPr="00B916EC">
        <w:t xml:space="preserve"> [4, TS 38.211].</w:t>
      </w:r>
      <w:r w:rsidR="007D5A3F">
        <w:t xml:space="preserve"> </w:t>
      </w:r>
    </w:p>
    <w:p w14:paraId="72A9C0BB" w14:textId="20566519" w:rsidR="004107B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a corresponding RA-RNTI</w:t>
      </w:r>
      <w:r w:rsidR="005F4AE0">
        <w:rPr>
          <w:lang w:val="en-GB"/>
        </w:rPr>
        <w:t xml:space="preserve"> </w:t>
      </w:r>
      <w:r w:rsidR="005F4AE0">
        <w:t>when applicable [11, TS 38.321]</w:t>
      </w:r>
      <w:r w:rsidR="004107BC" w:rsidRPr="00B916EC">
        <w:t>, and a PRACH resource</w:t>
      </w:r>
      <w:r w:rsidR="005F4AE0">
        <w:rPr>
          <w:lang w:val="en-GB"/>
        </w:rPr>
        <w:t xml:space="preserve"> for the cell</w:t>
      </w:r>
      <w:r w:rsidR="004107BC" w:rsidRPr="00B916EC">
        <w:t xml:space="preserve">. </w:t>
      </w:r>
    </w:p>
    <w:p w14:paraId="5A786384" w14:textId="6C6F4721" w:rsidR="00376B88" w:rsidRPr="00376B88" w:rsidRDefault="00376B88" w:rsidP="00376B88">
      <w:pPr>
        <w:pStyle w:val="B1"/>
        <w:rPr>
          <w:lang w:val="en-GB"/>
        </w:rPr>
      </w:pPr>
      <w:r w:rsidRPr="00376B88">
        <w:t>-</w:t>
      </w:r>
      <w:r w:rsidRPr="00376B88">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376B88">
        <w:t xml:space="preserve"> preamble repetitions for the PRACH transmission if the UE would transmit the PRACH with repetitions. </w:t>
      </w:r>
    </w:p>
    <w:p w14:paraId="7553B93F" w14:textId="6AD99391" w:rsidR="004107BC" w:rsidRDefault="004107BC" w:rsidP="00D1272A">
      <w:pPr>
        <w:rPr>
          <w:lang w:val="en-US"/>
        </w:rPr>
      </w:pPr>
      <w:r w:rsidRPr="00B916EC">
        <w:rPr>
          <w:lang w:val="en-US"/>
        </w:rPr>
        <w:t>A</w:t>
      </w:r>
      <w:r w:rsidRPr="00B916EC">
        <w:t xml:space="preserve"> </w:t>
      </w:r>
      <w:r w:rsidR="005F4AE0">
        <w:t xml:space="preserve">UE transmits a </w:t>
      </w:r>
      <w:r>
        <w:rPr>
          <w:lang w:val="en-US"/>
        </w:rPr>
        <w:t>PRACH</w:t>
      </w:r>
      <w:r w:rsidRPr="00B916EC">
        <w:t xml:space="preserve"> </w:t>
      </w:r>
      <w:r w:rsidR="005F4AE0">
        <w:t>on a cell</w:t>
      </w:r>
      <w:r w:rsidRPr="00B916EC">
        <w:t xml:space="preserve">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00376B88" w:rsidRPr="00F37CFF">
        <w:rPr>
          <w:kern w:val="2"/>
          <w:lang w:eastAsia="zh-CN"/>
        </w:rPr>
        <w:t xml:space="preserve"> </w:t>
      </w:r>
      <w:r w:rsidR="00376B88">
        <w:rPr>
          <w:kern w:val="2"/>
          <w:lang w:eastAsia="zh-CN"/>
        </w:rPr>
        <w:t xml:space="preserve">or on </w:t>
      </w:r>
      <w:r w:rsidR="00715C9F">
        <w:rPr>
          <w:kern w:val="2"/>
          <w:lang w:eastAsia="zh-CN"/>
        </w:rPr>
        <w:t xml:space="preserve">a </w:t>
      </w:r>
      <w:r w:rsidR="00376B88">
        <w:rPr>
          <w:kern w:val="2"/>
          <w:lang w:eastAsia="zh-CN"/>
        </w:rPr>
        <w:t>determined</w:t>
      </w:r>
      <w:r w:rsidR="00715C9F">
        <w:rPr>
          <w:kern w:val="2"/>
          <w:lang w:eastAsia="zh-CN"/>
        </w:rPr>
        <w:t xml:space="preserve"> </w:t>
      </w:r>
      <w:r w:rsidR="00715C9F" w:rsidRPr="0088381F">
        <w:rPr>
          <w:kern w:val="2"/>
          <w:lang w:eastAsia="zh-CN"/>
        </w:rPr>
        <w:t>set of</w:t>
      </w:r>
      <w:r w:rsidR="00376B88">
        <w:rPr>
          <w:kern w:val="2"/>
          <w:lang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rsidRPr="00FB0C34">
        <w:t xml:space="preserve"> </w:t>
      </w:r>
      <w:r w:rsidR="00376B88">
        <w:t>resources</w:t>
      </w:r>
      <w:r w:rsidR="00715C9F">
        <w:t xml:space="preserve"> </w:t>
      </w:r>
      <w:r w:rsidR="00715C9F" w:rsidRPr="0088381F">
        <w:t>using a same spatial filter</w:t>
      </w:r>
      <w:r w:rsidR="00376B88">
        <w:t xml:space="preserve">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t xml:space="preserve"> preamble </w:t>
      </w:r>
      <w:r w:rsidR="00376B88" w:rsidRPr="00FB0C34">
        <w:t>repetitions</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w:t>
      </w:r>
      <w:r w:rsidRPr="007B641C">
        <w:rPr>
          <w:i/>
        </w:rPr>
        <w:lastRenderedPageBreak/>
        <w:t>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4F731C81"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w:t>
      </w:r>
      <w:r w:rsidR="00376B88">
        <w:t>integer number</w:t>
      </w:r>
      <w:r w:rsidRPr="00F462BD">
        <w:t xml:space="preserv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0A31309B"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w:t>
      </w:r>
      <w:r w:rsidR="005F4AE0">
        <w:t xml:space="preserve"> and, if any, a cell indicator field indicates a cell for the PRACH transmission [5, TS 38.212]</w:t>
      </w:r>
      <w:r>
        <w:t xml:space="preserve">.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w:t>
      </w:r>
      <w:r w:rsidR="00CF71DF" w:rsidRPr="00F415B1">
        <w:rPr>
          <w:lang w:eastAsia="ko-KR"/>
        </w:rPr>
        <w:lastRenderedPageBreak/>
        <w:t xml:space="preserve">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8E7D1BF" w14:textId="77777777" w:rsidR="00715C9F" w:rsidRPr="00715C9F" w:rsidRDefault="00715C9F" w:rsidP="00715C9F">
      <w:pPr>
        <w:rPr>
          <w:lang w:val="en-US"/>
        </w:rPr>
      </w:pPr>
      <w:r w:rsidRPr="00715C9F">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715C9F">
        <w:rPr>
          <w:rFonts w:eastAsia="DengXian" w:hint="eastAsia"/>
          <w:lang w:eastAsia="zh-CN"/>
        </w:rPr>
        <w:t>.</w:t>
      </w:r>
    </w:p>
    <w:p w14:paraId="206682A0" w14:textId="77777777" w:rsidR="00715C9F" w:rsidRPr="00715C9F" w:rsidRDefault="00715C9F" w:rsidP="00715C9F">
      <w:pPr>
        <w:rPr>
          <w:kern w:val="2"/>
          <w:lang w:eastAsia="zh-CN"/>
        </w:rPr>
      </w:pPr>
      <w:r w:rsidRPr="00715C9F">
        <w:t xml:space="preserve">For a PRACH transmission with preamble repetitions, a time period, starting from frame 0, is the smallest integer number </w:t>
      </w:r>
      <w:r w:rsidRPr="00715C9F">
        <w:rPr>
          <w:lang w:eastAsia="zh-CN"/>
        </w:rPr>
        <w:t>of</w:t>
      </w:r>
      <w:r w:rsidRPr="00715C9F">
        <w:t xml:space="preserve"> association pattern periods such that at least </w:t>
      </w:r>
      <w:r w:rsidRPr="00715C9F">
        <w:rPr>
          <w:rFonts w:ascii="Times" w:hAnsi="Times" w:cs="Times"/>
          <w:szCs w:val="21"/>
        </w:rPr>
        <w:t xml:space="preserve">one </w:t>
      </w:r>
      <w:r w:rsidRPr="00715C9F">
        <w:rPr>
          <w:rFonts w:ascii="Times" w:hAnsi="Times" w:cs="Times" w:hint="eastAsia"/>
          <w:szCs w:val="21"/>
        </w:rPr>
        <w:t>se</w:t>
      </w:r>
      <w:r w:rsidRPr="00715C9F">
        <w:rPr>
          <w:rFonts w:ascii="Times" w:hAnsi="Times" w:cs="Times"/>
          <w:szCs w:val="21"/>
        </w:rPr>
        <w:t xml:space="preserv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715C9F">
        <w:rPr>
          <w:rFonts w:ascii="Times" w:hAnsi="Times" w:cs="Times"/>
          <w:szCs w:val="21"/>
        </w:rPr>
        <w:t xml:space="preserve"> SS/PBCH block indexes can be determined within the time period for all</w:t>
      </w:r>
      <w:r w:rsidRPr="00715C9F">
        <w:t xml:space="preserve"> configured number of preamble repetitions. The set(s) of valid PRACH occasions for each </w:t>
      </w:r>
      <w:r w:rsidRPr="00715C9F">
        <w:rPr>
          <w:rFonts w:ascii="Times" w:hAnsi="Times" w:cs="Times"/>
          <w:szCs w:val="21"/>
        </w:rPr>
        <w:t xml:space="preserve">configured number of preamble repetitions </w:t>
      </w:r>
      <w:r w:rsidRPr="00715C9F">
        <w:t>repeats every time period.</w:t>
      </w:r>
    </w:p>
    <w:p w14:paraId="17ADFFBB" w14:textId="45297100" w:rsidR="00715C9F" w:rsidRPr="00715C9F" w:rsidRDefault="00715C9F" w:rsidP="00715C9F">
      <w:r w:rsidRPr="00715C9F">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rPr>
          <w:rFonts w:eastAsia="DengXian" w:cs="Times"/>
          <w:color w:val="000000"/>
        </w:rPr>
        <w:t xml:space="preserve"> valid PRACH occasions</w:t>
      </w:r>
      <w:r w:rsidRPr="00715C9F">
        <w:rPr>
          <w:rFonts w:eastAsia="DengXian"/>
          <w:color w:val="000000"/>
          <w:szCs w:val="21"/>
        </w:rPr>
        <w:t xml:space="preserve"> </w:t>
      </w:r>
      <w:r w:rsidRPr="00715C9F">
        <w:rPr>
          <w:rFonts w:eastAsia="DengXian" w:cs="Times"/>
          <w:color w:val="000000"/>
        </w:rPr>
        <w:t xml:space="preserve">for </w:t>
      </w:r>
      <w:r w:rsidRPr="00715C9F">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preamble repetitions </w:t>
      </w:r>
    </w:p>
    <w:p w14:paraId="093866FA" w14:textId="77777777" w:rsidR="00715C9F" w:rsidRPr="00715C9F" w:rsidRDefault="00715C9F" w:rsidP="00715C9F">
      <w:pPr>
        <w:pStyle w:val="B1"/>
      </w:pPr>
      <w:r w:rsidRPr="00715C9F">
        <w:t>-</w:t>
      </w:r>
      <w:r w:rsidRPr="00715C9F">
        <w:tab/>
        <w:t xml:space="preserve">the first valid PRACH occasion of the first set is the first valid PRACH occasion </w:t>
      </w:r>
    </w:p>
    <w:p w14:paraId="53D34795" w14:textId="77777777" w:rsidR="00715C9F" w:rsidRPr="00715C9F" w:rsidRDefault="00715C9F" w:rsidP="00715C9F">
      <w:pPr>
        <w:pStyle w:val="B1"/>
      </w:pPr>
      <w:r w:rsidRPr="00715C9F">
        <w:t>-</w:t>
      </w:r>
      <w:r w:rsidRPr="00715C9F">
        <w:tab/>
        <w:t>the first valid PRACH occasion of subsequent sets, if any, is determined according to an ordering of valid PRACH occasions</w:t>
      </w:r>
      <w:r w:rsidRPr="00715C9F" w:rsidDel="00F7447F">
        <w:t xml:space="preserve"> </w:t>
      </w:r>
    </w:p>
    <w:p w14:paraId="6B6DF2E5" w14:textId="77777777" w:rsidR="00715C9F" w:rsidRPr="00715C9F" w:rsidRDefault="00715C9F" w:rsidP="00715C9F">
      <w:pPr>
        <w:pStyle w:val="B2"/>
        <w:rPr>
          <w:lang w:val="en-US"/>
        </w:rPr>
      </w:pPr>
      <w:r w:rsidRPr="00715C9F">
        <w:rPr>
          <w:lang w:val="en-US"/>
        </w:rPr>
        <w:t>-</w:t>
      </w:r>
      <w:r w:rsidRPr="00715C9F">
        <w:tab/>
        <w:t>first, in increasing order of frequency resource indexes for frequency multiplexed PRACH occasions</w:t>
      </w:r>
    </w:p>
    <w:p w14:paraId="740C3E3D" w14:textId="77777777" w:rsidR="00715C9F" w:rsidRPr="00715C9F" w:rsidRDefault="00715C9F" w:rsidP="00715C9F">
      <w:pPr>
        <w:pStyle w:val="B2"/>
      </w:pPr>
      <w:r w:rsidRPr="00715C9F">
        <w:rPr>
          <w:lang w:val="en-US"/>
        </w:rPr>
        <w:t>-</w:t>
      </w:r>
      <w:r w:rsidRPr="00715C9F">
        <w:tab/>
        <w:t xml:space="preserve">second, in increasing order of time resource indexes for time multiplexed PRACH occasions </w:t>
      </w:r>
    </w:p>
    <w:p w14:paraId="14BC9E87" w14:textId="77777777" w:rsidR="00715C9F" w:rsidRPr="00715C9F" w:rsidRDefault="00715C9F" w:rsidP="00715C9F">
      <w:r w:rsidRPr="00715C9F">
        <w:rPr>
          <w:lang w:val="en-US"/>
        </w:rPr>
        <w:t>where,</w:t>
      </w:r>
      <w:r w:rsidRPr="00715C9F">
        <w:t xml:space="preserve"> for each frequency resource index for frequency multiplexed PRACH occasions</w:t>
      </w:r>
    </w:p>
    <w:p w14:paraId="231A57F8" w14:textId="77777777" w:rsidR="00715C9F" w:rsidRPr="00715C9F" w:rsidRDefault="00715C9F" w:rsidP="00715C9F">
      <w:pPr>
        <w:pStyle w:val="B1"/>
      </w:pPr>
      <w:r w:rsidRPr="00715C9F">
        <w:t>-</w:t>
      </w:r>
      <w:r w:rsidRPr="00715C9F">
        <w:tab/>
        <w:t xml:space="preserve">the first valid PRACH occasion of the first set is the first valid PRACH occasion </w:t>
      </w:r>
    </w:p>
    <w:p w14:paraId="44AD7E0A" w14:textId="77777777" w:rsidR="00715C9F" w:rsidRPr="00715C9F" w:rsidRDefault="00715C9F" w:rsidP="00715C9F">
      <w:pPr>
        <w:pStyle w:val="B1"/>
      </w:pPr>
      <w:r w:rsidRPr="00715C9F">
        <w:t>-</w:t>
      </w:r>
      <w:r w:rsidRPr="00715C9F">
        <w:tab/>
        <w:t xml:space="preserve">the first valid PRACH occasion of subsequent sets, if any,  </w:t>
      </w:r>
    </w:p>
    <w:p w14:paraId="4EC92145" w14:textId="77777777" w:rsidR="00715C9F" w:rsidRPr="00715C9F" w:rsidRDefault="00715C9F" w:rsidP="00715C9F">
      <w:pPr>
        <w:pStyle w:val="B2"/>
      </w:pPr>
      <w:r w:rsidRPr="00715C9F">
        <w:rPr>
          <w:lang w:val="en-US"/>
        </w:rPr>
        <w:t>-</w:t>
      </w:r>
      <w:r w:rsidRPr="00715C9F">
        <w:tab/>
        <w:t xml:space="preserve">is after </w:t>
      </w:r>
      <w:r w:rsidRPr="00715C9F">
        <w:rPr>
          <w:i/>
        </w:rPr>
        <w:t>TimeOffsetBetweenStartingRO</w:t>
      </w:r>
      <w:r w:rsidRPr="00715C9F">
        <w:t xml:space="preserve"> consecutive valid PRACH occasions in time from the first valid PRACH occasion of the previous set, where each PRACH occasion is associated with same SS/PBCH block index(es) and each SS/PBCH block index is associated with same preambles, if </w:t>
      </w:r>
      <w:r w:rsidRPr="00715C9F">
        <w:rPr>
          <w:i/>
          <w:iCs/>
        </w:rPr>
        <w:t>TimeOffsetBetweenStartingRO</w:t>
      </w:r>
      <w:r w:rsidRPr="00715C9F">
        <w:t xml:space="preserve"> is provided </w:t>
      </w:r>
    </w:p>
    <w:p w14:paraId="150E3387" w14:textId="77777777" w:rsidR="00715C9F" w:rsidRPr="00715C9F" w:rsidRDefault="00715C9F" w:rsidP="00715C9F">
      <w:pPr>
        <w:pStyle w:val="B2"/>
        <w:rPr>
          <w:lang w:val="en-US"/>
        </w:rPr>
      </w:pPr>
      <w:r w:rsidRPr="00715C9F">
        <w:rPr>
          <w:lang w:val="en-US"/>
        </w:rPr>
        <w:t>-</w:t>
      </w:r>
      <w:r w:rsidRPr="00715C9F">
        <w:tab/>
        <w:t xml:space="preserve">is after </w:t>
      </w:r>
      <w:r w:rsidRPr="00715C9F">
        <w:rPr>
          <w:bCs/>
        </w:rPr>
        <w:t xml:space="preserve">the </w:t>
      </w:r>
      <w:r w:rsidRPr="00715C9F">
        <w:t>PRACH occasions</w:t>
      </w:r>
      <w:r w:rsidRPr="00715C9F">
        <w:rPr>
          <w:bCs/>
        </w:rPr>
        <w:t xml:space="preserve"> for the previous </w:t>
      </w:r>
      <w:r w:rsidRPr="00715C9F">
        <w:t xml:space="preserve">set, if </w:t>
      </w:r>
      <w:r w:rsidRPr="00715C9F">
        <w:rPr>
          <w:i/>
          <w:iCs/>
        </w:rPr>
        <w:t>TimeOffsetBetweenStartingRO</w:t>
      </w:r>
      <w:r w:rsidRPr="00715C9F">
        <w:t xml:space="preserve"> is not provided</w:t>
      </w:r>
    </w:p>
    <w:p w14:paraId="6A0B9ABD" w14:textId="3D36BE37" w:rsidR="005B74DE" w:rsidRPr="00C617C6" w:rsidRDefault="00C7484E" w:rsidP="00376B88">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lastRenderedPageBreak/>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7600E4">
      <w:pPr>
        <w:pStyle w:val="FP"/>
      </w:pPr>
    </w:p>
    <w:p w14:paraId="4AA01E54" w14:textId="513046D3" w:rsidR="00CD3510" w:rsidRDefault="00B80E18" w:rsidP="00715C9F">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42"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498D5773"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42"/>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BE0229"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7600E4">
      <w:pPr>
        <w:pStyle w:val="FP"/>
      </w:pPr>
    </w:p>
    <w:p w14:paraId="2FF13BDE" w14:textId="0670D29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3A8D9101"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=0</m:t>
        </m:r>
      </m:oMath>
      <w:r w:rsidRPr="00023AB3">
        <w:t xml:space="preserve"> if the active UL BWP does not change</w:t>
      </w:r>
      <w:r w:rsidR="00EA404C">
        <w:t>,</w:t>
      </w:r>
      <w:r w:rsidR="00EA404C" w:rsidRPr="00AC138B">
        <w:t xml:space="preserve"> or </w:t>
      </w:r>
      <w:r w:rsidR="00EA404C">
        <w:t xml:space="preserve">if a cell indicator field in </w:t>
      </w:r>
      <w:r w:rsidR="00EA404C" w:rsidRPr="00AC138B">
        <w:t>the PDCCH o</w:t>
      </w:r>
      <w:r w:rsidR="00EA404C">
        <w:t>rder</w:t>
      </w:r>
      <w:r w:rsidR="00EA404C" w:rsidRPr="00AC138B">
        <w:t xml:space="preserve"> indicate</w:t>
      </w:r>
      <w:r w:rsidR="00EA404C">
        <w:t>s</w:t>
      </w:r>
      <w:r w:rsidR="00EA404C" w:rsidRPr="00AC138B">
        <w:t xml:space="preserve"> </w:t>
      </w:r>
      <w:r w:rsidR="00EA404C">
        <w:rPr>
          <w:rFonts w:eastAsia="DengXian"/>
          <w:kern w:val="2"/>
        </w:rPr>
        <w:t>a</w:t>
      </w:r>
      <w:r w:rsidR="00EA404C" w:rsidRPr="00AC138B">
        <w:rPr>
          <w:rFonts w:eastAsia="DengXian"/>
          <w:kern w:val="2"/>
        </w:rPr>
        <w:t xml:space="preserve"> </w:t>
      </w:r>
      <w:r w:rsidR="00EA404C">
        <w:rPr>
          <w:rFonts w:eastAsia="DengXian"/>
          <w:kern w:val="2"/>
        </w:rPr>
        <w:t xml:space="preserve">non-serving </w:t>
      </w:r>
      <w:r w:rsidR="00EA404C" w:rsidRPr="00AC138B">
        <w:rPr>
          <w:rFonts w:eastAsia="DengXian"/>
          <w:kern w:val="2"/>
        </w:rPr>
        <w:t>cell</w:t>
      </w:r>
      <w:r w:rsidR="00EA404C">
        <w:rPr>
          <w:rFonts w:eastAsia="DengXian"/>
          <w:kern w:val="2"/>
          <w:lang w:val="en-US"/>
        </w:rPr>
        <w:t xml:space="preserve"> [5, TS 38.212]</w:t>
      </w:r>
      <w:r w:rsidR="00EA404C" w:rsidRPr="00AC138B">
        <w:t>,</w:t>
      </w:r>
      <w:r w:rsidRPr="00023AB3">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79C2A1E1" w14:textId="77777777" w:rsidR="00EA404C" w:rsidRPr="00EA404C" w:rsidRDefault="00EA404C" w:rsidP="00EA404C">
      <w:pPr>
        <w:pStyle w:val="B1"/>
      </w:pPr>
      <w:r w:rsidRPr="00EA404C">
        <w:lastRenderedPageBreak/>
        <w:t>-</w:t>
      </w:r>
      <w:r w:rsidRPr="00EA404C">
        <w:tab/>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=0</m:t>
        </m:r>
      </m:oMath>
      <w:r w:rsidRPr="00EA404C">
        <w:t xml:space="preserve"> if a cell indicator field in the PDCCH order indicates </w:t>
      </w:r>
      <w:r w:rsidRPr="00EA404C">
        <w:rPr>
          <w:rFonts w:eastAsia="DengXian"/>
          <w:kern w:val="2"/>
        </w:rPr>
        <w:t>a serving cell or if cell indicator field is not present</w:t>
      </w:r>
      <w:r w:rsidRPr="00EA404C">
        <w:rPr>
          <w:rFonts w:eastAsia="DengXian"/>
          <w:lang w:eastAsia="zh-CN"/>
        </w:rPr>
        <w:t>,</w:t>
      </w:r>
      <w:r w:rsidRPr="00EA404C">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EA404C">
        <w:rPr>
          <w:lang w:val="en-US"/>
        </w:rPr>
        <w:t xml:space="preserve"> </w:t>
      </w:r>
      <w:r w:rsidRPr="00EA404C">
        <w:t>is defined in [10, TS 38.133] otherwise</w:t>
      </w:r>
    </w:p>
    <w:p w14:paraId="0C4A1E1C" w14:textId="0D321BA9" w:rsidR="00EA404C" w:rsidRPr="00E356BE" w:rsidRDefault="00EA404C" w:rsidP="00EA404C">
      <w:pPr>
        <w:pStyle w:val="B1"/>
        <w:rPr>
          <w:lang w:val="en-US"/>
        </w:rPr>
      </w:pPr>
      <w:r w:rsidRPr="00EA404C">
        <w:t>-</w:t>
      </w:r>
      <w:r w:rsidRPr="00EA404C">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=0</m:t>
        </m:r>
      </m:oMath>
      <w:r w:rsidRPr="00EA404C">
        <w:t xml:space="preserve"> if a cell indicator field in the PDCCH order indicates </w:t>
      </w:r>
      <w:r w:rsidRPr="00EA404C">
        <w:rPr>
          <w:rFonts w:eastAsia="DengXian"/>
          <w:kern w:val="2"/>
        </w:rPr>
        <w:t>a serving cell or if cell indicator field is not present</w:t>
      </w:r>
      <w:r w:rsidRPr="00EA404C">
        <w:rPr>
          <w:rFonts w:eastAsia="DengXian"/>
          <w:lang w:eastAsia="zh-CN"/>
        </w:rPr>
        <w:t>,</w:t>
      </w:r>
      <w:r w:rsidRPr="00EA404C">
        <w:rPr>
          <w:lang w:val="en-US"/>
        </w:rPr>
        <w:t xml:space="preserve"> and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EA404C">
        <w:rPr>
          <w:lang w:val="en-US"/>
        </w:rPr>
        <w:t xml:space="preserve"> </w:t>
      </w:r>
      <w:r w:rsidRPr="00EA404C">
        <w:t>is defined in [10, TS 38.133] otherwise</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1A9F0070" w14:textId="77777777" w:rsidR="007600E4" w:rsidRDefault="005B74DE" w:rsidP="005B74DE">
      <w:pPr>
        <w:rPr>
          <w:lang w:val="en-US"/>
        </w:rPr>
      </w:pPr>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w:t>
      </w:r>
    </w:p>
    <w:p w14:paraId="381CFCB1" w14:textId="09BC17A6" w:rsidR="007600E4" w:rsidRDefault="007600E4" w:rsidP="007600E4">
      <w:pPr>
        <w:pStyle w:val="B1"/>
      </w:pPr>
      <w:r>
        <w:rPr>
          <w:lang w:val="en-US"/>
        </w:rPr>
        <w:t>-</w:t>
      </w:r>
      <w:r>
        <w:rPr>
          <w:lang w:val="en-US"/>
        </w:rPr>
        <w:tab/>
      </w:r>
      <w:r w:rsidR="005B74DE">
        <w:rPr>
          <w:lang w:val="en-US"/>
        </w:rPr>
        <w:t xml:space="preserve">does not transmit PRACH and </w:t>
      </w:r>
      <w:r w:rsidR="005B74DE" w:rsidRPr="00F80F1C">
        <w:t>PUSCH/PUCCH/SRS</w:t>
      </w:r>
      <w:r w:rsidR="005B74DE">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t>,</w:t>
      </w:r>
    </w:p>
    <w:p w14:paraId="74662078" w14:textId="352CCD43" w:rsidR="007600E4" w:rsidRDefault="007600E4" w:rsidP="007600E4">
      <w:pPr>
        <w:pStyle w:val="B1"/>
      </w:pPr>
      <w:r>
        <w:rPr>
          <w:lang w:val="en-US"/>
        </w:rPr>
        <w:t>-</w:t>
      </w:r>
      <w:r>
        <w:rPr>
          <w:lang w:val="en-US"/>
        </w:rPr>
        <w:tab/>
        <w:t xml:space="preserve">does not transmit PRACH and </w:t>
      </w:r>
      <w:r w:rsidRPr="00F80F1C">
        <w:t>PUSCH/PUCCH/SRS</w:t>
      </w:r>
      <w:r>
        <w:t xml:space="preserve"> </w:t>
      </w:r>
      <w:r w:rsidR="005B74DE">
        <w:t>when a first</w:t>
      </w:r>
      <w:r w:rsidR="007D3FC2">
        <w:t xml:space="preserve"> or </w:t>
      </w:r>
      <w:r w:rsidR="005B74DE">
        <w:t xml:space="preserve">last symbol of a PRACH transmission in a first slot is separated by less than </w:t>
      </w:r>
      <m:oMath>
        <m:r>
          <w:rPr>
            <w:rFonts w:ascii="Cambria Math" w:hAnsi="Cambria Math"/>
            <w:lang w:eastAsia="zh-CN"/>
          </w:rPr>
          <m:t>N</m:t>
        </m:r>
      </m:oMath>
      <w:r w:rsidR="005B74DE">
        <w:t xml:space="preserve"> symbols from the last</w:t>
      </w:r>
      <w:r w:rsidR="007D3FC2">
        <w:t xml:space="preserve"> or </w:t>
      </w:r>
      <w:r w:rsidR="005B74DE">
        <w:t>first symbol</w:t>
      </w:r>
      <w:r w:rsidR="007D3FC2">
        <w:t>, respectively,</w:t>
      </w:r>
      <w:r w:rsidR="005B74DE">
        <w:t xml:space="preserve"> of a </w:t>
      </w:r>
      <w:r w:rsidR="005B74DE" w:rsidRPr="00F80F1C">
        <w:t>PUSCH/PUCCH/SRS</w:t>
      </w:r>
      <w:r w:rsidR="005B74DE">
        <w:t xml:space="preserve"> transmission in a second slot </w:t>
      </w:r>
    </w:p>
    <w:p w14:paraId="15D0FBF7" w14:textId="578CBEAB" w:rsidR="007600E4" w:rsidRDefault="007600E4" w:rsidP="007600E4">
      <w:pPr>
        <w:pStyle w:val="B1"/>
      </w:pPr>
      <w:r>
        <w:t>-</w:t>
      </w:r>
      <w:r>
        <w:tab/>
      </w:r>
      <w:r w:rsidRPr="007600E4">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7600E4">
        <w:t xml:space="preserve"> preamble repetitions, if the UE does not indicate </w:t>
      </w:r>
      <w:r w:rsidRPr="007600E4">
        <w:rPr>
          <w:i/>
          <w:iCs/>
        </w:rPr>
        <w:t>capability-XYZ</w:t>
      </w:r>
      <w:r w:rsidRPr="007600E4">
        <w:t xml:space="preserve">, </w:t>
      </w:r>
      <w:r w:rsidRPr="007600E4">
        <w:rPr>
          <w:lang w:eastAsia="zh-CN"/>
        </w:rPr>
        <w:t>the UE does</w:t>
      </w:r>
      <w:r w:rsidRPr="007600E4">
        <w:rPr>
          <w:rFonts w:hint="eastAsia"/>
          <w:lang w:eastAsia="zh-CN"/>
        </w:rPr>
        <w:t xml:space="preserve"> </w:t>
      </w:r>
      <w:r w:rsidRPr="007600E4">
        <w:t xml:space="preserve">not transmit a first repetition of the PRACH and a second repetition of the PRACH when a first or last symbol of the first repetition of the PRACH in a first slot is separated by less than </w:t>
      </w:r>
      <m:oMath>
        <m:r>
          <w:rPr>
            <w:rFonts w:ascii="Cambria Math" w:hAnsi="Cambria Math"/>
            <w:lang w:eastAsia="zh-CN"/>
          </w:rPr>
          <m:t>N</m:t>
        </m:r>
      </m:oMath>
      <w:r w:rsidRPr="007600E4">
        <w:t xml:space="preserve"> symbols from the last or first symbol, respectively, of the second  repetition of the PRACH in a second slot; otherwise, the UE transmits the first repetition of the PRACH and the second repetition of the PRACH</w:t>
      </w:r>
    </w:p>
    <w:p w14:paraId="28216C09" w14:textId="08DCB323" w:rsidR="00A10623" w:rsidRDefault="005B74DE" w:rsidP="005B74DE">
      <w:r>
        <w:t xml:space="preserve">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3" w:name="_Toc29894831"/>
      <w:bookmarkStart w:id="344" w:name="_Toc29899130"/>
      <w:bookmarkStart w:id="345" w:name="_Toc29899548"/>
      <w:bookmarkStart w:id="346" w:name="_Toc29917285"/>
      <w:bookmarkStart w:id="347" w:name="_Toc36498159"/>
      <w:bookmarkStart w:id="348" w:name="_Toc45699185"/>
      <w:bookmarkStart w:id="349" w:name="_Toc156237192"/>
      <w:r w:rsidRPr="00B916EC">
        <w:t>8</w:t>
      </w:r>
      <w:r w:rsidRPr="00B916EC">
        <w:rPr>
          <w:rFonts w:hint="eastAsia"/>
        </w:rPr>
        <w:t>.1</w:t>
      </w:r>
      <w:r>
        <w:t>A</w:t>
      </w:r>
      <w:r>
        <w:rPr>
          <w:rFonts w:hint="eastAsia"/>
        </w:rPr>
        <w:tab/>
      </w:r>
      <w:r>
        <w:t>PUSCH for Type-2 random access procedure</w:t>
      </w:r>
      <w:bookmarkEnd w:id="343"/>
      <w:bookmarkEnd w:id="344"/>
      <w:bookmarkEnd w:id="345"/>
      <w:bookmarkEnd w:id="346"/>
      <w:bookmarkEnd w:id="347"/>
      <w:bookmarkEnd w:id="348"/>
      <w:bookmarkEnd w:id="349"/>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lastRenderedPageBreak/>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lastRenderedPageBreak/>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50" w:name="_Ref491444649"/>
      <w:bookmarkStart w:id="351" w:name="_Ref491451289"/>
      <w:bookmarkStart w:id="352" w:name="_Ref491451291"/>
      <w:bookmarkStart w:id="353" w:name="_Ref491451292"/>
      <w:bookmarkStart w:id="354" w:name="_Ref491451293"/>
      <w:bookmarkStart w:id="355" w:name="_Ref491451294"/>
      <w:bookmarkStart w:id="356" w:name="_Ref491451297"/>
      <w:bookmarkStart w:id="357" w:name="_Ref491458133"/>
      <w:bookmarkStart w:id="358" w:name="_Toc12021463"/>
      <w:bookmarkStart w:id="359" w:name="_Toc20311575"/>
      <w:bookmarkStart w:id="360" w:name="_Toc26719400"/>
      <w:bookmarkStart w:id="361" w:name="_Toc29894832"/>
      <w:bookmarkStart w:id="362" w:name="_Toc29899131"/>
      <w:bookmarkStart w:id="363" w:name="_Toc29899549"/>
      <w:bookmarkStart w:id="364" w:name="_Toc29917286"/>
      <w:bookmarkStart w:id="365" w:name="_Toc36498160"/>
      <w:bookmarkStart w:id="366" w:name="_Toc45699186"/>
      <w:bookmarkStart w:id="367" w:name="_Toc156237193"/>
      <w:r w:rsidRPr="00B916EC">
        <w:t>8</w:t>
      </w:r>
      <w:r w:rsidRPr="00B916EC">
        <w:rPr>
          <w:rFonts w:hint="eastAsia"/>
        </w:rPr>
        <w:t>.</w:t>
      </w:r>
      <w:r w:rsidRPr="00B916EC">
        <w:t>2</w:t>
      </w:r>
      <w:r w:rsidR="007D5A3F">
        <w:rPr>
          <w:rFonts w:hint="eastAsia"/>
        </w:rPr>
        <w:tab/>
      </w:r>
      <w:r w:rsidRPr="00B916EC">
        <w:t>Random access response</w:t>
      </w:r>
      <w:bookmarkEnd w:id="350"/>
      <w:bookmarkEnd w:id="351"/>
      <w:bookmarkEnd w:id="352"/>
      <w:bookmarkEnd w:id="353"/>
      <w:bookmarkEnd w:id="354"/>
      <w:bookmarkEnd w:id="355"/>
      <w:bookmarkEnd w:id="356"/>
      <w:bookmarkEnd w:id="357"/>
      <w:bookmarkEnd w:id="358"/>
      <w:bookmarkEnd w:id="359"/>
      <w:bookmarkEnd w:id="360"/>
      <w:r w:rsidR="00AB5B8F">
        <w:t xml:space="preserve"> - Type-1 random access procedure</w:t>
      </w:r>
      <w:bookmarkEnd w:id="361"/>
      <w:bookmarkEnd w:id="362"/>
      <w:bookmarkEnd w:id="363"/>
      <w:bookmarkEnd w:id="364"/>
      <w:bookmarkEnd w:id="365"/>
      <w:bookmarkEnd w:id="366"/>
      <w:bookmarkEnd w:id="367"/>
    </w:p>
    <w:p w14:paraId="036AE68A" w14:textId="19D98CC7"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w:t>
      </w:r>
      <w:r w:rsidR="00EA404C">
        <w:t xml:space="preserve"> if the PRACH transmission is not </w:t>
      </w:r>
      <w:r w:rsidR="00EA404C" w:rsidRPr="00BE6197">
        <w:rPr>
          <w:rFonts w:hint="eastAsia"/>
        </w:rPr>
        <w:t xml:space="preserve">triggered by </w:t>
      </w:r>
      <w:r w:rsidR="00EA404C">
        <w:t xml:space="preserve">a </w:t>
      </w:r>
      <w:r w:rsidR="00EA404C" w:rsidRPr="00BE6197">
        <w:rPr>
          <w:rFonts w:hint="eastAsia"/>
        </w:rPr>
        <w:t xml:space="preserve">PDCCH order </w:t>
      </w:r>
      <w:r w:rsidR="00EA404C">
        <w:t>that includes a</w:t>
      </w:r>
      <w:r w:rsidR="00EA404C" w:rsidRPr="00BE6197">
        <w:t xml:space="preserve"> Cell Indicator </w:t>
      </w:r>
      <w:r w:rsidR="00EA404C">
        <w:t>f</w:t>
      </w:r>
      <w:r w:rsidR="00EA404C" w:rsidRPr="00BE6197">
        <w:t>ield</w:t>
      </w:r>
      <w:r w:rsidR="00EA404C">
        <w:t xml:space="preserve"> with non-zero value; otherwise, the UE does not attempt to detect the DCI format 1_0</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697EFD">
        <w:rPr>
          <w:lang w:val="en-US"/>
        </w:rPr>
        <w:t xml:space="preserve">last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8" w:name="_Hlk505324461"/>
      <w:r w:rsidR="005B74DE" w:rsidRPr="0027104D">
        <w:rPr>
          <w:i/>
        </w:rPr>
        <w:t>ra-ResponseWindow</w:t>
      </w:r>
      <w:bookmarkEnd w:id="368"/>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w:t>
      </w:r>
      <w:r w:rsidR="00173EDA">
        <w:lastRenderedPageBreak/>
        <w:t xml:space="preserve">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9" w:name="OLE_LINK6"/>
      <w:bookmarkStart w:id="370"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9"/>
      <w:bookmarkEnd w:id="370"/>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2109D94F"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CF2922">
        <w:rPr>
          <w:rFonts w:eastAsia="MS Mincho"/>
          <w:lang w:eastAsia="ja-JP"/>
        </w:rPr>
        <w:t xml:space="preserve"> or </w:t>
      </w:r>
      <w:r w:rsidR="00CF2922">
        <w:t>if the PDCCH order is from a cell other than the serving cell</w:t>
      </w:r>
      <w:r w:rsidR="003C0B8D">
        <w:t>, the UE may assume the DM-RS antenna port quasi co-location properties of the CORESET associated with the Type1-PDCCH CSS set for receiving the PDCCH that includes the DCI format 1_0</w:t>
      </w:r>
      <w:r w:rsidR="00CF2922">
        <w:t xml:space="preserve"> and the PDSCH scheduled by the DCI format 1_0</w:t>
      </w:r>
      <w:r w:rsidR="003C0B8D">
        <w:t>.</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lastRenderedPageBreak/>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71" w:name="_Toc29894833"/>
      <w:bookmarkStart w:id="372" w:name="_Toc29899132"/>
      <w:bookmarkStart w:id="373" w:name="_Toc29899550"/>
      <w:bookmarkStart w:id="374" w:name="_Toc29917287"/>
      <w:bookmarkStart w:id="375" w:name="_Toc36498161"/>
      <w:bookmarkStart w:id="376" w:name="_Toc45699187"/>
      <w:bookmarkStart w:id="377" w:name="_Toc156237194"/>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71"/>
      <w:bookmarkEnd w:id="372"/>
      <w:bookmarkEnd w:id="373"/>
      <w:bookmarkEnd w:id="374"/>
      <w:bookmarkEnd w:id="375"/>
      <w:bookmarkEnd w:id="376"/>
      <w:bookmarkEnd w:id="377"/>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4BD40735"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A0AA2">
        <w:rPr>
          <w:lang w:val="en-GB"/>
        </w:rPr>
        <w:t>the last</w:t>
      </w:r>
      <w:r w:rsidR="002A0AA2" w:rsidRPr="0020305F">
        <w:t xml:space="preserve"> </w:t>
      </w:r>
      <w:r w:rsidRPr="0020305F">
        <w:t xml:space="preserve">slot </w:t>
      </w:r>
      <w:r w:rsidR="002A0AA2">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w:t>
      </w:r>
      <w:r w:rsidRPr="0020305F">
        <w:lastRenderedPageBreak/>
        <w:t>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8" w:name="_Toc12021464"/>
      <w:bookmarkStart w:id="379" w:name="_Toc20311576"/>
      <w:bookmarkStart w:id="380" w:name="_Toc26719401"/>
      <w:bookmarkStart w:id="381" w:name="_Toc29894834"/>
      <w:bookmarkStart w:id="382" w:name="_Toc29899133"/>
      <w:bookmarkStart w:id="383" w:name="_Toc29899551"/>
      <w:bookmarkStart w:id="384" w:name="_Toc29917288"/>
      <w:bookmarkStart w:id="385" w:name="_Toc36498162"/>
      <w:bookmarkStart w:id="386" w:name="_Toc45699188"/>
      <w:bookmarkStart w:id="387" w:name="_Toc156237195"/>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8"/>
      <w:bookmarkEnd w:id="379"/>
      <w:bookmarkEnd w:id="380"/>
      <w:bookmarkEnd w:id="381"/>
      <w:bookmarkEnd w:id="382"/>
      <w:bookmarkEnd w:id="383"/>
      <w:bookmarkEnd w:id="384"/>
      <w:bookmarkEnd w:id="385"/>
      <w:bookmarkEnd w:id="386"/>
      <w:bookmarkEnd w:id="387"/>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lastRenderedPageBreak/>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lastRenderedPageBreak/>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BE0229"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BE0229"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BE0229"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BE0229"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BE0229"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BE0229"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8" w:name="_Toc12021465"/>
      <w:bookmarkStart w:id="389" w:name="_Toc20311577"/>
      <w:bookmarkStart w:id="390" w:name="_Toc26719402"/>
      <w:bookmarkStart w:id="391" w:name="_Toc29894835"/>
      <w:bookmarkStart w:id="392" w:name="_Toc29899134"/>
      <w:bookmarkStart w:id="393" w:name="_Toc29899552"/>
      <w:bookmarkStart w:id="394" w:name="_Toc29917289"/>
      <w:bookmarkStart w:id="395" w:name="_Toc36498163"/>
      <w:bookmarkStart w:id="396" w:name="_Toc45699189"/>
      <w:bookmarkStart w:id="397" w:name="_Toc156237196"/>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8"/>
      <w:bookmarkEnd w:id="389"/>
      <w:bookmarkEnd w:id="390"/>
      <w:bookmarkEnd w:id="391"/>
      <w:bookmarkEnd w:id="392"/>
      <w:bookmarkEnd w:id="393"/>
      <w:bookmarkEnd w:id="394"/>
      <w:bookmarkEnd w:id="395"/>
      <w:bookmarkEnd w:id="396"/>
      <w:bookmarkEnd w:id="397"/>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lastRenderedPageBreak/>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8" w:name="_Toc12021466"/>
      <w:bookmarkStart w:id="399" w:name="_Toc20311578"/>
      <w:bookmarkStart w:id="400" w:name="_Toc26719403"/>
      <w:bookmarkStart w:id="401" w:name="_Toc29894836"/>
      <w:bookmarkStart w:id="402" w:name="_Toc29899135"/>
      <w:bookmarkStart w:id="403" w:name="_Toc29899553"/>
      <w:bookmarkStart w:id="404" w:name="_Toc29917290"/>
      <w:bookmarkStart w:id="405" w:name="_Toc36498164"/>
      <w:bookmarkStart w:id="406" w:name="_Toc45699190"/>
      <w:bookmarkStart w:id="407" w:name="_Toc156237197"/>
      <w:r w:rsidRPr="00B916EC">
        <w:t>9</w:t>
      </w:r>
      <w:r w:rsidRPr="00B916EC">
        <w:rPr>
          <w:rFonts w:hint="eastAsia"/>
        </w:rPr>
        <w:tab/>
      </w:r>
      <w:r w:rsidR="00E36011" w:rsidRPr="00B916EC">
        <w:rPr>
          <w:rFonts w:cs="Arial"/>
          <w:szCs w:val="36"/>
        </w:rPr>
        <w:t>UE procedure for reporting control information</w:t>
      </w:r>
      <w:bookmarkEnd w:id="398"/>
      <w:bookmarkEnd w:id="399"/>
      <w:bookmarkEnd w:id="400"/>
      <w:bookmarkEnd w:id="401"/>
      <w:bookmarkEnd w:id="402"/>
      <w:bookmarkEnd w:id="403"/>
      <w:bookmarkEnd w:id="404"/>
      <w:bookmarkEnd w:id="405"/>
      <w:bookmarkEnd w:id="406"/>
      <w:bookmarkEnd w:id="407"/>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393ED87A"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5E91C38"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541986D4"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D631FA" w:rsidRPr="008C7AF5">
        <w:rPr>
          <w:lang w:eastAsia="zh-CN"/>
        </w:rPr>
        <w:t xml:space="preserve">If </w:t>
      </w:r>
      <w:r w:rsidR="00D631FA" w:rsidRPr="008C7AF5">
        <w:rPr>
          <w:i/>
        </w:rPr>
        <w:t>simultaneousPUCCH-PUSCH-SamePriority-secondaryPUCCHgroup</w:t>
      </w:r>
      <w:r w:rsidR="00D631FA" w:rsidRPr="008C7AF5">
        <w:rPr>
          <w:iCs/>
        </w:rPr>
        <w:t xml:space="preserve"> </w:t>
      </w:r>
      <w:r w:rsidR="00D631FA" w:rsidRPr="008C7AF5">
        <w:rPr>
          <w:lang w:eastAsia="zh-CN"/>
        </w:rPr>
        <w:t xml:space="preserve">is provided, </w:t>
      </w:r>
      <w:r w:rsidR="00D631FA" w:rsidRPr="008C7AF5">
        <w:rPr>
          <w:i/>
        </w:rPr>
        <w:t>simultaneousPUCCH-PUSCH-SamePriority</w:t>
      </w:r>
      <w:r w:rsidR="00D631FA" w:rsidRPr="008C7AF5">
        <w:t xml:space="preserve"> </w:t>
      </w:r>
      <w:r w:rsidR="00D631FA" w:rsidRPr="008C7AF5">
        <w:rPr>
          <w:rFonts w:cs="Arial"/>
          <w:lang w:eastAsia="zh-CN"/>
        </w:rPr>
        <w:t xml:space="preserve">is replaced by </w:t>
      </w:r>
      <w:r w:rsidR="00D631FA" w:rsidRPr="008C7AF5">
        <w:rPr>
          <w:i/>
        </w:rPr>
        <w:t>simultaneousPUCCH-PUSCH- SamePriority-SecondaryPUCCHgroup</w:t>
      </w:r>
      <w:r w:rsidR="00D631FA" w:rsidRPr="008C7AF5">
        <w:rPr>
          <w:lang w:eastAsia="zh-CN"/>
        </w:rPr>
        <w:t>.</w:t>
      </w:r>
      <w:r w:rsidR="00D631FA"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4E9B37F1" w14:textId="310861E7" w:rsidR="003468A9" w:rsidRPr="003468A9" w:rsidRDefault="003468A9" w:rsidP="003468A9">
      <w:pPr>
        <w:rPr>
          <w:rFonts w:eastAsia="Times New Roman"/>
        </w:rPr>
      </w:pPr>
      <w:r w:rsidRPr="003468A9">
        <w:rPr>
          <w:rFonts w:eastAsia="Times New Roman"/>
        </w:rPr>
        <w:t xml:space="preserve">If a UE is provided </w:t>
      </w:r>
      <w:bookmarkStart w:id="408" w:name="_Hlk136453282"/>
      <w:r w:rsidRPr="003468A9">
        <w:rPr>
          <w:rFonts w:eastAsia="Times New Roman"/>
          <w:i/>
          <w:iCs/>
        </w:rPr>
        <w:t>MC-DCI-SetofCells</w:t>
      </w:r>
      <w:bookmarkEnd w:id="408"/>
      <w:r w:rsidRPr="003468A9">
        <w:rPr>
          <w:rFonts w:eastAsia="Times New Roman"/>
        </w:rPr>
        <w:t xml:space="preserve"> for scheduling by a DCI format PDSCH receptions or PUSCH transmissions on serving cells from a set of more than one serving cells, the UE expects the more than one serving cells to be in a same PUCCH group. The UE provides HARQ-ACK information in a same HARQ-ACK codebook for sets of</w:t>
      </w:r>
      <w:r w:rsidR="00AA7C57">
        <w:rPr>
          <w:rFonts w:eastAsia="Times New Roman"/>
        </w:rPr>
        <w:t xml:space="preserve"> </w:t>
      </w:r>
      <w:r w:rsidR="00AA7C57">
        <w:t>serving</w:t>
      </w:r>
      <w:r w:rsidRPr="003468A9">
        <w:rPr>
          <w:rFonts w:eastAsia="Times New Roman"/>
        </w:rPr>
        <w:t xml:space="preserve"> cells that are associated with a same PUCCH group.</w:t>
      </w:r>
      <w:r w:rsidR="00AA7C57">
        <w:rPr>
          <w:rFonts w:eastAsia="Times New Roman"/>
        </w:rPr>
        <w:t xml:space="preserve"> </w:t>
      </w:r>
      <w:r w:rsidR="00AA7C57">
        <w:t>The UE does not expect to be configured to receive multicast PDSCH on serving cells of the same PUCCH group as serving cells from the sets of serving cells.</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lastRenderedPageBreak/>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416E1BB" w14:textId="77777777" w:rsidR="003468A9" w:rsidRPr="003468A9" w:rsidRDefault="003468A9" w:rsidP="003468A9">
      <w:pPr>
        <w:rPr>
          <w:rFonts w:eastAsia="Times New Roman"/>
          <w:lang w:eastAsia="ko-KR"/>
        </w:rPr>
      </w:pPr>
      <w:r w:rsidRPr="003468A9">
        <w:rPr>
          <w:rFonts w:eastAsia="Times New Roman"/>
          <w:lang w:eastAsia="ko-KR"/>
        </w:rPr>
        <w:t>In the remaining of this clause, a last DCI format is from a set of detected DCI formats for which the UE would provide HARQ-ACK information in a PUCCH in a same slot. D</w:t>
      </w:r>
      <w:r w:rsidRPr="003468A9">
        <w:rPr>
          <w:rFonts w:eastAsia="Times New Roman"/>
          <w:lang w:eastAsia="zh-CN"/>
        </w:rPr>
        <w:t>etected DCI format</w:t>
      </w:r>
      <w:r w:rsidRPr="003468A9">
        <w:rPr>
          <w:rFonts w:eastAsia="Times New Roman" w:hint="eastAsia"/>
          <w:lang w:eastAsia="zh-CN"/>
        </w:rPr>
        <w:t xml:space="preserve">s </w:t>
      </w:r>
      <w:r w:rsidRPr="003468A9">
        <w:rPr>
          <w:rFonts w:eastAsia="Times New Roman"/>
          <w:lang w:eastAsia="zh-CN"/>
        </w:rPr>
        <w:t xml:space="preserve">are first indexed in ascending order across indexes of respective scheduled cells for a same PDCCH monitoring occasion, and are then indexed in ascending order across indexes of PDCCH monitoring occasions. For indexing a detected DCI format associated with two or more scheduled cells, a respective scheduled cell is the one with the smallest index among the two or more scheduled cells. For </w:t>
      </w:r>
      <w:r w:rsidRPr="003468A9">
        <w:rPr>
          <w:rFonts w:eastAsia="Times New Roman"/>
          <w:iCs/>
          <w:lang w:eastAsia="zh-CN"/>
        </w:rPr>
        <w:t>a PDCCH monitoring occasion and a scheduled cell,</w:t>
      </w:r>
      <w:r w:rsidRPr="003468A9">
        <w:rPr>
          <w:rFonts w:eastAsia="Times New Roman"/>
          <w:lang w:eastAsia="zh-CN"/>
        </w:rPr>
        <w:t xml:space="preserve"> if a UE is not provided </w:t>
      </w:r>
      <w:r w:rsidRPr="003468A9">
        <w:rPr>
          <w:rFonts w:eastAsia="Times New Roman"/>
          <w:i/>
          <w:iCs/>
          <w:lang w:eastAsia="zh-CN"/>
        </w:rPr>
        <w:t>coresetPoolIndex</w:t>
      </w:r>
      <w:r w:rsidRPr="003468A9">
        <w:rPr>
          <w:rFonts w:eastAsia="Times New Roman"/>
          <w:lang w:eastAsia="zh-CN"/>
        </w:rPr>
        <w:t xml:space="preserve"> or is provided </w:t>
      </w:r>
      <w:r w:rsidRPr="003468A9">
        <w:rPr>
          <w:rFonts w:eastAsia="Times New Roman"/>
          <w:i/>
          <w:iCs/>
          <w:lang w:eastAsia="zh-CN"/>
        </w:rPr>
        <w:t>coresetPoolIndex</w:t>
      </w:r>
      <w:r w:rsidRPr="003468A9">
        <w:rPr>
          <w:rFonts w:eastAsia="Times New Roman"/>
          <w:lang w:eastAsia="zh-CN"/>
        </w:rPr>
        <w:t xml:space="preserve"> with value 0 for one or more first CORESETs and is provided</w:t>
      </w:r>
      <w:r w:rsidRPr="003468A9">
        <w:rPr>
          <w:rFonts w:eastAsia="Times New Roman"/>
          <w:i/>
          <w:iCs/>
          <w:lang w:eastAsia="zh-CN"/>
        </w:rPr>
        <w:t xml:space="preserve"> coresetPoolIndex</w:t>
      </w:r>
      <w:r w:rsidRPr="003468A9">
        <w:rPr>
          <w:rFonts w:eastAsia="Times New Roman"/>
          <w:lang w:eastAsia="zh-CN"/>
        </w:rPr>
        <w:t xml:space="preserve"> with value 1 for one or more second CORESETs on an active DL BWP of a serving cell, and is provided </w:t>
      </w:r>
      <w:r w:rsidRPr="003468A9">
        <w:rPr>
          <w:rFonts w:eastAsia="Times New Roman"/>
          <w:i/>
          <w:lang w:eastAsia="zh-CN"/>
        </w:rPr>
        <w:t>ackNackFeedbackMode</w:t>
      </w:r>
      <w:r w:rsidRPr="003468A9">
        <w:rPr>
          <w:rFonts w:eastAsia="Times New Roman"/>
          <w:i/>
          <w:iCs/>
          <w:lang w:eastAsia="zh-CN"/>
        </w:rPr>
        <w:t xml:space="preserve"> </w:t>
      </w:r>
      <w:r w:rsidRPr="003468A9">
        <w:rPr>
          <w:rFonts w:eastAsia="Times New Roman"/>
          <w:lang w:eastAsia="zh-CN"/>
        </w:rPr>
        <w:t>=</w:t>
      </w:r>
      <w:r w:rsidRPr="003468A9">
        <w:rPr>
          <w:rFonts w:eastAsia="Times New Roman"/>
          <w:i/>
          <w:iCs/>
          <w:lang w:eastAsia="zh-CN"/>
        </w:rPr>
        <w:t xml:space="preserve"> joint</w:t>
      </w:r>
      <w:r w:rsidRPr="003468A9">
        <w:rPr>
          <w:rFonts w:eastAsia="Times New Roman"/>
          <w:iCs/>
          <w:lang w:eastAsia="zh-CN"/>
        </w:rPr>
        <w:t xml:space="preserve"> for the active UL BWP, detected DCI formats from PDCCH receptions in the first CORESETs are indexed prior to detected DCI formats from PDCCH receptions in the second CORESETs</w:t>
      </w:r>
      <w:r w:rsidRPr="003468A9">
        <w:rPr>
          <w:rFonts w:eastAsia="Times New Roman"/>
          <w:lang w:eastAsia="ko-KR"/>
        </w:rPr>
        <w:t>.</w:t>
      </w:r>
    </w:p>
    <w:p w14:paraId="2D042092" w14:textId="77777777" w:rsidR="00B56C83" w:rsidRPr="00B56C83" w:rsidRDefault="00B56C83" w:rsidP="00B56C83">
      <w:pPr>
        <w:rPr>
          <w:lang w:eastAsia="ko-KR"/>
        </w:rPr>
      </w:pPr>
      <w:r w:rsidRPr="00B56C83">
        <w:rPr>
          <w:lang w:eastAsia="ko-KR"/>
        </w:rPr>
        <w:t>For the purpose of determining timeline conditions in this clause,</w:t>
      </w:r>
    </w:p>
    <w:p w14:paraId="12625244" w14:textId="2587BD8D" w:rsidR="00B56C83" w:rsidRPr="006002B1" w:rsidRDefault="00B56C83" w:rsidP="006002B1">
      <w:pPr>
        <w:pStyle w:val="B1"/>
        <w:rPr>
          <w:lang w:eastAsia="ko-KR"/>
        </w:rPr>
      </w:pPr>
      <w:r>
        <w:rPr>
          <w:lang w:eastAsia="ko-KR"/>
        </w:rPr>
        <w:t>-</w:t>
      </w:r>
      <w:r>
        <w:rPr>
          <w:lang w:eastAsia="ko-KR"/>
        </w:rPr>
        <w:tab/>
      </w:r>
      <w:r>
        <w:rPr>
          <w:lang w:val="en-GB" w:eastAsia="ko-KR"/>
        </w:rPr>
        <w:t>i</w:t>
      </w:r>
      <w:r w:rsidRPr="006002B1">
        <w:rPr>
          <w:lang w:eastAsia="ko-KR"/>
        </w:rPr>
        <w:t>f a UE would transmit a PUCCH with HARQ-ACK information in response to a first SPS PDSCH reception after an activation of SPS PDSCH receptions, the PUCCH is considered as a PUCCH transmission in response to a DCI format detection</w:t>
      </w:r>
      <w:r>
        <w:rPr>
          <w:lang w:val="en-GB" w:eastAsia="ko-KR"/>
        </w:rPr>
        <w:t>;</w:t>
      </w:r>
    </w:p>
    <w:p w14:paraId="78931A6A" w14:textId="31F1340D" w:rsidR="00B56C83" w:rsidRPr="00B56C83" w:rsidRDefault="00B56C83" w:rsidP="00B56C83">
      <w:pPr>
        <w:pStyle w:val="B1"/>
        <w:rPr>
          <w:lang w:val="en-GB" w:eastAsia="ko-KR"/>
        </w:rPr>
      </w:pPr>
      <w:r>
        <w:rPr>
          <w:lang w:eastAsia="ko-KR"/>
        </w:rPr>
        <w:t>-</w:t>
      </w:r>
      <w:r>
        <w:rPr>
          <w:lang w:eastAsia="ko-KR"/>
        </w:rPr>
        <w:tab/>
      </w:r>
      <w:r>
        <w:rPr>
          <w:lang w:val="en-GB" w:eastAsia="ko-KR"/>
        </w:rPr>
        <w:t>i</w:t>
      </w:r>
      <w:r w:rsidRPr="006002B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r>
        <w:rPr>
          <w:lang w:val="en-GB" w:eastAsia="ko-KR"/>
        </w:rPr>
        <w:t>.</w:t>
      </w:r>
    </w:p>
    <w:p w14:paraId="0D2EA757" w14:textId="00F95734" w:rsidR="00DE5B06" w:rsidRDefault="00DE5B06" w:rsidP="00B56C83">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 xml:space="preserve">For a PUSCH transmission with semi-persistent CSI report, a UE determines a priority index </w:t>
      </w:r>
      <w:r w:rsidR="00BD3939" w:rsidRPr="00327F1F">
        <w:rPr>
          <w:rFonts w:eastAsia="Gulim"/>
        </w:rPr>
        <w:lastRenderedPageBreak/>
        <w:t>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6995448"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xml:space="preserve">, and DCI format 1_1 or DCI format 1_2 </w:t>
      </w:r>
      <w:r w:rsidR="003468A9">
        <w:rPr>
          <w:lang w:eastAsia="zh-CN"/>
        </w:rPr>
        <w:t>with a Transmission Configuration Indication field</w:t>
      </w:r>
      <w:r w:rsidR="003468A9" w:rsidRPr="00F415B1">
        <w:rPr>
          <w:lang w:eastAsia="zh-CN"/>
        </w:rPr>
        <w:t xml:space="preserve"> </w:t>
      </w:r>
      <w:r w:rsidR="00FB3F23" w:rsidRPr="00F415B1">
        <w:rPr>
          <w:lang w:eastAsia="zh-CN"/>
        </w:rPr>
        <w:t>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270633A4" w14:textId="77777777"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For the remaining of this clause, when a UE </w:t>
      </w:r>
    </w:p>
    <w:p w14:paraId="33F7F372" w14:textId="77777777" w:rsidR="00CF2922" w:rsidRPr="00CF2922" w:rsidRDefault="00CF2922" w:rsidP="00CF2922">
      <w:pPr>
        <w:pStyle w:val="B1"/>
      </w:pPr>
      <w:r w:rsidRPr="00CF2922">
        <w:t>-</w:t>
      </w:r>
      <w:r w:rsidRPr="00CF2922">
        <w:tab/>
      </w:r>
      <w:r w:rsidRPr="00CF2922">
        <w:rPr>
          <w:lang w:eastAsia="ko-KR"/>
        </w:rPr>
        <w:t xml:space="preserve">is not provided </w:t>
      </w:r>
      <w:r w:rsidRPr="00CF2922">
        <w:rPr>
          <w:i/>
          <w:szCs w:val="16"/>
          <w:lang w:val="en-US"/>
        </w:rPr>
        <w:t>coreset</w:t>
      </w:r>
      <w:r w:rsidRPr="00CF2922">
        <w:rPr>
          <w:i/>
          <w:szCs w:val="16"/>
        </w:rPr>
        <w:t>PoolIndex</w:t>
      </w:r>
      <w:r w:rsidRPr="00CF2922">
        <w:t xml:space="preserve"> or is provided </w:t>
      </w:r>
      <w:r w:rsidRPr="00CF2922">
        <w:rPr>
          <w:i/>
          <w:szCs w:val="16"/>
          <w:lang w:val="en-US"/>
        </w:rPr>
        <w:t>coreset</w:t>
      </w:r>
      <w:r w:rsidRPr="00CF2922">
        <w:rPr>
          <w:i/>
          <w:szCs w:val="16"/>
        </w:rPr>
        <w:t>PoolIndex</w:t>
      </w:r>
      <w:r w:rsidRPr="00CF2922">
        <w:t xml:space="preserve"> with a value of 0 for first CORESETs, and is provided</w:t>
      </w:r>
      <w:r w:rsidRPr="00CF2922">
        <w:rPr>
          <w:i/>
          <w:szCs w:val="16"/>
          <w:lang w:val="en-US"/>
        </w:rPr>
        <w:t xml:space="preserve"> coreset</w:t>
      </w:r>
      <w:r w:rsidRPr="00CF2922">
        <w:rPr>
          <w:i/>
          <w:szCs w:val="16"/>
        </w:rPr>
        <w:t>PoolIndex</w:t>
      </w:r>
      <w:r w:rsidRPr="00CF2922">
        <w:t xml:space="preserve"> with a value of 1 for second CORESETs, on active DL BWPs of serving cells, and</w:t>
      </w:r>
    </w:p>
    <w:p w14:paraId="4A432039" w14:textId="77777777" w:rsidR="00CF2922" w:rsidRPr="00CF2922" w:rsidRDefault="00CF2922" w:rsidP="00CF2922">
      <w:pPr>
        <w:pStyle w:val="B1"/>
      </w:pPr>
      <w:r w:rsidRPr="00CF2922">
        <w:t>-</w:t>
      </w:r>
      <w:r w:rsidRPr="00CF2922">
        <w:tab/>
      </w:r>
      <w:r w:rsidRPr="00CF2922">
        <w:rPr>
          <w:lang w:eastAsia="ko-KR"/>
        </w:rPr>
        <w:t xml:space="preserve">is provided </w:t>
      </w:r>
      <w:r w:rsidRPr="00CF2922">
        <w:rPr>
          <w:i/>
          <w:iCs/>
          <w:lang w:val="en-US"/>
        </w:rPr>
        <w:t>enableSTx2PofmDCI</w:t>
      </w:r>
    </w:p>
    <w:p w14:paraId="0C38134F" w14:textId="0B88A8AE"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the UE separately determines and resolves time overlapping among first PUSCH transmissions that </w:t>
      </w:r>
      <w:r w:rsidRPr="00CF2922">
        <w:t xml:space="preserve">use respective first spatial domain filters corresponding to first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first CORESETs, and among second </w:t>
      </w:r>
      <w:r w:rsidRPr="00CF2922">
        <w:rPr>
          <w:rFonts w:ascii="Times" w:eastAsia="Malgun Gothic" w:hAnsi="Times" w:cs="Times"/>
          <w:lang w:eastAsia="zh-CN"/>
        </w:rPr>
        <w:t xml:space="preserve">PUSCH transmissions that </w:t>
      </w:r>
      <w:r w:rsidRPr="00CF2922">
        <w:t xml:space="preserve">use respective second spatial domain filters corresponding to second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second CORESETs.</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695BB18D"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 xml:space="preserve">before considering limitations for UE transmission </w:t>
      </w:r>
      <w:r w:rsidR="00504B9B" w:rsidRPr="00273100">
        <w:t xml:space="preserve">due to cell DRX operation </w:t>
      </w:r>
      <w:r w:rsidR="00504B9B">
        <w:t xml:space="preserve">[11, TS 38.321] </w:t>
      </w:r>
      <w:r w:rsidR="00504B9B" w:rsidRPr="00273100">
        <w:t>or</w:t>
      </w:r>
      <w:r w:rsidR="00504B9B" w:rsidRPr="00273100">
        <w:rPr>
          <w:rFonts w:eastAsia="Malgun Gothic"/>
        </w:rPr>
        <w:t xml:space="preserve"> </w:t>
      </w:r>
      <w:r w:rsidRPr="007E5D7D">
        <w:rPr>
          <w:rFonts w:eastAsia="Malgun Gothic"/>
        </w:rPr>
        <w:t>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lastRenderedPageBreak/>
        <w:t>If a UE</w:t>
      </w:r>
    </w:p>
    <w:p w14:paraId="600340DC" w14:textId="386CDFDE"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D631FA">
        <w:rPr>
          <w:lang w:val="en-US"/>
        </w:rPr>
        <w:t xml:space="preserve"> </w:t>
      </w:r>
      <w:r w:rsidR="00D631FA" w:rsidRPr="00EE38D8">
        <w:t>on different respective cells</w:t>
      </w:r>
    </w:p>
    <w:p w14:paraId="77DC29A9" w14:textId="62FE06C9"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D631FA" w:rsidRPr="00EE38D8">
        <w:rPr>
          <w:lang w:val="en-US"/>
        </w:rPr>
        <w:t>with different priority indexes</w:t>
      </w:r>
      <w:r w:rsidR="00D631FA">
        <w:rPr>
          <w:lang w:val="en-US"/>
        </w:rPr>
        <w:t xml:space="preserve"> </w:t>
      </w:r>
      <w:r>
        <w:rPr>
          <w:lang w:val="en-US"/>
        </w:rPr>
        <w:t>[</w:t>
      </w:r>
      <w:r w:rsidR="00E63D37" w:rsidRPr="00F325E8">
        <w:t>1</w:t>
      </w:r>
      <w:r w:rsidR="00E63D37">
        <w:rPr>
          <w:lang w:val="en-GB"/>
        </w:rPr>
        <w:t>8</w:t>
      </w:r>
      <w:r w:rsidRPr="00F325E8">
        <w:t>, TS 38.306]</w:t>
      </w:r>
      <w:r w:rsidRPr="00647C89">
        <w:rPr>
          <w:lang w:val="en-US"/>
        </w:rPr>
        <w:t>,</w:t>
      </w:r>
    </w:p>
    <w:p w14:paraId="54372E41" w14:textId="02E4C949" w:rsidR="00F25051" w:rsidRDefault="00F25051" w:rsidP="00F25051">
      <w:pPr>
        <w:rPr>
          <w:lang w:val="en-US"/>
        </w:rPr>
      </w:pPr>
      <w:r w:rsidRPr="00647C89">
        <w:rPr>
          <w:lang w:val="en-US"/>
        </w:rPr>
        <w:t>the UE excludes the PUSCHs for resolving the time overlapping between the PUCCH and PUSCHs</w:t>
      </w:r>
      <w:r w:rsidR="00D631FA">
        <w:rPr>
          <w:lang w:val="en-US"/>
        </w:rPr>
        <w:t xml:space="preserve"> </w:t>
      </w:r>
      <w:r w:rsidR="00D631FA" w:rsidRPr="00EE38D8">
        <w:rPr>
          <w:lang w:val="en-US"/>
        </w:rPr>
        <w:t>with different priority indexes</w:t>
      </w:r>
      <w:r>
        <w:rPr>
          <w:lang w:val="en-US"/>
        </w:rPr>
        <w:t xml:space="preserve">, where the timeline conditions </w:t>
      </w:r>
      <w:r w:rsidR="00D631FA" w:rsidRPr="00EE38D8">
        <w:rPr>
          <w:lang w:val="en-US"/>
        </w:rPr>
        <w:t xml:space="preserve">for resolving the overlapping PUCCH and PUSCHs </w:t>
      </w:r>
      <w:r>
        <w:rPr>
          <w:lang w:val="en-US"/>
        </w:rPr>
        <w:t>are not required for the excluded PUSCHs</w:t>
      </w:r>
      <w:r w:rsidRPr="00647C89">
        <w:rPr>
          <w:lang w:val="en-US"/>
        </w:rPr>
        <w:t xml:space="preserve">. </w:t>
      </w:r>
    </w:p>
    <w:p w14:paraId="619E3251" w14:textId="77777777" w:rsidR="00D631FA" w:rsidRPr="00D631FA" w:rsidRDefault="00D631FA" w:rsidP="00D631FA">
      <w:pPr>
        <w:rPr>
          <w:lang w:val="en-US"/>
        </w:rPr>
      </w:pPr>
      <w:r w:rsidRPr="00D631FA">
        <w:rPr>
          <w:lang w:val="en-US"/>
        </w:rPr>
        <w:t>If a UE</w:t>
      </w:r>
    </w:p>
    <w:p w14:paraId="0CFD4756" w14:textId="77C1BB9D" w:rsidR="00D631FA" w:rsidRPr="00D631FA" w:rsidRDefault="00D631FA" w:rsidP="00D631FA">
      <w:pPr>
        <w:pStyle w:val="B1"/>
        <w:rPr>
          <w:lang w:val="en-GB"/>
        </w:rPr>
      </w:pPr>
      <w:r w:rsidRPr="00D631FA">
        <w:t>-</w:t>
      </w:r>
      <w:r w:rsidRPr="00D631FA">
        <w:tab/>
        <w:t xml:space="preserve">is provided </w:t>
      </w:r>
      <w:r w:rsidRPr="00D631FA">
        <w:rPr>
          <w:i/>
        </w:rPr>
        <w:t>simultaneousPUCCH-PUSCH-SamePriority</w:t>
      </w:r>
      <w:r w:rsidRPr="00D631FA">
        <w:t xml:space="preserve"> and would transmit a PUCCH and PUSCHs with same priority index, </w:t>
      </w:r>
      <w:r w:rsidRPr="00D631FA">
        <w:rPr>
          <w:lang w:val="en-US"/>
        </w:rPr>
        <w:t xml:space="preserve">where the PUCCH and the PUSCHs overlap in time </w:t>
      </w:r>
      <w:r w:rsidRPr="00D631FA">
        <w:t>on different respective cells</w:t>
      </w:r>
      <w:r>
        <w:rPr>
          <w:lang w:val="en-GB"/>
        </w:rPr>
        <w:t>,</w:t>
      </w:r>
    </w:p>
    <w:p w14:paraId="6BA67605" w14:textId="77777777" w:rsidR="00D631FA" w:rsidRPr="00D631FA" w:rsidRDefault="00D631FA" w:rsidP="00D631FA">
      <w:pPr>
        <w:pStyle w:val="B1"/>
        <w:rPr>
          <w:lang w:val="en-US"/>
        </w:rPr>
      </w:pPr>
      <w:r w:rsidRPr="00D631FA">
        <w:t>-</w:t>
      </w:r>
      <w:r w:rsidRPr="00D631FA">
        <w:tab/>
      </w:r>
      <w:r w:rsidRPr="00D631FA">
        <w:rPr>
          <w:lang w:val="en-US"/>
        </w:rPr>
        <w:t>can simultaneously transmit the PUCCH and the PUSCHs with same priority index [</w:t>
      </w:r>
      <w:r w:rsidRPr="00D631FA">
        <w:t>18, TS 38.306]</w:t>
      </w:r>
      <w:r w:rsidRPr="00D631FA">
        <w:rPr>
          <w:lang w:val="en-US"/>
        </w:rPr>
        <w:t>,</w:t>
      </w:r>
    </w:p>
    <w:p w14:paraId="17FB0056" w14:textId="6DA490E6" w:rsidR="00D631FA" w:rsidRDefault="00D631FA" w:rsidP="00D631FA">
      <w:pPr>
        <w:rPr>
          <w:lang w:val="en-US"/>
        </w:rPr>
      </w:pPr>
      <w:r w:rsidRPr="00D631FA">
        <w:rPr>
          <w:lang w:val="en-US"/>
        </w:rPr>
        <w:t>the UE excludes the PUSCHs for resolving the time overlapping between the PUCCH and PUSCHs with same priority index, where the timeline conditions for resolving the overlapping PUCCH and PUSCHs are not required for the excluded PUSCHs.</w:t>
      </w:r>
    </w:p>
    <w:p w14:paraId="6CBDA5DE" w14:textId="1D4563A9" w:rsidR="00441824" w:rsidRPr="00111FF6" w:rsidRDefault="002B3948" w:rsidP="00504B9B">
      <w:pPr>
        <w:rPr>
          <w:lang w:eastAsia="zh-CN"/>
        </w:rPr>
      </w:pPr>
      <w:r w:rsidRPr="00CC5DCD">
        <w:rPr>
          <w:rFonts w:cs="Times"/>
          <w:lang w:eastAsia="zh-CN"/>
        </w:rPr>
        <w:t>When a UE determines overlapping for PUCCH and/or PUSCH transmissions of different priority indexes</w:t>
      </w:r>
      <w:r w:rsidR="00E63D37">
        <w:rPr>
          <w:rFonts w:cs="Times"/>
          <w:lang w:eastAsia="zh-CN"/>
        </w:rPr>
        <w:t>,</w:t>
      </w:r>
      <w:r w:rsidR="00BD6CD4" w:rsidRPr="00CC5DCD">
        <w:rPr>
          <w:rFonts w:cs="Times"/>
          <w:lang w:eastAsia="zh-CN"/>
        </w:rPr>
        <w:t xml:space="preserve"> </w:t>
      </w:r>
      <w:r w:rsidR="00BD6CD4" w:rsidRPr="00CC5DCD">
        <w:t>other than PUCCH transmissions with SL HARQ-ACK reports</w:t>
      </w:r>
      <w:r w:rsidR="00E63D37">
        <w:t>,</w:t>
      </w:r>
      <w:r w:rsidR="006C526C">
        <w:rPr>
          <w:rFonts w:cs="Times"/>
        </w:rPr>
        <w:t xml:space="preserve"> </w:t>
      </w:r>
      <w:r w:rsidR="006C526C" w:rsidRPr="00650775">
        <w:t xml:space="preserve">before considering limitations for transmission </w:t>
      </w:r>
      <w:r w:rsidR="00504B9B" w:rsidRPr="00273100">
        <w:t>due to cell DRX operation or</w:t>
      </w:r>
      <w:r w:rsidR="00504B9B" w:rsidRPr="00273100">
        <w:rPr>
          <w:rFonts w:eastAsia="Malgun Gothic"/>
        </w:rPr>
        <w:t xml:space="preserve"> </w:t>
      </w:r>
      <w:r w:rsidR="006C526C" w:rsidRPr="00650775">
        <w:t>as described in clause</w:t>
      </w:r>
      <w:r w:rsidR="004B3D37">
        <w:t>s</w:t>
      </w:r>
      <w:r w:rsidR="006C526C" w:rsidRPr="00650775">
        <w:t xml:space="preserve"> 11.1</w:t>
      </w:r>
      <w:r w:rsidR="004B3D37">
        <w:t>,</w:t>
      </w:r>
      <w:r w:rsidR="00423600">
        <w:rPr>
          <w:rFonts w:hint="eastAsia"/>
          <w:lang w:eastAsia="zh-CN"/>
        </w:rPr>
        <w:t xml:space="preserve"> 11.1.1</w:t>
      </w:r>
      <w:r w:rsidRPr="00CC5DCD">
        <w:rPr>
          <w:rFonts w:cs="Times"/>
          <w:lang w:eastAsia="zh-CN"/>
        </w:rPr>
        <w:t xml:space="preserve">, </w:t>
      </w:r>
      <w:r w:rsidR="004B3D37">
        <w:rPr>
          <w:rFonts w:eastAsia="Malgun Gothic"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cs="Times" w:hint="eastAsia"/>
          <w:lang w:eastAsia="zh-CN"/>
        </w:rPr>
        <w:t>15</w:t>
      </w:r>
      <w:r w:rsidR="004B3D37">
        <w:rPr>
          <w:rFonts w:eastAsia="Malgun Gothic" w:cs="Times"/>
          <w:lang w:eastAsia="zh-CN"/>
        </w:rPr>
        <w:t xml:space="preserve"> </w:t>
      </w:r>
      <w:r w:rsidR="001A51E3">
        <w:rPr>
          <w:rFonts w:cs="Times" w:hint="eastAsia"/>
          <w:lang w:eastAsia="zh-CN"/>
        </w:rPr>
        <w:t xml:space="preserve">and 17.2 </w:t>
      </w:r>
      <w:r w:rsidR="00557048" w:rsidRPr="00CC5DCD">
        <w:rPr>
          <w:rFont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lastRenderedPageBreak/>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2FD46B81"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w:t>
      </w:r>
      <w:r w:rsidR="002435FA">
        <w:t>, or UTO-UCI</w:t>
      </w:r>
      <w:r w:rsidRPr="009648BD">
        <w:t>,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lastRenderedPageBreak/>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9" w:name="_Hlk89423117"/>
      <w:r w:rsidRPr="00111FF6">
        <w:rPr>
          <w:lang w:val="en-US"/>
        </w:rPr>
        <w:t xml:space="preserve">PUCCH or a PUSCH </w:t>
      </w:r>
      <w:r w:rsidRPr="00111FF6">
        <w:rPr>
          <w:lang w:eastAsia="zh-CN"/>
        </w:rPr>
        <w:t>of smaller priority index</w:t>
      </w:r>
    </w:p>
    <w:p w14:paraId="6F92F0F8" w14:textId="121B38C4" w:rsidR="00266B47" w:rsidRPr="00CC5DCD" w:rsidRDefault="00266B47" w:rsidP="00504B9B">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w:t>
      </w:r>
      <w:r w:rsidR="00504B9B" w:rsidRPr="00515578">
        <w:t>due to cell DRX operation or</w:t>
      </w:r>
      <w:r w:rsidR="00504B9B" w:rsidRPr="00515578">
        <w:rPr>
          <w:rFonts w:eastAsia="Malgun Gothic"/>
        </w:rPr>
        <w:t xml:space="preserve"> </w:t>
      </w:r>
      <w:r w:rsidRPr="00647C89">
        <w:t>as described in clause</w:t>
      </w:r>
      <w:r>
        <w:t>s</w:t>
      </w:r>
      <w:r w:rsidRPr="00647C89">
        <w:t xml:space="preserve"> </w:t>
      </w:r>
      <w:r w:rsidRPr="00504B9B">
        <w:t>11.1</w:t>
      </w:r>
      <w:r w:rsidR="004B3D37" w:rsidRPr="00504B9B">
        <w:t>,</w:t>
      </w:r>
      <w:r w:rsidRPr="00504B9B">
        <w:rPr>
          <w:lang w:eastAsia="zh-CN"/>
        </w:rPr>
        <w:t xml:space="preserve"> 11.1.1</w:t>
      </w:r>
      <w:r w:rsidR="00944556" w:rsidRPr="00504B9B">
        <w:rPr>
          <w:lang w:eastAsia="zh-CN"/>
        </w:rPr>
        <w:t>,</w:t>
      </w:r>
      <w:r w:rsidR="004B3D37" w:rsidRPr="00504B9B">
        <w:rPr>
          <w:rFonts w:eastAsia="Malgun Gothic"/>
          <w:lang w:eastAsia="zh-CN"/>
        </w:rPr>
        <w:t xml:space="preserve"> 11.2A</w:t>
      </w:r>
      <w:r w:rsidR="003B0C82" w:rsidRPr="00504B9B">
        <w:rPr>
          <w:rFonts w:eastAsia="Malgun Gothic"/>
          <w:lang w:eastAsia="zh-CN"/>
        </w:rPr>
        <w:t>, 15</w:t>
      </w:r>
      <w:r w:rsidR="00944556" w:rsidRPr="00504B9B">
        <w:rPr>
          <w:rFonts w:eastAsia="Malgun Gothic"/>
          <w:lang w:eastAsia="zh-CN"/>
        </w:rPr>
        <w:t xml:space="preserve"> </w:t>
      </w:r>
      <w:r w:rsidR="00944556" w:rsidRPr="00504B9B">
        <w:rPr>
          <w:lang w:eastAsia="zh-CN"/>
        </w:rPr>
        <w:t>and 17.2</w:t>
      </w:r>
      <w:r w:rsidRPr="00504B9B">
        <w:rPr>
          <w:lang w:eastAsia="zh-CN"/>
        </w:rPr>
        <w:t xml:space="preserve">, </w:t>
      </w:r>
      <w:r w:rsidRPr="00504B9B">
        <w:t>if</w:t>
      </w:r>
      <w:r w:rsidRPr="00647C89">
        <w:t xml:space="preserve">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9"/>
    <w:p w14:paraId="74B5297A" w14:textId="4720F667" w:rsidR="00DF0F4D" w:rsidRPr="00504B9B" w:rsidRDefault="00DF0F4D" w:rsidP="002E7239">
      <w:pPr>
        <w:pStyle w:val="B1"/>
        <w:rPr>
          <w:lang w:val="en-US"/>
        </w:rPr>
      </w:pPr>
      <w:r w:rsidRPr="00504B9B">
        <w:t>-</w:t>
      </w:r>
      <w:r w:rsidRPr="00504B9B">
        <w:tab/>
      </w:r>
      <w:r w:rsidRPr="00504B9B">
        <w:rPr>
          <w:lang w:val="en-US"/>
        </w:rPr>
        <w:t xml:space="preserve">if a transmission of </w:t>
      </w:r>
      <w:r w:rsidRPr="00504B9B">
        <w:rPr>
          <w:lang w:eastAsia="zh-CN"/>
        </w:rPr>
        <w:t xml:space="preserve">a first PUCCH of </w:t>
      </w:r>
      <w:r w:rsidRPr="00504B9B">
        <w:rPr>
          <w:lang w:val="en-US" w:eastAsia="zh-CN"/>
        </w:rPr>
        <w:t>larger</w:t>
      </w:r>
      <w:r w:rsidRPr="00504B9B">
        <w:rPr>
          <w:lang w:eastAsia="zh-CN"/>
        </w:rPr>
        <w:t xml:space="preserve"> priority index</w:t>
      </w:r>
      <w:r w:rsidRPr="00504B9B">
        <w:rPr>
          <w:lang w:val="en-US" w:eastAsia="zh-CN"/>
        </w:rPr>
        <w:t xml:space="preserve"> scheduled by a DCI format in a PDCCH reception</w:t>
      </w:r>
      <w:r w:rsidRPr="00504B9B">
        <w:rPr>
          <w:lang w:eastAsia="zh-CN"/>
        </w:rPr>
        <w:t xml:space="preserve"> would overlap in time with a </w:t>
      </w:r>
      <w:r w:rsidR="00557048" w:rsidRPr="00504B9B">
        <w:rPr>
          <w:rFonts w:eastAsia="Microsoft YaHei"/>
          <w:lang w:eastAsia="zh-CN"/>
        </w:rPr>
        <w:t>repetition of</w:t>
      </w:r>
      <w:r w:rsidR="00557048" w:rsidRPr="00504B9B">
        <w:rPr>
          <w:rFonts w:eastAsia="Microsoft YaHei"/>
          <w:lang w:val="en-US" w:eastAsia="zh-CN"/>
        </w:rPr>
        <w:t xml:space="preserve"> a </w:t>
      </w:r>
      <w:r w:rsidRPr="00504B9B">
        <w:rPr>
          <w:lang w:eastAsia="zh-CN"/>
        </w:rPr>
        <w:t xml:space="preserve">transmission </w:t>
      </w:r>
      <w:r w:rsidRPr="00504B9B">
        <w:rPr>
          <w:lang w:val="en-US" w:eastAsia="zh-CN"/>
        </w:rPr>
        <w:t xml:space="preserve">of </w:t>
      </w:r>
      <w:r w:rsidRPr="00504B9B">
        <w:rPr>
          <w:lang w:eastAsia="zh-CN"/>
        </w:rPr>
        <w:t xml:space="preserve">a </w:t>
      </w:r>
      <w:r w:rsidRPr="00504B9B">
        <w:rPr>
          <w:lang w:val="en-US" w:eastAsia="zh-CN"/>
        </w:rPr>
        <w:t xml:space="preserve">second </w:t>
      </w:r>
      <w:r w:rsidRPr="00504B9B">
        <w:rPr>
          <w:lang w:eastAsia="zh-CN"/>
        </w:rPr>
        <w:t xml:space="preserve">PUSCH or </w:t>
      </w:r>
      <w:r w:rsidRPr="00504B9B">
        <w:rPr>
          <w:lang w:val="en-US" w:eastAsia="zh-CN"/>
        </w:rPr>
        <w:t xml:space="preserve">a second </w:t>
      </w:r>
      <w:r w:rsidRPr="00504B9B">
        <w:rPr>
          <w:lang w:eastAsia="zh-CN"/>
        </w:rPr>
        <w:t xml:space="preserve">PUCCH of </w:t>
      </w:r>
      <w:r w:rsidRPr="00504B9B">
        <w:rPr>
          <w:lang w:val="en-US" w:eastAsia="zh-CN"/>
        </w:rPr>
        <w:t>smaller</w:t>
      </w:r>
      <w:r w:rsidRPr="00504B9B">
        <w:rPr>
          <w:lang w:eastAsia="zh-CN"/>
        </w:rPr>
        <w:t xml:space="preserve"> priority index, the UE c</w:t>
      </w:r>
      <w:r w:rsidRPr="00504B9B">
        <w:rPr>
          <w:lang w:val="en-US" w:eastAsia="zh-CN"/>
        </w:rPr>
        <w:t xml:space="preserve">ancels the </w:t>
      </w:r>
      <w:r w:rsidR="00557048" w:rsidRPr="00504B9B">
        <w:rPr>
          <w:lang w:val="en-US" w:eastAsia="zh-CN"/>
        </w:rPr>
        <w:t xml:space="preserve">repetition of a </w:t>
      </w:r>
      <w:r w:rsidRPr="00504B9B">
        <w:rPr>
          <w:lang w:val="en-US" w:eastAsia="zh-CN"/>
        </w:rPr>
        <w:t>transmission of the second PUSCH or the second PUCCH before the first symbol that would overlap with the first PUCCH transmission</w:t>
      </w:r>
    </w:p>
    <w:p w14:paraId="65052940" w14:textId="0EE8044E" w:rsidR="00DF0F4D" w:rsidRPr="00504B9B" w:rsidRDefault="00DF0F4D" w:rsidP="002E7239">
      <w:pPr>
        <w:pStyle w:val="B1"/>
      </w:pPr>
      <w:r w:rsidRPr="00504B9B">
        <w:t>-</w:t>
      </w:r>
      <w:r w:rsidRPr="00504B9B">
        <w:tab/>
      </w:r>
      <w:r w:rsidRPr="00504B9B">
        <w:rPr>
          <w:lang w:val="en-US"/>
        </w:rPr>
        <w:t xml:space="preserve">if a transmission of </w:t>
      </w:r>
      <w:r w:rsidRPr="00504B9B">
        <w:rPr>
          <w:lang w:eastAsia="zh-CN"/>
        </w:rPr>
        <w:t xml:space="preserve">a </w:t>
      </w:r>
      <w:r w:rsidRPr="00504B9B">
        <w:rPr>
          <w:lang w:val="en-US" w:eastAsia="zh-CN"/>
        </w:rPr>
        <w:t xml:space="preserve">first </w:t>
      </w:r>
      <w:r w:rsidRPr="00504B9B">
        <w:rPr>
          <w:lang w:eastAsia="zh-CN"/>
        </w:rPr>
        <w:t>PU</w:t>
      </w:r>
      <w:r w:rsidRPr="00504B9B">
        <w:rPr>
          <w:lang w:val="en-US" w:eastAsia="zh-CN"/>
        </w:rPr>
        <w:t>S</w:t>
      </w:r>
      <w:r w:rsidRPr="00504B9B">
        <w:rPr>
          <w:lang w:eastAsia="zh-CN"/>
        </w:rPr>
        <w:t xml:space="preserve">CH of </w:t>
      </w:r>
      <w:r w:rsidRPr="00504B9B">
        <w:rPr>
          <w:lang w:val="en-US" w:eastAsia="zh-CN"/>
        </w:rPr>
        <w:t>larger</w:t>
      </w:r>
      <w:r w:rsidRPr="00504B9B">
        <w:rPr>
          <w:lang w:eastAsia="zh-CN"/>
        </w:rPr>
        <w:t xml:space="preserve"> priority index</w:t>
      </w:r>
      <w:r w:rsidRPr="00504B9B">
        <w:rPr>
          <w:lang w:val="en-US" w:eastAsia="zh-CN"/>
        </w:rPr>
        <w:t xml:space="preserve"> scheduled by a DCI format in a PDCCH reception</w:t>
      </w:r>
      <w:r w:rsidRPr="00504B9B">
        <w:rPr>
          <w:lang w:eastAsia="zh-CN"/>
        </w:rPr>
        <w:t xml:space="preserve"> would overlap in time with a </w:t>
      </w:r>
      <w:r w:rsidR="00557048" w:rsidRPr="00504B9B">
        <w:rPr>
          <w:lang w:val="en-US" w:eastAsia="zh-CN"/>
        </w:rPr>
        <w:t xml:space="preserve">repetition of the </w:t>
      </w:r>
      <w:r w:rsidRPr="00504B9B">
        <w:rPr>
          <w:lang w:eastAsia="zh-CN"/>
        </w:rPr>
        <w:t xml:space="preserve">transmission </w:t>
      </w:r>
      <w:r w:rsidRPr="00504B9B">
        <w:rPr>
          <w:lang w:val="en-US" w:eastAsia="zh-CN"/>
        </w:rPr>
        <w:t xml:space="preserve">of </w:t>
      </w:r>
      <w:r w:rsidRPr="00504B9B">
        <w:rPr>
          <w:lang w:eastAsia="zh-CN"/>
        </w:rPr>
        <w:t xml:space="preserve">a </w:t>
      </w:r>
      <w:r w:rsidRPr="00504B9B">
        <w:rPr>
          <w:lang w:val="en-US" w:eastAsia="zh-CN"/>
        </w:rPr>
        <w:t xml:space="preserve">second </w:t>
      </w:r>
      <w:r w:rsidRPr="00504B9B">
        <w:rPr>
          <w:lang w:eastAsia="zh-CN"/>
        </w:rPr>
        <w:t xml:space="preserve">PUCCH of </w:t>
      </w:r>
      <w:r w:rsidRPr="00504B9B">
        <w:rPr>
          <w:lang w:val="en-US" w:eastAsia="zh-CN"/>
        </w:rPr>
        <w:t>smaller</w:t>
      </w:r>
      <w:r w:rsidRPr="00504B9B">
        <w:rPr>
          <w:lang w:eastAsia="zh-CN"/>
        </w:rPr>
        <w:t xml:space="preserve"> priority index, the UE c</w:t>
      </w:r>
      <w:r w:rsidRPr="00504B9B">
        <w:rPr>
          <w:lang w:val="en-US" w:eastAsia="zh-CN"/>
        </w:rPr>
        <w:t>ancels the</w:t>
      </w:r>
      <w:r w:rsidR="00557048" w:rsidRPr="00504B9B">
        <w:rPr>
          <w:lang w:val="en-US" w:eastAsia="zh-CN"/>
        </w:rPr>
        <w:t xml:space="preserve"> repetition of the</w:t>
      </w:r>
      <w:r w:rsidRPr="00504B9B">
        <w:rPr>
          <w:lang w:val="en-US" w:eastAsia="zh-CN"/>
        </w:rPr>
        <w:t xml:space="preserve"> transmission of the second PUCCH before the first symbol that would overlap with the first PUSCH transmission</w:t>
      </w:r>
    </w:p>
    <w:p w14:paraId="6BA2CBFC" w14:textId="62DF8C76" w:rsidR="00DF0F4D" w:rsidRPr="00504B9B" w:rsidRDefault="002F7AB8" w:rsidP="002E7239">
      <w:pPr>
        <w:pStyle w:val="B1"/>
      </w:pPr>
      <w:r w:rsidRPr="00504B9B">
        <w:t xml:space="preserve">where </w:t>
      </w:r>
    </w:p>
    <w:p w14:paraId="64972EA6" w14:textId="1F33D3BD" w:rsidR="00391714" w:rsidRPr="00504B9B" w:rsidRDefault="00DF0F4D" w:rsidP="002E7239">
      <w:pPr>
        <w:pStyle w:val="B1"/>
        <w:rPr>
          <w:lang w:eastAsia="zh-CN"/>
        </w:rPr>
      </w:pPr>
      <w:r w:rsidRPr="00504B9B">
        <w:t>-</w:t>
      </w:r>
      <w:r w:rsidRPr="00504B9B">
        <w:tab/>
      </w:r>
      <w:r w:rsidRPr="00504B9B">
        <w:rPr>
          <w:lang w:eastAsia="zh-CN"/>
        </w:rPr>
        <w:t xml:space="preserve">the overlapping is applicable before or after resolving overlapping among channels of larger priority index, if any, as described </w:t>
      </w:r>
      <w:r w:rsidR="006F5F9E" w:rsidRPr="00504B9B">
        <w:rPr>
          <w:lang w:eastAsia="zh-CN"/>
        </w:rPr>
        <w:t>in clause</w:t>
      </w:r>
      <w:r w:rsidR="00557048" w:rsidRPr="00504B9B">
        <w:rPr>
          <w:lang w:eastAsia="zh-CN"/>
        </w:rPr>
        <w:t>s</w:t>
      </w:r>
      <w:r w:rsidRPr="00504B9B">
        <w:rPr>
          <w:lang w:eastAsia="zh-CN"/>
        </w:rPr>
        <w:t xml:space="preserve"> 9.2.5</w:t>
      </w:r>
      <w:r w:rsidR="00557048" w:rsidRPr="00504B9B">
        <w:rPr>
          <w:lang w:eastAsia="zh-CN"/>
        </w:rPr>
        <w:t xml:space="preserve"> and 9.2.6</w:t>
      </w:r>
    </w:p>
    <w:p w14:paraId="46A1BAA8" w14:textId="6F60312E" w:rsidR="00DF0F4D" w:rsidRPr="00504B9B" w:rsidRDefault="00391714" w:rsidP="002E7239">
      <w:pPr>
        <w:pStyle w:val="B1"/>
      </w:pPr>
      <w:r w:rsidRPr="00504B9B">
        <w:rPr>
          <w:lang w:eastAsia="zh-CN"/>
        </w:rPr>
        <w:t>-</w:t>
      </w:r>
      <w:r w:rsidRPr="00504B9B">
        <w:rPr>
          <w:lang w:eastAsia="zh-CN"/>
        </w:rPr>
        <w:tab/>
        <w:t xml:space="preserve">any remaining PUCCH and/or PUSCH transmission after overlapping resolution is subjected to the limitations for UE transmission </w:t>
      </w:r>
      <w:r w:rsidR="00504B9B" w:rsidRPr="00515578">
        <w:t>due to cell DRX operation or</w:t>
      </w:r>
      <w:r w:rsidR="00504B9B" w:rsidRPr="00515578">
        <w:rPr>
          <w:rFonts w:eastAsia="Malgun Gothic"/>
        </w:rPr>
        <w:t xml:space="preserve"> </w:t>
      </w:r>
      <w:r w:rsidRPr="00504B9B">
        <w:rPr>
          <w:lang w:eastAsia="zh-CN"/>
        </w:rPr>
        <w:t xml:space="preserve">as described </w:t>
      </w:r>
      <w:r w:rsidR="006F5F9E" w:rsidRPr="00504B9B">
        <w:rPr>
          <w:lang w:eastAsia="zh-CN"/>
        </w:rPr>
        <w:t>in clause</w:t>
      </w:r>
      <w:r w:rsidR="004B3D37" w:rsidRPr="00504B9B">
        <w:rPr>
          <w:lang w:val="en-GB" w:eastAsia="zh-CN"/>
        </w:rPr>
        <w:t>s</w:t>
      </w:r>
      <w:r w:rsidRPr="00504B9B">
        <w:rPr>
          <w:lang w:eastAsia="zh-CN"/>
        </w:rPr>
        <w:t xml:space="preserve"> 11.1</w:t>
      </w:r>
      <w:r w:rsidR="004B3D37" w:rsidRPr="00504B9B">
        <w:rPr>
          <w:lang w:val="en-GB" w:eastAsia="zh-CN"/>
        </w:rPr>
        <w:t>,</w:t>
      </w:r>
      <w:r w:rsidR="00423600" w:rsidRPr="00504B9B">
        <w:rPr>
          <w:lang w:eastAsia="zh-CN"/>
        </w:rPr>
        <w:t xml:space="preserve"> 11.1.1</w:t>
      </w:r>
      <w:r w:rsidR="00944556" w:rsidRPr="00504B9B">
        <w:rPr>
          <w:lang w:val="en-GB" w:eastAsia="zh-CN"/>
        </w:rPr>
        <w:t>,</w:t>
      </w:r>
      <w:r w:rsidR="004B3D37" w:rsidRPr="00504B9B">
        <w:rPr>
          <w:rFonts w:eastAsia="Malgun Gothic"/>
          <w:lang w:eastAsia="zh-CN"/>
        </w:rPr>
        <w:t xml:space="preserve"> 11.2A</w:t>
      </w:r>
      <w:r w:rsidR="003B0C82" w:rsidRPr="00504B9B">
        <w:rPr>
          <w:rFonts w:eastAsia="Malgun Gothic"/>
          <w:lang w:val="en-GB" w:eastAsia="zh-CN"/>
        </w:rPr>
        <w:t>, 15</w:t>
      </w:r>
      <w:r w:rsidR="00944556" w:rsidRPr="00504B9B">
        <w:rPr>
          <w:lang w:eastAsia="zh-CN"/>
        </w:rPr>
        <w:t xml:space="preserve"> and 17.2</w:t>
      </w:r>
    </w:p>
    <w:p w14:paraId="351C786A" w14:textId="493824FF" w:rsidR="00DF0F4D" w:rsidRPr="00504B9B" w:rsidRDefault="00DF0F4D" w:rsidP="002E7239">
      <w:pPr>
        <w:pStyle w:val="B1"/>
      </w:pPr>
      <w:r w:rsidRPr="00504B9B">
        <w:t>-</w:t>
      </w:r>
      <w:r w:rsidRPr="00504B9B">
        <w:tab/>
      </w:r>
      <w:r w:rsidRPr="00504B9B">
        <w:rPr>
          <w:lang w:eastAsia="zh-CN"/>
        </w:rPr>
        <w:t xml:space="preserve">the UE expects that the transmission of the first PUCCH or the first PUSCH, respectively,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504B9B">
        <w:rPr>
          <w:lang w:eastAsia="zh-CN"/>
        </w:rPr>
        <w:t xml:space="preserve"> </w:t>
      </w:r>
      <w:r w:rsidRPr="00504B9B">
        <w:t>after a last symbol of the corresponding PDCCH reception</w:t>
      </w:r>
    </w:p>
    <w:p w14:paraId="6F4E0F6E" w14:textId="53B9EF5F" w:rsidR="002F7AB8" w:rsidRPr="00504B9B" w:rsidRDefault="00DF0F4D" w:rsidP="002E7239">
      <w:pPr>
        <w:pStyle w:val="B1"/>
        <w:rPr>
          <w:lang w:eastAsia="zh-CN"/>
        </w:rPr>
      </w:pPr>
      <w:r w:rsidRPr="00504B9B">
        <w:t>-</w:t>
      </w:r>
      <w:r w:rsidRPr="00504B9B">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504B9B">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504B9B">
        <w:rPr>
          <w:lang w:eastAsia="zh-CN"/>
        </w:rPr>
        <w:t xml:space="preserve"> [6, TS 38.214], based on</w:t>
      </w:r>
      <w:r w:rsidR="002F7AB8" w:rsidRPr="00504B9B">
        <w:t xml:space="preserve"> </w:t>
      </w:r>
      <m:oMath>
        <m:r>
          <w:rPr>
            <w:rFonts w:ascii="Cambria Math" w:hAnsi="Cambria Math"/>
          </w:rPr>
          <m:t>μ</m:t>
        </m:r>
      </m:oMath>
      <w:r w:rsidR="002F7AB8" w:rsidRPr="00504B9B">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504B9B">
        <w:t xml:space="preserve"> as subsequently defined in this </w:t>
      </w:r>
      <w:r w:rsidR="006F5F9E" w:rsidRPr="00504B9B">
        <w:t>clause</w:t>
      </w:r>
      <w:r w:rsidR="002F7AB8" w:rsidRPr="00504B9B">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504B9B">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lastRenderedPageBreak/>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lastRenderedPageBreak/>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01FE89A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 xml:space="preserve">before considering limitations for UE transmission </w:t>
      </w:r>
      <w:r w:rsidR="00504B9B" w:rsidRPr="00515578">
        <w:t>due to cell DRX operation or</w:t>
      </w:r>
      <w:r w:rsidR="00504B9B" w:rsidRPr="00515578">
        <w:rPr>
          <w:rFonts w:eastAsia="Malgun Gothic"/>
        </w:rPr>
        <w:t xml:space="preserve"> </w:t>
      </w:r>
      <w:r w:rsidR="006C526C" w:rsidRPr="00650775">
        <w:t>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lastRenderedPageBreak/>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788FA18F" w14:textId="2582CC86" w:rsidR="00E60028" w:rsidRPr="00E60028" w:rsidRDefault="00E60028" w:rsidP="00E60028">
      <w:pPr>
        <w:pStyle w:val="B1"/>
      </w:pPr>
      <w:r w:rsidRPr="00E60028">
        <w:t>-</w:t>
      </w:r>
      <w:r w:rsidRPr="00E60028">
        <w:tab/>
        <w:t xml:space="preserve">If the UE is provided </w:t>
      </w:r>
      <w:r w:rsidRPr="00E60028">
        <w:rPr>
          <w:i/>
          <w:iCs/>
        </w:rPr>
        <w:t>enableSTx2PofmDCI</w:t>
      </w:r>
      <w:r w:rsidRPr="00E60028">
        <w:t xml:space="preserve">, is provided </w:t>
      </w:r>
      <w:r w:rsidRPr="00E60028">
        <w:rPr>
          <w:i/>
          <w:iCs/>
        </w:rPr>
        <w:t>ackNackFeedbackMode</w:t>
      </w:r>
      <w:r w:rsidRPr="00E60028">
        <w:t xml:space="preserve"> = </w:t>
      </w:r>
      <w:r w:rsidRPr="00E60028">
        <w:rPr>
          <w:i/>
          <w:iCs/>
        </w:rPr>
        <w:t>separate</w:t>
      </w:r>
      <w:r w:rsidRPr="00E60028">
        <w:t xml:space="preserve">, and would multiplex UCI that includes HARQ-ACK information in a PUSCH, candidate PUSCHs for the UCI multiplexing are the ones associated with same </w:t>
      </w:r>
      <w:r w:rsidR="003A4EE7" w:rsidRPr="00BD387A">
        <w:rPr>
          <w:rFonts w:hint="eastAsia"/>
          <w:i/>
          <w:lang w:val="en-US" w:eastAsia="zh-CN"/>
        </w:rPr>
        <w:t>coresetPoolIndex</w:t>
      </w:r>
      <w:r w:rsidR="003A4EE7" w:rsidRPr="00BD387A">
        <w:rPr>
          <w:rFonts w:hint="eastAsia"/>
          <w:lang w:val="en-US" w:eastAsia="zh-CN"/>
        </w:rPr>
        <w:t xml:space="preserve"> value</w:t>
      </w:r>
      <w:r w:rsidRPr="00E60028">
        <w:rPr>
          <w:rFonts w:cs="Calibri"/>
        </w:rPr>
        <w:t xml:space="preserve"> as </w:t>
      </w:r>
      <w:r w:rsidRPr="00E60028">
        <w:t xml:space="preserve">for a PUCCH transmission with the HARQ-ACK information. </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605B506"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r w:rsidR="00E60028" w:rsidRPr="00E9040D">
        <w:t xml:space="preserve">If </w:t>
      </w:r>
      <w:r w:rsidR="00E60028">
        <w:t xml:space="preserve">the </w:t>
      </w:r>
      <w:r w:rsidR="00E60028">
        <w:rPr>
          <w:lang w:val="en-US"/>
        </w:rPr>
        <w:t xml:space="preserve">UE is provided </w:t>
      </w:r>
      <w:r w:rsidR="00E60028" w:rsidRPr="00BF599C">
        <w:rPr>
          <w:i/>
          <w:iCs/>
          <w:lang w:val="en-US"/>
        </w:rPr>
        <w:t>enableSTx2P</w:t>
      </w:r>
      <w:r w:rsidR="00E60028">
        <w:rPr>
          <w:i/>
          <w:iCs/>
          <w:lang w:val="en-US"/>
        </w:rPr>
        <w:t>ofmDCI</w:t>
      </w:r>
      <w:r w:rsidR="00E60028">
        <w:rPr>
          <w:lang w:val="en-US"/>
        </w:rPr>
        <w:t xml:space="preserve">, is provided </w:t>
      </w:r>
      <w:r w:rsidR="00E60028">
        <w:rPr>
          <w:i/>
          <w:iCs/>
          <w:lang w:val="en-US"/>
        </w:rPr>
        <w:t>ackNack</w:t>
      </w:r>
      <w:r w:rsidR="00E60028" w:rsidRPr="0062743C">
        <w:rPr>
          <w:i/>
          <w:iCs/>
        </w:rPr>
        <w:t>FeedbackMode</w:t>
      </w:r>
      <w:r w:rsidR="00E60028">
        <w:t xml:space="preserve"> = </w:t>
      </w:r>
      <w:r w:rsidR="00E60028">
        <w:rPr>
          <w:i/>
          <w:iCs/>
          <w:lang w:val="en-US"/>
        </w:rPr>
        <w:t>joint</w:t>
      </w:r>
      <w:r w:rsidR="00E60028">
        <w:rPr>
          <w:lang w:val="en-US"/>
        </w:rPr>
        <w:t xml:space="preserve"> or the UCI does not include HARQ-ACK information, and the UE would transmit two PUSCHs in the slot that start at a same symbol on the serving cell with </w:t>
      </w:r>
      <w:r w:rsidR="00E60028" w:rsidRPr="00E9040D">
        <w:t xml:space="preserve">smallest </w:t>
      </w:r>
      <w:r w:rsidR="00E60028" w:rsidRPr="00E9040D">
        <w:rPr>
          <w:i/>
        </w:rPr>
        <w:t>ServCellIndex</w:t>
      </w:r>
      <w:r w:rsidR="00E60028">
        <w:t xml:space="preserve"> and fulfil the conditions in clause 9.2.5 for UCI multiplexing, the UE multiplexes the UCI in the PUSCH from the two PUSCHs associated with </w:t>
      </w:r>
      <w:r w:rsidR="00E60028">
        <w:rPr>
          <w:lang w:val="en-US"/>
        </w:rPr>
        <w:t xml:space="preserve">CORESETs that the UE </w:t>
      </w:r>
      <w:r w:rsidR="00E60028">
        <w:rPr>
          <w:lang w:eastAsia="ko-KR"/>
        </w:rPr>
        <w:t xml:space="preserve">is </w:t>
      </w:r>
      <w:r w:rsidR="00E60028" w:rsidRPr="00832E06">
        <w:rPr>
          <w:lang w:eastAsia="ko-KR"/>
        </w:rPr>
        <w:t xml:space="preserve">not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or is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with a value of 0</w:t>
      </w:r>
      <w:r w:rsidR="00E60028" w:rsidRPr="00E9040D">
        <w:rPr>
          <w:rFonts w:hint="eastAsia"/>
          <w:lang w:val="en-AU"/>
        </w:rPr>
        <w:t>.</w:t>
      </w:r>
    </w:p>
    <w:p w14:paraId="09263C00" w14:textId="37F94210" w:rsidR="00597350" w:rsidRPr="00FB172B" w:rsidRDefault="00597350" w:rsidP="00597350">
      <w:pPr>
        <w:rPr>
          <w:lang w:val="en-AU"/>
        </w:rPr>
      </w:pPr>
      <w:r>
        <w:rPr>
          <w:lang w:val="en-AU"/>
        </w:rPr>
        <w:t xml:space="preserve">If a UE transmits a PUSCH over </w:t>
      </w:r>
      <w:r w:rsidR="003A3BBF">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3A3BBF">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information over a single slot that overlaps with the PUSCH transmission in</w:t>
      </w:r>
      <w:r w:rsidR="003A3BBF">
        <w:rPr>
          <w:lang w:val="en-AU"/>
        </w:rPr>
        <w:t xml:space="preserve"> the</w:t>
      </w:r>
      <w:r>
        <w:rPr>
          <w:lang w:val="en-AU"/>
        </w:rPr>
        <w:t xml:space="preserve"> 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3A3BBF">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lastRenderedPageBreak/>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77C81C02" w:rsidR="00D508B4" w:rsidRDefault="00597350" w:rsidP="00597350">
      <w:pPr>
        <w:rPr>
          <w:lang w:val="en-AU"/>
        </w:rPr>
      </w:pPr>
      <w:r>
        <w:rPr>
          <w:lang w:val="en-AU"/>
        </w:rPr>
        <w:t xml:space="preserve">If the PUSCH transmission over the </w:t>
      </w:r>
      <w:r w:rsidR="003A3BBF">
        <w:rPr>
          <w:lang w:val="en-AU"/>
        </w:rPr>
        <w:t>one or more</w:t>
      </w:r>
      <w:r>
        <w:rPr>
          <w:lang w:val="en-AU"/>
        </w:rPr>
        <w:t xml:space="preserve"> slots is scheduled by a DCI format </w:t>
      </w:r>
      <w:r w:rsidR="00FC04CB" w:rsidRPr="00EE027F">
        <w:rPr>
          <w:lang w:val="en-AU"/>
        </w:rPr>
        <w:t>that includes a DAI field</w:t>
      </w:r>
      <w:r>
        <w:rPr>
          <w:lang w:val="en-AU"/>
        </w:rPr>
        <w:t xml:space="preserve">, </w:t>
      </w:r>
      <w:r w:rsidR="003A3BBF" w:rsidRPr="0028096A">
        <w:rPr>
          <w:lang w:val="en-AU"/>
        </w:rPr>
        <w:t xml:space="preserve">or if the </w:t>
      </w:r>
      <w:r w:rsidR="003A3BBF" w:rsidRPr="0028096A">
        <w:rPr>
          <w:rFonts w:hAnsi="Cambria Math"/>
          <w:lang w:val="en-US"/>
        </w:rPr>
        <w:t>multiple PUSCH</w:t>
      </w:r>
      <w:r w:rsidR="003A3BBF">
        <w:rPr>
          <w:rFonts w:hAnsi="Cambria Math"/>
          <w:lang w:val="en-US"/>
        </w:rPr>
        <w:t xml:space="preserve"> transmission</w:t>
      </w:r>
      <w:r w:rsidR="003A3BBF" w:rsidRPr="0028096A">
        <w:rPr>
          <w:rFonts w:hAnsi="Cambria Math"/>
          <w:lang w:val="en-US"/>
        </w:rPr>
        <w:t xml:space="preserve">s </w:t>
      </w:r>
      <w:r w:rsidR="003A3BBF" w:rsidRPr="0028096A">
        <w:rPr>
          <w:szCs w:val="24"/>
          <w:lang w:val="en-US" w:eastAsia="zh-CN"/>
        </w:rPr>
        <w:t xml:space="preserve">over </w:t>
      </w:r>
      <w:r w:rsidR="003A3BBF">
        <w:rPr>
          <w:szCs w:val="24"/>
          <w:lang w:val="en-US" w:eastAsia="zh-CN"/>
        </w:rPr>
        <w:t>the one or more</w:t>
      </w:r>
      <w:r w:rsidR="003A3BBF" w:rsidRPr="0028096A">
        <w:rPr>
          <w:szCs w:val="24"/>
          <w:lang w:val="en-US" w:eastAsia="zh-CN"/>
        </w:rPr>
        <w:t xml:space="preserve"> slots</w:t>
      </w:r>
      <w:r w:rsidR="003A3BBF" w:rsidRPr="0028096A">
        <w:rPr>
          <w:rFonts w:hAnsi="Cambria Math"/>
          <w:lang w:val="en-US"/>
        </w:rPr>
        <w:t xml:space="preserve"> </w:t>
      </w:r>
      <w:r w:rsidR="003A3BBF" w:rsidRPr="0028096A">
        <w:rPr>
          <w:lang w:val="en-US"/>
        </w:rPr>
        <w:t>are</w:t>
      </w:r>
      <w:r w:rsidR="003A3BBF" w:rsidRPr="0028096A">
        <w:rPr>
          <w:lang w:val="en-AU"/>
        </w:rPr>
        <w:t xml:space="preserve"> scheduled by a DCI format that includes a DAI field</w:t>
      </w:r>
      <w:r w:rsidR="003A3BBF">
        <w:rPr>
          <w:lang w:val="en-AU"/>
        </w:rPr>
        <w:t xml:space="preserve">, </w:t>
      </w:r>
      <w:r>
        <w:rPr>
          <w:lang w:val="en-AU"/>
        </w:rPr>
        <w:t xml:space="preserve">the value of </w:t>
      </w:r>
      <w:r w:rsidR="00FC04CB">
        <w:rPr>
          <w:lang w:val="en-AU"/>
        </w:rPr>
        <w:t xml:space="preserve">the </w:t>
      </w:r>
      <w:r>
        <w:rPr>
          <w:lang w:val="en-AU"/>
        </w:rPr>
        <w:t xml:space="preserve">DAI field is applicable for multiplexing HARQ-ACK information in </w:t>
      </w:r>
      <w:r w:rsidR="003A3BBF">
        <w:rPr>
          <w:lang w:val="en-AU"/>
        </w:rPr>
        <w:t>any</w:t>
      </w:r>
      <w:r w:rsidR="003A3BBF" w:rsidRPr="0028096A">
        <w:rPr>
          <w:lang w:val="en-AU"/>
        </w:rPr>
        <w:t xml:space="preserve"> </w:t>
      </w:r>
      <w:r>
        <w:rPr>
          <w:lang w:val="en-AU"/>
        </w:rPr>
        <w:t xml:space="preserve">PUSCH transmission in any slot from the </w:t>
      </w:r>
      <w:r w:rsidR="003A3BBF">
        <w:rPr>
          <w:lang w:val="en-AU"/>
        </w:rPr>
        <w:t>one or more</w:t>
      </w:r>
      <w:r>
        <w:rPr>
          <w:lang w:val="en-AU"/>
        </w:rPr>
        <w:t xml:space="preserv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7E53B605" w:rsidR="0086752E" w:rsidRDefault="00EB4343" w:rsidP="0086752E">
      <w:r w:rsidRPr="00B06CC2">
        <w:t xml:space="preserve">In the following, DCI formats with CRC scrambled by C-RNTI or CS-RNTI or MCS-C-RNTI are also referred to as unicast DCI formats and DCI formats with CRC scrambled by </w:t>
      </w:r>
      <w:r w:rsidR="004F1F38">
        <w:t xml:space="preserve">multicast-MCCH-RNTI, </w:t>
      </w:r>
      <w:r w:rsidRPr="00B06CC2">
        <w:t xml:space="preserve">G-RNTI </w:t>
      </w:r>
      <w:r w:rsidR="00142CD3">
        <w:t xml:space="preserve">for multicast </w:t>
      </w:r>
      <w:r w:rsidRPr="00B06CC2">
        <w:t xml:space="preserve">or G-CS-RNTI are also referred to as multicast DCI formats. </w:t>
      </w:r>
      <w:r>
        <w:t xml:space="preserve">Corresponding unicast DCI formats are DCI formats 0_0/0_1/0_2/1_0/1_1/1_2 and multicast DCI formats are DCI formats </w:t>
      </w:r>
      <w:r w:rsidR="004F1F38">
        <w:t>4_0/</w:t>
      </w:r>
      <w:r>
        <w:t xml:space="preserve">4_1/4_2 [4, TS 38.212]. PDSCH receptions scheduled by unicast or multicast DCI formats </w:t>
      </w:r>
      <w:r w:rsidR="004F1F38" w:rsidRPr="00A31681">
        <w:t>are referred as unicast or multicast PDSCH receptions</w:t>
      </w:r>
      <w:r w:rsidR="004F1F38">
        <w:t>.</w:t>
      </w:r>
      <w:r>
        <w:t xml:space="preserve"> HARQ-ACK information associated with unicast or multicast DCI formats </w:t>
      </w:r>
      <w:r w:rsidR="004F1F38">
        <w:t xml:space="preserve">for PDCCH receptions in RRC_CONNECTED state </w:t>
      </w:r>
      <w:r>
        <w:t>are also respectively referred as unicast or multicast HARQ-ACK information.</w:t>
      </w:r>
    </w:p>
    <w:p w14:paraId="69653AD2" w14:textId="76C05A7D"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3A3BBF" w:rsidRPr="00FC07A8">
        <w:t xml:space="preserve">, or if SRS </w:t>
      </w:r>
      <w:r w:rsidR="003A3BBF">
        <w:t>transmission is triggered</w:t>
      </w:r>
      <w:r w:rsidR="003A3BBF" w:rsidRPr="00FC07A8">
        <w:t xml:space="preserve"> by </w:t>
      </w:r>
      <w:r w:rsidR="003A3BBF">
        <w:t xml:space="preserve">a </w:t>
      </w:r>
      <w:r w:rsidR="003A3BBF"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10" w:name="_Toc156237198"/>
      <w:r w:rsidRPr="00111FF6">
        <w:t>9.A</w:t>
      </w:r>
      <w:r w:rsidRPr="00111FF6">
        <w:tab/>
        <w:t xml:space="preserve">PUCCH </w:t>
      </w:r>
      <w:r>
        <w:t>c</w:t>
      </w:r>
      <w:r w:rsidRPr="00111FF6">
        <w:t xml:space="preserve">ell </w:t>
      </w:r>
      <w:r>
        <w:t>s</w:t>
      </w:r>
      <w:r w:rsidRPr="00111FF6">
        <w:t>witching</w:t>
      </w:r>
      <w:bookmarkEnd w:id="410"/>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140" type="#_x0000_t75" style="width:42pt;height:17.25pt" o:ole="">
            <v:imagedata r:id="rId80" o:title=""/>
          </v:shape>
          <o:OLEObject Type="Embed" ProgID="Equation.3" ShapeID="_x0000_i1140" DrawAspect="Content" ObjectID="_1766850217" r:id="rId81"/>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 xml:space="preserve">overlaps with more than one slot </w:t>
      </w:r>
      <w:r w:rsidRPr="00111FF6">
        <w:lastRenderedPageBreak/>
        <w:t>on the active BWP of the PUCCH-sSCell and the UE would transmit a PUCCH on the PUCCH-sSCell, the UE considers the first of the overlapping slots for the PUCCH transmission on the PUCCH-sSCell.</w:t>
      </w:r>
    </w:p>
    <w:p w14:paraId="670D37D0" w14:textId="29B07C9C" w:rsidR="005A5E23" w:rsidRPr="003468A9" w:rsidRDefault="005A5E23" w:rsidP="005A5E23">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003468A9" w:rsidRPr="001A7B96">
        <w:t xml:space="preserve"> </w:t>
      </w:r>
      <w:r w:rsidR="003468A9">
        <w:t xml:space="preserve">or </w:t>
      </w:r>
      <w:r w:rsidR="003468A9" w:rsidRPr="00111FF6">
        <w:rPr>
          <w:i/>
          <w:iCs/>
        </w:rPr>
        <w:t>pucch-sSCell</w:t>
      </w:r>
      <w:r w:rsidR="003468A9">
        <w:rPr>
          <w:i/>
          <w:iCs/>
        </w:rPr>
        <w:t>DynDCI-1-3</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w:t>
      </w:r>
      <w:r w:rsidR="00782BE5" w:rsidRPr="003468A9">
        <w:t>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11" w:name="_Toc12021467"/>
      <w:bookmarkStart w:id="412" w:name="_Toc20311579"/>
      <w:bookmarkStart w:id="413" w:name="_Toc26719404"/>
      <w:bookmarkStart w:id="414" w:name="_Toc29894837"/>
      <w:bookmarkStart w:id="415" w:name="_Toc29899136"/>
      <w:bookmarkStart w:id="416" w:name="_Toc29899554"/>
      <w:bookmarkStart w:id="417" w:name="_Toc29917291"/>
      <w:bookmarkStart w:id="418" w:name="_Toc36498165"/>
      <w:bookmarkStart w:id="419" w:name="_Toc45699191"/>
      <w:bookmarkStart w:id="420" w:name="_Ref494282908"/>
      <w:bookmarkStart w:id="421" w:name="_Toc156237199"/>
      <w:r w:rsidRPr="00B916EC">
        <w:t>9.1</w:t>
      </w:r>
      <w:r w:rsidRPr="00B916EC">
        <w:rPr>
          <w:rFonts w:hint="eastAsia"/>
        </w:rPr>
        <w:tab/>
      </w:r>
      <w:r w:rsidR="00F37E87" w:rsidRPr="00B916EC">
        <w:t>HARQ-ACK codebook determination</w:t>
      </w:r>
      <w:bookmarkEnd w:id="411"/>
      <w:bookmarkEnd w:id="412"/>
      <w:bookmarkEnd w:id="413"/>
      <w:bookmarkEnd w:id="414"/>
      <w:bookmarkEnd w:id="415"/>
      <w:bookmarkEnd w:id="416"/>
      <w:bookmarkEnd w:id="417"/>
      <w:bookmarkEnd w:id="418"/>
      <w:bookmarkEnd w:id="419"/>
      <w:bookmarkEnd w:id="421"/>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w:t>
      </w:r>
      <w:r w:rsidRPr="00F656E9">
        <w:lastRenderedPageBreak/>
        <w:t xml:space="preserve">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3ABC22E4" w:rsidR="00B25F5D" w:rsidRPr="00A312BF" w:rsidRDefault="00B25F5D" w:rsidP="00B25F5D">
      <w:r w:rsidRPr="00A312BF">
        <w:t xml:space="preserve">If a UE detects a DCI format 1_1 </w:t>
      </w:r>
      <w:r w:rsidR="00AA7C57" w:rsidRPr="006224D8">
        <w:rPr>
          <w:kern w:val="2"/>
          <w:lang w:eastAsia="zh-CN"/>
        </w:rPr>
        <w:t xml:space="preserve">or a DCI format 1_3 </w:t>
      </w:r>
      <w:r w:rsidRPr="00A312BF">
        <w:t xml:space="preserve">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7EDE185A"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AA7C57" w:rsidRPr="006224D8">
        <w:rPr>
          <w:kern w:val="2"/>
          <w:lang w:eastAsia="zh-CN"/>
        </w:rPr>
        <w:t xml:space="preserve">or a DCI format 1_3 </w:t>
      </w:r>
      <w:r w:rsidR="00E07547">
        <w:t xml:space="preserve">indicating </w:t>
      </w:r>
      <w:r w:rsidR="00E07547">
        <w:rPr>
          <w:lang w:val="en-US"/>
        </w:rPr>
        <w:t>SCell dormancy</w:t>
      </w:r>
      <w:r>
        <w:t xml:space="preserve"> </w:t>
      </w:r>
      <w:r w:rsidR="00AA7C57" w:rsidRPr="006224D8">
        <w:rPr>
          <w:lang w:val="en-US"/>
        </w:rPr>
        <w:t>without scheduling a PDSCH reception</w:t>
      </w:r>
      <w:r w:rsidR="00AA7C57" w:rsidRPr="006224D8">
        <w:t xml:space="preserve"> </w:t>
      </w:r>
      <w:r>
        <w:t>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23326EBD"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3A3BBF">
        <w:rPr>
          <w:lang w:eastAsia="x-none"/>
        </w:rPr>
        <w:t xml:space="preserve"> </w:t>
      </w:r>
      <w:r w:rsidR="003A3BBF"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22" w:name="_Ref500167871"/>
      <w:bookmarkStart w:id="423" w:name="_Toc12021468"/>
      <w:bookmarkStart w:id="424" w:name="_Toc20311580"/>
      <w:bookmarkStart w:id="425" w:name="_Toc26719405"/>
      <w:bookmarkStart w:id="426" w:name="_Toc29894838"/>
      <w:bookmarkStart w:id="427" w:name="_Toc29899137"/>
      <w:bookmarkStart w:id="428" w:name="_Toc29899555"/>
      <w:bookmarkStart w:id="429" w:name="_Toc29917292"/>
      <w:bookmarkStart w:id="430" w:name="_Toc36498166"/>
      <w:bookmarkStart w:id="431" w:name="_Toc45699192"/>
      <w:bookmarkStart w:id="432" w:name="_Toc156237200"/>
      <w:r w:rsidRPr="00B916EC">
        <w:t>9.1.1</w:t>
      </w:r>
      <w:r w:rsidRPr="00B916EC">
        <w:tab/>
        <w:t>CBG-based HARQ-ACK codebook determination</w:t>
      </w:r>
      <w:bookmarkEnd w:id="422"/>
      <w:bookmarkEnd w:id="423"/>
      <w:bookmarkEnd w:id="424"/>
      <w:bookmarkEnd w:id="425"/>
      <w:bookmarkEnd w:id="426"/>
      <w:bookmarkEnd w:id="427"/>
      <w:bookmarkEnd w:id="428"/>
      <w:bookmarkEnd w:id="429"/>
      <w:bookmarkEnd w:id="430"/>
      <w:bookmarkEnd w:id="431"/>
      <w:bookmarkEnd w:id="432"/>
    </w:p>
    <w:p w14:paraId="27B51C1B" w14:textId="33EF4808"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60B5C949" w:rsidR="00B23B5A" w:rsidRDefault="00B23B5A" w:rsidP="00B23B5A">
      <w:r w:rsidRPr="00B916EC">
        <w:t xml:space="preserve">For a number of </w:t>
      </w:r>
      <m:oMath>
        <m:r>
          <w:rPr>
            <w:rFonts w:ascii="Cambria Math" w:hAnsi="Cambria Math"/>
          </w:rPr>
          <m:t>C</m:t>
        </m:r>
      </m:oMath>
      <w:r w:rsidR="003A3BBF">
        <w:rPr>
          <w:position w:val="-6"/>
        </w:rPr>
        <w:t xml:space="preserve"> </w:t>
      </w:r>
      <w:r w:rsidRPr="00B916EC">
        <w:t xml:space="preserve">code blocks (CBs) in a transport block, the UE determines a number of CBGs </w:t>
      </w:r>
      <m:oMath>
        <m:r>
          <w:rPr>
            <w:rFonts w:ascii="Cambria Math" w:hAnsi="Cambria Math"/>
          </w:rPr>
          <m:t>M</m:t>
        </m:r>
      </m:oMath>
      <w:r w:rsidR="003A3BBF">
        <w:rPr>
          <w:position w:val="-4"/>
        </w:rPr>
        <w:t xml:space="preserve"> </w:t>
      </w:r>
      <w:r>
        <w:t xml:space="preserve">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7AEEDF83" w14:textId="77777777" w:rsidR="009974F6" w:rsidRPr="00B916EC" w:rsidRDefault="009974F6" w:rsidP="009974F6">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D58B2D6" w14:textId="77777777" w:rsidR="009974F6" w:rsidRDefault="009974F6" w:rsidP="009974F6">
      <w:r w:rsidRPr="00B916EC">
        <w:lastRenderedPageBreak/>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33" w:name="_Ref497329097"/>
      <w:bookmarkStart w:id="434" w:name="_Toc12021469"/>
      <w:bookmarkStart w:id="435" w:name="_Toc20311581"/>
      <w:bookmarkStart w:id="436" w:name="_Toc26719406"/>
      <w:bookmarkStart w:id="437" w:name="_Toc29894839"/>
      <w:bookmarkStart w:id="438" w:name="_Toc29899138"/>
      <w:bookmarkStart w:id="439" w:name="_Toc29899556"/>
      <w:bookmarkStart w:id="440" w:name="_Toc29917293"/>
      <w:bookmarkStart w:id="441" w:name="_Toc36498167"/>
      <w:bookmarkStart w:id="442" w:name="_Toc45699193"/>
      <w:bookmarkStart w:id="443" w:name="_Toc156237201"/>
      <w:r w:rsidRPr="00B916EC">
        <w:t>9.1.2</w:t>
      </w:r>
      <w:r w:rsidRPr="00B916EC">
        <w:tab/>
        <w:t>Type-1 HARQ-ACK codebook determination</w:t>
      </w:r>
      <w:bookmarkEnd w:id="433"/>
      <w:bookmarkEnd w:id="434"/>
      <w:bookmarkEnd w:id="435"/>
      <w:bookmarkEnd w:id="436"/>
      <w:bookmarkEnd w:id="437"/>
      <w:bookmarkEnd w:id="438"/>
      <w:bookmarkEnd w:id="439"/>
      <w:bookmarkEnd w:id="440"/>
      <w:bookmarkEnd w:id="441"/>
      <w:bookmarkEnd w:id="442"/>
      <w:bookmarkEnd w:id="443"/>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5C525F59"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lastRenderedPageBreak/>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DD2EFFA"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4A2AD62D" w:rsidR="00807CBA" w:rsidRDefault="00807CBA" w:rsidP="00AB47D9">
      <w:pPr>
        <w:pStyle w:val="B1"/>
        <w:rPr>
          <w:lang w:val="en-US" w:eastAsia="zh-CN"/>
        </w:rPr>
      </w:pPr>
      <w:r>
        <w:rPr>
          <w:lang w:val="en-US" w:eastAsia="zh-CN"/>
        </w:rPr>
        <w:t>-</w:t>
      </w:r>
      <w:r>
        <w:rPr>
          <w:lang w:val="en-US" w:eastAsia="zh-CN"/>
        </w:rPr>
        <w:tab/>
        <w:t xml:space="preserve">a PDSCH reception </w:t>
      </w:r>
      <w:r w:rsidR="00664302">
        <w:t>providing a transport block with enabled HARQ-ACK information</w:t>
      </w:r>
      <w:r w:rsidR="00664302" w:rsidRPr="000622BB">
        <w:rPr>
          <w:lang w:eastAsia="zh-CN"/>
        </w:rPr>
        <w:t xml:space="preserve"> </w:t>
      </w:r>
      <w:r>
        <w:rPr>
          <w:lang w:eastAsia="zh-CN"/>
        </w:rPr>
        <w:t xml:space="preserve">scheduled </w:t>
      </w:r>
      <w:r>
        <w:rPr>
          <w:rFonts w:hint="eastAsia"/>
          <w:lang w:eastAsia="zh-CN"/>
        </w:rPr>
        <w:t xml:space="preserve">by DCI format 1_0 </w:t>
      </w:r>
      <w:r w:rsidR="00735D0B" w:rsidRPr="0088027F">
        <w:rPr>
          <w:lang w:val="en-US" w:eastAsia="zh-CN"/>
        </w:rPr>
        <w:t>or by DCI format 4_1</w:t>
      </w:r>
      <w:r w:rsidR="00735D0B">
        <w:rPr>
          <w:lang w:val="en-US" w:eastAsia="zh-CN"/>
        </w:rPr>
        <w:t xml:space="preserve"> </w:t>
      </w:r>
      <w:r w:rsidR="00735D0B" w:rsidRPr="0088027F">
        <w:rPr>
          <w:lang w:val="en-US" w:eastAsia="zh-CN"/>
        </w:rPr>
        <w:t xml:space="preserve">having enabled associated HARQ-ACK information report as described in clause 18,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6A5282DD"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r w:rsidR="00EB4343" w:rsidRPr="00B06CC2">
        <w:rPr>
          <w:lang w:val="en-US" w:eastAsia="zh-CN"/>
        </w:rPr>
        <w:t xml:space="preserve"> associated with a CS-RNTI</w:t>
      </w:r>
      <w:r w:rsidR="00735D0B" w:rsidRPr="00735D0B">
        <w:rPr>
          <w:lang w:val="en-US" w:eastAsia="zh-CN"/>
        </w:rPr>
        <w:t xml:space="preserve"> </w:t>
      </w:r>
      <w:r w:rsidR="00735D0B" w:rsidRPr="0088027F">
        <w:rPr>
          <w:lang w:val="en-US" w:eastAsia="zh-CN"/>
        </w:rPr>
        <w:t>or with G-CS-RNTIs having enabled associated HARQ-ACK information reports as described in clause 18</w:t>
      </w:r>
    </w:p>
    <w:p w14:paraId="7DB42FC0" w14:textId="1EE48671" w:rsidR="00D508B4" w:rsidRDefault="00D508B4" w:rsidP="00011FE0">
      <w:pPr>
        <w:rPr>
          <w:lang w:eastAsia="x-none"/>
        </w:rPr>
      </w:pPr>
      <w:r w:rsidRPr="00AE44D6">
        <w:rPr>
          <w:lang w:val="en-US" w:eastAsia="zh-CN"/>
        </w:rPr>
        <w:t>within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32287B6D" w14:textId="77777777" w:rsidR="00504B9B"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 xml:space="preserve">among overlapping SPS PDSCHs, if any according to [6, TS 38.214], or based </w:t>
      </w:r>
      <w:r w:rsidR="004B577B">
        <w:rPr>
          <w:lang w:eastAsia="zh-CN"/>
        </w:rPr>
        <w:lastRenderedPageBreak/>
        <w:t>on a UE capability for a number of PDSCH receptions in a slot according to [6, TS 38.214]</w:t>
      </w:r>
      <w:r>
        <w:rPr>
          <w:lang w:eastAsia="zh-CN"/>
        </w:rPr>
        <w:t xml:space="preserve">, </w:t>
      </w:r>
      <w:r w:rsidRPr="00D24BF5">
        <w:rPr>
          <w:lang w:eastAsia="zh-CN"/>
        </w:rPr>
        <w:t xml:space="preserve">or due to overlapping with a set of symbols </w:t>
      </w:r>
    </w:p>
    <w:p w14:paraId="1D452093" w14:textId="02A4EEF7" w:rsidR="00504B9B" w:rsidRPr="00504B9B" w:rsidRDefault="0029354F" w:rsidP="0029354F">
      <w:pPr>
        <w:pStyle w:val="B5"/>
        <w:ind w:left="2268"/>
        <w:rPr>
          <w:lang w:eastAsia="zh-CN"/>
        </w:rPr>
      </w:pPr>
      <w:r>
        <w:rPr>
          <w:lang w:eastAsia="zh-CN"/>
        </w:rPr>
        <w:t>-</w:t>
      </w:r>
      <w:r>
        <w:rPr>
          <w:lang w:eastAsia="zh-CN"/>
        </w:rPr>
        <w:tab/>
      </w:r>
      <w:r w:rsidR="00345740" w:rsidRPr="00D24BF5">
        <w:rPr>
          <w:lang w:eastAsia="zh-CN"/>
        </w:rPr>
        <w:t>indicated as uplink by tdd-UL-DL-ConfigurationCommon or by tdd-UL-DL-ConfigurationDedicated</w:t>
      </w:r>
      <w:r w:rsidR="00504B9B" w:rsidRPr="00504B9B">
        <w:rPr>
          <w:iCs/>
          <w:lang w:eastAsia="zh-CN"/>
        </w:rPr>
        <w:t>, and/</w:t>
      </w:r>
      <w:r w:rsidR="00504B9B" w:rsidRPr="00504B9B">
        <w:rPr>
          <w:lang w:eastAsia="zh-CN"/>
        </w:rPr>
        <w:t xml:space="preserve">or </w:t>
      </w:r>
    </w:p>
    <w:p w14:paraId="6A8FF57A" w14:textId="4591A6CB" w:rsidR="00504B9B" w:rsidRDefault="0029354F" w:rsidP="0029354F">
      <w:pPr>
        <w:pStyle w:val="B5"/>
        <w:ind w:left="2268"/>
        <w:rPr>
          <w:iCs/>
          <w:lang w:eastAsia="zh-CN"/>
        </w:rPr>
      </w:pPr>
      <w:r>
        <w:rPr>
          <w:lang w:eastAsia="zh-CN"/>
        </w:rPr>
        <w:t>-</w:t>
      </w:r>
      <w:r>
        <w:rPr>
          <w:lang w:eastAsia="zh-CN"/>
        </w:rPr>
        <w:tab/>
      </w:r>
      <w:r w:rsidR="00504B9B" w:rsidRPr="00504B9B">
        <w:rPr>
          <w:lang w:eastAsia="zh-CN"/>
        </w:rPr>
        <w:t>determined as non-active period of cell DTX [11, TS 38.321]</w:t>
      </w:r>
      <w:r w:rsidR="004F7EFB">
        <w:rPr>
          <w:iCs/>
          <w:lang w:eastAsia="zh-CN"/>
        </w:rPr>
        <w:t xml:space="preserve"> </w:t>
      </w:r>
    </w:p>
    <w:p w14:paraId="5DE0425F" w14:textId="73FDCC35" w:rsidR="00345740" w:rsidRPr="00D24BF5" w:rsidRDefault="004F7EFB" w:rsidP="00F44350">
      <w:pPr>
        <w:pStyle w:val="B5"/>
        <w:ind w:left="1701" w:firstLine="0"/>
        <w:rPr>
          <w:lang w:eastAsia="zh-CN"/>
        </w:rPr>
      </w:pPr>
      <w:r>
        <w:rPr>
          <w:lang w:eastAsia="zh-CN"/>
        </w:rPr>
        <w:t>where</w:t>
      </w:r>
      <w:r w:rsidR="009D05BB">
        <w:rPr>
          <w:lang w:eastAsia="zh-CN"/>
        </w:rPr>
        <w:t>,</w:t>
      </w:r>
      <w:r w:rsidR="009D05BB" w:rsidRPr="00265200">
        <w:rPr>
          <w:lang w:eastAsia="zh-CN"/>
        </w:rPr>
        <w:t xml:space="preserve"> </w:t>
      </w:r>
      <w:r w:rsidR="009D05BB">
        <w:rPr>
          <w:lang w:eastAsia="zh-CN"/>
        </w:rPr>
        <w:t>for unicast SPS PDSCHs,</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r w:rsidR="002F629C">
        <w:rPr>
          <w:rFonts w:eastAsiaTheme="minorEastAsia"/>
          <w:i/>
          <w:lang w:eastAsia="ko-KR"/>
        </w:rPr>
        <w:t>-r16</w:t>
      </w:r>
      <w:r>
        <w:rPr>
          <w:rFonts w:eastAsiaTheme="minorEastAsia"/>
          <w:lang w:eastAsia="ko-KR"/>
        </w:rPr>
        <w:t xml:space="preserve"> in </w:t>
      </w:r>
      <w:r w:rsidR="009D05BB">
        <w:rPr>
          <w:rFonts w:eastAsiaTheme="minorEastAsia"/>
          <w:i/>
          <w:lang w:eastAsia="ko-KR"/>
        </w:rPr>
        <w:t>SPS</w:t>
      </w:r>
      <w:r>
        <w:rPr>
          <w:rFonts w:eastAsiaTheme="minorEastAsia"/>
          <w:i/>
          <w:lang w:eastAsia="ko-KR"/>
        </w:rPr>
        <w:t>-</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r w:rsidR="002F629C">
        <w:rPr>
          <w:rFonts w:eastAsiaTheme="minorEastAsia"/>
          <w:i/>
          <w:lang w:eastAsia="ko-KR"/>
        </w:rPr>
        <w:t>-r16</w:t>
      </w:r>
      <w:r>
        <w:rPr>
          <w:rFonts w:eastAsiaTheme="minorEastAsia"/>
          <w:lang w:eastAsia="ko-KR"/>
        </w:rPr>
        <w:t xml:space="preserve"> is not included in </w:t>
      </w:r>
      <w:r w:rsidR="009D05BB">
        <w:rPr>
          <w:rFonts w:eastAsiaTheme="minorEastAsia"/>
          <w:i/>
          <w:lang w:eastAsia="ko-KR"/>
        </w:rPr>
        <w:t>SPS</w:t>
      </w:r>
      <w:r>
        <w:rPr>
          <w:rFonts w:eastAsiaTheme="minorEastAsia"/>
          <w:i/>
          <w:lang w:eastAsia="ko-KR"/>
        </w:rPr>
        <w:t>-</w:t>
      </w:r>
      <w:r>
        <w:rPr>
          <w:rFonts w:eastAsiaTheme="minorEastAsia" w:hint="eastAsia"/>
          <w:i/>
          <w:lang w:eastAsia="ko-KR"/>
        </w:rPr>
        <w:t>Config</w:t>
      </w:r>
      <w:r>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Pr>
          <w:rFonts w:eastAsiaTheme="minorEastAsia"/>
          <w:lang w:eastAsia="ko-KR"/>
        </w:rPr>
        <w:t xml:space="preserve">in </w:t>
      </w:r>
      <w:r w:rsidR="009D05BB">
        <w:rPr>
          <w:rFonts w:eastAsiaTheme="minorEastAsia"/>
          <w:i/>
          <w:lang w:eastAsia="ko-KR"/>
        </w:rPr>
        <w:t>PDSCH</w:t>
      </w:r>
      <w:r>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00345740" w:rsidRPr="00D24BF5">
        <w:rPr>
          <w:iCs/>
          <w:lang w:eastAsia="zh-CN"/>
        </w:rPr>
        <w:t>,</w:t>
      </w:r>
      <w:r w:rsidR="00345740"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BE0229"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BE0229"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4" w:name="_Ref505248562"/>
      <w:bookmarkStart w:id="445" w:name="_Toc12021470"/>
      <w:bookmarkStart w:id="446" w:name="_Toc20311582"/>
      <w:bookmarkStart w:id="447" w:name="_Toc26719407"/>
      <w:bookmarkStart w:id="448" w:name="_Toc29894840"/>
      <w:bookmarkStart w:id="449" w:name="_Toc29899139"/>
      <w:bookmarkStart w:id="450" w:name="_Toc29899557"/>
      <w:bookmarkStart w:id="451" w:name="_Toc29917294"/>
      <w:bookmarkStart w:id="452" w:name="_Toc36498168"/>
      <w:bookmarkStart w:id="453" w:name="_Toc45699194"/>
      <w:bookmarkStart w:id="454" w:name="_Toc156237202"/>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4"/>
      <w:bookmarkEnd w:id="445"/>
      <w:bookmarkEnd w:id="446"/>
      <w:bookmarkEnd w:id="447"/>
      <w:bookmarkEnd w:id="448"/>
      <w:bookmarkEnd w:id="449"/>
      <w:bookmarkEnd w:id="450"/>
      <w:bookmarkEnd w:id="451"/>
      <w:bookmarkEnd w:id="452"/>
      <w:bookmarkEnd w:id="453"/>
      <w:bookmarkEnd w:id="454"/>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370023B8"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5BCA1117" w:rsidR="007051AC" w:rsidRDefault="00EB100D" w:rsidP="007051AC">
      <w:pPr>
        <w:pStyle w:val="B2"/>
        <w:rPr>
          <w:rFonts w:eastAsia="Gulim"/>
          <w:i/>
          <w:iCs/>
        </w:rPr>
      </w:pPr>
      <w:r>
        <w:rPr>
          <w:rFonts w:eastAsia="Gulim"/>
          <w:lang w:val="en-GB"/>
        </w:rPr>
        <w:lastRenderedPageBreak/>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058F7485"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0C0FF4" w:rsidRPr="00EB77CE">
        <w:t xml:space="preserve">or </w:t>
      </w:r>
      <w:r w:rsidR="000C0FF4" w:rsidRPr="00EB77CE">
        <w:rPr>
          <w:i/>
        </w:rPr>
        <w:t>DL-DataToUL-ACK-v1700</w:t>
      </w:r>
      <w:r w:rsidR="000C0FF4"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48A5803C"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t>and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2E918B95" w14:textId="692B717A"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0C0FF4" w:rsidRPr="00EB77CE">
        <w:t xml:space="preserve">or </w:t>
      </w:r>
      <w:r w:rsidR="000C0FF4" w:rsidRPr="00EB77CE">
        <w:rPr>
          <w:i/>
        </w:rPr>
        <w:t>DL-DataToUL-ACK-v1700</w:t>
      </w:r>
    </w:p>
    <w:p w14:paraId="20A48CD3" w14:textId="4EE728B2"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14A2EFB2"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0C0FF4" w:rsidRPr="00EB77CE">
        <w:t xml:space="preserve">or </w:t>
      </w:r>
      <w:r w:rsidR="000C0FF4" w:rsidRPr="00EB77CE">
        <w:rPr>
          <w:i/>
        </w:rPr>
        <w:t>DL-DataToUL-ACK-v1700</w:t>
      </w:r>
      <w:r w:rsidR="000C0FF4"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6FC265CF" w:rsidR="007A1423" w:rsidRPr="007A1423" w:rsidRDefault="007A1423" w:rsidP="007A1423">
      <w:pPr>
        <w:pStyle w:val="B5"/>
      </w:pPr>
      <w:r>
        <w:t>-</w:t>
      </w:r>
      <w: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rPr>
          <w:iCs/>
        </w:rPr>
        <w:t>and</w:t>
      </w:r>
      <w:r w:rsidRPr="007A1423">
        <w:t xml:space="preserve">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t>and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3A0817BC" w14:textId="57DDBA0F" w:rsidR="007A1423" w:rsidRPr="007A1423" w:rsidRDefault="007A1423" w:rsidP="007A1423">
      <w:pPr>
        <w:pStyle w:val="B5"/>
      </w:pPr>
      <w:r>
        <w:t>-</w:t>
      </w:r>
      <w: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0C0FF4" w:rsidRPr="00EB77CE">
        <w:t xml:space="preserve">or </w:t>
      </w:r>
      <w:r w:rsidR="000C0FF4" w:rsidRPr="00EB77CE">
        <w:rPr>
          <w:i/>
        </w:rPr>
        <w:t>DL-DataToUL-ACK-v1700</w:t>
      </w:r>
    </w:p>
    <w:p w14:paraId="63836A33" w14:textId="7A21717D"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lastRenderedPageBreak/>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3F5EE289"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5" w:name="_Hlk143778804"/>
      <w:r w:rsidR="00030139" w:rsidRPr="005C41D4">
        <w:rPr>
          <w:rFonts w:hint="eastAsia"/>
          <w:i/>
        </w:rPr>
        <w:t>PDSCH-config</w:t>
      </w:r>
      <w:bookmarkEnd w:id="455"/>
      <w:r w:rsidR="00030139" w:rsidRPr="00B06CC2">
        <w:rPr>
          <w:rFonts w:eastAsia="DengXian"/>
        </w:rPr>
        <w:t xml:space="preserve"> </w:t>
      </w:r>
      <w:r w:rsidR="000C0FF4"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0C0FF4" w:rsidRPr="000D1945">
        <w:t xml:space="preserve"> </w:t>
      </w:r>
      <w:r w:rsidRPr="00B06CC2">
        <w:rPr>
          <w:rFonts w:eastAsia="DengXian"/>
        </w:rPr>
        <w:t xml:space="preserve">and </w:t>
      </w:r>
      <w:r w:rsidR="000C0FF4" w:rsidRPr="000D1945">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0C0FF4" w:rsidRPr="000D1945">
        <w:rPr>
          <w:rFonts w:eastAsia="DengXian"/>
        </w:rPr>
        <w:t xml:space="preserve">, </w:t>
      </w:r>
      <w:r w:rsidR="000C0FF4" w:rsidRPr="000D1945">
        <w:rPr>
          <w:i/>
        </w:rPr>
        <w:t>maxCodeBlockGroupsPerTransportBlock</w:t>
      </w:r>
      <w:r w:rsidR="000C0FF4"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0C0FF4"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0C0FF4"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4D40A644"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w:t>
      </w:r>
      <w:r w:rsidRPr="00B06CC2">
        <w:rPr>
          <w:lang w:val="en-US"/>
        </w:rPr>
        <w:lastRenderedPageBreak/>
        <w:t>codebooks, and concatenates the first, second, and third, Type-1 HARQ-ACK sub-codebooks to obtain the Type-1 HARQ-ACK codebook.</w:t>
      </w:r>
      <w:r w:rsidR="00E83236">
        <w:rPr>
          <w:lang w:val="en-US"/>
        </w:rPr>
        <w:t xml:space="preserve"> </w:t>
      </w:r>
      <w:r w:rsidR="00E83236" w:rsidRPr="00DB5EFD">
        <w:t xml:space="preserve">The UE sets </w:t>
      </w:r>
      <w:r w:rsidR="00E83236" w:rsidRPr="00DB5EFD">
        <w:rPr>
          <w:i/>
        </w:rPr>
        <w:t>maxCodeBlockGroupsPerTransportBlock</w:t>
      </w:r>
      <w:r w:rsidR="00E83236" w:rsidRPr="00DB5EFD">
        <w:rPr>
          <w:rFonts w:eastAsia="Gulim"/>
        </w:rPr>
        <w:t xml:space="preserve"> to 1 for determining the </w:t>
      </w:r>
      <w:r w:rsidR="00E83236"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BE0229"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BE0229"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BE0229"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lastRenderedPageBreak/>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6"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6BDC4BAB"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C4241E">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t>and</w:t>
      </w:r>
      <w:r w:rsidR="00B50C4D" w:rsidRPr="0040734B">
        <w:t xml:space="preserve"> </w:t>
      </w:r>
      <w:r w:rsidR="00B50C4D" w:rsidRPr="0040734B">
        <w:rPr>
          <w:i/>
        </w:rPr>
        <w:t>pucch-sSCellDynDCI-1-</w:t>
      </w:r>
      <w:r w:rsidR="00B50C4D">
        <w:rPr>
          <w:i/>
        </w:rPr>
        <w:t>3</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BE0229"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6"/>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5594688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w:t>
      </w:r>
      <w:r w:rsidR="002D5F43">
        <w:rPr>
          <w:lang w:eastAsia="zh-CN"/>
        </w:rPr>
        <w:t>'</w:t>
      </w:r>
      <w:r w:rsidR="007A21FF" w:rsidRPr="00A1182D">
        <w:rPr>
          <w:lang w:eastAsia="zh-CN"/>
        </w:rPr>
        <w:t>disabled</w:t>
      </w:r>
      <w:r w:rsidR="002D5F43">
        <w:rPr>
          <w:lang w:eastAsia="zh-CN"/>
        </w:rPr>
        <w:t>'</w:t>
      </w:r>
      <w:r w:rsidR="007A21FF" w:rsidRPr="00A1182D">
        <w:rPr>
          <w:lang w:eastAsia="zh-CN"/>
        </w:rPr>
        <w:t xml:space="preserve"> and </w:t>
      </w:r>
      <m:oMath>
        <m:r>
          <w:rPr>
            <w:rFonts w:ascii="Cambria Math" w:hAnsi="Cambria Math"/>
          </w:rPr>
          <m:t>R≠∅</m:t>
        </m:r>
      </m:oMath>
      <w:r w:rsidR="007A21FF" w:rsidRPr="00A1182D">
        <w:rPr>
          <w:lang w:eastAsia="zh-CN"/>
        </w:rPr>
        <w:t>,</w:t>
      </w:r>
    </w:p>
    <w:p w14:paraId="4BD5B8D0" w14:textId="798D3492" w:rsidR="00803C43" w:rsidRPr="00B27E56" w:rsidRDefault="00BE0229"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lastRenderedPageBreak/>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BE0229"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BE0229"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BE0229"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BE0229"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lastRenderedPageBreak/>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8EA8594"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BE0229"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32BC7E98"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w:t>
      </w:r>
      <w:r w:rsidR="002D5F43">
        <w:rPr>
          <w:lang w:eastAsia="zh-CN"/>
        </w:rPr>
        <w:t>'</w:t>
      </w:r>
      <w:r w:rsidR="007A21FF" w:rsidRPr="00A1182D">
        <w:rPr>
          <w:lang w:eastAsia="zh-CN"/>
        </w:rPr>
        <w:t>disabled</w:t>
      </w:r>
      <w:r w:rsidR="002D5F43">
        <w:rPr>
          <w:lang w:eastAsia="zh-CN"/>
        </w:rPr>
        <w:t>'</w:t>
      </w:r>
      <w:r w:rsidR="007A21FF" w:rsidRPr="00A1182D">
        <w:rPr>
          <w:lang w:eastAsia="zh-CN"/>
        </w:rPr>
        <w:t xml:space="preserve"> and </w:t>
      </w:r>
      <m:oMath>
        <m:r>
          <w:rPr>
            <w:rFonts w:ascii="Cambria Math" w:hAnsi="Cambria Math"/>
          </w:rPr>
          <m:t>R≠∅</m:t>
        </m:r>
      </m:oMath>
      <w:r w:rsidR="007A21FF" w:rsidRPr="00A1182D">
        <w:rPr>
          <w:lang w:eastAsia="zh-CN"/>
        </w:rPr>
        <w:t>,</w:t>
      </w:r>
    </w:p>
    <w:p w14:paraId="07271384" w14:textId="1CC5499E" w:rsidR="00095BC2" w:rsidRPr="00B27E56" w:rsidRDefault="00BE0229"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w:lastRenderedPageBreak/>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BE0229"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BE0229"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BE0229"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BE0229"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lastRenderedPageBreak/>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082B07EF"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 xml:space="preserve">dl-DataToUL-ACK-r17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BE0229"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lastRenderedPageBreak/>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BE0229"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BE0229"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BE0229"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BE0229"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BE0229"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7" w:name="_Hlk88925303"/>
    <w:p w14:paraId="4D415390" w14:textId="77777777" w:rsidR="001A2F10" w:rsidRPr="00B37B7E" w:rsidRDefault="00BE0229"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7"/>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BE0229"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lastRenderedPageBreak/>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BE0229"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BE0229"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BE0229"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BE0229"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BE0229"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BE0229"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BE0229"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lastRenderedPageBreak/>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8" w:name="_Toc12021471"/>
      <w:bookmarkStart w:id="459" w:name="_Toc20311583"/>
      <w:bookmarkStart w:id="460" w:name="_Toc26719408"/>
      <w:bookmarkStart w:id="461" w:name="_Toc29894841"/>
      <w:bookmarkStart w:id="462" w:name="_Toc29899140"/>
      <w:bookmarkStart w:id="463" w:name="_Toc29899558"/>
      <w:bookmarkStart w:id="464" w:name="_Toc29917295"/>
      <w:bookmarkStart w:id="465" w:name="_Toc36498169"/>
      <w:bookmarkStart w:id="466"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7" w:name="_Toc156237203"/>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8"/>
      <w:bookmarkEnd w:id="459"/>
      <w:bookmarkEnd w:id="460"/>
      <w:bookmarkEnd w:id="461"/>
      <w:bookmarkEnd w:id="462"/>
      <w:bookmarkEnd w:id="463"/>
      <w:bookmarkEnd w:id="464"/>
      <w:bookmarkEnd w:id="465"/>
      <w:bookmarkEnd w:id="466"/>
      <w:bookmarkEnd w:id="467"/>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36D44123"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A3517C">
        <w:rPr>
          <w:rFonts w:cs="Arial"/>
          <w:lang w:val="en-US" w:eastAsia="zh-CN"/>
        </w:rPr>
        <w:t>providing a</w:t>
      </w:r>
      <w:r w:rsidR="00A3517C" w:rsidRPr="00650A16">
        <w:rPr>
          <w:rFonts w:cs="Arial"/>
          <w:lang w:val="en-US" w:eastAsia="zh-CN"/>
        </w:rPr>
        <w:t xml:space="preserve"> transport block having enabled HARQ-ACK information report</w:t>
      </w:r>
      <w:r w:rsidR="00A3517C">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w:t>
      </w:r>
      <w:r w:rsidR="00B50C4D">
        <w:rPr>
          <w:lang w:val="en-US" w:eastAsia="zh-CN"/>
        </w:rPr>
        <w:t xml:space="preserve">or DCI format 1_3, </w:t>
      </w:r>
      <w:r w:rsidR="004F5290">
        <w:rPr>
          <w:lang w:val="en-US" w:eastAsia="zh-CN"/>
        </w:rPr>
        <w:t xml:space="preserve">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0DBA0757" w14:textId="77777777" w:rsidR="00B71B3B"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B71B3B">
        <w:rPr>
          <w:lang w:val="en-GB" w:eastAsia="zh-CN"/>
        </w:rPr>
        <w:t>one of</w:t>
      </w:r>
    </w:p>
    <w:p w14:paraId="18EFA6F1" w14:textId="77777777" w:rsidR="00B71B3B" w:rsidRDefault="00B71B3B" w:rsidP="00B71B3B">
      <w:pPr>
        <w:pStyle w:val="B2"/>
        <w:rPr>
          <w:lang w:val="en-GB"/>
        </w:rPr>
      </w:pPr>
      <w:r>
        <w:rPr>
          <w:lang w:val="en-GB" w:eastAsia="zh-CN"/>
        </w:rPr>
        <w:t>-</w:t>
      </w:r>
      <w:r>
        <w:rPr>
          <w:lang w:val="en-GB" w:eastAsia="zh-CN"/>
        </w:rPr>
        <w:tab/>
      </w:r>
      <w:r w:rsidR="007C057E">
        <w:rPr>
          <w:rFonts w:hint="eastAsia"/>
          <w:lang w:eastAsia="zh-CN"/>
        </w:rPr>
        <w:t>a SPS PDSCH release</w:t>
      </w:r>
      <w:r>
        <w:rPr>
          <w:lang w:val="en-GB" w:eastAsia="zh-CN"/>
        </w:rPr>
        <w:t xml:space="preserve"> </w:t>
      </w:r>
      <w:r w:rsidRPr="00AC6702">
        <w:rPr>
          <w:lang w:eastAsia="zh-CN"/>
        </w:rPr>
        <w:t xml:space="preserve">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val="en-US" w:eastAsia="zh-CN"/>
        </w:rPr>
        <w:t xml:space="preserve">, </w:t>
      </w:r>
      <w:r w:rsidR="002F7E2C" w:rsidRPr="00072F61">
        <w:rPr>
          <w:lang w:val="en-GB"/>
        </w:rPr>
        <w:t xml:space="preserve">or </w:t>
      </w:r>
    </w:p>
    <w:p w14:paraId="01522FEE" w14:textId="42B20EDE" w:rsidR="00B71B3B" w:rsidRDefault="00B71B3B" w:rsidP="00B71B3B">
      <w:pPr>
        <w:pStyle w:val="B2"/>
        <w:rPr>
          <w:lang w:val="en-US" w:eastAsia="zh-CN"/>
        </w:rPr>
      </w:pPr>
      <w:r>
        <w:rPr>
          <w:lang w:val="en-GB" w:eastAsia="zh-CN"/>
        </w:rPr>
        <w:t>-</w:t>
      </w:r>
      <w:r>
        <w:rPr>
          <w:lang w:val="en-GB"/>
        </w:rPr>
        <w:tab/>
      </w:r>
      <w:r w:rsidR="002F7E2C" w:rsidRPr="00072F61">
        <w:rPr>
          <w:lang w:val="en-GB"/>
        </w:rPr>
        <w:t>SPS PDSCH</w:t>
      </w:r>
      <w:r>
        <w:rPr>
          <w:lang w:val="en-GB"/>
        </w:rPr>
        <w:t xml:space="preserve">(s) </w:t>
      </w:r>
      <w:r w:rsidRPr="000C17C5">
        <w:rPr>
          <w:lang w:val="en-US"/>
        </w:rPr>
        <w:t>with transport blocks having enabled HARQ-ACK information report</w:t>
      </w:r>
      <w:r w:rsidR="002F7E2C" w:rsidRPr="00072F61">
        <w:rPr>
          <w:lang w:val="en-GB"/>
        </w:rPr>
        <w:t>,</w:t>
      </w:r>
      <w:r w:rsidR="007C057E">
        <w:rPr>
          <w:lang w:eastAsia="zh-CN"/>
        </w:rPr>
        <w:t xml:space="preserve"> or</w:t>
      </w:r>
      <w:r w:rsidR="007C057E">
        <w:rPr>
          <w:lang w:val="en-US" w:eastAsia="zh-CN"/>
        </w:rPr>
        <w:t xml:space="preserve"> </w:t>
      </w:r>
    </w:p>
    <w:p w14:paraId="171345D0" w14:textId="13650CAE" w:rsidR="00B71B3B" w:rsidRDefault="00B71B3B" w:rsidP="00B71B3B">
      <w:pPr>
        <w:pStyle w:val="B2"/>
        <w:rPr>
          <w:lang w:val="en-US" w:eastAsia="zh-CN"/>
        </w:rPr>
      </w:pPr>
      <w:r>
        <w:rPr>
          <w:lang w:val="en-US" w:eastAsia="zh-CN"/>
        </w:rPr>
        <w:t>-</w:t>
      </w:r>
      <w:r>
        <w:rPr>
          <w:lang w:val="en-US" w:eastAsia="zh-CN"/>
        </w:rPr>
        <w:tab/>
      </w:r>
      <w:r w:rsidR="007C057E">
        <w:rPr>
          <w:lang w:val="en-US" w:eastAsia="zh-CN"/>
        </w:rPr>
        <w:t>a PDSCH</w:t>
      </w:r>
      <w:r>
        <w:rPr>
          <w:lang w:val="en-US" w:eastAsia="zh-CN"/>
        </w:rPr>
        <w:t xml:space="preserve">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sidR="007C057E">
        <w:rPr>
          <w:lang w:val="en-US" w:eastAsia="zh-CN"/>
        </w:rPr>
        <w:t xml:space="preserve"> </w:t>
      </w:r>
      <w:r w:rsidR="007C057E">
        <w:rPr>
          <w:rFonts w:hint="eastAsia"/>
          <w:lang w:eastAsia="zh-CN"/>
        </w:rPr>
        <w:t xml:space="preserve">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DC2017" w:rsidRPr="0088027F">
        <w:rPr>
          <w:lang w:val="en-US" w:eastAsia="zh-CN"/>
        </w:rPr>
        <w:t>,</w:t>
      </w:r>
      <w:r w:rsidR="00DC2017">
        <w:rPr>
          <w:lang w:val="en-US" w:eastAsia="zh-CN"/>
        </w:rPr>
        <w:t xml:space="preserve"> </w:t>
      </w:r>
      <w:r w:rsidR="007C057E">
        <w:rPr>
          <w:lang w:val="en-US" w:eastAsia="zh-CN"/>
        </w:rPr>
        <w:t xml:space="preserve">on the PCell </w:t>
      </w:r>
    </w:p>
    <w:p w14:paraId="3ED0F7B4" w14:textId="66CB0F35" w:rsidR="000B36B8" w:rsidRPr="00E1648B" w:rsidRDefault="007C057E" w:rsidP="00B71B3B">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lastRenderedPageBreak/>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2677062C"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E7153C">
        <w:rPr>
          <w:lang w:val="en-US"/>
        </w:rPr>
        <w:t>only one of</w:t>
      </w:r>
    </w:p>
    <w:p w14:paraId="5BE024A7" w14:textId="6806C66B"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E7153C" w:rsidRPr="00303D4C">
        <w:rPr>
          <w:lang w:eastAsia="zh-CN"/>
        </w:rPr>
        <w:t xml:space="preserve"> indicated by DCI format 1_0 </w:t>
      </w:r>
      <w:r w:rsidR="00E7153C" w:rsidRPr="00303D4C">
        <w:rPr>
          <w:lang w:val="en-US" w:eastAsia="zh-CN"/>
        </w:rPr>
        <w:t>or by DCI format 4_1</w:t>
      </w:r>
      <w:r w:rsidR="00E7153C" w:rsidRPr="00787AD4">
        <w:rPr>
          <w:lang w:eastAsia="zh-CN"/>
        </w:rPr>
        <w:t xml:space="preserve">, </w:t>
      </w:r>
      <w:r w:rsidR="00E7153C" w:rsidRPr="00303D4C">
        <w:rPr>
          <w:lang w:eastAsia="zh-CN"/>
        </w:rPr>
        <w:t xml:space="preserve">with </w:t>
      </w:r>
      <w:r w:rsidR="00E7153C" w:rsidRPr="00303D4C">
        <w:rPr>
          <w:lang w:val="en-US" w:eastAsia="zh-CN"/>
        </w:rPr>
        <w:t xml:space="preserve">counter </w:t>
      </w:r>
      <w:r w:rsidR="00E7153C" w:rsidRPr="00303D4C">
        <w:rPr>
          <w:lang w:eastAsia="zh-CN"/>
        </w:rPr>
        <w:t>DAI</w:t>
      </w:r>
      <w:r w:rsidR="00E7153C"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795B8388" w14:textId="66BA787C" w:rsidR="00E7153C" w:rsidRPr="00E7153C" w:rsidRDefault="009D05BB" w:rsidP="00E7153C">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E7153C">
        <w:rPr>
          <w:lang w:eastAsia="zh-CN"/>
        </w:rPr>
        <w:t>s</w:t>
      </w:r>
      <w:r w:rsidR="008A67F3" w:rsidRPr="0088027F">
        <w:rPr>
          <w:lang w:eastAsia="zh-CN"/>
        </w:rPr>
        <w:t xml:space="preserve">, </w:t>
      </w:r>
    </w:p>
    <w:p w14:paraId="637F9E41" w14:textId="46D1F037" w:rsidR="009D05BB" w:rsidRDefault="00E7153C" w:rsidP="00E7153C">
      <w:pPr>
        <w:pStyle w:val="B1"/>
        <w:rPr>
          <w:lang w:val="en-US" w:eastAsia="zh-CN"/>
        </w:rPr>
      </w:pPr>
      <w:r w:rsidRPr="00E7153C">
        <w:rPr>
          <w:lang w:eastAsia="zh-CN"/>
        </w:rPr>
        <w:t>-</w:t>
      </w:r>
      <w:r w:rsidRPr="00E7153C">
        <w:rPr>
          <w:lang w:eastAsia="zh-CN"/>
        </w:rPr>
        <w:tab/>
        <w:t>a PDSCH</w:t>
      </w:r>
      <w:r w:rsidRPr="00E7153C">
        <w:rPr>
          <w:lang w:val="en-US" w:eastAsia="zh-CN"/>
        </w:rPr>
        <w:t xml:space="preserve"> providing a transport block having enabled HARQ-ACK information report </w:t>
      </w:r>
      <w:r w:rsidRPr="00E7153C">
        <w:rPr>
          <w:lang w:eastAsia="zh-CN"/>
        </w:rPr>
        <w:t xml:space="preserve">and scheduled </w:t>
      </w:r>
      <w:r w:rsidRPr="00E7153C">
        <w:rPr>
          <w:rFonts w:hint="eastAsia"/>
          <w:lang w:eastAsia="zh-CN"/>
        </w:rPr>
        <w:t xml:space="preserve">by </w:t>
      </w:r>
      <w:r w:rsidRPr="00E7153C">
        <w:rPr>
          <w:lang w:eastAsia="zh-CN"/>
        </w:rPr>
        <w:t xml:space="preserve">a </w:t>
      </w:r>
      <w:r w:rsidRPr="00E7153C">
        <w:rPr>
          <w:rFonts w:hint="eastAsia"/>
          <w:lang w:eastAsia="zh-CN"/>
        </w:rPr>
        <w:t>DCI format 1_0</w:t>
      </w:r>
      <w:r w:rsidRPr="00E7153C">
        <w:rPr>
          <w:lang w:eastAsia="zh-CN"/>
        </w:rPr>
        <w:t xml:space="preserve"> </w:t>
      </w:r>
      <w:r w:rsidRPr="00E7153C">
        <w:rPr>
          <w:lang w:val="en-US" w:eastAsia="zh-CN"/>
        </w:rPr>
        <w:t>or by DCI format 4_1</w:t>
      </w:r>
      <w:r w:rsidRPr="00E7153C">
        <w:rPr>
          <w:lang w:eastAsia="zh-CN"/>
        </w:rPr>
        <w:t xml:space="preserve">, or only a TCI state update, </w:t>
      </w:r>
      <w:r w:rsidRPr="00E7153C">
        <w:rPr>
          <w:lang w:val="en-GB" w:eastAsia="zh-CN"/>
        </w:rPr>
        <w:t xml:space="preserve">with </w:t>
      </w:r>
      <w:r w:rsidRPr="00E7153C">
        <w:rPr>
          <w:lang w:val="en-US" w:eastAsia="zh-CN"/>
        </w:rPr>
        <w:t xml:space="preserve">counter </w:t>
      </w:r>
      <w:r w:rsidRPr="00E7153C">
        <w:rPr>
          <w:lang w:val="en-GB" w:eastAsia="zh-CN"/>
        </w:rPr>
        <w:t>DAI</w:t>
      </w:r>
      <w:r w:rsidRPr="00E7153C">
        <w:rPr>
          <w:lang w:val="en-US" w:eastAsia="zh-CN"/>
        </w:rPr>
        <w:t xml:space="preserve"> field value of 1 on the PCell,</w:t>
      </w:r>
    </w:p>
    <w:p w14:paraId="774E2F36" w14:textId="2920BB82"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BE0229"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8"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8"/>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43E199B4"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E7153C">
        <w:rPr>
          <w:rFonts w:cs="Arial"/>
          <w:lang w:eastAsia="zh-CN"/>
        </w:rPr>
        <w:t>and</w:t>
      </w:r>
      <w:r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E7153C">
        <w:rPr>
          <w:lang w:val="en-US"/>
        </w:rPr>
        <w:t>only one of</w:t>
      </w:r>
      <w:r w:rsidR="00E7153C" w:rsidRPr="0088027F">
        <w:rPr>
          <w:lang w:val="en-US"/>
        </w:rPr>
        <w:t xml:space="preserve"> </w:t>
      </w:r>
    </w:p>
    <w:p w14:paraId="131E9D03" w14:textId="272B8F59" w:rsidR="008A67F3" w:rsidRPr="0088027F" w:rsidRDefault="008A67F3" w:rsidP="008A67F3">
      <w:pPr>
        <w:pStyle w:val="B1"/>
      </w:pPr>
      <w:r w:rsidRPr="0088027F">
        <w:t>-</w:t>
      </w:r>
      <w:r w:rsidRPr="0088027F">
        <w:tab/>
      </w:r>
      <w:r w:rsidR="00E7153C">
        <w:rPr>
          <w:lang w:val="en-US"/>
        </w:rPr>
        <w:t>either</w:t>
      </w:r>
      <w:r w:rsidRPr="0088027F">
        <w:rPr>
          <w:lang w:val="en-US"/>
        </w:rPr>
        <w:t xml:space="preserve"> a </w:t>
      </w:r>
      <w:r w:rsidRPr="0088027F">
        <w:rPr>
          <w:lang w:eastAsia="zh-CN"/>
        </w:rPr>
        <w:t xml:space="preserve">unicast </w:t>
      </w:r>
      <w:r w:rsidR="00E7153C" w:rsidRPr="00787AD4">
        <w:rPr>
          <w:rFonts w:hint="eastAsia"/>
          <w:lang w:eastAsia="zh-CN"/>
        </w:rPr>
        <w:t>SPS PDSCH release</w:t>
      </w:r>
      <w:r w:rsidR="00E7153C" w:rsidRPr="00787AD4">
        <w:rPr>
          <w:lang w:eastAsia="zh-CN"/>
        </w:rPr>
        <w:t xml:space="preserve"> </w:t>
      </w:r>
      <w:r w:rsidR="00E7153C" w:rsidRPr="0022739D">
        <w:rPr>
          <w:lang w:eastAsia="zh-CN"/>
        </w:rPr>
        <w:t>indicated by DCI format 1_0</w:t>
      </w:r>
      <w:r w:rsidR="00E7153C">
        <w:rPr>
          <w:lang w:eastAsia="zh-CN"/>
        </w:rPr>
        <w:t xml:space="preserve">, </w:t>
      </w:r>
      <w:r w:rsidRPr="0088027F">
        <w:rPr>
          <w:lang w:eastAsia="zh-CN"/>
        </w:rPr>
        <w:t xml:space="preserve">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E7153C">
        <w:rPr>
          <w:lang w:val="en-GB" w:eastAsia="zh-CN"/>
        </w:rPr>
        <w:t xml:space="preserve"> </w:t>
      </w:r>
      <w:r w:rsidR="00E7153C">
        <w:rPr>
          <w:lang w:val="en-US" w:eastAsia="zh-CN"/>
        </w:rPr>
        <w:t xml:space="preserve">indicated </w:t>
      </w:r>
      <w:r w:rsidR="00E7153C" w:rsidRPr="0022739D">
        <w:rPr>
          <w:lang w:val="en-US" w:eastAsia="zh-CN"/>
        </w:rPr>
        <w:t>by DCI format 4_1</w:t>
      </w:r>
      <w:r w:rsidR="00E7153C" w:rsidRPr="0022739D">
        <w:rPr>
          <w:lang w:eastAsia="zh-CN"/>
        </w:rPr>
        <w:t xml:space="preserve">, with </w:t>
      </w:r>
      <w:r w:rsidR="00E7153C" w:rsidRPr="0022739D">
        <w:rPr>
          <w:lang w:val="en-US" w:eastAsia="zh-CN"/>
        </w:rPr>
        <w:t xml:space="preserve">counter </w:t>
      </w:r>
      <w:r w:rsidR="00E7153C" w:rsidRPr="0022739D">
        <w:rPr>
          <w:lang w:eastAsia="zh-CN"/>
        </w:rPr>
        <w:t>DAI</w:t>
      </w:r>
      <w:r w:rsidR="00E7153C" w:rsidRPr="0022739D">
        <w:rPr>
          <w:lang w:val="en-US" w:eastAsia="zh-CN"/>
        </w:rPr>
        <w:t xml:space="preserve"> field value of 1</w:t>
      </w:r>
      <w:r w:rsidRPr="0088027F">
        <w:rPr>
          <w:lang w:eastAsia="zh-CN"/>
        </w:rPr>
        <w:t xml:space="preserve">, </w:t>
      </w:r>
      <w:r w:rsidRPr="0088027F">
        <w:t xml:space="preserve">or </w:t>
      </w:r>
    </w:p>
    <w:p w14:paraId="187A3B68" w14:textId="4D270423"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0DB0848" w:rsidR="008A67F3" w:rsidRPr="0088027F" w:rsidRDefault="008A67F3" w:rsidP="008A67F3">
      <w:pPr>
        <w:pStyle w:val="B1"/>
        <w:rPr>
          <w:lang w:val="en-US" w:eastAsia="zh-CN"/>
        </w:rPr>
      </w:pPr>
      <w:r w:rsidRPr="0088027F">
        <w:t>-</w:t>
      </w:r>
      <w:r w:rsidRPr="0088027F">
        <w:tab/>
      </w:r>
      <w:r w:rsidR="00E7153C">
        <w:rPr>
          <w:lang w:val="en-US"/>
        </w:rPr>
        <w:t>either</w:t>
      </w:r>
      <w:r w:rsidRPr="0088027F">
        <w:t xml:space="preserve"> </w:t>
      </w:r>
      <w:r w:rsidRPr="0088027F">
        <w:rPr>
          <w:lang w:val="en-US" w:eastAsia="zh-CN"/>
        </w:rPr>
        <w:t xml:space="preserve">a PDSCH </w:t>
      </w:r>
      <w:r w:rsidR="00E7153C">
        <w:rPr>
          <w:lang w:val="en-US" w:eastAsia="zh-CN"/>
        </w:rPr>
        <w:t>providing a transport block having</w:t>
      </w:r>
      <w:r w:rsidR="00CB4690">
        <w:rPr>
          <w:lang w:val="en-US" w:eastAsia="zh-CN"/>
        </w:rPr>
        <w:t xml:space="preserve"> enabled HARQ-ACK information report </w:t>
      </w:r>
      <w:r w:rsidR="00E7153C">
        <w:rPr>
          <w:lang w:val="en-US" w:eastAsia="zh-CN"/>
        </w:rPr>
        <w:t>and</w:t>
      </w:r>
      <w:r w:rsidRPr="0088027F">
        <w:t xml:space="preserve"> </w:t>
      </w:r>
      <w:r w:rsidRPr="0088027F">
        <w:rPr>
          <w:lang w:eastAsia="zh-CN"/>
        </w:rPr>
        <w:t xml:space="preserve">scheduled </w:t>
      </w:r>
      <w:r w:rsidRPr="0088027F">
        <w:rPr>
          <w:rFonts w:hint="eastAsia"/>
          <w:lang w:eastAsia="zh-CN"/>
        </w:rPr>
        <w:t xml:space="preserve">by </w:t>
      </w:r>
      <w:r w:rsidR="00E7153C">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E7153C">
        <w:rPr>
          <w:lang w:val="en-US" w:eastAsia="zh-CN"/>
        </w:rPr>
        <w:t>,</w:t>
      </w:r>
      <w:r w:rsidRPr="0088027F">
        <w:rPr>
          <w:lang w:val="en-US" w:eastAsia="zh-CN"/>
        </w:rPr>
        <w:t xml:space="preserve"> on the PCell</w:t>
      </w:r>
      <w:r w:rsidR="00E7153C">
        <w:rPr>
          <w:lang w:val="en-US" w:eastAsia="zh-CN"/>
        </w:rPr>
        <w:t>,</w:t>
      </w:r>
      <w:r w:rsidRPr="0088027F">
        <w:rPr>
          <w:lang w:val="en-US" w:eastAsia="zh-CN"/>
        </w:rPr>
        <w:t xml:space="preserve"> </w:t>
      </w:r>
    </w:p>
    <w:p w14:paraId="24864D73" w14:textId="00BC1B62"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E7153C">
        <w:t xml:space="preserve"> </w:t>
      </w:r>
      <w:r w:rsidR="00E7153C" w:rsidRPr="00787AD4">
        <w:rPr>
          <w:lang w:eastAsia="x-none"/>
        </w:rPr>
        <w:t xml:space="preserve">only for </w:t>
      </w:r>
      <w:r w:rsidR="00E7153C">
        <w:rPr>
          <w:lang w:eastAsia="x-none"/>
        </w:rPr>
        <w:t>t</w:t>
      </w:r>
      <w:r w:rsidR="00E7153C" w:rsidRPr="00787AD4">
        <w:rPr>
          <w:lang w:eastAsia="x-none"/>
        </w:rPr>
        <w:t>he SPS PDSCH release</w:t>
      </w:r>
      <w:r w:rsidR="00E7153C">
        <w:rPr>
          <w:lang w:eastAsia="x-none"/>
        </w:rPr>
        <w:t xml:space="preserve"> or only for </w:t>
      </w:r>
      <w:r w:rsidR="00E7153C" w:rsidRPr="00787AD4">
        <w:rPr>
          <w:lang w:eastAsia="x-none"/>
        </w:rPr>
        <w:t>the PDSCH reception</w:t>
      </w:r>
      <w:r w:rsidR="00E7153C" w:rsidRPr="00787AD4">
        <w:rPr>
          <w:lang w:val="en-US" w:eastAsia="x-none"/>
        </w:rPr>
        <w:t xml:space="preserve"> as described in clause 9.1.2</w:t>
      </w:r>
      <w:r w:rsidRPr="0088027F">
        <w:rPr>
          <w:rFonts w:cs="Arial"/>
          <w:lang w:eastAsia="zh-CN"/>
        </w:rPr>
        <w:t>.</w:t>
      </w:r>
    </w:p>
    <w:p w14:paraId="1AB9E570" w14:textId="4F55F178" w:rsidR="00693321" w:rsidRPr="00B916EC" w:rsidRDefault="00BE0229"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9" w:name="_Ref497329141"/>
      <w:bookmarkStart w:id="470" w:name="_Toc12021472"/>
      <w:bookmarkStart w:id="471" w:name="_Toc20311584"/>
      <w:bookmarkStart w:id="472" w:name="_Toc26719409"/>
      <w:bookmarkStart w:id="473" w:name="_Toc29894842"/>
      <w:bookmarkStart w:id="474" w:name="_Toc29899141"/>
      <w:bookmarkStart w:id="475" w:name="_Toc29899559"/>
      <w:bookmarkStart w:id="476" w:name="_Toc29917296"/>
      <w:bookmarkStart w:id="477" w:name="_Toc36498170"/>
      <w:bookmarkStart w:id="478" w:name="_Toc45699196"/>
      <w:bookmarkStart w:id="479" w:name="_Toc156237204"/>
      <w:r w:rsidRPr="00B916EC">
        <w:lastRenderedPageBreak/>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9"/>
      <w:bookmarkEnd w:id="470"/>
      <w:bookmarkEnd w:id="471"/>
      <w:bookmarkEnd w:id="472"/>
      <w:bookmarkEnd w:id="473"/>
      <w:bookmarkEnd w:id="474"/>
      <w:bookmarkEnd w:id="475"/>
      <w:bookmarkEnd w:id="476"/>
      <w:bookmarkEnd w:id="477"/>
      <w:bookmarkEnd w:id="478"/>
      <w:bookmarkEnd w:id="479"/>
      <w:r w:rsidRPr="00B916EC">
        <w:rPr>
          <w:szCs w:val="32"/>
        </w:rPr>
        <w:t xml:space="preserve"> </w:t>
      </w:r>
    </w:p>
    <w:p w14:paraId="2AC60695" w14:textId="4CE4BD9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B56C83" w:rsidRPr="00477F64">
        <w:t>In clauses 9.1.3, 9.1.3.1, 9.1.3.2 and 9.1.3.3</w:t>
      </w:r>
      <w:r w:rsidR="00B56C83">
        <w:rPr>
          <w:rFonts w:hint="eastAsia"/>
          <w:lang w:eastAsia="zh-CN"/>
        </w:rPr>
        <w:t>,</w:t>
      </w:r>
      <w:r w:rsidR="00B56C83">
        <w:t xml:space="preserve"> i</w:t>
      </w:r>
      <w:r w:rsidR="00B56C83" w:rsidRPr="000F7147">
        <w:rPr>
          <w:rFonts w:hint="eastAsia"/>
        </w:rPr>
        <w:t xml:space="preserve">f the UE is provided </w:t>
      </w:r>
      <w:r w:rsidR="00B56C83">
        <w:t xml:space="preserve">for only one of </w:t>
      </w:r>
      <w:r w:rsidR="00B56C83" w:rsidRPr="000F7147">
        <w:rPr>
          <w:i/>
        </w:rPr>
        <w:t>pdsch-</w:t>
      </w:r>
      <w:r w:rsidR="00B56C83" w:rsidRPr="000F7147">
        <w:rPr>
          <w:rFonts w:cs="Arial"/>
          <w:i/>
        </w:rPr>
        <w:t xml:space="preserve">HARQ-ACK-Codebook = </w:t>
      </w:r>
      <w:r w:rsidR="00B56C83" w:rsidRPr="000F7147">
        <w:rPr>
          <w:rFonts w:cs="Arial" w:hint="eastAsia"/>
          <w:i/>
        </w:rPr>
        <w:t>dynamic</w:t>
      </w:r>
      <w:r w:rsidR="00B56C83" w:rsidRPr="000F7147">
        <w:rPr>
          <w:rFonts w:cs="Arial"/>
        </w:rPr>
        <w:t xml:space="preserve"> </w:t>
      </w:r>
      <w:r w:rsidR="00B56C83" w:rsidRPr="000F7147">
        <w:rPr>
          <w:rFonts w:cs="Arial" w:hint="eastAsia"/>
        </w:rPr>
        <w:t xml:space="preserve">or </w:t>
      </w:r>
      <w:r w:rsidR="00B56C83" w:rsidRPr="000505C1">
        <w:rPr>
          <w:i/>
        </w:rPr>
        <w:t>pdsch-</w:t>
      </w:r>
      <w:r w:rsidR="00B56C83" w:rsidRPr="000505C1">
        <w:rPr>
          <w:rFonts w:cs="Arial"/>
          <w:i/>
        </w:rPr>
        <w:t>HARQ-ACK-Codebook</w:t>
      </w:r>
      <w:r w:rsidR="00B56C83" w:rsidRPr="000505C1">
        <w:rPr>
          <w:i/>
          <w:iCs/>
        </w:rPr>
        <w:t>-r16</w:t>
      </w:r>
      <w:r w:rsidR="00B56C83" w:rsidRPr="00C8446D">
        <w:rPr>
          <w:rFonts w:cs="Arial" w:hint="eastAsia"/>
        </w:rPr>
        <w:t xml:space="preserve"> for </w:t>
      </w:r>
      <w:r w:rsidR="00B56C83" w:rsidRPr="00C8446D">
        <w:rPr>
          <w:rFonts w:cs="Arial"/>
        </w:rPr>
        <w:t xml:space="preserve">unicast </w:t>
      </w:r>
      <w:r w:rsidR="00B56C83" w:rsidRPr="00C8446D">
        <w:rPr>
          <w:rFonts w:cs="Arial" w:hint="eastAsia"/>
        </w:rPr>
        <w:t xml:space="preserve">HARQ-ACK-ACK codebook, </w:t>
      </w:r>
      <w:r w:rsidR="00B56C83" w:rsidRPr="00C8446D">
        <w:rPr>
          <w:rFonts w:cs="Arial"/>
        </w:rPr>
        <w:t>or</w:t>
      </w:r>
      <w:r w:rsidR="00B56C83" w:rsidRPr="00C8446D">
        <w:rPr>
          <w:rFonts w:cs="Arial" w:hint="eastAsia"/>
        </w:rPr>
        <w:t xml:space="preserve"> </w:t>
      </w:r>
      <w:r w:rsidR="00B56C83" w:rsidRPr="000F7147">
        <w:rPr>
          <w:i/>
        </w:rPr>
        <w:t>pdsch-</w:t>
      </w:r>
      <w:r w:rsidR="00B56C83" w:rsidRPr="000F7147">
        <w:rPr>
          <w:rFonts w:cs="Arial"/>
          <w:i/>
        </w:rPr>
        <w:t>HARQ-ACK-Codebook = dynamic</w:t>
      </w:r>
      <w:r w:rsidR="00B56C83"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 xml:space="preserve">and where the slot indicated by the value of the PDSCH-to-HARQ_feedback timing indicator field in the second DCI format is no later than a slot for </w:t>
      </w:r>
      <w:r w:rsidR="00646BD5" w:rsidRPr="007F4868">
        <w:lastRenderedPageBreak/>
        <w:t>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80" w:name="_Ref500250940"/>
      <w:bookmarkStart w:id="481" w:name="_Toc12021473"/>
      <w:bookmarkStart w:id="482" w:name="_Toc20311585"/>
      <w:bookmarkStart w:id="483" w:name="_Toc26719410"/>
      <w:bookmarkStart w:id="484" w:name="_Toc29894843"/>
      <w:bookmarkStart w:id="485" w:name="_Toc29899142"/>
      <w:bookmarkStart w:id="486" w:name="_Toc29899560"/>
      <w:bookmarkStart w:id="487" w:name="_Toc29917297"/>
      <w:bookmarkStart w:id="488" w:name="_Toc36498171"/>
      <w:bookmarkStart w:id="489" w:name="_Toc45699197"/>
      <w:bookmarkStart w:id="490" w:name="_Toc156237205"/>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80"/>
      <w:r w:rsidR="00B7736E" w:rsidRPr="00B916EC">
        <w:t>physical uplink control channel</w:t>
      </w:r>
      <w:bookmarkEnd w:id="481"/>
      <w:bookmarkEnd w:id="482"/>
      <w:bookmarkEnd w:id="483"/>
      <w:bookmarkEnd w:id="484"/>
      <w:bookmarkEnd w:id="485"/>
      <w:bookmarkEnd w:id="486"/>
      <w:bookmarkEnd w:id="487"/>
      <w:bookmarkEnd w:id="488"/>
      <w:bookmarkEnd w:id="489"/>
      <w:bookmarkEnd w:id="490"/>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70E90391"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BFEEC64" w:rsidR="000B36B8" w:rsidRPr="00B50C4D" w:rsidRDefault="000B36B8" w:rsidP="000B36B8">
      <w:pPr>
        <w:rPr>
          <w:lang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r w:rsidR="00B50C4D">
        <w:rPr>
          <w:lang w:eastAsia="zh-CN"/>
        </w:rPr>
        <w:t xml:space="preserve"> PDCCH monitoring occasions are separately counted for a </w:t>
      </w:r>
      <w:r w:rsidR="00B50C4D" w:rsidRPr="00B27E56">
        <w:rPr>
          <w:lang w:val="en-US"/>
        </w:rPr>
        <w:t xml:space="preserve">DCI format </w:t>
      </w:r>
      <w:r w:rsidR="00B50C4D">
        <w:rPr>
          <w:lang w:val="en-US"/>
        </w:rPr>
        <w:t xml:space="preserve">scheduling a PDSCH reception on a single serving cell and for a DCI format scheduling PDSCH receptions on more than one serving cells and corresponding values of </w:t>
      </w:r>
      <m:oMath>
        <m:r>
          <w:rPr>
            <w:rFonts w:ascii="Cambria Math" w:hAnsi="Cambria Math"/>
            <w:lang w:eastAsia="zh-CN"/>
          </w:rPr>
          <m:t>M</m:t>
        </m:r>
      </m:oMath>
      <w:r w:rsidR="00B50C4D">
        <w:rPr>
          <w:lang w:eastAsia="zh-CN"/>
        </w:rPr>
        <w:t xml:space="preserve"> can be different.</w:t>
      </w:r>
    </w:p>
    <w:p w14:paraId="4272FD35" w14:textId="1AB5EAD1"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w:t>
      </w:r>
      <w:r w:rsidR="00B50C4D">
        <w:rPr>
          <w:lang w:val="en-US"/>
        </w:rPr>
        <w:t>, each</w:t>
      </w:r>
      <w:r w:rsidR="00B50C4D" w:rsidRPr="00B27E56">
        <w:rPr>
          <w:lang w:val="en-US"/>
        </w:rPr>
        <w:t xml:space="preserve"> </w:t>
      </w:r>
      <w:r w:rsidR="00B50C4D">
        <w:rPr>
          <w:lang w:val="en-US"/>
        </w:rPr>
        <w:t>scheduling PDSCH receptions on respective single serving cells with associated HARQ-ACK information, or having associated HARQ-ACK information without scheduling a PDSCH reception, in a same HARQ-ACK codebook</w:t>
      </w:r>
      <w:r w:rsidRPr="00B27E56">
        <w:rPr>
          <w:lang w:val="en-US"/>
        </w:rPr>
        <w:t xml:space="preserve">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E83236">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lastRenderedPageBreak/>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082EAED1" w14:textId="77777777" w:rsidR="00B50C4D" w:rsidRPr="00B50C4D" w:rsidRDefault="00B50C4D" w:rsidP="00B50C4D">
      <w:pPr>
        <w:rPr>
          <w:rFonts w:eastAsia="Times New Roman"/>
          <w:lang w:eastAsia="zh-CN"/>
        </w:rPr>
      </w:pPr>
      <w:r w:rsidRPr="00B50C4D">
        <w:rPr>
          <w:rFonts w:eastAsia="Times New Roman"/>
        </w:rPr>
        <w:t>A</w:t>
      </w:r>
      <w:r w:rsidRPr="00B50C4D">
        <w:rPr>
          <w:rFonts w:eastAsia="Times New Roman"/>
          <w:lang w:val="en-US"/>
        </w:rPr>
        <w:t xml:space="preserve"> value of the </w:t>
      </w:r>
      <w:r w:rsidRPr="00B50C4D">
        <w:rPr>
          <w:rFonts w:eastAsia="Times New Roman" w:hint="eastAsia"/>
          <w:lang w:val="en-US" w:eastAsia="zh-CN"/>
        </w:rPr>
        <w:t xml:space="preserve">counter </w:t>
      </w:r>
      <w:r w:rsidRPr="00B50C4D">
        <w:rPr>
          <w:rFonts w:eastAsia="Times New Roman" w:hint="eastAsia"/>
          <w:lang w:eastAsia="zh-CN"/>
        </w:rPr>
        <w:t>DAI</w:t>
      </w:r>
      <w:r w:rsidRPr="00B50C4D">
        <w:rPr>
          <w:rFonts w:eastAsia="Times New Roman"/>
          <w:lang w:val="en-US"/>
        </w:rPr>
        <w:t xml:space="preserve"> field in DCI formats, each scheduling PDSCH receptions on respective more than one serving cells with associated HARQ-ACK information in a same HARQ-ACK codebook, denotes the accumulative number of </w:t>
      </w:r>
      <w:r w:rsidRPr="00B50C4D">
        <w:rPr>
          <w:rFonts w:eastAsia="Times New Roman" w:hint="eastAsia"/>
          <w:lang w:val="en-US" w:eastAsia="zh-CN"/>
        </w:rPr>
        <w:t>{serving cell</w:t>
      </w:r>
      <w:r w:rsidRPr="00B50C4D">
        <w:rPr>
          <w:rFonts w:eastAsia="Times New Roman"/>
          <w:lang w:val="en-US" w:eastAsia="zh-CN"/>
        </w:rPr>
        <w:t xml:space="preserve"> with smallest index from the more than one serving cells</w:t>
      </w:r>
      <w:r w:rsidRPr="00B50C4D">
        <w:rPr>
          <w:rFonts w:eastAsia="Times New Roman" w:hint="eastAsia"/>
          <w:lang w:val="en-US" w:eastAsia="zh-CN"/>
        </w:rPr>
        <w:t xml:space="preserve">, </w:t>
      </w:r>
      <w:r w:rsidRPr="00B50C4D">
        <w:rPr>
          <w:rFonts w:eastAsia="Times New Roman"/>
          <w:lang w:val="en-US" w:eastAsia="zh-CN"/>
        </w:rPr>
        <w:t>PDCCH monitoring occasion</w:t>
      </w:r>
      <w:r w:rsidRPr="00B50C4D">
        <w:rPr>
          <w:rFonts w:eastAsia="Times New Roman" w:hint="eastAsia"/>
          <w:lang w:val="en-US" w:eastAsia="zh-CN"/>
        </w:rPr>
        <w:t xml:space="preserve">}-pairs in which </w:t>
      </w:r>
      <w:r w:rsidRPr="00B50C4D">
        <w:rPr>
          <w:rFonts w:eastAsia="Times New Roman"/>
          <w:lang w:val="en-US"/>
        </w:rPr>
        <w:t>PDSCH reception</w:t>
      </w:r>
      <w:r w:rsidRPr="00B50C4D">
        <w:rPr>
          <w:rFonts w:eastAsia="Times New Roman" w:hint="eastAsia"/>
          <w:lang w:val="en-US" w:eastAsia="zh-CN"/>
        </w:rPr>
        <w:t>s</w:t>
      </w:r>
      <w:r w:rsidRPr="00B50C4D">
        <w:rPr>
          <w:rFonts w:eastAsia="Times New Roman"/>
          <w:lang w:val="en-US" w:eastAsia="zh-CN"/>
        </w:rPr>
        <w:t xml:space="preserve"> are</w:t>
      </w:r>
      <w:r w:rsidRPr="00B50C4D">
        <w:rPr>
          <w:rFonts w:eastAsia="Times New Roman" w:cs="Arial" w:hint="eastAsia"/>
          <w:lang w:eastAsia="zh-CN"/>
        </w:rPr>
        <w:t xml:space="preserve"> present</w:t>
      </w:r>
      <w:r w:rsidRPr="00B50C4D">
        <w:rPr>
          <w:rFonts w:eastAsia="Times New Roman"/>
          <w:lang w:val="en-US"/>
        </w:rPr>
        <w:t xml:space="preserve"> up to</w:t>
      </w:r>
      <w:r w:rsidRPr="00B50C4D">
        <w:rPr>
          <w:rFonts w:eastAsia="Times New Roman" w:hint="eastAsia"/>
          <w:lang w:eastAsia="zh-CN"/>
        </w:rPr>
        <w:t xml:space="preserve"> the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val="en-US"/>
        </w:rPr>
        <w:t>more than one serving cells</w:t>
      </w:r>
      <w:r w:rsidRPr="00B50C4D">
        <w:rPr>
          <w:rFonts w:eastAsia="Times New Roman" w:hint="eastAsia"/>
          <w:lang w:eastAsia="zh-CN"/>
        </w:rPr>
        <w:t xml:space="preserve"> and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eastAsia="zh-CN"/>
        </w:rPr>
        <w:t>PDCCH monitoring occasion</w:t>
      </w:r>
      <w:r w:rsidRPr="00B50C4D">
        <w:rPr>
          <w:rFonts w:eastAsia="Times New Roman" w:hint="eastAsia"/>
          <w:lang w:eastAsia="zh-CN"/>
        </w:rPr>
        <w:t>,</w:t>
      </w:r>
    </w:p>
    <w:p w14:paraId="01F549F1" w14:textId="5A133F6E" w:rsidR="00B50C4D" w:rsidRPr="00B50C4D" w:rsidRDefault="00B50C4D" w:rsidP="00B50C4D">
      <w:pPr>
        <w:pStyle w:val="B1"/>
      </w:pPr>
      <w:r w:rsidRPr="00B50C4D">
        <w:rPr>
          <w:lang w:eastAsia="zh-CN"/>
        </w:rPr>
        <w:t>-</w:t>
      </w:r>
      <w:r w:rsidRPr="00B50C4D">
        <w:rPr>
          <w:lang w:eastAsia="zh-CN"/>
        </w:rPr>
        <w:tab/>
      </w:r>
      <w:r w:rsidRPr="00B50C4D">
        <w:rPr>
          <w:rFonts w:hint="eastAsia"/>
          <w:lang w:eastAsia="zh-CN"/>
        </w:rPr>
        <w:t>first</w:t>
      </w:r>
      <w:r w:rsidRPr="00B50C4D">
        <w:rPr>
          <w:lang w:val="en-US" w:eastAsia="zh-CN"/>
        </w:rPr>
        <w:t>,</w:t>
      </w:r>
      <w:r w:rsidRPr="00B50C4D">
        <w:rPr>
          <w:rFonts w:hint="eastAsia"/>
          <w:lang w:eastAsia="zh-CN"/>
        </w:rPr>
        <w:t xml:space="preserve"> </w:t>
      </w:r>
      <w:r w:rsidRPr="00B50C4D">
        <w:t xml:space="preserve">if the UE indicates </w:t>
      </w:r>
      <w:r w:rsidRPr="00B50C4D">
        <w:rPr>
          <w:rFonts w:cs="Times"/>
        </w:rPr>
        <w:t>by</w:t>
      </w:r>
      <w:r w:rsidRPr="00B50C4D">
        <w:rPr>
          <w:i/>
          <w:iCs/>
        </w:rPr>
        <w:t xml:space="preserve"> type2-HARQ-ACK-Codebook</w:t>
      </w:r>
      <w:r w:rsidRPr="00B50C4D">
        <w:rPr>
          <w:rFonts w:cs="Times"/>
        </w:rPr>
        <w:t xml:space="preserve"> </w:t>
      </w:r>
      <w:r w:rsidRPr="00B50C4D">
        <w:t xml:space="preserve">support for </w:t>
      </w:r>
      <w:r w:rsidRPr="00B50C4D">
        <w:rPr>
          <w:rFonts w:cs="Times"/>
          <w:lang w:val="en-US"/>
        </w:rPr>
        <w:t>more than one</w:t>
      </w:r>
      <w:r w:rsidRPr="00B50C4D">
        <w:rPr>
          <w:rFonts w:cs="Times"/>
        </w:rPr>
        <w:t xml:space="preserve"> PDSCH receptions on </w:t>
      </w:r>
      <w:r w:rsidRPr="00B50C4D">
        <w:rPr>
          <w:rFonts w:cs="Times"/>
          <w:lang w:val="en-US"/>
        </w:rPr>
        <w:t xml:space="preserve">a </w:t>
      </w:r>
      <w:r w:rsidRPr="00B50C4D">
        <w:rPr>
          <w:lang w:val="en-US"/>
        </w:rPr>
        <w:t xml:space="preserve">serving cell that are scheduled </w:t>
      </w:r>
      <w:r w:rsidRPr="00B50C4D">
        <w:t>from a same PDCCH monitoring occasion</w:t>
      </w:r>
      <w:r w:rsidRPr="00B50C4D">
        <w:rPr>
          <w:lang w:val="en-US"/>
        </w:rPr>
        <w:t>,</w:t>
      </w:r>
      <w:r w:rsidRPr="00B50C4D">
        <w:t xml:space="preserve"> in increasing order of the PDSCH reception starting time for the same {serving cell</w:t>
      </w:r>
      <w:r w:rsidRPr="00B50C4D">
        <w:rPr>
          <w:lang w:val="en-US" w:eastAsia="zh-CN"/>
        </w:rPr>
        <w:t xml:space="preserve"> with smallest index from the more than one serving cells</w:t>
      </w:r>
      <w:r w:rsidRPr="00B50C4D">
        <w:t>, PDCCH monitoring occasion} pair,</w:t>
      </w:r>
    </w:p>
    <w:p w14:paraId="3A225700" w14:textId="77777777" w:rsidR="00B50C4D" w:rsidRPr="00B50C4D" w:rsidRDefault="00B50C4D" w:rsidP="00B50C4D">
      <w:pPr>
        <w:pStyle w:val="B1"/>
        <w:rPr>
          <w:lang w:eastAsia="zh-CN"/>
        </w:rPr>
      </w:pPr>
      <w:r w:rsidRPr="00B50C4D">
        <w:rPr>
          <w:lang w:val="en-US" w:eastAsia="zh-CN"/>
        </w:rPr>
        <w:t>-</w:t>
      </w:r>
      <w:r w:rsidRPr="00B50C4D">
        <w:rPr>
          <w:lang w:val="en-US"/>
        </w:rPr>
        <w:tab/>
      </w:r>
      <w:r w:rsidRPr="00B50C4D">
        <w:t>second</w:t>
      </w:r>
      <w:r w:rsidRPr="00B50C4D">
        <w:rPr>
          <w:lang w:val="en-US"/>
        </w:rPr>
        <w:t xml:space="preserve"> </w:t>
      </w:r>
      <w:r w:rsidRPr="00B50C4D">
        <w:rPr>
          <w:rFonts w:hint="eastAsia"/>
          <w:lang w:eastAsia="zh-CN"/>
        </w:rPr>
        <w:t xml:space="preserve">in </w:t>
      </w:r>
      <w:r w:rsidRPr="00B50C4D">
        <w:rPr>
          <w:lang w:eastAsia="zh-CN"/>
        </w:rPr>
        <w:t>ascending</w:t>
      </w:r>
      <w:r w:rsidRPr="00B50C4D">
        <w:rPr>
          <w:rFonts w:hint="eastAsia"/>
          <w:lang w:eastAsia="zh-CN"/>
        </w:rPr>
        <w:t xml:space="preserve"> order of </w:t>
      </w:r>
      <w:r w:rsidRPr="00B50C4D">
        <w:rPr>
          <w:lang w:eastAsia="zh-CN"/>
        </w:rPr>
        <w:t xml:space="preserve">the smallest </w:t>
      </w:r>
      <w:r w:rsidRPr="00B50C4D">
        <w:rPr>
          <w:rFonts w:hint="eastAsia"/>
          <w:lang w:eastAsia="zh-CN"/>
        </w:rPr>
        <w:t>serving cell index</w:t>
      </w:r>
      <w:r w:rsidRPr="00B50C4D">
        <w:rPr>
          <w:lang w:val="en-US" w:eastAsia="zh-CN"/>
        </w:rPr>
        <w:t xml:space="preserve"> from the more than one serving cells</w:t>
      </w:r>
      <w:r w:rsidRPr="00B50C4D">
        <w:rPr>
          <w:lang w:eastAsia="zh-CN"/>
        </w:rPr>
        <w:t>,</w:t>
      </w:r>
      <w:r w:rsidRPr="00B50C4D">
        <w:rPr>
          <w:rFonts w:hint="eastAsia"/>
          <w:lang w:eastAsia="zh-CN"/>
        </w:rPr>
        <w:t xml:space="preserve"> and </w:t>
      </w:r>
    </w:p>
    <w:p w14:paraId="52707A89" w14:textId="452FD6B2" w:rsidR="00B50C4D" w:rsidRPr="00B50C4D" w:rsidRDefault="00B50C4D" w:rsidP="00B50C4D">
      <w:pPr>
        <w:pStyle w:val="B1"/>
        <w:rPr>
          <w:lang w:eastAsia="zh-CN"/>
        </w:rPr>
      </w:pPr>
      <w:r w:rsidRPr="00B50C4D">
        <w:rPr>
          <w:lang w:val="en-US" w:eastAsia="zh-CN"/>
        </w:rPr>
        <w:t>-</w:t>
      </w:r>
      <w:r w:rsidRPr="00B50C4D">
        <w:rPr>
          <w:lang w:val="en-US" w:eastAsia="zh-CN"/>
        </w:rPr>
        <w:tab/>
      </w:r>
      <w:r w:rsidRPr="00B50C4D">
        <w:rPr>
          <w:rFonts w:hint="eastAsia"/>
          <w:lang w:eastAsia="zh-CN"/>
        </w:rPr>
        <w:t>th</w:t>
      </w:r>
      <w:r w:rsidRPr="00B50C4D">
        <w:rPr>
          <w:lang w:val="en-US" w:eastAsia="zh-CN"/>
        </w:rPr>
        <w:t>ird</w:t>
      </w:r>
      <w:r w:rsidRPr="00B50C4D">
        <w:rPr>
          <w:rFonts w:hint="eastAsia"/>
          <w:lang w:eastAsia="zh-CN"/>
        </w:rPr>
        <w:t xml:space="preserve"> in </w:t>
      </w:r>
      <w:r w:rsidRPr="00B50C4D">
        <w:rPr>
          <w:lang w:eastAsia="zh-CN"/>
        </w:rPr>
        <w:t>ascending</w:t>
      </w:r>
      <w:r w:rsidRPr="00B50C4D">
        <w:rPr>
          <w:rFonts w:hint="eastAsia"/>
          <w:lang w:eastAsia="zh-CN"/>
        </w:rPr>
        <w:t xml:space="preserve"> order of </w:t>
      </w:r>
      <w:r w:rsidRPr="00B50C4D">
        <w:rPr>
          <w:lang w:eastAsia="zh-CN"/>
        </w:rPr>
        <w:t>PDCCH monitoring occasion index</w:t>
      </w:r>
      <w:r w:rsidRPr="00B50C4D">
        <w:rPr>
          <w:rFonts w:hint="eastAsia"/>
          <w:lang w:eastAsia="zh-CN"/>
        </w:rPr>
        <w:t xml:space="preserve"> </w:t>
      </w:r>
      <m:oMath>
        <m:r>
          <w:rPr>
            <w:rFonts w:ascii="Cambria Math" w:hAnsi="Cambria Math"/>
            <w:lang w:eastAsia="zh-CN"/>
          </w:rPr>
          <m:t>m</m:t>
        </m:r>
      </m:oMath>
      <w:r w:rsidRPr="00B50C4D">
        <w:t xml:space="preserve">, where </w:t>
      </w:r>
      <m:oMath>
        <m:r>
          <w:rPr>
            <w:rFonts w:ascii="Cambria Math" w:hAnsi="Cambria Math"/>
            <w:lang w:eastAsia="zh-CN"/>
          </w:rPr>
          <m:t>0≤m&lt;M</m:t>
        </m:r>
      </m:oMath>
      <w:r w:rsidRPr="00B50C4D">
        <w:rPr>
          <w:lang w:eastAsia="zh-CN"/>
        </w:rPr>
        <w:t>.</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15EE8F2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E83236">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w:t>
      </w:r>
      <w:r>
        <w:rPr>
          <w:iCs/>
          <w:lang w:eastAsia="zh-CN"/>
        </w:rPr>
        <w:lastRenderedPageBreak/>
        <w:t xml:space="preserve">two times where </w:t>
      </w:r>
      <w:r>
        <w:rPr>
          <w:iCs/>
          <w:lang w:val="en-US" w:eastAsia="zh-CN"/>
        </w:rPr>
        <w:t>the first time corresponds to the first CORESETs and the second time corresponds to the second CORESETs</w:t>
      </w:r>
    </w:p>
    <w:p w14:paraId="66D9AF6C" w14:textId="6745EB49" w:rsidR="00746E6C" w:rsidRPr="00746E6C" w:rsidRDefault="00746E6C" w:rsidP="00746E6C">
      <w:pPr>
        <w:pStyle w:val="B1"/>
        <w:rPr>
          <w:i/>
          <w:iCs/>
        </w:rPr>
      </w:pPr>
      <w:r w:rsidRPr="00746E6C">
        <w:t>-</w:t>
      </w:r>
      <w:r w:rsidRPr="00746E6C">
        <w:tab/>
        <w:t xml:space="preserve">if </w:t>
      </w:r>
      <w:r w:rsidRPr="00746E6C">
        <w:rPr>
          <w:rFonts w:cs="Times"/>
        </w:rPr>
        <w:t xml:space="preserve">the UE indicates </w:t>
      </w:r>
      <w:r w:rsidRPr="00746E6C">
        <w:rPr>
          <w:i/>
          <w:iCs/>
        </w:rPr>
        <w:t>type2-HARQ-ACK-Codebook</w:t>
      </w:r>
      <w:r w:rsidRPr="00746E6C">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746E6C">
        <w:t xml:space="preserve"> of PDSCHs on a serving cell </w:t>
      </w:r>
      <w:r w:rsidRPr="00746E6C">
        <w:rPr>
          <w:i/>
        </w:rPr>
        <w:t>c</w:t>
      </w:r>
      <w:r w:rsidRPr="00746E6C">
        <w:t xml:space="preserve"> that are scheduled by DCI formats in PDCCH receptions at a same PDCCH monitoring occasion </w:t>
      </w:r>
      <w:r w:rsidRPr="00746E6C">
        <w:rPr>
          <w:i/>
          <w:iCs/>
        </w:rPr>
        <w:t>m</w:t>
      </w:r>
      <w:r w:rsidRPr="00746E6C">
        <w:rPr>
          <w:rFonts w:cs="Times"/>
          <w:lang w:val="en-US"/>
        </w:rPr>
        <w:t xml:space="preserve">, the serving cell </w:t>
      </w:r>
      <w:r w:rsidRPr="00746E6C">
        <w:rPr>
          <w:i/>
        </w:rPr>
        <w:t>c</w:t>
      </w:r>
      <w:r w:rsidRPr="00746E6C">
        <w:t xml:space="preserve"> </w:t>
      </w:r>
      <w:r w:rsidRPr="00746E6C">
        <w:rPr>
          <w:rFonts w:cs="Times"/>
          <w:lang w:val="en-US"/>
        </w:rPr>
        <w:t>is counted</w:t>
      </w:r>
      <w:r w:rsidRPr="00746E6C">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746E6C">
        <w:t xml:space="preserve"> </w:t>
      </w:r>
      <w:r w:rsidRPr="00746E6C">
        <w:rPr>
          <w:lang w:val="en-US"/>
        </w:rPr>
        <w:t xml:space="preserve">times </w:t>
      </w:r>
      <w:r w:rsidRPr="00746E6C">
        <w:t xml:space="preserve">for PDCCH monitoring occasion </w:t>
      </w:r>
      <w:r w:rsidRPr="00746E6C">
        <w:rPr>
          <w:i/>
          <w:iCs/>
        </w:rPr>
        <w:t>m</w:t>
      </w:r>
      <w:r w:rsidRPr="00746E6C">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BE0229"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30D1B9C1" w:rsidR="00522C35" w:rsidRPr="00B916EC" w:rsidRDefault="00BE0229"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BCFC1C8" w:rsidR="00522C35" w:rsidRPr="00B916EC" w:rsidRDefault="00BE0229"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BE0229"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BE0229"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BE0229"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w:t>
      </w:r>
      <w:r w:rsidRPr="00B916EC">
        <w:rPr>
          <w:rFonts w:hint="eastAsia"/>
          <w:lang w:eastAsia="zh-CN"/>
        </w:rPr>
        <w:lastRenderedPageBreak/>
        <w:t xml:space="preserve">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BE0229"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BE0229"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BE0229"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BE0229"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BE0229"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BE0229"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BE0229"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BE0229"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BE0229"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4F3B6A3"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83236">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9C503FA" w:rsidR="0024419F" w:rsidRDefault="0024419F" w:rsidP="0024419F">
      <w:pPr>
        <w:rPr>
          <w:lang w:val="en-US"/>
        </w:rPr>
      </w:pPr>
      <w:r>
        <w:rPr>
          <w:lang w:val="en-US"/>
        </w:rPr>
        <w:lastRenderedPageBreak/>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E83236">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91" w:name="_Hlk91147166"/>
      <w:r>
        <w:rPr>
          <w:lang w:val="en-US" w:eastAsia="zh-CN"/>
        </w:rPr>
        <w:t xml:space="preserve">If a UE is </w:t>
      </w:r>
    </w:p>
    <w:p w14:paraId="67026109" w14:textId="1BC1F310"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DD134C">
        <w:rPr>
          <w:iCs/>
          <w:lang w:val="en-US"/>
        </w:rPr>
        <w:t>and</w:t>
      </w:r>
    </w:p>
    <w:p w14:paraId="119C166B" w14:textId="50D3BD4F"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DD134C">
        <w:rPr>
          <w:lang w:val="en-US" w:eastAsia="zh-CN"/>
        </w:rPr>
        <w:t xml:space="preserve"> </w:t>
      </w:r>
      <w:r w:rsidR="00DD134C">
        <w:rPr>
          <w:rFonts w:eastAsia="DengXian"/>
          <w:i/>
          <w:iCs/>
        </w:rPr>
        <w:t>nrofHARQ-BundlingGroups</w:t>
      </w:r>
      <w:r w:rsidR="00DD134C">
        <w:rPr>
          <w:rFonts w:eastAsia="DengXian"/>
          <w:lang w:val="en-US"/>
        </w:rPr>
        <w:t xml:space="preserve"> with value of 1 for</w:t>
      </w:r>
      <w:r w:rsidR="00DD134C">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5D2B697D" w14:textId="770C2123" w:rsidR="00DD134C" w:rsidRDefault="00DD134C" w:rsidP="00DD134C">
      <w:r>
        <w:t>or</w:t>
      </w:r>
    </w:p>
    <w:p w14:paraId="1048787C" w14:textId="5ED33D50" w:rsidR="00DD134C" w:rsidRPr="00DD134C" w:rsidRDefault="00DD134C" w:rsidP="00DD134C">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DD134C">
        <w:rPr>
          <w:rFonts w:eastAsia="DengXian"/>
          <w:lang w:val="en-US" w:eastAsia="zh-CN"/>
        </w:rPr>
        <w:t xml:space="preserve">and does not </w:t>
      </w:r>
      <w:r w:rsidRPr="00DD134C">
        <w:rPr>
          <w:rFonts w:eastAsia="DengXian" w:hint="eastAsia"/>
          <w:lang w:val="en-US" w:eastAsia="zh-CN"/>
        </w:rPr>
        <w:t>schedule more than one PDSCH reception, or</w:t>
      </w:r>
    </w:p>
    <w:p w14:paraId="145F615E" w14:textId="1191A7EA" w:rsidR="00DD134C" w:rsidRDefault="00DD134C" w:rsidP="00DD134C">
      <w:pPr>
        <w:pStyle w:val="B1"/>
        <w:rPr>
          <w:lang w:eastAsia="zh-CN"/>
        </w:rPr>
      </w:pPr>
      <w:r>
        <w:rPr>
          <w:rFonts w:eastAsia="DengXian"/>
          <w:lang w:val="en-US" w:eastAsia="zh-CN"/>
        </w:rPr>
        <w:t>-</w:t>
      </w:r>
      <w:r>
        <w:rPr>
          <w:rFonts w:eastAsia="DengXian"/>
          <w:lang w:val="en-US" w:eastAsia="zh-CN"/>
        </w:rPr>
        <w:tab/>
      </w:r>
      <w:r w:rsidRPr="00DD134C">
        <w:rPr>
          <w:rFonts w:eastAsia="DengXian" w:hint="eastAsia"/>
          <w:lang w:val="en-US" w:eastAsia="zh-CN"/>
        </w:rPr>
        <w:t>for PDSCH receptions scheduled by a DCI format on a serving cell</w:t>
      </w:r>
      <w:r w:rsidRPr="00DD134C">
        <w:rPr>
          <w:rFonts w:eastAsia="DengXian"/>
          <w:lang w:val="en-US" w:eastAsia="zh-CN"/>
        </w:rPr>
        <w:t xml:space="preserve"> when the UE is</w:t>
      </w:r>
      <w:r w:rsidRPr="00DD134C">
        <w:rPr>
          <w:rFonts w:eastAsia="DengXian" w:hint="eastAsia"/>
          <w:lang w:val="en-US" w:eastAsia="zh-CN"/>
        </w:rPr>
        <w:t xml:space="preserve"> </w:t>
      </w:r>
      <w:r w:rsidRPr="00DD134C">
        <w:rPr>
          <w:rFonts w:eastAsia="DengXian"/>
          <w:lang w:val="en-US" w:eastAsia="zh-CN"/>
        </w:rPr>
        <w:t>provided</w:t>
      </w:r>
      <w:r w:rsidRPr="00DD134C">
        <w:rPr>
          <w:rFonts w:eastAsia="DengXian" w:hint="eastAsia"/>
          <w:lang w:val="en-US" w:eastAsia="zh-CN"/>
        </w:rPr>
        <w:t xml:space="preserve"> </w:t>
      </w:r>
      <w:r w:rsidRPr="00DD134C">
        <w:rPr>
          <w:rFonts w:eastAsia="DengXian" w:hint="eastAsia"/>
          <w:i/>
          <w:iCs/>
          <w:lang w:val="en-US" w:eastAsia="zh-CN"/>
        </w:rPr>
        <w:t>nrofHARQ-BundlingGroups</w:t>
      </w:r>
      <w:r w:rsidRPr="00DD134C">
        <w:rPr>
          <w:rFonts w:eastAsia="DengXian"/>
          <w:lang w:val="en-US" w:eastAsia="zh-CN"/>
        </w:rPr>
        <w:t xml:space="preserve"> </w:t>
      </w:r>
      <w:r w:rsidRPr="00DD134C">
        <w:rPr>
          <w:rFonts w:eastAsia="DengXian" w:hint="eastAsia"/>
          <w:lang w:val="en-US" w:eastAsia="zh-CN"/>
        </w:rPr>
        <w:t>with</w:t>
      </w:r>
      <w:r w:rsidRPr="00DD134C">
        <w:rPr>
          <w:rFonts w:eastAsia="DengXian"/>
          <w:lang w:val="en-US" w:eastAsia="zh-CN"/>
        </w:rPr>
        <w:t xml:space="preserve"> value of</w:t>
      </w:r>
      <w:r w:rsidRPr="00DD134C">
        <w:rPr>
          <w:rFonts w:eastAsia="DengXian" w:hint="eastAsia"/>
          <w:lang w:val="en-US" w:eastAsia="zh-CN"/>
        </w:rPr>
        <w:t xml:space="preserve"> </w:t>
      </w:r>
      <w:r w:rsidRPr="00DD134C">
        <w:rPr>
          <w:rFonts w:eastAsia="DengXian"/>
          <w:lang w:val="en-US" w:eastAsia="zh-CN"/>
        </w:rPr>
        <w:t>1</w:t>
      </w:r>
      <w:r w:rsidR="00522C35">
        <w:rPr>
          <w:lang w:eastAsia="zh-CN"/>
        </w:rPr>
        <w:t xml:space="preserve">, or </w:t>
      </w:r>
    </w:p>
    <w:p w14:paraId="0C75CE50" w14:textId="02521607" w:rsidR="00DD134C" w:rsidRDefault="00DD134C" w:rsidP="00DD134C">
      <w:pPr>
        <w:pStyle w:val="B1"/>
        <w:rPr>
          <w:lang w:eastAsia="zh-CN"/>
        </w:rPr>
      </w:pPr>
      <w:r>
        <w:rPr>
          <w:lang w:eastAsia="zh-CN"/>
        </w:rPr>
        <w:t>-</w:t>
      </w:r>
      <w:r>
        <w:rPr>
          <w:lang w:eastAsia="zh-CN"/>
        </w:rPr>
        <w:tab/>
      </w:r>
      <w:r w:rsidR="00522C35">
        <w:rPr>
          <w:lang w:eastAsia="zh-CN"/>
        </w:rPr>
        <w:t xml:space="preserve">for SPS PDSCH reception, or </w:t>
      </w:r>
    </w:p>
    <w:p w14:paraId="5C457167" w14:textId="5231C0FD" w:rsidR="00DD134C" w:rsidRDefault="00DD134C" w:rsidP="00DD134C">
      <w:pPr>
        <w:pStyle w:val="B1"/>
        <w:rPr>
          <w:lang w:eastAsia="zh-CN"/>
        </w:rPr>
      </w:pPr>
      <w:r>
        <w:rPr>
          <w:lang w:eastAsia="zh-CN"/>
        </w:rPr>
        <w:t>-</w:t>
      </w:r>
      <w:r>
        <w:rPr>
          <w:lang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40B78A67" w:rsidR="00522C35" w:rsidRPr="00B916EC" w:rsidRDefault="00522C35" w:rsidP="00DD134C">
      <w:pPr>
        <w:rPr>
          <w:lang w:eastAsia="zh-CN"/>
        </w:rPr>
      </w:pPr>
      <w:r>
        <w:rPr>
          <w:lang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eastAsia="zh-CN"/>
        </w:rPr>
        <w:t xml:space="preserve">as </w:t>
      </w:r>
    </w:p>
    <w:bookmarkEnd w:id="491"/>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lastRenderedPageBreak/>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92"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92"/>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170C58E7"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E455A5">
        <w:rPr>
          <w:lang w:val="en-GB"/>
        </w:rPr>
        <w:t>, or</w:t>
      </w:r>
      <w:r>
        <w:t xml:space="preserve"> </w:t>
      </w:r>
    </w:p>
    <w:p w14:paraId="20EA9C37" w14:textId="64525084"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E455A5">
        <w:rPr>
          <w:lang w:val="en-GB"/>
        </w:rPr>
        <w:t>, or</w:t>
      </w:r>
      <w:r>
        <w:t xml:space="preserve"> </w:t>
      </w:r>
    </w:p>
    <w:p w14:paraId="77297521" w14:textId="0DB57A02"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w:t>
      </w:r>
      <w:r w:rsidRPr="00B916EC">
        <w:rPr>
          <w:lang w:eastAsia="zh-CN"/>
        </w:rPr>
        <w:lastRenderedPageBreak/>
        <w:t>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lastRenderedPageBreak/>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1D0B34CF" w14:textId="77777777" w:rsidR="00DD134C" w:rsidRPr="00DD134C" w:rsidRDefault="00DD134C" w:rsidP="00DD134C">
      <w:pPr>
        <w:rPr>
          <w:rFonts w:eastAsia="DengXian"/>
        </w:rPr>
      </w:pPr>
      <w:r w:rsidRPr="00DD134C">
        <w:rPr>
          <w:rFonts w:eastAsia="PMingLiU" w:hint="eastAsia"/>
        </w:rPr>
        <w:t xml:space="preserve">If a UE is provided </w:t>
      </w:r>
      <w:r w:rsidRPr="00DD134C">
        <w:rPr>
          <w:rFonts w:eastAsia="PMingLiU" w:hint="eastAsia"/>
          <w:i/>
          <w:iCs/>
        </w:rPr>
        <w:t>pdsch-TimeDomainAllocationListForMultiPDSCH</w:t>
      </w:r>
      <w:r w:rsidRPr="00DD134C">
        <w:rPr>
          <w:rFonts w:eastAsia="PMingLiU" w:hint="eastAsia"/>
        </w:rPr>
        <w:t xml:space="preserve"> and neither provided </w:t>
      </w:r>
      <w:r w:rsidRPr="00DD134C">
        <w:rPr>
          <w:rFonts w:eastAsia="PMingLiU" w:hint="eastAsia"/>
          <w:i/>
          <w:iCs/>
        </w:rPr>
        <w:t>nrofHARQ-BundlingGroups</w:t>
      </w:r>
      <w:r w:rsidRPr="00DD134C">
        <w:rPr>
          <w:rFonts w:eastAsia="PMingLiU" w:hint="eastAsia"/>
        </w:rPr>
        <w:t xml:space="preserve"> nor </w:t>
      </w:r>
      <w:r w:rsidRPr="00DD134C">
        <w:rPr>
          <w:rFonts w:eastAsia="PMingLiU" w:hint="eastAsia"/>
          <w:i/>
          <w:iCs/>
        </w:rPr>
        <w:t>harq-ACK-SpatialBundlingPUCCH</w:t>
      </w:r>
      <w:r w:rsidRPr="00DD134C">
        <w:rPr>
          <w:rFonts w:eastAsia="PMingLiU" w:hint="eastAsia"/>
        </w:rPr>
        <w:t xml:space="preserve"> for a serving cell </w:t>
      </w:r>
      <m:oMath>
        <m:r>
          <w:rPr>
            <w:rFonts w:ascii="Cambria Math" w:eastAsia="PMingLiU" w:hAnsi="Cambria Math"/>
          </w:rPr>
          <m:t>c</m:t>
        </m:r>
      </m:oMath>
      <w:r w:rsidRPr="00DD134C">
        <w:rPr>
          <w:rFonts w:eastAsia="PMingLiU" w:hint="eastAsia"/>
        </w:rPr>
        <w:t>,</w:t>
      </w:r>
      <w:r w:rsidRPr="00DD134C">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PDSCH receptions on the serving cell </w:t>
      </w:r>
      <m:oMath>
        <m:r>
          <w:rPr>
            <w:rFonts w:ascii="Cambria Math" w:eastAsia="DengXian" w:hAnsi="Cambria Math"/>
          </w:rPr>
          <m:t>c</m:t>
        </m:r>
      </m:oMath>
      <w:r w:rsidRPr="00DD134C">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first TBs in the ascending order of the starting</w:t>
      </w:r>
      <w:r w:rsidRPr="00DD134C">
        <w:rPr>
          <w:rFonts w:eastAsia="DengXian"/>
        </w:rPr>
        <w:t xml:space="preserve"> of</w:t>
      </w:r>
      <w:r w:rsidRPr="00DD134C">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second TBs in the ascending order of the starting of PDSCH receptions.</w:t>
      </w:r>
      <w:r w:rsidRPr="00DD134C">
        <w:rPr>
          <w:rFonts w:eastAsia="DengXian"/>
        </w:rPr>
        <w:t xml:space="preserve"> For a PDSCH reception that </w:t>
      </w:r>
      <w:r w:rsidRPr="00DD134C">
        <w:t xml:space="preserve">overlaps with an UL symbol indicated by </w:t>
      </w:r>
      <w:r w:rsidRPr="00DD134C">
        <w:rPr>
          <w:i/>
          <w:iCs/>
        </w:rPr>
        <w:t>tdd-UL-DL-ConfigurationCommon</w:t>
      </w:r>
      <w:r w:rsidRPr="00DD134C">
        <w:t>,</w:t>
      </w:r>
      <w:r w:rsidRPr="00DD134C">
        <w:rPr>
          <w:i/>
          <w:iCs/>
        </w:rPr>
        <w:t xml:space="preserve"> </w:t>
      </w:r>
      <w:r w:rsidRPr="00DD134C">
        <w:t xml:space="preserve">or by </w:t>
      </w:r>
      <w:r w:rsidRPr="00DD134C">
        <w:rPr>
          <w:i/>
          <w:iCs/>
        </w:rPr>
        <w:t>tdd-UL-DL-ConfigurationDedicated</w:t>
      </w:r>
      <w:r w:rsidRPr="00DD134C">
        <w:t xml:space="preserve"> if provided, the UE generates a NACK value for the first TB and, if applicable, generates a NACK value for the second TB in the PDSCH reception.</w:t>
      </w:r>
      <w:r w:rsidRPr="00DD134C">
        <w:rPr>
          <w:rFonts w:eastAsia="DengXian"/>
        </w:rPr>
        <w:t xml:space="preserve"> </w:t>
      </w:r>
      <w:r w:rsidRPr="00DD134C">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lang w:eastAsia="zh-CN"/>
        </w:rPr>
        <w:t>,</w:t>
      </w:r>
      <w:r w:rsidRPr="00DD134C">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lang w:eastAsia="zh-CN"/>
        </w:rPr>
        <w:t xml:space="preserve"> HARQ-ACK information bits </w:t>
      </w:r>
      <w:r w:rsidRPr="00DD134C">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DD134C">
        <w:rPr>
          <w:lang w:val="en-US"/>
        </w:rPr>
        <w:t xml:space="preserve"> is the value of </w:t>
      </w:r>
      <w:r w:rsidRPr="00DD134C">
        <w:rPr>
          <w:i/>
          <w:lang w:val="en-US"/>
        </w:rPr>
        <w:t>maxNrofCodeWordsScheduledByDCI</w:t>
      </w:r>
      <w:r w:rsidRPr="00DD134C">
        <w:rPr>
          <w:lang w:val="en-US"/>
        </w:rPr>
        <w:t xml:space="preserve"> for serving cell </w:t>
      </w:r>
      <m:oMath>
        <m:r>
          <w:rPr>
            <w:rFonts w:ascii="Cambria Math" w:hAnsi="Cambria Math"/>
            <w:lang w:val="zh-CN"/>
          </w:rPr>
          <m:t>c</m:t>
        </m:r>
      </m:oMath>
      <w:r w:rsidRPr="00DD134C">
        <w:rPr>
          <w:lang w:val="en-US"/>
        </w:rPr>
        <w:t xml:space="preserve"> and</w:t>
      </w:r>
      <w:r w:rsidRPr="00DD134C">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rPr>
        <w:t xml:space="preserve"> is determined by the maximum number of SLIVs amongst all rows of the TDRA table configured by </w:t>
      </w:r>
      <w:r w:rsidRPr="00DD134C">
        <w:rPr>
          <w:rFonts w:eastAsia="PMingLiU"/>
          <w:i/>
          <w:iCs/>
          <w:lang w:val="en-US" w:eastAsia="zh-CN"/>
        </w:rPr>
        <w:t>pdsch-TimeDomainAllocationListForMultiPDSCH</w:t>
      </w:r>
      <w:r w:rsidRPr="00DD134C">
        <w:rPr>
          <w:rFonts w:eastAsia="PMingLiU"/>
          <w:lang w:eastAsia="zh-CN"/>
        </w:rPr>
        <w:t>.</w:t>
      </w:r>
    </w:p>
    <w:p w14:paraId="51F5BAC2" w14:textId="77777777" w:rsidR="00DD134C" w:rsidRPr="00DD134C" w:rsidRDefault="00DD134C" w:rsidP="00DD134C">
      <w:pPr>
        <w:rPr>
          <w:rFonts w:eastAsia="DengXian"/>
        </w:rPr>
      </w:pPr>
      <w:r w:rsidRPr="00DD134C">
        <w:rPr>
          <w:rFonts w:eastAsia="PMingLiU" w:hint="eastAsia"/>
        </w:rPr>
        <w:t xml:space="preserve">If a UE is </w:t>
      </w:r>
      <w:r w:rsidRPr="00DD134C">
        <w:rPr>
          <w:rFonts w:eastAsia="PMingLiU"/>
        </w:rPr>
        <w:t xml:space="preserve">provided </w:t>
      </w:r>
      <w:r w:rsidRPr="00DD134C">
        <w:rPr>
          <w:rFonts w:eastAsia="PMingLiU"/>
          <w:i/>
          <w:iCs/>
          <w:lang w:val="en-US" w:eastAsia="zh-CN"/>
        </w:rPr>
        <w:t>pdsch-TimeDomainAllocationListForMultiPDSCH</w:t>
      </w:r>
      <w:r w:rsidRPr="00DD134C">
        <w:rPr>
          <w:rFonts w:eastAsia="PMingLiU" w:hint="eastAsia"/>
        </w:rPr>
        <w:t xml:space="preserve"> </w:t>
      </w:r>
      <w:r w:rsidRPr="00DD134C">
        <w:rPr>
          <w:rFonts w:eastAsia="PMingLiU"/>
        </w:rPr>
        <w:t xml:space="preserve">and </w:t>
      </w:r>
      <w:r w:rsidRPr="00DD134C">
        <w:rPr>
          <w:rFonts w:eastAsia="PMingLiU" w:hint="eastAsia"/>
          <w:i/>
          <w:iCs/>
        </w:rPr>
        <w:t>harq-ACK-SpatialBundlingPUCCH</w:t>
      </w:r>
      <w:r w:rsidRPr="00DD134C">
        <w:rPr>
          <w:rFonts w:eastAsia="PMingLiU" w:hint="eastAsia"/>
        </w:rPr>
        <w:t xml:space="preserve"> </w:t>
      </w:r>
      <w:r w:rsidRPr="00DD134C">
        <w:rPr>
          <w:rFonts w:eastAsia="PMingLiU"/>
        </w:rPr>
        <w:t xml:space="preserve">and </w:t>
      </w:r>
      <w:r w:rsidRPr="00DD134C">
        <w:rPr>
          <w:rFonts w:eastAsia="PMingLiU" w:hint="eastAsia"/>
        </w:rPr>
        <w:t xml:space="preserve">not provided </w:t>
      </w:r>
      <w:r w:rsidRPr="00DD134C">
        <w:rPr>
          <w:rFonts w:eastAsia="PMingLiU" w:hint="eastAsia"/>
          <w:i/>
          <w:iCs/>
        </w:rPr>
        <w:t>nrofHARQ-BundlingGroups</w:t>
      </w:r>
      <w:r w:rsidRPr="00DD134C">
        <w:rPr>
          <w:rFonts w:eastAsia="PMingLiU" w:hint="eastAsia"/>
        </w:rPr>
        <w:t xml:space="preserve"> for a serving cell </w:t>
      </w:r>
      <m:oMath>
        <m:r>
          <w:rPr>
            <w:rFonts w:ascii="Cambria Math" w:eastAsia="PMingLiU" w:hAnsi="Cambria Math"/>
          </w:rPr>
          <m:t>c</m:t>
        </m:r>
      </m:oMath>
      <w:r w:rsidRPr="00DD134C">
        <w:rPr>
          <w:rFonts w:eastAsia="PMingLiU" w:hint="eastAsia"/>
        </w:rPr>
        <w:t>,</w:t>
      </w:r>
      <w:r w:rsidRPr="00DD134C">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DD134C">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PDSCH receptions on the serving cell </w:t>
      </w:r>
      <m:oMath>
        <m:r>
          <w:rPr>
            <w:rFonts w:ascii="Cambria Math" w:eastAsia="DengXian" w:hAnsi="Cambria Math"/>
          </w:rPr>
          <m:t>c</m:t>
        </m:r>
      </m:oMath>
      <w:r w:rsidRPr="00DD134C">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DD134C">
        <w:rPr>
          <w:rFonts w:eastAsia="PMingLiU"/>
        </w:rPr>
        <w:t xml:space="preserve"> </w:t>
      </w:r>
      <w:r w:rsidRPr="00DD134C">
        <w:rPr>
          <w:rFonts w:eastAsia="DengXian"/>
        </w:rPr>
        <w:t xml:space="preserve">For a PDSCH reception that </w:t>
      </w:r>
      <w:r w:rsidRPr="00DD134C">
        <w:t xml:space="preserve">overlaps with an UL symbol indicated by </w:t>
      </w:r>
      <w:r w:rsidRPr="00DD134C">
        <w:rPr>
          <w:i/>
          <w:iCs/>
        </w:rPr>
        <w:t>tdd-UL-DL-ConfigurationCommon</w:t>
      </w:r>
      <w:r w:rsidRPr="00DD134C">
        <w:t>,</w:t>
      </w:r>
      <w:r w:rsidRPr="00DD134C">
        <w:rPr>
          <w:i/>
          <w:iCs/>
        </w:rPr>
        <w:t xml:space="preserve"> </w:t>
      </w:r>
      <w:r w:rsidRPr="00DD134C">
        <w:t xml:space="preserve">or by </w:t>
      </w:r>
      <w:r w:rsidRPr="00DD134C">
        <w:rPr>
          <w:i/>
          <w:iCs/>
        </w:rPr>
        <w:t>tdd-</w:t>
      </w:r>
      <w:r w:rsidRPr="00DD134C">
        <w:rPr>
          <w:i/>
          <w:iCs/>
        </w:rPr>
        <w:lastRenderedPageBreak/>
        <w:t>UL-DL-ConfigurationDedicated</w:t>
      </w:r>
      <w:r w:rsidRPr="00DD134C">
        <w:t xml:space="preserve"> if provided, the UE generates a NACK value for the</w:t>
      </w:r>
      <w:r w:rsidRPr="00DD134C">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lang w:eastAsia="zh-CN"/>
        </w:rPr>
        <w:t>,</w:t>
      </w:r>
      <w:r w:rsidRPr="00DD134C">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lastRenderedPageBreak/>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 xml:space="preserve">if </w:t>
      </w:r>
      <w:r w:rsidRPr="008B4541">
        <w:rPr>
          <w:i/>
          <w:iCs/>
        </w:rPr>
        <w:t>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7B7C2A76" w14:textId="77777777" w:rsidR="00AA7C57" w:rsidRDefault="005575DD" w:rsidP="005575DD">
      <w:pPr>
        <w:rPr>
          <w:rFonts w:eastAsia="Times New Roman"/>
        </w:rPr>
      </w:pPr>
      <w:r w:rsidRPr="005575DD">
        <w:rPr>
          <w:rFonts w:eastAsia="Times New Roman" w:hint="eastAsia"/>
          <w:lang w:val="en-US" w:eastAsia="zh-CN"/>
        </w:rPr>
        <w:t xml:space="preserve">If </w:t>
      </w:r>
      <w:r w:rsidRPr="005575DD">
        <w:rPr>
          <w:rFonts w:eastAsia="Times New Roman"/>
          <w:lang w:val="en-US" w:eastAsia="zh-CN"/>
        </w:rPr>
        <w:t>a</w:t>
      </w:r>
      <w:r w:rsidRPr="005575DD">
        <w:rPr>
          <w:rFonts w:eastAsia="Times New Roman" w:hint="eastAsia"/>
          <w:lang w:val="en-US" w:eastAsia="zh-CN"/>
        </w:rPr>
        <w:t xml:space="preserve"> UE </w:t>
      </w:r>
      <w:r w:rsidRPr="005575DD">
        <w:rPr>
          <w:rFonts w:eastAsia="Times New Roman"/>
          <w:lang w:val="en-US" w:eastAsia="zh-CN"/>
        </w:rPr>
        <w:t xml:space="preserve">is provided by </w:t>
      </w:r>
      <w:r w:rsidRPr="005575DD">
        <w:rPr>
          <w:rFonts w:eastAsia="Times New Roman"/>
          <w:i/>
          <w:iCs/>
        </w:rPr>
        <w:t>MC-DCI-SetofCellsToAddModList</w:t>
      </w:r>
      <w:r w:rsidRPr="005575DD">
        <w:rPr>
          <w:rFonts w:eastAsia="Times New Roman"/>
        </w:rPr>
        <w:t xml:space="preserve"> a number of sets of serving cells and is provided USS sets to monitor PDCCH for detection of DCI format 1_3, the </w:t>
      </w:r>
      <w:r w:rsidRPr="005575DD">
        <w:rPr>
          <w:rFonts w:eastAsia="Times New Roman"/>
          <w:lang w:eastAsia="zh-CN"/>
        </w:rPr>
        <w:t>UE separately applies the following procedures for determining a corresponding second Type-2 HARQ-ACK sub-codebook</w:t>
      </w:r>
      <w:r w:rsidRPr="005575DD">
        <w:rPr>
          <w:rFonts w:eastAsia="Times New Roman"/>
        </w:rPr>
        <w:t xml:space="preserve"> for scheduling cells associated with DCI format 1_3 </w:t>
      </w:r>
      <w:r w:rsidR="00AA7C57">
        <w:rPr>
          <w:rFonts w:eastAsia="Times New Roman"/>
        </w:rPr>
        <w:t>that</w:t>
      </w:r>
    </w:p>
    <w:p w14:paraId="0A9968FF" w14:textId="77777777" w:rsidR="00AA7C57" w:rsidRPr="00AA7C57" w:rsidRDefault="00AA7C57" w:rsidP="00AA7C57">
      <w:pPr>
        <w:pStyle w:val="B1"/>
      </w:pPr>
      <w:r w:rsidRPr="00AA7C57">
        <w:t>-</w:t>
      </w:r>
      <w:r w:rsidRPr="00AA7C57">
        <w:tab/>
        <w:t xml:space="preserve">schedules PDSCH receptions on more than one serving cells from a set of serving cells, and/or </w:t>
      </w:r>
    </w:p>
    <w:p w14:paraId="3A5DB2B6" w14:textId="77777777" w:rsidR="00AA7C57" w:rsidRPr="00AA7C57" w:rsidRDefault="00AA7C57" w:rsidP="00AA7C57">
      <w:pPr>
        <w:pStyle w:val="B1"/>
      </w:pPr>
      <w:r w:rsidRPr="00AA7C57">
        <w:t>-</w:t>
      </w:r>
      <w:r w:rsidRPr="00AA7C57">
        <w:tab/>
        <w:t>does not include a SCell dormancy indication field or the SCell dormancy indication field is reserved, indicates SCell dormancy, and schedules PDSCH reception on one or more serving cells from the set of serving cells</w:t>
      </w:r>
    </w:p>
    <w:p w14:paraId="379DD32C" w14:textId="77777777" w:rsidR="00AA7C57" w:rsidRPr="00AA7C57" w:rsidRDefault="00AA7C57" w:rsidP="00AA7C57">
      <w:pPr>
        <w:pStyle w:val="B2"/>
        <w:rPr>
          <w:kern w:val="2"/>
        </w:rPr>
      </w:pPr>
      <w:r w:rsidRPr="00AA7C57">
        <w:t>-</w:t>
      </w:r>
      <w:r w:rsidRPr="00AA7C57">
        <w:tab/>
        <w:t xml:space="preserve">in the following, and for the purpose of providing HARQ-ACK information corresponding to SCell dormancy indication, the UE assumes that the UE receives a PDSCH on the serving cell associated with fields in DCI format 1_3 used for SCell dormancy indication, as described in Clause 10.3, and that the PDSCH provides one transport block that the UE correctly decodes </w:t>
      </w:r>
    </w:p>
    <w:p w14:paraId="3CBB1DC5" w14:textId="77777777" w:rsidR="00AA7C57" w:rsidRPr="00AA7C57" w:rsidRDefault="00AA7C57" w:rsidP="00AA7C57">
      <w:pPr>
        <w:rPr>
          <w:rFonts w:eastAsia="Times New Roman"/>
        </w:rPr>
      </w:pPr>
      <w:r w:rsidRPr="00AA7C57">
        <w:rPr>
          <w:rFonts w:eastAsia="Times New Roman"/>
        </w:rPr>
        <w:t xml:space="preserve">from the </w:t>
      </w:r>
      <w:r w:rsidRPr="00AA7C57">
        <w:rPr>
          <w:rFonts w:eastAsia="Times New Roman"/>
          <w:lang w:eastAsia="zh-CN"/>
        </w:rPr>
        <w:t xml:space="preserve">procedures for determining a first Type-2 HARQ-ACK sub-codebook that is associated with unicast SPS PDSCH receptions or with any unicast DCI format scheduling a PDSCH reception on a single serving cell, or has </w:t>
      </w:r>
      <w:r w:rsidRPr="00AA7C57">
        <w:rPr>
          <w:rFonts w:eastAsia="Times New Roman"/>
          <w:lang w:eastAsia="zh-CN"/>
        </w:rPr>
        <w:lastRenderedPageBreak/>
        <w:t>associated HARQ-ACK information without scheduling a PDSCH reception as described in this clause. The UE appends the second Type-2 HARQ-ACK sub-codebook to the first Type-2 HARQ-ACK sub-codebook.</w:t>
      </w:r>
    </w:p>
    <w:p w14:paraId="12F46BBC" w14:textId="77777777" w:rsidR="005575DD" w:rsidRPr="005575DD" w:rsidRDefault="005575DD" w:rsidP="005575DD">
      <w:pPr>
        <w:rPr>
          <w:rFonts w:eastAsia="Times New Roman" w:cs="Arial"/>
          <w:lang w:eastAsia="zh-CN"/>
        </w:rPr>
      </w:pPr>
      <w:r w:rsidRPr="005575DD">
        <w:rPr>
          <w:rFonts w:eastAsia="Times New Roman" w:cs="Arial"/>
          <w:lang w:eastAsia="zh-CN"/>
        </w:rPr>
        <w:t xml:space="preserve">Denote </w:t>
      </w:r>
      <w:r w:rsidRPr="005575DD">
        <w:rPr>
          <w:rFonts w:eastAsia="Times New Roman"/>
        </w:rPr>
        <w:t>by</w:t>
      </w:r>
      <w:r w:rsidRPr="005575DD">
        <w:rPr>
          <w:rFonts w:eastAsia="Times New Roman" w:cs="Arial"/>
          <w:lang w:eastAsia="zh-CN"/>
        </w:rPr>
        <w:t xml:space="preserve"> </w:t>
      </w:r>
      <m:oMath>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rPr>
        <w:t xml:space="preserve"> the number of bits for the counter DAI field in DCI format 1_3 and set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D</m:t>
            </m:r>
          </m:sub>
        </m:sSub>
        <m:r>
          <w:rPr>
            <w:rFonts w:ascii="Cambria Math" w:eastAsia="Times New Roman" w:hAnsi="Cambria Math"/>
          </w:rPr>
          <m:t>=</m:t>
        </m:r>
        <m:sSup>
          <m:sSupPr>
            <m:ctrlPr>
              <w:rPr>
                <w:rFonts w:ascii="Cambria Math" w:eastAsia="Times New Roman" w:hAnsi="Cambria Math"/>
                <w:i/>
              </w:rPr>
            </m:ctrlPr>
          </m:sSupPr>
          <m:e>
            <m:r>
              <w:rPr>
                <w:rFonts w:ascii="Cambria Math" w:eastAsia="Times New Roman"/>
              </w:rPr>
              <m:t>2</m:t>
            </m:r>
          </m:e>
          <m:sup>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sup>
        </m:sSup>
      </m:oMath>
      <w:r w:rsidRPr="005575DD">
        <w:rPr>
          <w:rFonts w:eastAsia="Times New Roman"/>
        </w:rPr>
        <w:t xml:space="preserve">. </w:t>
      </w:r>
      <w:r w:rsidRPr="005575DD">
        <w:rPr>
          <w:rFonts w:eastAsia="Times New Roman" w:cs="Arial" w:hint="eastAsia"/>
          <w:lang w:eastAsia="zh-CN"/>
        </w:rPr>
        <w:t>Denote</w:t>
      </w:r>
      <w:r w:rsidRPr="005575DD">
        <w:rPr>
          <w:rFonts w:eastAsia="Times New Roman" w:cs="Arial"/>
          <w:lang w:eastAsia="zh-CN"/>
        </w:rPr>
        <w:t xml:space="preserve"> by </w:t>
      </w:r>
      <m:oMath>
        <m:sSubSup>
          <m:sSubSupPr>
            <m:ctrlPr>
              <w:rPr>
                <w:rFonts w:ascii="Cambria Math" w:eastAsia="Times New Roman" w:hAnsi="Cambria Math"/>
                <w:i/>
              </w:rPr>
            </m:ctrlPr>
          </m:sSubSupPr>
          <m:e>
            <m:r>
              <w:rPr>
                <w:rFonts w:ascii="Cambria Math" w:eastAsia="Times New Roman"/>
              </w:rPr>
              <m:t>V</m:t>
            </m:r>
          </m:e>
          <m:sub>
            <m:r>
              <m:rPr>
                <m:sty m:val="p"/>
              </m:rPr>
              <w:rPr>
                <w:rFonts w:ascii="Cambria Math" w:eastAsia="Times New Roman"/>
              </w:rPr>
              <m:t>C</m:t>
            </m:r>
            <m:r>
              <w:rPr>
                <w:rFonts w:ascii="Cambria Math" w:eastAsia="Times New Roman"/>
              </w:rPr>
              <m:t>-</m:t>
            </m:r>
            <m:r>
              <m:rPr>
                <m:nor/>
              </m:rPr>
              <w:rPr>
                <w:rFonts w:ascii="Cambria Math" w:eastAsia="Times New Roman"/>
              </w:rPr>
              <m:t>DAI</m:t>
            </m:r>
            <m:r>
              <m:rPr>
                <m:nor/>
              </m:rPr>
              <w:rPr>
                <w:rFonts w:ascii="Cambria Math" w:eastAsia="Times New Roman"/>
                <w:i/>
                <w:iCs/>
              </w:rPr>
              <m:t>,s</m:t>
            </m:r>
            <m:r>
              <m:rPr>
                <m:nor/>
              </m:rPr>
              <w:rPr>
                <w:rFonts w:ascii="Cambria Math" w:eastAsia="Times New Roman"/>
              </w:rPr>
              <m:t>,</m:t>
            </m:r>
            <m:r>
              <m:rPr>
                <m:nor/>
              </m:rPr>
              <w:rPr>
                <w:rFonts w:ascii="Cambria Math" w:eastAsia="Times New Roman"/>
                <w:i/>
                <w:iCs/>
              </w:rPr>
              <m:t>m</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cs="Arial" w:hint="eastAsia"/>
          <w:lang w:eastAsia="zh-CN"/>
        </w:rPr>
        <w:t xml:space="preserve"> the value of the counter DAI</w:t>
      </w:r>
      <w:r w:rsidRPr="005575DD">
        <w:rPr>
          <w:rFonts w:eastAsia="Times New Roman" w:cs="Arial"/>
          <w:lang w:eastAsia="zh-CN"/>
        </w:rPr>
        <w:t xml:space="preserve"> </w:t>
      </w:r>
      <w:r w:rsidRPr="005575DD">
        <w:rPr>
          <w:rFonts w:eastAsia="Times New Roman" w:cs="Arial" w:hint="eastAsia"/>
          <w:lang w:eastAsia="zh-CN"/>
        </w:rPr>
        <w:t xml:space="preserve">in </w:t>
      </w:r>
      <w:r w:rsidRPr="005575DD">
        <w:rPr>
          <w:rFonts w:eastAsia="Times New Roman" w:cs="Arial"/>
          <w:lang w:eastAsia="zh-CN"/>
        </w:rPr>
        <w:t xml:space="preserve">a </w:t>
      </w:r>
      <w:r w:rsidRPr="005575DD">
        <w:rPr>
          <w:rFonts w:eastAsia="Times New Roman" w:cs="Arial" w:hint="eastAsia"/>
          <w:lang w:eastAsia="zh-CN"/>
        </w:rPr>
        <w:t xml:space="preserve">DCI format </w:t>
      </w:r>
      <w:r w:rsidRPr="005575DD">
        <w:rPr>
          <w:rFonts w:eastAsia="Times New Roman"/>
          <w:lang w:val="en-US" w:eastAsia="zh-CN"/>
        </w:rPr>
        <w:t xml:space="preserve">1_3 scheduling PDSCH receptions on more than one cells from the set of serving cells with index </w:t>
      </w:r>
      <m:oMath>
        <m:r>
          <w:rPr>
            <w:rFonts w:ascii="Cambria Math" w:eastAsia="Times New Roman" w:hAnsi="Cambria Math"/>
            <w:lang w:val="en-US" w:eastAsia="zh-CN"/>
          </w:rPr>
          <m:t>s</m:t>
        </m:r>
      </m:oMath>
      <w:r w:rsidRPr="005575DD">
        <w:rPr>
          <w:rFonts w:eastAsia="Times New Roman"/>
          <w:lang w:val="en-US" w:eastAsia="zh-CN"/>
        </w:rPr>
        <w:t xml:space="preserve">,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hint="eastAsia"/>
          <w:lang w:val="en-US" w:eastAsia="zh-CN"/>
        </w:rPr>
        <w:t xml:space="preserve"> according to </w:t>
      </w:r>
      <w:r w:rsidRPr="005575DD">
        <w:rPr>
          <w:rFonts w:eastAsia="Times New Roman"/>
          <w:lang w:val="en-US" w:eastAsia="zh-CN"/>
        </w:rPr>
        <w:t>T</w:t>
      </w:r>
      <w:r w:rsidRPr="005575DD">
        <w:rPr>
          <w:rFonts w:eastAsia="Times New Roman" w:hint="eastAsia"/>
          <w:lang w:val="en-US" w:eastAsia="zh-CN"/>
        </w:rPr>
        <w:t xml:space="preserve">able </w:t>
      </w:r>
      <w:r w:rsidRPr="005575DD">
        <w:rPr>
          <w:rFonts w:eastAsia="Times New Roman"/>
          <w:lang w:val="en-US" w:eastAsia="zh-CN"/>
        </w:rPr>
        <w:t>9.1.3</w:t>
      </w:r>
      <w:r w:rsidRPr="005575DD">
        <w:rPr>
          <w:rFonts w:eastAsia="Times New Roman" w:hint="eastAsia"/>
          <w:lang w:val="en-US" w:eastAsia="zh-CN"/>
        </w:rPr>
        <w:t>-1. Denote</w:t>
      </w:r>
      <w:r w:rsidRPr="005575DD">
        <w:rPr>
          <w:rFonts w:eastAsia="Times New Roman"/>
          <w:lang w:val="en-US" w:eastAsia="zh-CN"/>
        </w:rPr>
        <w:t xml:space="preserve"> by</w:t>
      </w:r>
      <w:r w:rsidRPr="005575DD">
        <w:rPr>
          <w:rFonts w:eastAsia="Times New Roman" w:hint="eastAsia"/>
          <w:lang w:val="en-US" w:eastAsia="zh-CN"/>
        </w:rPr>
        <w:t xml:space="preserve"> </w:t>
      </w:r>
      <m:oMath>
        <m:sSubSup>
          <m:sSubSupPr>
            <m:ctrlPr>
              <w:rPr>
                <w:rFonts w:ascii="Cambria Math" w:eastAsia="Times New Roman" w:hAnsi="Cambria Math"/>
                <w:i/>
              </w:rPr>
            </m:ctrlPr>
          </m:sSubSupPr>
          <m:e>
            <m:r>
              <w:rPr>
                <w:rFonts w:ascii="Cambria Math" w:eastAsia="Times New Roman"/>
              </w:rPr>
              <m:t>V</m:t>
            </m:r>
          </m:e>
          <m:sub>
            <m:r>
              <m:rPr>
                <m:sty m:val="p"/>
              </m:rPr>
              <w:rPr>
                <w:rFonts w:ascii="Cambria Math" w:eastAsia="Times New Roman"/>
              </w:rPr>
              <m:t>T</m:t>
            </m:r>
            <m:r>
              <w:rPr>
                <w:rFonts w:ascii="Cambria Math" w:eastAsia="Times New Roman"/>
              </w:rPr>
              <m:t>-</m:t>
            </m:r>
            <m:r>
              <m:rPr>
                <m:nor/>
              </m:rPr>
              <w:rPr>
                <w:rFonts w:ascii="Cambria Math" w:eastAsia="Times New Roman"/>
              </w:rPr>
              <m:t>DAI,</m:t>
            </m:r>
            <m:r>
              <m:rPr>
                <m:nor/>
              </m:rPr>
              <w:rPr>
                <w:rFonts w:ascii="Cambria Math" w:eastAsia="Times New Roman"/>
                <w:i/>
                <w:iCs/>
              </w:rPr>
              <m:t>m</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cs="Arial" w:hint="eastAsia"/>
          <w:lang w:eastAsia="zh-CN"/>
        </w:rPr>
        <w:t xml:space="preserve"> the value of the total DAI</w:t>
      </w:r>
      <w:r w:rsidRPr="005575DD">
        <w:rPr>
          <w:rFonts w:eastAsia="Times New Roman" w:cs="Arial"/>
          <w:lang w:eastAsia="zh-CN"/>
        </w:rPr>
        <w:t xml:space="preserve"> in </w:t>
      </w:r>
      <w:r w:rsidRPr="005575DD">
        <w:rPr>
          <w:rFonts w:eastAsia="Times New Roman"/>
          <w:lang w:val="en-US" w:eastAsia="zh-CN"/>
        </w:rPr>
        <w:t xml:space="preserve">DCI format 1_3 scheduling PDSCH receptions on more than one cells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lang w:val="en-US" w:eastAsia="zh-CN"/>
        </w:rPr>
        <w:t xml:space="preserve"> </w:t>
      </w:r>
      <w:r w:rsidRPr="005575DD">
        <w:rPr>
          <w:rFonts w:eastAsia="Times New Roman" w:cs="Arial" w:hint="eastAsia"/>
          <w:lang w:eastAsia="zh-CN"/>
        </w:rPr>
        <w:t xml:space="preserve">according to Table </w:t>
      </w:r>
      <w:r w:rsidRPr="005575DD">
        <w:rPr>
          <w:rFonts w:eastAsia="Times New Roman" w:cs="Arial"/>
          <w:lang w:eastAsia="zh-CN"/>
        </w:rPr>
        <w:t>9.1.3</w:t>
      </w:r>
      <w:r w:rsidRPr="005575DD">
        <w:rPr>
          <w:rFonts w:eastAsia="Times New Roman" w:cs="Arial" w:hint="eastAsia"/>
          <w:lang w:eastAsia="zh-CN"/>
        </w:rPr>
        <w:t>-1. The UE assume</w:t>
      </w:r>
      <w:r w:rsidRPr="005575DD">
        <w:rPr>
          <w:rFonts w:eastAsia="Times New Roman" w:cs="Arial"/>
          <w:lang w:eastAsia="zh-CN"/>
        </w:rPr>
        <w:t>s</w:t>
      </w:r>
      <w:r w:rsidRPr="005575DD">
        <w:rPr>
          <w:rFonts w:eastAsia="Times New Roman" w:cs="Arial" w:hint="eastAsia"/>
          <w:lang w:eastAsia="zh-CN"/>
        </w:rPr>
        <w:t xml:space="preserve"> a same value of total DAI in all </w:t>
      </w:r>
      <w:r w:rsidRPr="005575DD">
        <w:rPr>
          <w:rFonts w:eastAsia="Times New Roman"/>
          <w:lang w:val="en-US" w:eastAsia="zh-CN"/>
        </w:rPr>
        <w:t xml:space="preserve">DCI formats 1_3 </w:t>
      </w:r>
      <w:r w:rsidRPr="005575DD">
        <w:rPr>
          <w:rFonts w:eastAsia="Times New Roman" w:cs="Arial" w:hint="eastAsia"/>
          <w:lang w:eastAsia="zh-CN"/>
        </w:rPr>
        <w:t>in</w:t>
      </w:r>
      <w:r w:rsidRPr="005575DD">
        <w:rPr>
          <w:rFonts w:eastAsia="Times New Roman" w:hint="eastAsia"/>
          <w:lang w:val="en-US" w:eastAsia="zh-CN"/>
        </w:rPr>
        <w:t xml:space="preserve"> </w:t>
      </w:r>
      <w:r w:rsidRPr="005575DD">
        <w:rPr>
          <w:rFonts w:eastAsia="Times New Roman"/>
          <w:lang w:eastAsia="zh-CN"/>
        </w:rPr>
        <w:t xml:space="preserve">PDCCH monitoring occasion </w:t>
      </w:r>
      <m:oMath>
        <m:r>
          <w:rPr>
            <w:rFonts w:ascii="Cambria Math" w:eastAsia="Times New Roman" w:hAnsi="Cambria Math"/>
            <w:lang w:eastAsia="zh-CN"/>
          </w:rPr>
          <m:t>m</m:t>
        </m:r>
      </m:oMath>
      <w:r w:rsidRPr="005575DD">
        <w:rPr>
          <w:rFonts w:eastAsia="Times New Roman"/>
          <w:lang w:eastAsia="zh-CN"/>
        </w:rPr>
        <w:t xml:space="preserve"> that </w:t>
      </w:r>
      <w:r w:rsidRPr="005575DD">
        <w:rPr>
          <w:rFonts w:eastAsia="Times New Roman" w:hint="eastAsia"/>
          <w:lang w:val="en-US" w:eastAsia="zh-CN"/>
        </w:rPr>
        <w:t>schedul</w:t>
      </w:r>
      <w:r w:rsidRPr="005575DD">
        <w:rPr>
          <w:rFonts w:eastAsia="Times New Roman"/>
          <w:lang w:val="en-US" w:eastAsia="zh-CN"/>
        </w:rPr>
        <w:t>e</w:t>
      </w:r>
      <w:r w:rsidRPr="005575DD">
        <w:rPr>
          <w:rFonts w:eastAsia="Times New Roman" w:hint="eastAsia"/>
          <w:lang w:val="en-US" w:eastAsia="zh-CN"/>
        </w:rPr>
        <w:t xml:space="preserve"> </w:t>
      </w:r>
      <w:r w:rsidRPr="005575DD">
        <w:rPr>
          <w:rFonts w:eastAsia="Times New Roman"/>
        </w:rPr>
        <w:t>more than one PDSCH receptions on respective more than one serving cells from a set of serving cells</w:t>
      </w:r>
      <w:r w:rsidRPr="005575DD">
        <w:rPr>
          <w:rFonts w:eastAsia="Times New Roman" w:cs="Arial" w:hint="eastAsia"/>
          <w:lang w:eastAsia="zh-CN"/>
        </w:rPr>
        <w:t>.</w:t>
      </w:r>
      <w:r w:rsidRPr="005575DD">
        <w:rPr>
          <w:rFonts w:eastAsia="Times New Roman" w:cs="Arial"/>
          <w:lang w:eastAsia="zh-CN"/>
        </w:rPr>
        <w:t xml:space="preserve"> </w:t>
      </w:r>
    </w:p>
    <w:p w14:paraId="45D5B794" w14:textId="77777777" w:rsidR="005575DD" w:rsidRPr="005575DD" w:rsidRDefault="005575DD" w:rsidP="005575DD">
      <w:pPr>
        <w:rPr>
          <w:rFonts w:eastAsia="Times New Roman"/>
        </w:rPr>
      </w:pPr>
      <w:r w:rsidRPr="005575DD">
        <w:rPr>
          <w:rFonts w:eastAsia="Times New Roman"/>
          <w:lang w:val="en-US" w:eastAsia="zh-CN"/>
        </w:rPr>
        <w:t>The</w:t>
      </w:r>
      <w:r w:rsidRPr="005575DD">
        <w:rPr>
          <w:rFonts w:eastAsia="Times New Roman" w:cs="Arial" w:hint="eastAsia"/>
          <w:lang w:eastAsia="zh-CN"/>
        </w:rPr>
        <w:t xml:space="preserve"> UE determine</w:t>
      </w:r>
      <w:r w:rsidRPr="005575DD">
        <w:rPr>
          <w:rFonts w:eastAsia="Times New Roman" w:cs="Arial"/>
          <w:lang w:eastAsia="zh-CN"/>
        </w:rPr>
        <w:t>s</w:t>
      </w:r>
      <w:r w:rsidRPr="005575DD">
        <w:rPr>
          <w:rFonts w:eastAsia="Times New Roman" w:cs="Arial" w:hint="eastAsia"/>
          <w:lang w:eastAsia="zh-CN"/>
        </w:rPr>
        <w:t xml:space="preserve"> the </w:t>
      </w:r>
      <m:oMath>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0</m:t>
            </m:r>
          </m:sub>
          <m:sup>
            <m:r>
              <w:rPr>
                <w:rFonts w:ascii="Cambria Math" w:eastAsia="Times New Roman"/>
              </w:rPr>
              <m:t>ACK</m:t>
            </m:r>
          </m:sup>
        </m:sSubSup>
        <m:r>
          <w:rPr>
            <w:rFonts w:ascii="Cambria Math" w:eastAsia="Times New Roman" w:hAnsi="Cambria Math"/>
          </w:rPr>
          <m:t xml:space="preserve">, </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1</m:t>
            </m:r>
          </m:sub>
          <m:sup>
            <m:r>
              <w:rPr>
                <w:rFonts w:ascii="Cambria Math" w:eastAsia="Times New Roman"/>
              </w:rPr>
              <m:t>ACK</m:t>
            </m:r>
          </m:sup>
        </m:sSubSup>
        <m:r>
          <w:rPr>
            <w:rFonts w:ascii="Cambria Math" w:eastAsia="Times New Roman" w:hAnsi="Cambria Math"/>
          </w:rPr>
          <m:t>,⋯,</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r>
              <w:rPr>
                <w:rFonts w:ascii="Cambria Math" w:eastAsia="Times New Roman" w:hAnsi="Cambria Math"/>
              </w:rPr>
              <m:t>-1</m:t>
            </m:r>
          </m:sub>
          <m:sup>
            <m:r>
              <w:rPr>
                <w:rFonts w:ascii="Cambria Math" w:eastAsia="Times New Roman"/>
              </w:rPr>
              <m:t>ACK</m:t>
            </m:r>
          </m:sup>
        </m:sSubSup>
      </m:oMath>
      <w:r w:rsidRPr="005575DD">
        <w:rPr>
          <w:rFonts w:eastAsia="Times New Roman"/>
          <w:lang w:eastAsia="zh-CN"/>
        </w:rPr>
        <w:t xml:space="preserve">, for a total number of </w:t>
      </w:r>
      <m:oMath>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oMath>
      <w:r w:rsidRPr="005575DD">
        <w:rPr>
          <w:rFonts w:eastAsia="Times New Roman"/>
        </w:rPr>
        <w:t xml:space="preserve"> </w:t>
      </w:r>
      <w:r w:rsidRPr="005575DD">
        <w:rPr>
          <w:rFonts w:eastAsia="Times New Roman"/>
          <w:lang w:eastAsia="zh-CN"/>
        </w:rPr>
        <w:t>HARQ-ACK information bits in the second Type-2 HARQ-ACK sub-codebook according</w:t>
      </w:r>
      <w:r w:rsidRPr="005575DD">
        <w:rPr>
          <w:rFonts w:eastAsia="Times New Roman" w:hint="eastAsia"/>
          <w:lang w:eastAsia="zh-CN"/>
        </w:rPr>
        <w:t xml:space="preserve"> to the </w:t>
      </w:r>
      <w:r w:rsidRPr="005575DD">
        <w:rPr>
          <w:rFonts w:eastAsia="Times New Roman"/>
          <w:lang w:eastAsia="zh-CN"/>
        </w:rPr>
        <w:t>following</w:t>
      </w:r>
      <w:r w:rsidRPr="005575DD">
        <w:rPr>
          <w:rFonts w:eastAsia="Times New Roman" w:hint="eastAsia"/>
          <w:lang w:eastAsia="zh-CN"/>
        </w:rPr>
        <w:t xml:space="preserve"> pseudo-code</w:t>
      </w:r>
      <w:r w:rsidRPr="005575DD">
        <w:rPr>
          <w:rFonts w:eastAsia="Times New Roman"/>
          <w:lang w:eastAsia="zh-CN"/>
        </w:rPr>
        <w:t xml:space="preserve">. </w:t>
      </w:r>
    </w:p>
    <w:p w14:paraId="32F0900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rFonts w:cs="Arial"/>
        </w:rPr>
        <w:t xml:space="preserve"> to the maximum </w:t>
      </w:r>
      <w:r w:rsidRPr="005575DD">
        <w:t xml:space="preserve">number of serving cells in </w:t>
      </w:r>
      <w:r w:rsidRPr="005575DD">
        <w:rPr>
          <w:i/>
        </w:rPr>
        <w:t>ScheduledCell-ListDCI-1-3</w:t>
      </w:r>
      <w:r w:rsidRPr="005575DD">
        <w:t xml:space="preserve"> of a set of serving cells provided by</w:t>
      </w:r>
      <w:r w:rsidRPr="005575DD">
        <w:rPr>
          <w:i/>
        </w:rPr>
        <w:t xml:space="preserve"> MC-DCI-SetofCells</w:t>
      </w:r>
      <w:r w:rsidRPr="005575DD">
        <w:t>, across the number of sets of serving cells,</w:t>
      </w:r>
      <w:r w:rsidRPr="005575DD">
        <w:rPr>
          <w:lang w:eastAsia="zh-CN"/>
        </w:rPr>
        <w:t xml:space="preserve"> that can be scheduled PDSCH receptions by DCI format 1_3</w:t>
      </w:r>
    </w:p>
    <w:p w14:paraId="51D1CED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oMath>
      <w:r w:rsidRPr="005575DD">
        <w:rPr>
          <w:lang w:eastAsia="zh-CN"/>
        </w:rPr>
        <w:t xml:space="preserve"> to the</w:t>
      </w:r>
      <w:r w:rsidRPr="005575DD">
        <w:t xml:space="preserve"> </w:t>
      </w:r>
      <w:r w:rsidRPr="005575DD">
        <w:rPr>
          <w:lang w:eastAsia="zh-CN"/>
        </w:rPr>
        <w:t>maximum total number of TBs in PDSCH receptions that can be scheduled by a DCI format 1_3 over more than one serving cells in a set of serving cells across the number of sets of serving cells</w:t>
      </w:r>
    </w:p>
    <w:p w14:paraId="78F89200" w14:textId="77777777" w:rsidR="005575DD" w:rsidRPr="005575DD" w:rsidRDefault="005575DD" w:rsidP="0042167F">
      <w:pPr>
        <w:pStyle w:val="B1"/>
        <w:rPr>
          <w:iCs/>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DL</m:t>
            </m:r>
            <m:ctrlPr>
              <w:rPr>
                <w:rFonts w:ascii="Cambria Math" w:hAnsi="Cambria Math"/>
              </w:rPr>
            </m:ctrlPr>
          </m:sup>
        </m:sSubSup>
      </m:oMath>
      <w:r w:rsidRPr="005575DD">
        <w:t xml:space="preserve"> </w:t>
      </w:r>
      <w:r w:rsidRPr="005575DD">
        <w:rPr>
          <w:lang w:eastAsia="zh-CN"/>
        </w:rPr>
        <w:t>to the number of sets of serving cells</w:t>
      </w:r>
      <w:r w:rsidRPr="005575DD">
        <w:rPr>
          <w:i/>
        </w:rPr>
        <w:t xml:space="preserve"> MC-DCI-SetofCells</w:t>
      </w:r>
      <w:r w:rsidRPr="005575DD">
        <w:rPr>
          <w:iCs/>
        </w:rPr>
        <w:t xml:space="preserve"> in a PUCCH group</w:t>
      </w:r>
    </w:p>
    <w:p w14:paraId="7305F4EB" w14:textId="77777777" w:rsidR="005575DD" w:rsidRPr="005575DD" w:rsidRDefault="005575DD" w:rsidP="0042167F">
      <w:pPr>
        <w:pStyle w:val="B1"/>
        <w:rPr>
          <w:lang w:eastAsia="zh-CN"/>
        </w:rPr>
      </w:pPr>
      <w:r w:rsidRPr="005575DD">
        <w:rPr>
          <w:lang w:eastAsia="zh-CN"/>
        </w:rPr>
        <w:t>S</w:t>
      </w:r>
      <w:r w:rsidRPr="005575DD">
        <w:rPr>
          <w:rFonts w:hint="eastAsia"/>
          <w:lang w:eastAsia="zh-CN"/>
        </w:rPr>
        <w:t xml:space="preserve">et </w:t>
      </w:r>
      <m:oMath>
        <m:r>
          <w:rPr>
            <w:rFonts w:ascii="Cambria Math" w:hAnsi="Cambria Math"/>
          </w:rPr>
          <m:t>s</m:t>
        </m:r>
      </m:oMath>
      <w:r w:rsidRPr="005575DD">
        <w:t xml:space="preserve"> to index of sets of serving cells, </w:t>
      </w:r>
      <m:oMath>
        <m:r>
          <w:rPr>
            <w:rFonts w:ascii="Cambria Math" w:hAnsi="Cambria Math"/>
          </w:rPr>
          <m:t>s=0,</m:t>
        </m:r>
        <m:r>
          <w:rPr>
            <w:rFonts w:ascii="Cambria Math" w:hAnsi="Cambria Math"/>
            <w:lang w:eastAsia="zh-CN"/>
          </w:rPr>
          <m:t>…,</m:t>
        </m:r>
        <m:r>
          <w:rPr>
            <w:rFonts w:ascii="Cambria Math" w:hAnsi="Cambria Math"/>
          </w:rPr>
          <m:t xml:space="preserve"> </m:t>
        </m:r>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p>
    <w:p w14:paraId="4691E35E" w14:textId="77777777" w:rsidR="005575DD" w:rsidRPr="005575DD" w:rsidRDefault="005575DD" w:rsidP="0042167F">
      <w:pPr>
        <w:pStyle w:val="B1"/>
        <w:rPr>
          <w:lang w:eastAsia="zh-CN"/>
        </w:rPr>
      </w:pPr>
      <w:r w:rsidRPr="005575DD">
        <w:rPr>
          <w:lang w:eastAsia="zh-CN"/>
        </w:rPr>
        <w:t xml:space="preserve">Set </w:t>
      </w:r>
      <m:oMath>
        <m:r>
          <w:rPr>
            <w:rFonts w:ascii="Cambria Math" w:hAnsi="Cambria Math"/>
            <w:lang w:eastAsia="zh-CN"/>
          </w:rPr>
          <m:t>mc</m:t>
        </m:r>
      </m:oMath>
      <w:r w:rsidRPr="005575DD">
        <w:rPr>
          <w:lang w:eastAsia="zh-CN"/>
        </w:rPr>
        <w:t xml:space="preserve"> to the index of a serving cell, in a set of indexes of serving cells arranged in ascending order, from the set of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lang w:eastAsia="zh-CN"/>
        </w:rPr>
        <w:t xml:space="preserve"> serving cells</w:t>
      </w:r>
      <w:r w:rsidRPr="005575DD">
        <w:t xml:space="preserve">, </w:t>
      </w:r>
      <m:oMath>
        <m:r>
          <w:rPr>
            <w:rFonts w:ascii="Cambria Math" w:hAnsi="Cambria Math"/>
          </w:rPr>
          <m:t>m</m:t>
        </m:r>
        <m:r>
          <w:rPr>
            <w:rFonts w:ascii="Cambria Math" w:hAnsi="Cambria Math"/>
            <w:lang w:eastAsia="zh-CN"/>
          </w:rPr>
          <m:t>c=0,…,</m:t>
        </m:r>
        <m:r>
          <w:rPr>
            <w:rFonts w:ascii="Cambria Math" w:hAnsi="Cambria Math"/>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w:rPr>
            <w:rFonts w:ascii="Cambria Math" w:hAnsi="Cambria Math"/>
          </w:rPr>
          <m:t>-1</m:t>
        </m:r>
      </m:oMath>
    </w:p>
    <w:p w14:paraId="65CC5AB2"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m=0</m:t>
        </m:r>
      </m:oMath>
      <w:r w:rsidRPr="005575DD">
        <w:rPr>
          <w:rFonts w:hint="eastAsia"/>
          <w:lang w:eastAsia="zh-CN"/>
        </w:rPr>
        <w:t xml:space="preserve"> </w:t>
      </w:r>
      <w:r w:rsidRPr="005575DD">
        <w:rPr>
          <w:lang w:eastAsia="zh-CN"/>
        </w:rPr>
        <w:t>–</w:t>
      </w:r>
      <w:r w:rsidRPr="005575DD">
        <w:rPr>
          <w:rFonts w:hint="eastAsia"/>
          <w:lang w:eastAsia="zh-CN"/>
        </w:rPr>
        <w:t xml:space="preserve"> </w:t>
      </w:r>
      <w:r w:rsidRPr="005575DD">
        <w:rPr>
          <w:lang w:eastAsia="zh-CN"/>
        </w:rPr>
        <w:t>PDCCH monitoring occasion</w:t>
      </w:r>
      <w:r w:rsidRPr="005575DD">
        <w:rPr>
          <w:rFonts w:hint="eastAsia"/>
          <w:lang w:eastAsia="zh-CN"/>
        </w:rPr>
        <w:t xml:space="preserve"> index</w:t>
      </w:r>
      <w:r w:rsidRPr="005575DD">
        <w:rPr>
          <w:lang w:eastAsia="zh-CN"/>
        </w:rPr>
        <w:t xml:space="preserve"> for detection of a DCI format 1_3 </w:t>
      </w:r>
      <w:r w:rsidRPr="005575DD">
        <w:rPr>
          <w:rFonts w:hint="eastAsia"/>
          <w:lang w:val="en-US" w:eastAsia="zh-CN"/>
        </w:rPr>
        <w:t xml:space="preserve">scheduling PDSCH </w:t>
      </w:r>
      <w:r w:rsidRPr="005575DD">
        <w:rPr>
          <w:lang w:val="en-US" w:eastAsia="zh-CN"/>
        </w:rPr>
        <w:t xml:space="preserve">receptions on serving cells from a </w:t>
      </w:r>
      <w:r w:rsidRPr="005575DD">
        <w:t>set of serving cells</w:t>
      </w:r>
      <w:r w:rsidRPr="005575DD">
        <w:rPr>
          <w:rFonts w:hint="eastAsia"/>
          <w:lang w:eastAsia="zh-CN"/>
        </w:rPr>
        <w:t xml:space="preserve">: lower index corresponds to earlier </w:t>
      </w:r>
      <w:r w:rsidRPr="005575DD">
        <w:rPr>
          <w:lang w:eastAsia="zh-CN"/>
        </w:rPr>
        <w:t>PDCCH monitoring occasion</w:t>
      </w:r>
    </w:p>
    <w:p w14:paraId="6BC05ECA"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j=0</m:t>
        </m:r>
      </m:oMath>
    </w:p>
    <w:p w14:paraId="4E015C73" w14:textId="77777777" w:rsidR="005575DD" w:rsidRPr="005575DD" w:rsidRDefault="005575DD" w:rsidP="0042167F">
      <w:pPr>
        <w:pStyle w:val="B1"/>
        <w:rPr>
          <w:rFonts w:cs="Arial"/>
          <w:lang w:eastAsia="zh-CN"/>
        </w:rPr>
      </w:pPr>
      <w:r w:rsidRPr="005575DD">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2544855D" w14:textId="77777777" w:rsidR="005575DD" w:rsidRPr="005575DD" w:rsidRDefault="005575DD" w:rsidP="0042167F">
      <w:pPr>
        <w:pStyle w:val="B1"/>
        <w:rPr>
          <w:rFonts w:cs="Arial"/>
          <w:lang w:eastAsia="zh-CN"/>
        </w:rPr>
      </w:pPr>
      <w:r w:rsidRPr="005575DD">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50BD159A" w14:textId="77777777" w:rsidR="005575DD" w:rsidRPr="005575DD" w:rsidRDefault="005575DD" w:rsidP="0042167F">
      <w:pPr>
        <w:pStyle w:val="B1"/>
        <w:rPr>
          <w:rFonts w:cs="Arial"/>
          <w:lang w:eastAsia="zh-CN"/>
        </w:rPr>
      </w:pPr>
      <w:r w:rsidRPr="005575DD">
        <w:rPr>
          <w:rFonts w:cs="Arial"/>
          <w:lang w:eastAsia="zh-CN"/>
        </w:rPr>
        <w:t>S</w:t>
      </w:r>
      <w:r w:rsidRPr="005575DD">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00F2A677"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m:t>
        </m:r>
      </m:oMath>
      <w:r w:rsidRPr="005575DD">
        <w:rPr>
          <w:rFonts w:hint="eastAsia"/>
          <w:lang w:eastAsia="zh-CN"/>
        </w:rPr>
        <w:t xml:space="preserve"> to the number of</w:t>
      </w:r>
      <w:r w:rsidRPr="005575DD">
        <w:rPr>
          <w:lang w:eastAsia="zh-CN"/>
        </w:rPr>
        <w:t xml:space="preserve"> PDCCH monitoring occasions</w:t>
      </w:r>
    </w:p>
    <w:p w14:paraId="77E8DDD2" w14:textId="77777777" w:rsidR="005575DD" w:rsidRPr="005575DD" w:rsidRDefault="005575DD" w:rsidP="0042167F">
      <w:pPr>
        <w:pStyle w:val="B1"/>
        <w:rPr>
          <w:lang w:eastAsia="zh-CN"/>
        </w:rPr>
      </w:pPr>
      <w:r w:rsidRPr="005575DD">
        <w:rPr>
          <w:rFonts w:hint="eastAsia"/>
          <w:lang w:eastAsia="zh-CN"/>
        </w:rPr>
        <w:t xml:space="preserve">while </w:t>
      </w:r>
      <m:oMath>
        <m:r>
          <w:rPr>
            <w:rFonts w:ascii="Cambria Math" w:hAnsi="Cambria Math"/>
            <w:lang w:eastAsia="zh-CN"/>
          </w:rPr>
          <m:t>m&lt;M</m:t>
        </m:r>
      </m:oMath>
    </w:p>
    <w:p w14:paraId="3B92C324" w14:textId="0C23E7CC" w:rsidR="005575DD" w:rsidRPr="005575DD" w:rsidRDefault="0042167F" w:rsidP="0042167F">
      <w:pPr>
        <w:pStyle w:val="B1"/>
        <w:rPr>
          <w:rFonts w:cs="Arial"/>
          <w:lang w:eastAsia="zh-CN"/>
        </w:rPr>
      </w:pPr>
      <w:r>
        <w:rPr>
          <w:lang w:eastAsia="zh-CN"/>
        </w:rPr>
        <w:tab/>
      </w:r>
      <m:oMath>
        <m:r>
          <w:rPr>
            <w:rFonts w:ascii="Cambria Math" w:hAnsi="Cambria Math"/>
            <w:lang w:eastAsia="zh-CN"/>
          </w:rPr>
          <m:t>s</m:t>
        </m:r>
        <m:r>
          <m:rPr>
            <m:sty m:val="p"/>
          </m:rPr>
          <w:rPr>
            <w:rFonts w:ascii="Cambria Math" w:hAnsi="Cambria Math"/>
            <w:lang w:eastAsia="zh-CN"/>
          </w:rPr>
          <m:t>=0</m:t>
        </m:r>
      </m:oMath>
    </w:p>
    <w:p w14:paraId="08551938" w14:textId="77777777" w:rsidR="005575DD" w:rsidRPr="005575DD" w:rsidRDefault="005575DD" w:rsidP="0042167F">
      <w:pPr>
        <w:pStyle w:val="B2"/>
        <w:rPr>
          <w:lang w:eastAsia="zh-CN"/>
        </w:rPr>
      </w:pPr>
      <w:r w:rsidRPr="005575DD">
        <w:rPr>
          <w:rFonts w:hint="eastAsia"/>
          <w:lang w:eastAsia="zh-CN"/>
        </w:rPr>
        <w:t xml:space="preserve">if </w:t>
      </w:r>
      <w:r w:rsidRPr="0042167F">
        <w:rPr>
          <w:i/>
          <w:iCs/>
        </w:rPr>
        <w:t>harq-ACK-SpatialBundlingPUCCH</w:t>
      </w:r>
      <w:r w:rsidRPr="005575DD">
        <w:rPr>
          <w:rFonts w:hint="eastAsia"/>
          <w:lang w:eastAsia="zh-CN"/>
        </w:rPr>
        <w:t xml:space="preserve"> </w:t>
      </w:r>
      <w:r w:rsidRPr="005575DD">
        <w:rPr>
          <w:lang w:eastAsia="zh-CN"/>
        </w:rPr>
        <w:t>is not provided</w:t>
      </w:r>
      <w:r w:rsidRPr="005575DD">
        <w:rPr>
          <w:rFonts w:hint="eastAsia"/>
          <w:lang w:eastAsia="zh-CN"/>
        </w:rPr>
        <w:t>,</w:t>
      </w:r>
    </w:p>
    <w:p w14:paraId="43B5245A" w14:textId="77777777" w:rsidR="005575DD" w:rsidRPr="005575DD" w:rsidRDefault="005575DD" w:rsidP="0042167F">
      <w:pPr>
        <w:pStyle w:val="B3"/>
        <w:rPr>
          <w:lang w:eastAsia="zh-CN"/>
        </w:rPr>
      </w:pPr>
      <w:r w:rsidRPr="005575DD">
        <w:t xml:space="preserve">while </w:t>
      </w:r>
      <m:oMath>
        <m:sSubSup>
          <m:sSubSupPr>
            <m:ctrlPr>
              <w:rPr>
                <w:rFonts w:ascii="Cambria Math" w:hAnsi="Cambria Math"/>
                <w:i/>
              </w:rPr>
            </m:ctrlPr>
          </m:sSubSupPr>
          <m:e>
            <m:r>
              <w:rPr>
                <w:rFonts w:ascii="Cambria Math" w:hAnsi="Cambria Math"/>
              </w:rPr>
              <m:t>s&lt;N</m:t>
            </m:r>
          </m:e>
          <m:sub>
            <m:r>
              <m:rPr>
                <m:sty m:val="p"/>
              </m:rPr>
              <w:rPr>
                <w:rFonts w:ascii="Cambria Math" w:hAnsi="Cambria Math"/>
              </w:rPr>
              <m:t>sets</m:t>
            </m:r>
            <m:ctrlPr>
              <w:rPr>
                <w:rFonts w:ascii="Cambria Math" w:hAnsi="Cambria Math"/>
              </w:rPr>
            </m:ctrlPr>
          </m:sub>
          <m:sup>
            <m:r>
              <m:rPr>
                <m:nor/>
              </m:rPr>
              <w:rPr>
                <w:lang w:val="en-US"/>
              </w:rPr>
              <m:t>DL</m:t>
            </m:r>
            <m:ctrlPr>
              <w:rPr>
                <w:rFonts w:ascii="Cambria Math" w:hAnsi="Cambria Math"/>
              </w:rPr>
            </m:ctrlPr>
          </m:sup>
        </m:sSubSup>
      </m:oMath>
    </w:p>
    <w:p w14:paraId="17407494" w14:textId="77777777" w:rsidR="005575DD" w:rsidRPr="005575DD" w:rsidRDefault="005575DD" w:rsidP="0042167F">
      <w:pPr>
        <w:pStyle w:val="B4"/>
        <w:ind w:left="1134" w:firstLine="0"/>
        <w:rPr>
          <w:lang w:eastAsia="zh-CN"/>
        </w:rPr>
      </w:pPr>
      <w:r w:rsidRPr="005575DD">
        <w:rPr>
          <w:rFonts w:hint="eastAsia"/>
          <w:lang w:eastAsia="zh-CN"/>
        </w:rPr>
        <w:t xml:space="preserve">if there </w:t>
      </w:r>
      <w:r w:rsidRPr="005575DD">
        <w:rPr>
          <w:lang w:eastAsia="zh-CN"/>
        </w:rPr>
        <w:t>are more than one</w:t>
      </w:r>
      <w:r w:rsidRPr="005575DD">
        <w:rPr>
          <w:rFonts w:hint="eastAsia"/>
          <w:lang w:eastAsia="zh-CN"/>
        </w:rPr>
        <w:t xml:space="preserve"> PDSCH</w:t>
      </w:r>
      <w:r w:rsidRPr="005575DD">
        <w:rPr>
          <w:lang w:eastAsia="zh-CN"/>
        </w:rPr>
        <w:t xml:space="preserve">s </w:t>
      </w:r>
      <w:r w:rsidRPr="005575DD">
        <w:rPr>
          <w:rFonts w:hint="eastAsia"/>
          <w:lang w:eastAsia="zh-CN"/>
        </w:rPr>
        <w:t xml:space="preserve">on </w:t>
      </w:r>
      <w:r w:rsidRPr="005575DD">
        <w:rPr>
          <w:lang w:eastAsia="zh-CN"/>
        </w:rPr>
        <w:t xml:space="preserve">respective more than one </w:t>
      </w:r>
      <w:r w:rsidRPr="005575DD">
        <w:rPr>
          <w:rFonts w:hint="eastAsia"/>
          <w:lang w:eastAsia="zh-CN"/>
        </w:rPr>
        <w:t>serving cell</w:t>
      </w:r>
      <w:r w:rsidRPr="005575DD">
        <w:rPr>
          <w:lang w:eastAsia="zh-CN"/>
        </w:rPr>
        <w:t xml:space="preserve">s from </w:t>
      </w:r>
      <w:r w:rsidRPr="005575DD">
        <w:rPr>
          <w:lang w:val="en-US" w:eastAsia="zh-CN"/>
        </w:rPr>
        <w:t xml:space="preserve">the </w:t>
      </w:r>
      <w:r w:rsidRPr="005575DD">
        <w:t xml:space="preserve">set </w:t>
      </w:r>
      <m:oMath>
        <m:r>
          <w:rPr>
            <w:rFonts w:ascii="Cambria Math" w:hAnsi="Cambria Math"/>
          </w:rPr>
          <m:t>s</m:t>
        </m:r>
      </m:oMath>
      <w:r w:rsidRPr="005575DD">
        <w:t xml:space="preserve"> of serving cells</w:t>
      </w:r>
      <w:r w:rsidRPr="005575DD">
        <w:rPr>
          <w:rFonts w:hint="eastAsia"/>
          <w:lang w:eastAsia="zh-CN"/>
        </w:rPr>
        <w:t xml:space="preserve"> associated with PDCCH in </w:t>
      </w:r>
      <w:r w:rsidRPr="005575DD">
        <w:rPr>
          <w:lang w:eastAsia="zh-CN"/>
        </w:rPr>
        <w:t xml:space="preserve">PDCCH monitoring occasion </w:t>
      </w:r>
      <m:oMath>
        <m:r>
          <w:rPr>
            <w:rFonts w:ascii="Cambria Math" w:hAnsi="Cambria Math"/>
            <w:lang w:eastAsia="zh-CN"/>
          </w:rPr>
          <m:t>m</m:t>
        </m:r>
      </m:oMath>
      <w:r w:rsidRPr="005575DD">
        <w:rPr>
          <w:rFonts w:hint="eastAsia"/>
          <w:lang w:eastAsia="zh-CN"/>
        </w:rPr>
        <w:t xml:space="preserve">  </w:t>
      </w:r>
    </w:p>
    <w:p w14:paraId="1EC50A1D" w14:textId="77777777" w:rsidR="005575DD" w:rsidRPr="005575DD" w:rsidRDefault="005575DD" w:rsidP="0042167F">
      <w:pPr>
        <w:pStyle w:val="B5"/>
        <w:rPr>
          <w:lang w:eastAsia="zh-CN"/>
        </w:rPr>
      </w:pPr>
      <w:r w:rsidRPr="005575D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0821C4CB" w14:textId="77777777" w:rsidR="005575DD" w:rsidRPr="005575DD" w:rsidRDefault="005575DD" w:rsidP="0042167F">
      <w:pPr>
        <w:pStyle w:val="B5"/>
        <w:ind w:left="1985"/>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12875373" w14:textId="77777777" w:rsidR="005575DD" w:rsidRPr="005575DD" w:rsidRDefault="005575DD" w:rsidP="0042167F">
      <w:pPr>
        <w:pStyle w:val="B5"/>
        <w:rPr>
          <w:rFonts w:cs="Arial"/>
          <w:lang w:eastAsia="zh-CN"/>
        </w:rPr>
      </w:pPr>
      <w:r w:rsidRPr="005575DD">
        <w:rPr>
          <w:rFonts w:hint="eastAsia"/>
          <w:lang w:eastAsia="zh-CN"/>
        </w:rPr>
        <w:t>end if</w:t>
      </w:r>
    </w:p>
    <w:p w14:paraId="6C9922FD" w14:textId="77777777" w:rsidR="005575DD" w:rsidRPr="005575DD" w:rsidRDefault="00BE0229" w:rsidP="0042167F">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49E0374D" w14:textId="77777777" w:rsidR="005575DD" w:rsidRPr="005575DD" w:rsidRDefault="005575DD" w:rsidP="0042167F">
      <w:pPr>
        <w:pStyle w:val="B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39B65453" w14:textId="77777777" w:rsidR="005575DD" w:rsidRPr="005575DD" w:rsidRDefault="00BE0229" w:rsidP="0042167F">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2CDB558" w14:textId="77777777" w:rsidR="005575DD" w:rsidRPr="005575DD" w:rsidRDefault="005575DD" w:rsidP="0042167F">
      <w:pPr>
        <w:pStyle w:val="B5"/>
        <w:rPr>
          <w:lang w:eastAsia="zh-CN"/>
        </w:rPr>
      </w:pPr>
      <w:r w:rsidRPr="005575DD">
        <w:rPr>
          <w:lang w:eastAsia="zh-CN"/>
        </w:rPr>
        <w:lastRenderedPageBreak/>
        <w:t xml:space="preserve">else </w:t>
      </w:r>
    </w:p>
    <w:p w14:paraId="48B2A57E" w14:textId="77777777" w:rsidR="005575DD" w:rsidRPr="005575DD" w:rsidRDefault="00BE0229" w:rsidP="0042167F">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0883B947" w14:textId="77777777" w:rsidR="005575DD" w:rsidRPr="005575DD" w:rsidRDefault="005575DD" w:rsidP="0042167F">
      <w:pPr>
        <w:pStyle w:val="B5"/>
        <w:rPr>
          <w:lang w:eastAsia="zh-CN"/>
        </w:rPr>
      </w:pPr>
      <w:r w:rsidRPr="005575DD">
        <w:rPr>
          <w:lang w:eastAsia="zh-CN"/>
        </w:rPr>
        <w:t>end if</w:t>
      </w:r>
    </w:p>
    <w:p w14:paraId="40679EDA" w14:textId="77777777" w:rsidR="005575DD" w:rsidRPr="005575DD" w:rsidRDefault="005575DD" w:rsidP="0042167F">
      <w:pPr>
        <w:pStyle w:val="B5"/>
        <w:rPr>
          <w:lang w:eastAsia="zh-CN"/>
        </w:rPr>
      </w:pPr>
      <m:oMath>
        <m:r>
          <w:rPr>
            <w:rFonts w:ascii="Cambria Math" w:hAnsi="Cambria Math"/>
            <w:lang w:eastAsia="zh-CN"/>
          </w:rPr>
          <m:t>cnt=0</m:t>
        </m:r>
      </m:oMath>
      <w:r w:rsidRPr="005575DD">
        <w:rPr>
          <w:lang w:eastAsia="zh-CN"/>
        </w:rPr>
        <w:t>;</w:t>
      </w:r>
    </w:p>
    <w:p w14:paraId="6245E4AA" w14:textId="77777777" w:rsidR="005575DD" w:rsidRPr="005575DD" w:rsidRDefault="005575DD" w:rsidP="0042167F">
      <w:pPr>
        <w:pStyle w:val="B5"/>
        <w:rPr>
          <w:lang w:eastAsia="zh-CN"/>
        </w:rPr>
      </w:pPr>
      <m:oMath>
        <m:r>
          <w:rPr>
            <w:rFonts w:ascii="Cambria Math" w:hAnsi="Cambria Math" w:cs="Arial"/>
            <w:lang w:eastAsia="zh-CN"/>
          </w:rPr>
          <m:t>m</m:t>
        </m:r>
        <m:r>
          <w:rPr>
            <w:rFonts w:ascii="Cambria Math" w:hAnsi="Cambria Math"/>
            <w:lang w:eastAsia="zh-CN"/>
          </w:rPr>
          <m:t>c=0</m:t>
        </m:r>
      </m:oMath>
      <w:r w:rsidRPr="005575DD">
        <w:rPr>
          <w:rFonts w:cs="Arial"/>
          <w:lang w:eastAsia="zh-CN"/>
        </w:rPr>
        <w:t>;</w:t>
      </w:r>
    </w:p>
    <w:p w14:paraId="2E6234EF" w14:textId="77777777" w:rsidR="005575DD" w:rsidRPr="005575DD" w:rsidRDefault="005575DD" w:rsidP="0042167F">
      <w:pPr>
        <w:pStyle w:val="B5"/>
      </w:pPr>
      <w:r w:rsidRPr="005575DD">
        <w:t xml:space="preserve">while </w:t>
      </w:r>
      <m:oMath>
        <m:r>
          <w:rPr>
            <w:rFonts w:ascii="Cambria Math" w:hAnsi="Cambria Math"/>
          </w:rPr>
          <m:t>m</m:t>
        </m:r>
        <m:r>
          <w:rPr>
            <w:rFonts w:ascii="Cambria Math" w:hAnsi="Cambria Math"/>
            <w:lang w:eastAsia="zh-CN"/>
          </w:rPr>
          <m:t>c&lt;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p>
    <w:p w14:paraId="0895933D" w14:textId="77777777" w:rsidR="005575DD" w:rsidRPr="005575DD" w:rsidRDefault="005575DD" w:rsidP="0042167F">
      <w:pPr>
        <w:pStyle w:val="B5"/>
        <w:ind w:left="1985"/>
      </w:pPr>
      <w:r w:rsidRPr="005575DD">
        <w:t>if the UE is scheduled PDSCH reception on serving cell</w:t>
      </w:r>
      <w:r w:rsidRPr="005575DD">
        <w:rPr>
          <w:rFonts w:ascii="Cambria Math" w:hAnsi="Cambria Math"/>
          <w:i/>
        </w:rPr>
        <w:t xml:space="preserve"> </w:t>
      </w:r>
      <m:oMath>
        <m:r>
          <w:rPr>
            <w:rFonts w:ascii="Cambria Math" w:hAnsi="Cambria Math"/>
          </w:rPr>
          <m:t>m</m:t>
        </m:r>
        <m:r>
          <w:rPr>
            <w:rFonts w:ascii="Cambria Math" w:hAnsi="Cambria Math"/>
            <w:lang w:eastAsia="zh-CN"/>
          </w:rPr>
          <m:t>c</m:t>
        </m:r>
      </m:oMath>
      <w:r w:rsidRPr="005575DD">
        <w:rPr>
          <w:iCs/>
          <w:lang w:eastAsia="zh-CN"/>
        </w:rPr>
        <w:t>, if any, of set</w:t>
      </w:r>
      <w:r w:rsidRPr="005575DD">
        <w:rPr>
          <w:rFonts w:ascii="Cambria Math" w:hAnsi="Cambria Math"/>
          <w:iCs/>
          <w:lang w:eastAsia="zh-CN"/>
        </w:rPr>
        <w:t xml:space="preserve"> </w:t>
      </w:r>
      <m:oMath>
        <m:r>
          <w:rPr>
            <w:rFonts w:ascii="Cambria Math"/>
          </w:rPr>
          <m:t>s</m:t>
        </m:r>
      </m:oMath>
    </w:p>
    <w:p w14:paraId="6D3E398A" w14:textId="77777777" w:rsidR="005575DD" w:rsidRPr="005575DD" w:rsidRDefault="005575DD" w:rsidP="0042167F">
      <w:pPr>
        <w:pStyle w:val="B5"/>
        <w:ind w:left="2268"/>
      </w:pPr>
      <w:r w:rsidRPr="005575DD">
        <w:t xml:space="preserve">if </w:t>
      </w:r>
      <w:r w:rsidRPr="005575DD">
        <w:rPr>
          <w:i/>
        </w:rPr>
        <w:t>maxNrofCodeWordsScheduledByDCI</w:t>
      </w:r>
      <w:r w:rsidRPr="005575DD">
        <w:rPr>
          <w:lang w:eastAsia="zh-CN"/>
        </w:rPr>
        <w:t xml:space="preserve"> is 2 for</w:t>
      </w:r>
      <w:r w:rsidRPr="005575DD">
        <w:t xml:space="preserve"> serving cell</w:t>
      </w:r>
      <w:r w:rsidRPr="005575DD">
        <w:rPr>
          <w:rFonts w:ascii="Cambria Math" w:hAnsi="Cambria Math"/>
          <w:i/>
        </w:rPr>
        <w:t xml:space="preserve"> </w:t>
      </w:r>
      <m:oMath>
        <m:r>
          <w:rPr>
            <w:rFonts w:ascii="Cambria Math" w:hAnsi="Cambria Math"/>
          </w:rPr>
          <m:t>m</m:t>
        </m:r>
        <m:r>
          <w:rPr>
            <w:rFonts w:ascii="Cambria Math" w:hAnsi="Cambria Math"/>
            <w:lang w:eastAsia="zh-CN"/>
          </w:rPr>
          <m:t>c</m:t>
        </m:r>
      </m:oMath>
      <w:r w:rsidRPr="005575DD">
        <w:rPr>
          <w:iCs/>
          <w:lang w:eastAsia="zh-CN"/>
        </w:rPr>
        <w:t>, if any, of set</w:t>
      </w:r>
      <w:r w:rsidRPr="005575DD">
        <w:rPr>
          <w:rFonts w:ascii="Cambria Math" w:hAnsi="Cambria Math"/>
          <w:iCs/>
          <w:lang w:eastAsia="zh-CN"/>
        </w:rPr>
        <w:t xml:space="preserve"> </w:t>
      </w:r>
      <m:oMath>
        <m:r>
          <w:rPr>
            <w:rFonts w:ascii="Cambria Math"/>
          </w:rPr>
          <m:t>s</m:t>
        </m:r>
      </m:oMath>
    </w:p>
    <w:p w14:paraId="07324DAF" w14:textId="77777777" w:rsidR="005575DD" w:rsidRPr="005575DD" w:rsidRDefault="00BE0229" w:rsidP="0042167F">
      <w:pPr>
        <w:pStyle w:val="B5"/>
        <w:ind w:left="2552"/>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DAI,s,m</m:t>
                    </m:r>
                  </m:sub>
                  <m:sup>
                    <m:r>
                      <w:rPr>
                        <w:rFonts w:ascii="Cambria Math"/>
                      </w:rPr>
                      <m:t>DL</m:t>
                    </m:r>
                  </m:sup>
                </m:sSubSup>
                <m:r>
                  <w:rPr>
                    <w:rFonts w:ascii="Cambria Math"/>
                  </w:rPr>
                  <m:t>-</m:t>
                </m:r>
                <m:r>
                  <w:rPr>
                    <w:rFonts w:ascii="Cambria Math"/>
                  </w:rPr>
                  <m:t>1</m:t>
                </m:r>
              </m:e>
            </m:d>
            <m:r>
              <w:rPr>
                <w:rFonts w:ascii="Cambria Math" w:hAnsi="Cambria Math"/>
              </w:rPr>
              <m:t>+cnt</m:t>
            </m:r>
          </m:sub>
          <m:sup>
            <m:r>
              <w:rPr>
                <w:rFonts w:asci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2FDAF171" w14:textId="77777777" w:rsidR="005575DD" w:rsidRPr="005575DD" w:rsidRDefault="00BE0229" w:rsidP="0042167F">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DAI,s,m</m:t>
                    </m:r>
                  </m:sub>
                  <m:sup>
                    <m:r>
                      <w:rPr>
                        <w:rFonts w:ascii="Cambria Math"/>
                      </w:rPr>
                      <m:t>DL</m:t>
                    </m:r>
                  </m:sup>
                </m:sSubSup>
                <m:r>
                  <w:rPr>
                    <w:rFonts w:ascii="Cambria Math"/>
                  </w:rPr>
                  <m:t>-</m:t>
                </m:r>
                <m:r>
                  <w:rPr>
                    <w:rFonts w:ascii="Cambria Math"/>
                  </w:rPr>
                  <m:t>1</m:t>
                </m:r>
              </m:e>
            </m:d>
            <m:r>
              <w:rPr>
                <w:rFonts w:ascii="Cambria Math"/>
              </w:rPr>
              <m:t>+1+cnt</m:t>
            </m:r>
          </m:sub>
          <m:sup>
            <m:r>
              <w:rPr>
                <w:rFonts w:ascii="Cambria Math"/>
              </w:rPr>
              <m:t>ACK</m:t>
            </m:r>
          </m:sup>
        </m:sSubSup>
      </m:oMath>
      <w:r w:rsidR="005575DD" w:rsidRPr="005575DD">
        <w:t xml:space="preserve"> </w:t>
      </w:r>
      <w:r w:rsidR="005575DD" w:rsidRPr="005575DD">
        <w:rPr>
          <w:rFonts w:hint="eastAsia"/>
          <w:lang w:eastAsia="zh-CN"/>
        </w:rPr>
        <w:t>=</w:t>
      </w:r>
      <w:r w:rsidR="005575DD" w:rsidRPr="005575DD">
        <w:t xml:space="preserve"> HARQ-ACK information bit corresponding to the </w:t>
      </w:r>
      <w:r w:rsidR="005575DD" w:rsidRPr="005575DD">
        <w:rPr>
          <w:rFonts w:hint="eastAsia"/>
          <w:lang w:eastAsia="zh-CN"/>
        </w:rPr>
        <w:t>second</w:t>
      </w:r>
      <w:r w:rsidR="005575DD" w:rsidRPr="005575DD">
        <w:t xml:space="preserve"> transport block of this cell</w:t>
      </w:r>
    </w:p>
    <w:p w14:paraId="7D6D3EBC" w14:textId="77777777" w:rsidR="005575DD" w:rsidRPr="005575DD" w:rsidRDefault="005575DD" w:rsidP="0042167F">
      <w:pPr>
        <w:pStyle w:val="B5"/>
        <w:ind w:left="2552"/>
      </w:pPr>
      <m:oMath>
        <m:r>
          <w:rPr>
            <w:rFonts w:ascii="Cambria Math" w:hAnsi="Cambria Math"/>
            <w:lang w:eastAsia="zh-CN"/>
          </w:rPr>
          <m:t>cnt=cnt+2</m:t>
        </m:r>
      </m:oMath>
      <w:r w:rsidRPr="005575DD">
        <w:rPr>
          <w:lang w:eastAsia="zh-CN"/>
        </w:rPr>
        <w:t>;</w:t>
      </w:r>
    </w:p>
    <w:p w14:paraId="630CA576" w14:textId="77777777" w:rsidR="005575DD" w:rsidRPr="005575DD" w:rsidRDefault="005575DD" w:rsidP="0042167F">
      <w:pPr>
        <w:pStyle w:val="B5"/>
        <w:ind w:left="2268"/>
      </w:pPr>
      <w:r w:rsidRPr="005575DD">
        <w:t>else</w:t>
      </w:r>
    </w:p>
    <w:p w14:paraId="773480BF" w14:textId="77777777" w:rsidR="005575DD" w:rsidRPr="005575DD" w:rsidRDefault="00BE0229" w:rsidP="0042167F">
      <w:pPr>
        <w:pStyle w:val="B5"/>
        <w:ind w:left="2552"/>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DAI,s,m</m:t>
                    </m:r>
                  </m:sub>
                  <m:sup>
                    <m:r>
                      <w:rPr>
                        <w:rFonts w:ascii="Cambria Math"/>
                      </w:rPr>
                      <m:t>DL</m:t>
                    </m:r>
                  </m:sup>
                </m:sSubSup>
                <m:r>
                  <w:rPr>
                    <w:rFonts w:ascii="Cambria Math"/>
                  </w:rPr>
                  <m:t>-</m:t>
                </m:r>
                <m:r>
                  <w:rPr>
                    <w:rFonts w:ascii="Cambria Math"/>
                  </w:rPr>
                  <m:t>1</m:t>
                </m:r>
              </m:e>
            </m:d>
            <m:r>
              <w:rPr>
                <w:rFonts w:ascii="Cambria Math" w:hAnsi="Cambria Math"/>
              </w:rPr>
              <m:t>+cnt</m:t>
            </m:r>
          </m:sub>
          <m:sup>
            <m:r>
              <w:rPr>
                <w:rFonts w:asci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transport block of this cell</w:t>
      </w:r>
    </w:p>
    <w:p w14:paraId="343C1A45" w14:textId="77777777" w:rsidR="005575DD" w:rsidRPr="005575DD" w:rsidRDefault="005575DD" w:rsidP="0042167F">
      <w:pPr>
        <w:pStyle w:val="B5"/>
        <w:ind w:left="2268"/>
      </w:pPr>
      <m:oMath>
        <m:r>
          <w:rPr>
            <w:rFonts w:ascii="Cambria Math" w:hAnsi="Cambria Math"/>
            <w:lang w:eastAsia="zh-CN"/>
          </w:rPr>
          <m:t>cnt=cnt+1</m:t>
        </m:r>
      </m:oMath>
      <w:r w:rsidRPr="005575DD">
        <w:rPr>
          <w:lang w:eastAsia="zh-CN"/>
        </w:rPr>
        <w:t>;</w:t>
      </w:r>
    </w:p>
    <w:p w14:paraId="00C89EB7" w14:textId="77777777" w:rsidR="005575DD" w:rsidRPr="005575DD" w:rsidRDefault="005575DD" w:rsidP="0042167F">
      <w:pPr>
        <w:pStyle w:val="B5"/>
        <w:ind w:left="2268"/>
      </w:pPr>
      <w:r w:rsidRPr="005575DD">
        <w:t>end if</w:t>
      </w:r>
    </w:p>
    <w:p w14:paraId="2B7D7732" w14:textId="77777777" w:rsidR="005575DD" w:rsidRPr="005575DD" w:rsidRDefault="005575DD" w:rsidP="0042167F">
      <w:pPr>
        <w:pStyle w:val="B5"/>
        <w:ind w:left="1985"/>
        <w:rPr>
          <w:lang w:eastAsia="zh-CN"/>
        </w:rPr>
      </w:pPr>
      <w:r w:rsidRPr="005575DD">
        <w:rPr>
          <w:lang w:eastAsia="zh-CN"/>
        </w:rPr>
        <w:t>end if</w:t>
      </w:r>
    </w:p>
    <w:p w14:paraId="07529328" w14:textId="77777777" w:rsidR="005575DD" w:rsidRPr="005575DD" w:rsidRDefault="005575DD" w:rsidP="0042167F">
      <w:pPr>
        <w:pStyle w:val="B5"/>
        <w:ind w:left="1985"/>
        <w:rPr>
          <w:lang w:eastAsia="zh-CN"/>
        </w:rPr>
      </w:pPr>
      <m:oMath>
        <m:r>
          <w:rPr>
            <w:rFonts w:ascii="Cambria Math" w:hAnsi="Cambria Math"/>
            <w:lang w:eastAsia="zh-CN"/>
          </w:rPr>
          <m:t>mc=mc+1</m:t>
        </m:r>
      </m:oMath>
      <w:r w:rsidRPr="005575DD">
        <w:rPr>
          <w:lang w:eastAsia="zh-CN"/>
        </w:rPr>
        <w:t>;</w:t>
      </w:r>
    </w:p>
    <w:p w14:paraId="05E42A48" w14:textId="77777777" w:rsidR="005575DD" w:rsidRPr="005575DD" w:rsidRDefault="005575DD" w:rsidP="0042167F">
      <w:pPr>
        <w:pStyle w:val="B5"/>
        <w:rPr>
          <w:lang w:eastAsia="zh-CN"/>
        </w:rPr>
      </w:pPr>
      <w:r w:rsidRPr="005575DD">
        <w:rPr>
          <w:lang w:eastAsia="zh-CN"/>
        </w:rPr>
        <w:t>end while</w:t>
      </w:r>
    </w:p>
    <w:p w14:paraId="1D36C597" w14:textId="77777777" w:rsidR="005575DD" w:rsidRPr="005575DD" w:rsidRDefault="005575DD" w:rsidP="0042167F">
      <w:pPr>
        <w:pStyle w:val="B4"/>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5575DD">
        <w:rPr>
          <w:lang w:eastAsia="zh-CN"/>
        </w:rPr>
        <w:t xml:space="preserve"> </w:t>
      </w:r>
    </w:p>
    <w:p w14:paraId="5947013E" w14:textId="77777777" w:rsidR="005575DD" w:rsidRPr="005575DD" w:rsidRDefault="00BE0229" w:rsidP="0042167F">
      <w:pPr>
        <w:pStyle w:val="B5"/>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sty m:val="p"/>
                  </m:rPr>
                  <w:rPr>
                    <w:rFonts w:ascii="Cambria Math" w:hAnsi="Cambria Math"/>
                  </w:rPr>
                  <m:t>-</m:t>
                </m:r>
                <m:r>
                  <w:rPr>
                    <w:rFonts w:ascii="Cambria Math" w:hAnsi="Cambria Math"/>
                  </w: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w:rPr>
                    <w:rFonts w:ascii="Cambria Math" w:hAnsi="Cambria Math"/>
                  </w: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14077F61" w14:textId="77777777" w:rsidR="005575DD" w:rsidRPr="005575DD" w:rsidRDefault="005575DD" w:rsidP="0042167F">
      <w:pPr>
        <w:pStyle w:val="B5"/>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7EAE71EB" w14:textId="77777777" w:rsidR="005575DD" w:rsidRPr="005575DD" w:rsidRDefault="005575DD" w:rsidP="0042167F">
      <w:pPr>
        <w:pStyle w:val="B4"/>
      </w:pPr>
      <w:r w:rsidRPr="005575DD">
        <w:t>end while</w:t>
      </w:r>
    </w:p>
    <w:p w14:paraId="055541BB" w14:textId="77777777" w:rsidR="005575DD" w:rsidRPr="005575DD" w:rsidRDefault="00BE0229" w:rsidP="0042167F">
      <w:pPr>
        <w:pStyle w:val="B4"/>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lang w:eastAsia="zh-CN"/>
              </w:rPr>
              <m:t>-1</m:t>
            </m:r>
          </m:e>
        </m:d>
      </m:oMath>
      <w:r w:rsidR="005575DD" w:rsidRPr="005575DD">
        <w:rPr>
          <w:lang w:eastAsia="zh-CN"/>
        </w:rPr>
        <w:t>;</w:t>
      </w:r>
    </w:p>
    <w:p w14:paraId="32C75211" w14:textId="77777777" w:rsidR="005575DD" w:rsidRPr="005575DD" w:rsidRDefault="005575DD" w:rsidP="0042167F">
      <w:pPr>
        <w:pStyle w:val="B4"/>
        <w:rPr>
          <w:lang w:eastAsia="zh-CN"/>
        </w:rPr>
      </w:pPr>
      <w:r w:rsidRPr="005575DD">
        <w:rPr>
          <w:lang w:eastAsia="zh-CN"/>
        </w:rPr>
        <w:t>end if</w:t>
      </w:r>
    </w:p>
    <w:p w14:paraId="23A41352" w14:textId="77777777" w:rsidR="005575DD" w:rsidRPr="005575DD" w:rsidRDefault="005575DD" w:rsidP="0042167F">
      <w:pPr>
        <w:pStyle w:val="B4"/>
        <w:rPr>
          <w:lang w:eastAsia="zh-CN"/>
        </w:rPr>
      </w:pPr>
      <m:oMath>
        <m:r>
          <w:rPr>
            <w:rFonts w:ascii="Cambria Math" w:hAnsi="Cambria Math"/>
            <w:lang w:eastAsia="zh-CN"/>
          </w:rPr>
          <m:t>s=s+1</m:t>
        </m:r>
      </m:oMath>
      <w:r w:rsidRPr="005575DD">
        <w:rPr>
          <w:lang w:eastAsia="zh-CN"/>
        </w:rPr>
        <w:t>;</w:t>
      </w:r>
    </w:p>
    <w:p w14:paraId="6885ECA8" w14:textId="77777777" w:rsidR="005575DD" w:rsidRPr="005575DD" w:rsidRDefault="005575DD" w:rsidP="0042167F">
      <w:pPr>
        <w:pStyle w:val="B3"/>
        <w:rPr>
          <w:lang w:eastAsia="zh-CN"/>
        </w:rPr>
      </w:pPr>
      <w:r w:rsidRPr="005575DD">
        <w:rPr>
          <w:lang w:eastAsia="zh-CN"/>
        </w:rPr>
        <w:t>end while</w:t>
      </w:r>
    </w:p>
    <w:p w14:paraId="74D4C7E3" w14:textId="77777777" w:rsidR="005575DD" w:rsidRPr="005575DD" w:rsidRDefault="005575DD" w:rsidP="0042167F">
      <w:pPr>
        <w:pStyle w:val="B2"/>
        <w:rPr>
          <w:lang w:eastAsia="zh-CN"/>
        </w:rPr>
      </w:pPr>
      <w:r w:rsidRPr="005575DD">
        <w:rPr>
          <w:lang w:eastAsia="zh-CN"/>
        </w:rPr>
        <w:t>else</w:t>
      </w:r>
    </w:p>
    <w:p w14:paraId="22054E05" w14:textId="77777777" w:rsidR="005575DD" w:rsidRPr="005575DD" w:rsidRDefault="005575DD" w:rsidP="0042167F">
      <w:pPr>
        <w:pStyle w:val="B3"/>
        <w:rPr>
          <w:lang w:eastAsia="zh-CN"/>
        </w:rPr>
      </w:pPr>
      <w:r w:rsidRPr="005575DD">
        <w:t xml:space="preserve">while </w:t>
      </w:r>
      <m:oMath>
        <m:sSubSup>
          <m:sSubSupPr>
            <m:ctrlPr>
              <w:rPr>
                <w:rFonts w:ascii="Cambria Math" w:hAnsi="Cambria Math"/>
                <w:i/>
              </w:rPr>
            </m:ctrlPr>
          </m:sSubSupPr>
          <m:e>
            <m:r>
              <w:rPr>
                <w:rFonts w:ascii="Cambria Math" w:hAnsi="Cambria Math"/>
              </w:rPr>
              <m:t>s&lt;N</m:t>
            </m:r>
          </m:e>
          <m:sub>
            <m:r>
              <m:rPr>
                <m:sty m:val="p"/>
              </m:rPr>
              <w:rPr>
                <w:rFonts w:ascii="Cambria Math" w:hAnsi="Cambria Math"/>
              </w:rPr>
              <m:t>sets</m:t>
            </m:r>
            <m:ctrlPr>
              <w:rPr>
                <w:rFonts w:ascii="Cambria Math" w:hAnsi="Cambria Math"/>
              </w:rPr>
            </m:ctrlPr>
          </m:sub>
          <m:sup>
            <m:r>
              <m:rPr>
                <m:nor/>
              </m:rPr>
              <w:rPr>
                <w:lang w:val="en-US"/>
              </w:rPr>
              <m:t>DL</m:t>
            </m:r>
            <m:ctrlPr>
              <w:rPr>
                <w:rFonts w:ascii="Cambria Math" w:hAnsi="Cambria Math"/>
              </w:rPr>
            </m:ctrlPr>
          </m:sup>
        </m:sSubSup>
      </m:oMath>
    </w:p>
    <w:p w14:paraId="408EE7B7" w14:textId="77777777" w:rsidR="005575DD" w:rsidRPr="005575DD" w:rsidRDefault="005575DD" w:rsidP="0042167F">
      <w:pPr>
        <w:pStyle w:val="B4"/>
        <w:ind w:left="1134" w:firstLine="0"/>
        <w:rPr>
          <w:lang w:eastAsia="zh-CN"/>
        </w:rPr>
      </w:pPr>
      <w:r w:rsidRPr="005575DD">
        <w:rPr>
          <w:rFonts w:hint="eastAsia"/>
          <w:lang w:eastAsia="zh-CN"/>
        </w:rPr>
        <w:t xml:space="preserve">if there </w:t>
      </w:r>
      <w:r w:rsidRPr="005575DD">
        <w:rPr>
          <w:lang w:eastAsia="zh-CN"/>
        </w:rPr>
        <w:t>are more than one</w:t>
      </w:r>
      <w:r w:rsidRPr="005575DD">
        <w:rPr>
          <w:rFonts w:hint="eastAsia"/>
          <w:lang w:eastAsia="zh-CN"/>
        </w:rPr>
        <w:t xml:space="preserve"> PDSCH</w:t>
      </w:r>
      <w:r w:rsidRPr="005575DD">
        <w:rPr>
          <w:lang w:eastAsia="zh-CN"/>
        </w:rPr>
        <w:t xml:space="preserve">s providing a </w:t>
      </w:r>
      <w:r w:rsidRPr="005575DD">
        <w:t>transport block for a HARQ process with enabled HARQ-ACK information</w:t>
      </w:r>
      <w:r w:rsidRPr="005575DD">
        <w:rPr>
          <w:rFonts w:hint="eastAsia"/>
          <w:lang w:eastAsia="zh-CN"/>
        </w:rPr>
        <w:t xml:space="preserve"> on </w:t>
      </w:r>
      <w:r w:rsidRPr="005575DD">
        <w:rPr>
          <w:lang w:eastAsia="zh-CN"/>
        </w:rPr>
        <w:t xml:space="preserve">respective more than one </w:t>
      </w:r>
      <w:r w:rsidRPr="005575DD">
        <w:rPr>
          <w:rFonts w:hint="eastAsia"/>
          <w:lang w:eastAsia="zh-CN"/>
        </w:rPr>
        <w:t>serving cell</w:t>
      </w:r>
      <w:r w:rsidRPr="005575DD">
        <w:rPr>
          <w:lang w:eastAsia="zh-CN"/>
        </w:rPr>
        <w:t xml:space="preserve">s from </w:t>
      </w:r>
      <w:r w:rsidRPr="005575DD">
        <w:rPr>
          <w:lang w:val="en-US" w:eastAsia="zh-CN"/>
        </w:rPr>
        <w:t xml:space="preserve">the </w:t>
      </w:r>
      <w:r w:rsidRPr="005575DD">
        <w:t xml:space="preserve">set </w:t>
      </w:r>
      <m:oMath>
        <m:r>
          <w:rPr>
            <w:rFonts w:ascii="Cambria Math" w:hAnsi="Cambria Math"/>
          </w:rPr>
          <m:t>s</m:t>
        </m:r>
      </m:oMath>
      <w:r w:rsidRPr="005575DD">
        <w:t xml:space="preserve"> of serving cells</w:t>
      </w:r>
      <w:r w:rsidRPr="005575DD">
        <w:rPr>
          <w:rFonts w:hint="eastAsia"/>
          <w:lang w:eastAsia="zh-CN"/>
        </w:rPr>
        <w:t xml:space="preserve"> associated with PDCCH in </w:t>
      </w:r>
      <w:r w:rsidRPr="005575DD">
        <w:rPr>
          <w:lang w:eastAsia="zh-CN"/>
        </w:rPr>
        <w:t xml:space="preserve">PDCCH monitoring occasion </w:t>
      </w:r>
      <m:oMath>
        <m:r>
          <w:rPr>
            <w:rFonts w:ascii="Cambria Math" w:hAnsi="Cambria Math"/>
          </w:rPr>
          <m:t>m</m:t>
        </m:r>
      </m:oMath>
      <w:r w:rsidRPr="005575DD">
        <w:rPr>
          <w:rFonts w:hint="eastAsia"/>
          <w:lang w:eastAsia="zh-CN"/>
        </w:rPr>
        <w:t xml:space="preserve">  </w:t>
      </w:r>
    </w:p>
    <w:p w14:paraId="455C1F69" w14:textId="77777777" w:rsidR="005575DD" w:rsidRPr="005575DD" w:rsidRDefault="005575DD" w:rsidP="0042167F">
      <w:pPr>
        <w:pStyle w:val="B5"/>
        <w:rPr>
          <w:lang w:eastAsia="zh-CN"/>
        </w:rPr>
      </w:pPr>
      <w:r w:rsidRPr="005575DD">
        <w:rPr>
          <w:rFonts w:hint="eastAsia"/>
          <w:lang w:eastAsia="zh-CN"/>
        </w:rPr>
        <w:lastRenderedPageBreak/>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7A2DE75E" w14:textId="77777777" w:rsidR="005575DD" w:rsidRPr="005575DD" w:rsidRDefault="005575DD" w:rsidP="0042167F">
      <w:pPr>
        <w:pStyle w:val="B5"/>
        <w:ind w:left="1985"/>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4E11F463" w14:textId="77777777" w:rsidR="005575DD" w:rsidRPr="005575DD" w:rsidRDefault="005575DD" w:rsidP="0042167F">
      <w:pPr>
        <w:pStyle w:val="B5"/>
        <w:rPr>
          <w:rFonts w:cs="Arial"/>
          <w:lang w:eastAsia="zh-CN"/>
        </w:rPr>
      </w:pPr>
      <w:r w:rsidRPr="005575DD">
        <w:rPr>
          <w:rFonts w:hint="eastAsia"/>
          <w:lang w:eastAsia="zh-CN"/>
        </w:rPr>
        <w:t>end if</w:t>
      </w:r>
    </w:p>
    <w:p w14:paraId="21D961E4" w14:textId="77777777" w:rsidR="005575DD" w:rsidRPr="005575DD" w:rsidRDefault="00BE0229" w:rsidP="0042167F">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B8D3F32" w14:textId="77777777" w:rsidR="005575DD" w:rsidRPr="005575DD" w:rsidRDefault="005575DD" w:rsidP="0042167F">
      <w:pPr>
        <w:pStyle w:val="B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oMath>
    </w:p>
    <w:p w14:paraId="64BE330F" w14:textId="77777777" w:rsidR="005575DD" w:rsidRPr="005575DD" w:rsidRDefault="00BE0229" w:rsidP="0042167F">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6FB9B4BE" w14:textId="77777777" w:rsidR="005575DD" w:rsidRPr="005575DD" w:rsidRDefault="005575DD" w:rsidP="0042167F">
      <w:pPr>
        <w:pStyle w:val="B5"/>
        <w:rPr>
          <w:lang w:eastAsia="zh-CN"/>
        </w:rPr>
      </w:pPr>
      <w:r w:rsidRPr="005575DD">
        <w:rPr>
          <w:lang w:eastAsia="zh-CN"/>
        </w:rPr>
        <w:t xml:space="preserve">else </w:t>
      </w:r>
    </w:p>
    <w:p w14:paraId="4257C540" w14:textId="77777777" w:rsidR="005575DD" w:rsidRPr="005575DD" w:rsidRDefault="00BE0229" w:rsidP="0042167F">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3C36F534" w14:textId="77777777" w:rsidR="005575DD" w:rsidRPr="005575DD" w:rsidRDefault="005575DD" w:rsidP="0042167F">
      <w:pPr>
        <w:pStyle w:val="B5"/>
        <w:rPr>
          <w:lang w:eastAsia="zh-CN"/>
        </w:rPr>
      </w:pPr>
      <w:r w:rsidRPr="005575DD">
        <w:rPr>
          <w:lang w:eastAsia="zh-CN"/>
        </w:rPr>
        <w:t>end if</w:t>
      </w:r>
    </w:p>
    <w:p w14:paraId="23699446" w14:textId="77777777" w:rsidR="005575DD" w:rsidRPr="005575DD" w:rsidRDefault="005575DD" w:rsidP="0042167F">
      <w:pPr>
        <w:pStyle w:val="B5"/>
        <w:rPr>
          <w:lang w:eastAsia="zh-CN"/>
        </w:rPr>
      </w:pPr>
      <m:oMath>
        <m:r>
          <w:rPr>
            <w:rFonts w:ascii="Cambria Math" w:hAnsi="Cambria Math"/>
            <w:lang w:eastAsia="zh-CN"/>
          </w:rPr>
          <m:t>cnt</m:t>
        </m:r>
        <m:r>
          <m:rPr>
            <m:sty m:val="p"/>
          </m:rPr>
          <w:rPr>
            <w:rFonts w:ascii="Cambria Math" w:hAnsi="Cambria Math"/>
            <w:lang w:eastAsia="zh-CN"/>
          </w:rPr>
          <m:t>=0</m:t>
        </m:r>
      </m:oMath>
      <w:r w:rsidRPr="005575DD">
        <w:rPr>
          <w:lang w:eastAsia="zh-CN"/>
        </w:rPr>
        <w:t>;</w:t>
      </w:r>
    </w:p>
    <w:p w14:paraId="246A06BE" w14:textId="77777777" w:rsidR="005575DD" w:rsidRPr="005575DD" w:rsidRDefault="005575DD" w:rsidP="0042167F">
      <w:pPr>
        <w:pStyle w:val="B5"/>
        <w:rPr>
          <w:lang w:eastAsia="zh-CN"/>
        </w:rPr>
      </w:pPr>
      <m:oMath>
        <m:r>
          <w:rPr>
            <w:rFonts w:ascii="Cambria Math" w:hAnsi="Cambria Math" w:cs="Arial"/>
            <w:lang w:eastAsia="zh-CN"/>
          </w:rPr>
          <m:t>m</m:t>
        </m:r>
        <m:r>
          <w:rPr>
            <w:rFonts w:ascii="Cambria Math" w:hAnsi="Cambria Math"/>
            <w:lang w:eastAsia="zh-CN"/>
          </w:rPr>
          <m:t>c</m:t>
        </m:r>
        <m:r>
          <m:rPr>
            <m:sty m:val="p"/>
          </m:rPr>
          <w:rPr>
            <w:rFonts w:ascii="Cambria Math" w:hAnsi="Cambria Math"/>
            <w:lang w:eastAsia="zh-CN"/>
          </w:rPr>
          <m:t>=0</m:t>
        </m:r>
      </m:oMath>
      <w:r w:rsidRPr="005575DD">
        <w:rPr>
          <w:rFonts w:cs="Arial"/>
          <w:lang w:eastAsia="zh-CN"/>
        </w:rPr>
        <w:t>;</w:t>
      </w:r>
    </w:p>
    <w:p w14:paraId="12915B2D" w14:textId="77777777" w:rsidR="005575DD" w:rsidRPr="005575DD" w:rsidRDefault="005575DD" w:rsidP="0042167F">
      <w:pPr>
        <w:pStyle w:val="B5"/>
      </w:pPr>
      <w:r w:rsidRPr="005575DD">
        <w:t xml:space="preserve">while </w:t>
      </w:r>
      <m:oMath>
        <m:r>
          <w:rPr>
            <w:rFonts w:ascii="Cambria Math" w:hAnsi="Cambria Math"/>
          </w:rPr>
          <m:t>m</m:t>
        </m:r>
        <m:r>
          <w:rPr>
            <w:rFonts w:ascii="Cambria Math" w:hAnsi="Cambria Math"/>
            <w:lang w:eastAsia="zh-CN"/>
          </w:rPr>
          <m:t>c</m:t>
        </m:r>
        <m:r>
          <m:rPr>
            <m:sty m:val="p"/>
          </m:rPr>
          <w:rPr>
            <w:rFonts w:ascii="Cambria Math" w:hAnsi="Cambria Math"/>
            <w:lang w:eastAsia="zh-CN"/>
          </w:rPr>
          <m:t>&lt;</m:t>
        </m:r>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oMath>
    </w:p>
    <w:p w14:paraId="6D639101" w14:textId="77777777" w:rsidR="005575DD" w:rsidRPr="005575DD" w:rsidRDefault="005575DD" w:rsidP="0042167F">
      <w:pPr>
        <w:pStyle w:val="B5"/>
        <w:ind w:left="1701" w:firstLine="0"/>
      </w:pPr>
      <w:r w:rsidRPr="005575DD">
        <w:t xml:space="preserve">if the UE is scheduled PDSCH reception for transport blocks with enabled HARQ-ACK information on serving cell </w:t>
      </w:r>
      <m:oMath>
        <m:r>
          <w:rPr>
            <w:rFonts w:ascii="Cambria Math" w:hAnsi="Cambria Math"/>
          </w:rPr>
          <m:t>m</m:t>
        </m:r>
        <m:r>
          <w:rPr>
            <w:rFonts w:ascii="Cambria Math" w:hAnsi="Cambria Math"/>
            <w:lang w:eastAsia="zh-CN"/>
          </w:rPr>
          <m:t>c</m:t>
        </m:r>
      </m:oMath>
      <w:r w:rsidRPr="005575DD">
        <w:rPr>
          <w:iCs/>
          <w:lang w:eastAsia="zh-CN"/>
        </w:rPr>
        <w:t xml:space="preserve">, if any, of set </w:t>
      </w:r>
      <m:oMath>
        <m:r>
          <w:rPr>
            <w:rFonts w:ascii="Cambria Math" w:hAnsi="Cambria Math"/>
          </w:rPr>
          <m:t>s</m:t>
        </m:r>
      </m:oMath>
    </w:p>
    <w:p w14:paraId="1FBED464" w14:textId="77777777" w:rsidR="005575DD" w:rsidRPr="005575DD" w:rsidRDefault="005575DD" w:rsidP="0042167F">
      <w:pPr>
        <w:pStyle w:val="B5"/>
        <w:ind w:left="2268"/>
        <w:rPr>
          <w:lang w:eastAsia="zh-CN"/>
        </w:rPr>
      </w:pPr>
      <w:r w:rsidRPr="005575DD">
        <w:t xml:space="preserve">if </w:t>
      </w:r>
      <w:r w:rsidRPr="00AA7C57">
        <w:rPr>
          <w:i/>
          <w:iCs/>
        </w:rPr>
        <w:t>maxNrofCodeWordsScheduledByDCI</w:t>
      </w:r>
      <w:r w:rsidRPr="005575DD">
        <w:rPr>
          <w:lang w:eastAsia="zh-CN"/>
        </w:rPr>
        <w:t xml:space="preserve"> is 2 for serving cell </w:t>
      </w:r>
      <m:oMath>
        <m:r>
          <w:rPr>
            <w:rFonts w:ascii="Cambria Math" w:hAnsi="Cambria Math"/>
            <w:lang w:eastAsia="zh-CN"/>
          </w:rPr>
          <m:t>mc</m:t>
        </m:r>
      </m:oMath>
      <w:r w:rsidRPr="005575DD">
        <w:rPr>
          <w:lang w:eastAsia="zh-CN"/>
        </w:rPr>
        <w:t xml:space="preserve"> </w:t>
      </w:r>
    </w:p>
    <w:p w14:paraId="76E6D212" w14:textId="77777777" w:rsidR="005575DD" w:rsidRPr="005575DD" w:rsidRDefault="005575DD" w:rsidP="0042167F">
      <w:pPr>
        <w:pStyle w:val="B5"/>
        <w:ind w:left="2552"/>
      </w:pPr>
      <w:r w:rsidRPr="005575DD">
        <w:t>if the PDSCH reception provides two transport blocks</w:t>
      </w:r>
    </w:p>
    <w:p w14:paraId="10160343" w14:textId="77777777" w:rsidR="005575DD" w:rsidRPr="005575DD" w:rsidRDefault="00BE0229" w:rsidP="0042167F">
      <w:pPr>
        <w:pStyle w:val="B5"/>
        <w:ind w:left="2552" w:hanging="1"/>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binary AND operation of the HARQ-ACK information bits corresponding to the first and second transport blocks of this cell</w:t>
      </w:r>
    </w:p>
    <w:p w14:paraId="3787EB98" w14:textId="01A889AB" w:rsidR="005575DD" w:rsidRPr="005575DD" w:rsidRDefault="005575DD" w:rsidP="0042167F">
      <w:pPr>
        <w:pStyle w:val="B5"/>
        <w:rPr>
          <w:lang w:eastAsia="zh-CN"/>
        </w:rPr>
      </w:pPr>
      <w:r w:rsidRPr="005575DD">
        <w:rPr>
          <w:lang w:eastAsia="zh-CN"/>
        </w:rPr>
        <w:tab/>
      </w:r>
      <w:r w:rsidRPr="005575DD">
        <w:rPr>
          <w:lang w:eastAsia="zh-CN"/>
        </w:rPr>
        <w:tab/>
      </w:r>
      <w:r w:rsidRPr="005575DD">
        <w:rPr>
          <w:lang w:eastAsia="zh-CN"/>
        </w:rPr>
        <w:tab/>
        <w:t>else</w:t>
      </w:r>
    </w:p>
    <w:p w14:paraId="74660048" w14:textId="77777777" w:rsidR="005575DD" w:rsidRPr="005575DD" w:rsidRDefault="00BE0229" w:rsidP="0042167F">
      <w:pPr>
        <w:pStyle w:val="B5"/>
        <w:ind w:left="2552" w:hanging="1"/>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0825B0BD" w14:textId="6DAB36A3" w:rsidR="005575DD" w:rsidRPr="005575DD" w:rsidRDefault="005575DD" w:rsidP="0042167F">
      <w:pPr>
        <w:pStyle w:val="B5"/>
        <w:rPr>
          <w:lang w:eastAsia="zh-CN"/>
        </w:rPr>
      </w:pPr>
      <w:r w:rsidRPr="005575DD">
        <w:rPr>
          <w:lang w:eastAsia="zh-CN"/>
        </w:rPr>
        <w:tab/>
      </w:r>
      <w:r w:rsidRPr="005575DD">
        <w:rPr>
          <w:lang w:eastAsia="zh-CN"/>
        </w:rPr>
        <w:tab/>
      </w:r>
      <w:r w:rsidRPr="005575DD">
        <w:rPr>
          <w:lang w:eastAsia="zh-CN"/>
        </w:rPr>
        <w:tab/>
        <w:t>end if</w:t>
      </w:r>
    </w:p>
    <w:p w14:paraId="28F9E966" w14:textId="77777777" w:rsidR="005575DD" w:rsidRPr="005575DD" w:rsidRDefault="005575DD" w:rsidP="00F40854">
      <w:pPr>
        <w:pStyle w:val="B5"/>
        <w:ind w:left="2268"/>
        <w:rPr>
          <w:lang w:eastAsia="zh-CN"/>
        </w:rPr>
      </w:pPr>
      <w:r w:rsidRPr="005575DD">
        <w:rPr>
          <w:lang w:eastAsia="zh-CN"/>
        </w:rPr>
        <w:t>else</w:t>
      </w:r>
    </w:p>
    <w:p w14:paraId="167BC460" w14:textId="77777777" w:rsidR="005575DD" w:rsidRPr="005575DD" w:rsidRDefault="005575DD" w:rsidP="00F40854">
      <w:pPr>
        <w:pStyle w:val="B5"/>
        <w:ind w:left="2268"/>
      </w:pPr>
      <w:r w:rsidRPr="005575DD">
        <w:rPr>
          <w:lang w:eastAsia="zh-CN"/>
        </w:rP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Pr="005575DD">
        <w:rPr>
          <w:rFonts w:hint="eastAsia"/>
          <w:lang w:eastAsia="zh-CN"/>
        </w:rPr>
        <w:t>=</w:t>
      </w:r>
      <w:r w:rsidRPr="005575DD">
        <w:t xml:space="preserve"> HARQ-ACK information bit of this cell</w:t>
      </w:r>
    </w:p>
    <w:p w14:paraId="252953F2" w14:textId="77777777" w:rsidR="005575DD" w:rsidRPr="005575DD" w:rsidRDefault="005575DD" w:rsidP="00F40854">
      <w:pPr>
        <w:pStyle w:val="B5"/>
        <w:ind w:left="2268"/>
      </w:pPr>
      <w:r w:rsidRPr="005575DD">
        <w:t>end if</w:t>
      </w:r>
    </w:p>
    <w:p w14:paraId="3D861FD0" w14:textId="77777777" w:rsidR="005575DD" w:rsidRPr="005575DD" w:rsidRDefault="005575DD" w:rsidP="00F40854">
      <w:pPr>
        <w:pStyle w:val="B5"/>
        <w:ind w:left="2268"/>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5D7F518B" w14:textId="77777777" w:rsidR="005575DD" w:rsidRPr="005575DD" w:rsidRDefault="005575DD" w:rsidP="00F40854">
      <w:pPr>
        <w:pStyle w:val="B5"/>
        <w:ind w:left="1985"/>
      </w:pPr>
      <w:r w:rsidRPr="005575DD">
        <w:t>end if</w:t>
      </w:r>
    </w:p>
    <w:p w14:paraId="7868194F" w14:textId="77777777" w:rsidR="005575DD" w:rsidRPr="005575DD" w:rsidRDefault="005575DD" w:rsidP="00F40854">
      <w:pPr>
        <w:pStyle w:val="B5"/>
        <w:ind w:left="1985"/>
        <w:rPr>
          <w:lang w:eastAsia="zh-CN"/>
        </w:rPr>
      </w:pPr>
      <m:oMath>
        <m:r>
          <w:rPr>
            <w:rFonts w:ascii="Cambria Math" w:hAnsi="Cambria Math"/>
            <w:lang w:eastAsia="zh-CN"/>
          </w:rPr>
          <m:t>mc</m:t>
        </m:r>
        <m:r>
          <m:rPr>
            <m:sty m:val="p"/>
          </m:rPr>
          <w:rPr>
            <w:rFonts w:ascii="Cambria Math" w:hAnsi="Cambria Math"/>
            <w:lang w:eastAsia="zh-CN"/>
          </w:rPr>
          <m:t>=</m:t>
        </m:r>
        <m:r>
          <w:rPr>
            <w:rFonts w:ascii="Cambria Math" w:hAnsi="Cambria Math"/>
            <w:lang w:eastAsia="zh-CN"/>
          </w:rPr>
          <m:t>mc</m:t>
        </m:r>
        <m:r>
          <m:rPr>
            <m:sty m:val="p"/>
          </m:rPr>
          <w:rPr>
            <w:rFonts w:ascii="Cambria Math" w:hAnsi="Cambria Math"/>
            <w:lang w:eastAsia="zh-CN"/>
          </w:rPr>
          <m:t>+1</m:t>
        </m:r>
      </m:oMath>
      <w:r w:rsidRPr="005575DD">
        <w:rPr>
          <w:lang w:eastAsia="zh-CN"/>
        </w:rPr>
        <w:t>;</w:t>
      </w:r>
    </w:p>
    <w:p w14:paraId="4C9FE768" w14:textId="77777777" w:rsidR="005575DD" w:rsidRPr="005575DD" w:rsidRDefault="005575DD" w:rsidP="0042167F">
      <w:pPr>
        <w:pStyle w:val="B5"/>
        <w:rPr>
          <w:lang w:eastAsia="zh-CN"/>
        </w:rPr>
      </w:pPr>
      <w:r w:rsidRPr="005575DD">
        <w:rPr>
          <w:lang w:eastAsia="zh-CN"/>
        </w:rPr>
        <w:t>end while</w:t>
      </w:r>
    </w:p>
    <w:p w14:paraId="2D7D566D" w14:textId="77777777" w:rsidR="005575DD" w:rsidRPr="005575DD" w:rsidRDefault="005575DD" w:rsidP="00E10BDF">
      <w:pPr>
        <w:pStyle w:val="B4"/>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5575DD">
        <w:rPr>
          <w:lang w:eastAsia="zh-CN"/>
        </w:rPr>
        <w:t xml:space="preserve"> </w:t>
      </w:r>
    </w:p>
    <w:p w14:paraId="3C695EAD" w14:textId="77777777" w:rsidR="005575DD" w:rsidRPr="005575DD" w:rsidRDefault="00BE0229" w:rsidP="00E10BDF">
      <w:pPr>
        <w:pStyle w:val="B5"/>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3161ECD6" w14:textId="77777777" w:rsidR="005575DD" w:rsidRPr="005575DD" w:rsidRDefault="005575DD" w:rsidP="00E10BDF">
      <w:pPr>
        <w:pStyle w:val="B5"/>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14C7AD5B" w14:textId="77777777" w:rsidR="005575DD" w:rsidRPr="005575DD" w:rsidRDefault="005575DD" w:rsidP="00E10BDF">
      <w:pPr>
        <w:pStyle w:val="B4"/>
        <w:rPr>
          <w:lang w:eastAsia="zh-CN"/>
        </w:rPr>
      </w:pPr>
      <w:r w:rsidRPr="005575DD">
        <w:rPr>
          <w:lang w:eastAsia="zh-CN"/>
        </w:rPr>
        <w:t>end while</w:t>
      </w:r>
    </w:p>
    <w:p w14:paraId="4B5226D8" w14:textId="77777777" w:rsidR="005575DD" w:rsidRPr="005575DD" w:rsidRDefault="00BE0229" w:rsidP="00E10BDF">
      <w:pPr>
        <w:pStyle w:val="B4"/>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+1…, 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w:rPr>
                <w:rFonts w:ascii="Cambria Math" w:hAnsi="Cambria Math"/>
                <w:lang w:eastAsia="zh-CN"/>
              </w:rPr>
              <m:t>-1</m:t>
            </m:r>
          </m:e>
        </m:d>
      </m:oMath>
      <w:r w:rsidR="005575DD" w:rsidRPr="005575DD">
        <w:rPr>
          <w:lang w:eastAsia="zh-CN"/>
        </w:rPr>
        <w:t>;</w:t>
      </w:r>
    </w:p>
    <w:p w14:paraId="29A8FB72" w14:textId="77777777" w:rsidR="005575DD" w:rsidRPr="005575DD" w:rsidRDefault="005575DD" w:rsidP="00E10BDF">
      <w:pPr>
        <w:pStyle w:val="B4"/>
        <w:rPr>
          <w:lang w:eastAsia="zh-CN"/>
        </w:rPr>
      </w:pPr>
      <w:r w:rsidRPr="005575DD">
        <w:rPr>
          <w:lang w:eastAsia="zh-CN"/>
        </w:rPr>
        <w:t>end if</w:t>
      </w:r>
    </w:p>
    <w:p w14:paraId="52C3091F" w14:textId="77777777" w:rsidR="005575DD" w:rsidRPr="005575DD" w:rsidRDefault="005575DD" w:rsidP="00E10BDF">
      <w:pPr>
        <w:pStyle w:val="B4"/>
        <w:rPr>
          <w:lang w:eastAsia="zh-CN"/>
        </w:rPr>
      </w:pPr>
      <m:oMath>
        <m:r>
          <w:rPr>
            <w:rFonts w:ascii="Cambria Math" w:hAnsi="Cambria Math"/>
            <w:lang w:eastAsia="zh-CN"/>
          </w:rPr>
          <m:t>s=s+1</m:t>
        </m:r>
      </m:oMath>
      <w:r w:rsidRPr="005575DD">
        <w:rPr>
          <w:lang w:eastAsia="zh-CN"/>
        </w:rPr>
        <w:t>;</w:t>
      </w:r>
    </w:p>
    <w:p w14:paraId="1F41D9C2" w14:textId="46126EE2" w:rsidR="005575DD" w:rsidRPr="005575DD" w:rsidRDefault="005575DD" w:rsidP="00E10BDF">
      <w:pPr>
        <w:pStyle w:val="B3"/>
        <w:rPr>
          <w:lang w:eastAsia="zh-CN"/>
        </w:rPr>
      </w:pPr>
      <w:r w:rsidRPr="005575DD">
        <w:rPr>
          <w:lang w:eastAsia="zh-CN"/>
        </w:rPr>
        <w:t>end while</w:t>
      </w:r>
    </w:p>
    <w:p w14:paraId="3C4BA5BE" w14:textId="77777777" w:rsidR="005575DD" w:rsidRPr="005575DD" w:rsidRDefault="005575DD" w:rsidP="00E10BDF">
      <w:pPr>
        <w:pStyle w:val="B2"/>
        <w:rPr>
          <w:lang w:eastAsia="zh-CN"/>
        </w:rPr>
      </w:pPr>
      <w:r w:rsidRPr="005575DD">
        <w:rPr>
          <w:lang w:eastAsia="zh-CN"/>
        </w:rPr>
        <w:t>end if</w:t>
      </w:r>
      <w:r w:rsidRPr="005575DD">
        <w:rPr>
          <w:rFonts w:hint="eastAsia"/>
          <w:lang w:eastAsia="zh-CN"/>
        </w:rPr>
        <w:t xml:space="preserve"> </w:t>
      </w:r>
    </w:p>
    <w:p w14:paraId="3D2241B1" w14:textId="77777777" w:rsidR="005575DD" w:rsidRPr="005575DD" w:rsidRDefault="005575DD" w:rsidP="00E10BDF">
      <w:pPr>
        <w:pStyle w:val="B2"/>
        <w:rPr>
          <w:i/>
          <w:lang w:val="en-US" w:eastAsia="zh-CN"/>
        </w:rPr>
      </w:pPr>
      <m:oMath>
        <m:r>
          <w:rPr>
            <w:rFonts w:ascii="Cambria Math" w:hAnsi="Cambria Math"/>
          </w:rPr>
          <m:t>m=m+1</m:t>
        </m:r>
      </m:oMath>
      <w:r w:rsidRPr="005575DD">
        <w:rPr>
          <w:iCs/>
        </w:rPr>
        <w:t>;</w:t>
      </w:r>
      <w:r w:rsidRPr="005575DD">
        <w:rPr>
          <w:iCs/>
          <w:lang w:val="en-US"/>
        </w:rPr>
        <w:t xml:space="preserve"> </w:t>
      </w:r>
    </w:p>
    <w:p w14:paraId="663EEAB5" w14:textId="77777777" w:rsidR="005575DD" w:rsidRPr="005575DD" w:rsidRDefault="005575DD" w:rsidP="00E10BDF">
      <w:pPr>
        <w:pStyle w:val="B1"/>
        <w:rPr>
          <w:lang w:eastAsia="zh-CN"/>
        </w:rPr>
      </w:pPr>
      <w:r w:rsidRPr="005575DD">
        <w:rPr>
          <w:rFonts w:hint="eastAsia"/>
          <w:lang w:eastAsia="zh-CN"/>
        </w:rPr>
        <w:t>end while</w:t>
      </w:r>
    </w:p>
    <w:p w14:paraId="16BEFF91" w14:textId="77777777" w:rsidR="005575DD" w:rsidRPr="005575DD" w:rsidRDefault="00BE0229" w:rsidP="00E10BDF">
      <w:pPr>
        <w:pStyle w:val="B1"/>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575DD" w:rsidRPr="005575DD">
        <w:rPr>
          <w:lang w:eastAsia="zh-CN"/>
        </w:rPr>
        <w:t xml:space="preserve">; </w:t>
      </w:r>
    </w:p>
    <w:p w14:paraId="385F210A" w14:textId="02ABC6E5" w:rsidR="005575DD" w:rsidRPr="005575DD" w:rsidRDefault="005575DD" w:rsidP="00E10BDF">
      <w:pPr>
        <w:pStyle w:val="B1"/>
      </w:pPr>
      <w:r w:rsidRPr="005575DD">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5575D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4833B6C" w14:textId="77777777" w:rsidR="005575DD" w:rsidRPr="005575DD" w:rsidRDefault="00BE0229" w:rsidP="00E10BDF">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575DD" w:rsidRPr="005575DD">
        <w:rPr>
          <w:sz w:val="21"/>
          <w:szCs w:val="21"/>
        </w:rPr>
        <w:t xml:space="preserve">; </w:t>
      </w:r>
    </w:p>
    <w:p w14:paraId="298B8051" w14:textId="77777777" w:rsidR="005575DD" w:rsidRPr="005575DD" w:rsidRDefault="005575DD" w:rsidP="00E10BDF">
      <w:pPr>
        <w:pStyle w:val="B1"/>
        <w:rPr>
          <w:lang w:eastAsia="zh-CN"/>
        </w:rPr>
      </w:pPr>
      <w:r w:rsidRPr="005575DD">
        <w:rPr>
          <w:lang w:eastAsia="zh-CN"/>
        </w:rPr>
        <w:t>end if</w:t>
      </w:r>
    </w:p>
    <w:p w14:paraId="67C67459" w14:textId="77777777" w:rsidR="005575DD" w:rsidRPr="005575DD" w:rsidRDefault="005575DD" w:rsidP="00E10BDF">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5575DD">
        <w:rPr>
          <w:iCs/>
          <w:lang w:val="en-US" w:eastAsia="zh-CN"/>
        </w:rPr>
        <w:t>;</w:t>
      </w:r>
    </w:p>
    <w:p w14:paraId="436A5AC4" w14:textId="77777777" w:rsidR="005575DD" w:rsidRPr="005575DD" w:rsidRDefault="005575DD" w:rsidP="00E10BDF">
      <w:pPr>
        <w:pStyle w:val="B1"/>
        <w:rPr>
          <w:rFonts w:cs="Arial"/>
          <w:lang w:eastAsia="zh-CN"/>
        </w:rPr>
      </w:pPr>
      <w:r w:rsidRPr="005575DD">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6228E246" w14:textId="77777777" w:rsidR="005575DD" w:rsidRPr="005575DD" w:rsidRDefault="005575DD" w:rsidP="00E10BDF">
      <w:pPr>
        <w:pStyle w:val="B1"/>
        <w:rPr>
          <w:lang w:val="en-US"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w:t>
      </w:r>
      <w:r w:rsidRPr="005575DD">
        <w:rPr>
          <w:lang w:val="en-US" w:eastAsia="zh-CN"/>
        </w:rPr>
        <w:t xml:space="preserve"> </w:t>
      </w:r>
    </w:p>
    <w:p w14:paraId="557D85CC" w14:textId="77777777" w:rsidR="005575DD" w:rsidRPr="005575DD" w:rsidRDefault="005575DD" w:rsidP="00E10BDF">
      <w:pPr>
        <w:pStyle w:val="B1"/>
        <w:rPr>
          <w:rFonts w:eastAsia="Times New Roman" w:cs="Arial"/>
          <w:lang w:eastAsia="zh-CN"/>
        </w:rPr>
      </w:pPr>
      <w:r w:rsidRPr="005575DD">
        <w:rPr>
          <w:rFonts w:eastAsia="Times New Roman" w:hint="eastAsia"/>
          <w:lang w:eastAsia="zh-CN"/>
        </w:rPr>
        <w:t>end if</w:t>
      </w:r>
    </w:p>
    <w:p w14:paraId="4B82D24D" w14:textId="77777777" w:rsidR="005575DD" w:rsidRPr="005575DD" w:rsidRDefault="005575DD" w:rsidP="00E10BDF">
      <w:pPr>
        <w:pStyle w:val="B1"/>
        <w:rPr>
          <w:rFonts w:eastAsia="Times New Roman" w:cs="Arial"/>
          <w:lang w:eastAsia="zh-CN"/>
        </w:rPr>
      </w:pPr>
      <w:r w:rsidRPr="005575DD">
        <w:rPr>
          <w:rFonts w:eastAsia="Times New Roman" w:cs="Arial" w:hint="eastAsia"/>
          <w:lang w:eastAsia="zh-CN"/>
        </w:rPr>
        <w:t xml:space="preserve">if </w:t>
      </w:r>
      <w:r w:rsidRPr="005575DD">
        <w:rPr>
          <w:rFonts w:eastAsia="Times New Roman"/>
          <w:i/>
        </w:rPr>
        <w:t>harq-ACK-SpatialBundlingPUCCH</w:t>
      </w:r>
      <w:r w:rsidRPr="005575DD">
        <w:rPr>
          <w:rFonts w:eastAsia="Times New Roman" w:hint="eastAsia"/>
          <w:lang w:eastAsia="zh-CN"/>
        </w:rPr>
        <w:t xml:space="preserve"> </w:t>
      </w:r>
      <w:r w:rsidRPr="005575DD">
        <w:rPr>
          <w:rFonts w:eastAsia="Times New Roman"/>
          <w:lang w:val="en-US" w:eastAsia="zh-CN"/>
        </w:rPr>
        <w:t>is not provided</w:t>
      </w:r>
      <w:r w:rsidRPr="005575DD">
        <w:rPr>
          <w:rFonts w:eastAsia="Times New Roman" w:cs="Arial" w:hint="eastAsia"/>
          <w:lang w:eastAsia="zh-CN"/>
        </w:rPr>
        <w:t>,</w:t>
      </w:r>
    </w:p>
    <w:p w14:paraId="74CAC317" w14:textId="77777777" w:rsidR="005575DD" w:rsidRPr="005575DD" w:rsidRDefault="00BE0229" w:rsidP="00E10BDF">
      <w:pPr>
        <w:pStyle w:val="B2"/>
        <w:rPr>
          <w:lang w:val="en-US" w:eastAsia="zh-CN"/>
        </w:rPr>
      </w:pPr>
      <m:oMath>
        <m:sSup>
          <m:sSupPr>
            <m:ctrlPr>
              <w:rPr>
                <w:rFonts w:ascii="Cambria Math" w:hAnsi="Cambria Math" w:cs="Calibri"/>
                <w:sz w:val="21"/>
                <w:szCs w:val="21"/>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1"/>
          <w:szCs w:val="21"/>
          <w:lang w:val="en-US"/>
        </w:rPr>
        <w:t xml:space="preserve"> </w:t>
      </w:r>
    </w:p>
    <w:p w14:paraId="21AB3182" w14:textId="77777777" w:rsidR="005575DD" w:rsidRPr="005575DD" w:rsidRDefault="005575DD" w:rsidP="00E10BDF">
      <w:pPr>
        <w:pStyle w:val="B1"/>
        <w:rPr>
          <w:lang w:eastAsia="zh-CN"/>
        </w:rPr>
      </w:pPr>
      <w:r w:rsidRPr="005575DD">
        <w:rPr>
          <w:rFonts w:hint="eastAsia"/>
          <w:lang w:eastAsia="zh-CN"/>
        </w:rPr>
        <w:t>else</w:t>
      </w:r>
    </w:p>
    <w:p w14:paraId="3F970E49" w14:textId="77777777" w:rsidR="005575DD" w:rsidRPr="005575DD" w:rsidRDefault="00BE0229" w:rsidP="00E10BDF">
      <w:pPr>
        <w:pStyle w:val="B2"/>
        <w:rPr>
          <w:lang w:val="en-US" w:eastAsia="zh-CN"/>
        </w:rPr>
      </w:pPr>
      <m:oMath>
        <m:sSup>
          <m:sSupPr>
            <m:ctrlPr>
              <w:rPr>
                <w:rFonts w:ascii="Cambria Math" w:hAnsi="Cambria Math" w:cs="SimSun"/>
                <w:sz w:val="24"/>
                <w:szCs w:val="24"/>
              </w:rPr>
            </m:ctrlPr>
          </m:sSupPr>
          <m:e>
            <m:r>
              <w:rPr>
                <w:rFonts w:ascii="Cambria Math" w:hAnsi="Cambria Math"/>
              </w:rPr>
              <m:t>O</m:t>
            </m:r>
          </m:e>
          <m:sup>
            <m:r>
              <w:rPr>
                <w:rFonts w:ascii="Cambria Math" w:hAnsi="Cambria Math"/>
              </w:rPr>
              <m:t>ACK</m:t>
            </m:r>
          </m:sup>
        </m:sSup>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4"/>
          <w:szCs w:val="24"/>
          <w:lang w:val="en-US"/>
        </w:rPr>
        <w:t xml:space="preserve"> </w:t>
      </w:r>
    </w:p>
    <w:p w14:paraId="210BD9FE" w14:textId="77777777" w:rsidR="005575DD" w:rsidRPr="005575DD" w:rsidRDefault="005575DD" w:rsidP="00E10BDF">
      <w:pPr>
        <w:pStyle w:val="B1"/>
        <w:rPr>
          <w:lang w:eastAsia="zh-CN"/>
        </w:rPr>
      </w:pPr>
      <w:r w:rsidRPr="005575DD">
        <w:rPr>
          <w:lang w:eastAsia="zh-CN"/>
        </w:rPr>
        <w:t>end if</w:t>
      </w:r>
    </w:p>
    <w:p w14:paraId="5EB6A616" w14:textId="77777777" w:rsidR="005575DD" w:rsidRPr="005575DD" w:rsidRDefault="00BE0229" w:rsidP="00E10BDF">
      <w:pPr>
        <w:pStyle w:val="B1"/>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5575DD" w:rsidRPr="005575DD">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r w:rsidR="005575DD" w:rsidRPr="005575DD">
        <w:rPr>
          <w:lang w:eastAsia="zh-CN"/>
        </w:rPr>
        <w:t xml:space="preserve"> .</w:t>
      </w:r>
    </w:p>
    <w:p w14:paraId="26736142" w14:textId="77777777" w:rsidR="001E558F" w:rsidRPr="001E558F" w:rsidRDefault="001E558F" w:rsidP="001E558F">
      <w:pPr>
        <w:rPr>
          <w:rFonts w:eastAsia="Times New Roman"/>
          <w:lang w:eastAsia="zh-CN"/>
        </w:rPr>
      </w:pPr>
      <w:r w:rsidRPr="001E558F">
        <w:rPr>
          <w:rFonts w:eastAsia="Times New Roman"/>
          <w:lang w:val="en-US"/>
        </w:rPr>
        <w:t xml:space="preserve">If </w:t>
      </w:r>
      <m:oMath>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ACK</m:t>
            </m:r>
            <m:ctrlPr>
              <w:rPr>
                <w:rFonts w:ascii="Cambria Math" w:eastAsia="Times New Roman" w:hAnsi="Cambria Math"/>
                <w:lang w:eastAsia="zh-CN"/>
              </w:rPr>
            </m:ctrlPr>
          </m:sub>
        </m:sSub>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SR</m:t>
            </m:r>
            <m:ctrlPr>
              <w:rPr>
                <w:rFonts w:ascii="Cambria Math" w:eastAsia="Times New Roman" w:hAnsi="Cambria Math"/>
                <w:lang w:eastAsia="zh-CN"/>
              </w:rPr>
            </m:ctrlPr>
          </m:sub>
        </m:sSub>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CSI</m:t>
            </m:r>
            <m:ctrlPr>
              <w:rPr>
                <w:rFonts w:ascii="Cambria Math" w:eastAsia="Times New Roman" w:hAnsi="Cambria Math"/>
                <w:lang w:eastAsia="zh-CN"/>
              </w:rPr>
            </m:ctrlPr>
          </m:sub>
        </m:sSub>
        <m:r>
          <w:rPr>
            <w:rFonts w:ascii="Cambria Math" w:eastAsia="Times New Roman" w:hAnsi="Cambria Math" w:hint="eastAsia"/>
            <w:lang w:eastAsia="zh-CN"/>
          </w:rPr>
          <m:t>≤</m:t>
        </m:r>
        <m:r>
          <w:rPr>
            <w:rFonts w:ascii="Cambria Math" w:eastAsia="Times New Roman" w:hAnsi="Cambria Math"/>
            <w:lang w:eastAsia="zh-CN"/>
          </w:rPr>
          <m:t>11</m:t>
        </m:r>
      </m:oMath>
      <w:r w:rsidRPr="001E558F">
        <w:rPr>
          <w:rFonts w:eastAsia="Times New Roman"/>
          <w:lang w:val="en-US"/>
        </w:rPr>
        <w:t xml:space="preserve"> </w:t>
      </w:r>
      <w:r w:rsidRPr="001E558F">
        <w:rPr>
          <w:rFonts w:eastAsia="Times New Roman" w:hint="eastAsia"/>
          <w:u w:val="single"/>
        </w:rPr>
        <w:t xml:space="preserve">and </w:t>
      </w:r>
      <m:oMath>
        <m:sSubSup>
          <m:sSubSupPr>
            <m:ctrlPr>
              <w:rPr>
                <w:rFonts w:ascii="Cambria Math" w:eastAsia="Times New Roman" w:hAnsi="Cambria Math" w:cs="Calibri"/>
                <w:i/>
                <w:iCs/>
                <w:u w:val="single"/>
              </w:rPr>
            </m:ctrlPr>
          </m:sSubSupPr>
          <m:e>
            <m:r>
              <w:rPr>
                <w:rFonts w:ascii="Cambria Math" w:eastAsia="Times New Roman" w:hAnsi="Cambria Math"/>
                <w:u w:val="single"/>
              </w:rPr>
              <m:t>N</m:t>
            </m:r>
          </m:e>
          <m:sub>
            <m:r>
              <m:rPr>
                <m:sty m:val="p"/>
              </m:rPr>
              <w:rPr>
                <w:rFonts w:ascii="Cambria Math" w:eastAsia="Times New Roman" w:hAnsi="Cambria Math"/>
                <w:u w:val="single"/>
              </w:rPr>
              <m:t>sets</m:t>
            </m:r>
            <m:ctrlPr>
              <w:rPr>
                <w:rFonts w:ascii="Cambria Math" w:eastAsia="Times New Roman" w:hAnsi="Cambria Math" w:cs="Calibri"/>
                <w:u w:val="single"/>
              </w:rPr>
            </m:ctrlPr>
          </m:sub>
          <m:sup>
            <m:r>
              <m:rPr>
                <m:nor/>
              </m:rPr>
              <w:rPr>
                <w:rFonts w:ascii="Cambria Math" w:eastAsia="Times New Roman" w:hAnsi="Cambria Math"/>
                <w:u w:val="single"/>
              </w:rPr>
              <m:t>DL</m:t>
            </m:r>
            <m:ctrlPr>
              <w:rPr>
                <w:rFonts w:ascii="Cambria Math" w:eastAsia="Times New Roman" w:hAnsi="Cambria Math" w:cs="Calibri"/>
                <w:u w:val="single"/>
              </w:rPr>
            </m:ctrlPr>
          </m:sup>
        </m:sSubSup>
        <m:r>
          <m:rPr>
            <m:sty m:val="p"/>
          </m:rPr>
          <w:rPr>
            <w:rFonts w:ascii="Cambria Math" w:eastAsia="Times New Roman" w:hAnsi="Cambria Math"/>
            <w:u w:val="single"/>
          </w:rPr>
          <m:t>&gt;0</m:t>
        </m:r>
      </m:oMath>
      <w:r w:rsidRPr="001E558F">
        <w:rPr>
          <w:rFonts w:eastAsia="Times New Roman"/>
          <w:u w:val="single"/>
        </w:rPr>
        <w:t>,</w:t>
      </w:r>
      <w:r w:rsidRPr="001E558F">
        <w:rPr>
          <w:rFonts w:eastAsia="Times New Roman"/>
          <w:lang w:val="en-US"/>
        </w:rPr>
        <w:t xml:space="preserve"> </w:t>
      </w:r>
      <w:r w:rsidRPr="001E558F">
        <w:rPr>
          <w:rFonts w:eastAsia="Times New Roman"/>
          <w:lang w:eastAsia="zh-CN"/>
        </w:rPr>
        <w:t xml:space="preserve">for obtaining a PUCCH transmission power as described in clause 7.2.1, </w:t>
      </w:r>
      <w:r w:rsidRPr="001E558F">
        <w:rPr>
          <w:rFonts w:eastAsia="Times New Roman"/>
          <w:lang w:val="en-US"/>
        </w:rPr>
        <w:t xml:space="preserve">the UE determines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sSub>
          <m:sSubPr>
            <m:ctrlPr>
              <w:rPr>
                <w:rFonts w:ascii="Cambria Math" w:eastAsia="Times New Roman" w:hAnsi="Cambria Math"/>
                <w:i/>
                <w:lang w:eastAsia="zh-CN"/>
              </w:rPr>
            </m:ctrlPr>
          </m:sSubPr>
          <m:e>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0</m:t>
                </m:r>
                <m:ctrlPr>
                  <w:rPr>
                    <w:rFonts w:ascii="Cambria Math" w:eastAsia="Times New Roman" w:hAnsi="Cambria Math"/>
                    <w:lang w:eastAsia="zh-CN"/>
                  </w:rPr>
                </m:ctrlPr>
              </m:sub>
            </m:sSub>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1</m:t>
            </m:r>
            <m:ctrlPr>
              <w:rPr>
                <w:rFonts w:ascii="Cambria Math" w:eastAsia="Times New Roman" w:hAnsi="Cambria Math"/>
                <w:lang w:eastAsia="zh-CN"/>
              </w:rPr>
            </m:ctrlPr>
          </m:sub>
        </m:sSub>
      </m:oMath>
      <w:r w:rsidRPr="001E558F">
        <w:rPr>
          <w:rFonts w:eastAsia="Times New Roman"/>
          <w:lang w:eastAsia="zh-CN"/>
        </w:rPr>
        <w:t xml:space="preserve">, where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0</m:t>
            </m:r>
            <m:ctrlPr>
              <w:rPr>
                <w:rFonts w:ascii="Cambria Math" w:eastAsia="Times New Roman" w:hAnsi="Cambria Math"/>
                <w:lang w:eastAsia="zh-CN"/>
              </w:rPr>
            </m:ctrlPr>
          </m:sub>
        </m:sSub>
      </m:oMath>
      <w:r w:rsidRPr="001E558F">
        <w:rPr>
          <w:rFonts w:eastAsia="Times New Roman"/>
          <w:lang w:eastAsia="zh-CN"/>
        </w:rPr>
        <w:t xml:space="preserve"> is the value of</w:t>
      </w:r>
      <w:r w:rsidRPr="001E558F">
        <w:rPr>
          <w:rFonts w:eastAsia="Times New Roman"/>
          <w:lang w:val="en-US" w:eastAsia="zh-CN"/>
        </w:rPr>
        <w:t xml:space="preserv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oMath>
      <w:r w:rsidRPr="001E558F">
        <w:rPr>
          <w:rFonts w:eastAsia="Times New Roman"/>
          <w:lang w:eastAsia="zh-CN"/>
        </w:rPr>
        <w:t xml:space="preserve"> for the first Type-2 HARQ-ACK sub-codebook and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1</m:t>
            </m:r>
            <m:ctrlPr>
              <w:rPr>
                <w:rFonts w:ascii="Cambria Math" w:eastAsia="Times New Roman" w:hAnsi="Cambria Math"/>
                <w:lang w:eastAsia="zh-CN"/>
              </w:rPr>
            </m:ctrlPr>
          </m:sub>
        </m:sSub>
      </m:oMath>
      <w:r w:rsidRPr="001E558F">
        <w:rPr>
          <w:rFonts w:eastAsia="Times New Roman"/>
          <w:lang w:eastAsia="zh-CN"/>
        </w:rPr>
        <w:t xml:space="preserve"> is the value of</w:t>
      </w:r>
      <w:r w:rsidRPr="001E558F">
        <w:rPr>
          <w:rFonts w:eastAsia="Times New Roman"/>
          <w:lang w:val="en-US" w:eastAsia="zh-CN"/>
        </w:rPr>
        <w:t xml:space="preserv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oMath>
      <w:r w:rsidRPr="001E558F">
        <w:rPr>
          <w:rFonts w:eastAsia="Times New Roman"/>
          <w:lang w:eastAsia="zh-CN"/>
        </w:rPr>
        <w:t xml:space="preserve"> for the second Type-2 HARQ-ACK sub-codebook that is determined as</w:t>
      </w:r>
    </w:p>
    <w:p w14:paraId="3366E90F" w14:textId="77777777" w:rsidR="001E558F" w:rsidRPr="001E558F" w:rsidRDefault="00BE0229" w:rsidP="001E558F">
      <w:pPr>
        <w:pStyle w:val="EQ"/>
        <w:rPr>
          <w:lang w:eastAsia="zh-CN"/>
        </w:rPr>
      </w:pPr>
      <m:oMath>
        <m:sSub>
          <m:sSubPr>
            <m:ctrlPr>
              <w:rPr>
                <w:rFonts w:ascii="Cambria Math" w:hAnsi="Cambria Math"/>
                <w:lang w:eastAsia="zh-CN"/>
              </w:rPr>
            </m:ctrlPr>
          </m:sSubPr>
          <m:e>
            <m: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sub>
                  <m:sup>
                    <m:r>
                      <m:rPr>
                        <m:nor/>
                      </m:rPr>
                      <w:rPr>
                        <w:lang w:eastAsia="zh-CN"/>
                      </w:rPr>
                      <m:t>DL</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U</m:t>
                        </m:r>
                      </m:e>
                      <m:sub>
                        <m:r>
                          <m:rPr>
                            <m:nor/>
                          </m:rPr>
                          <w:rPr>
                            <w:lang w:eastAsia="zh-CN"/>
                          </w:rPr>
                          <m:t>DAI,</m:t>
                        </m:r>
                        <m:r>
                          <w:rPr>
                            <w:rFonts w:ascii="Cambria Math" w:hAnsi="Cambria Math"/>
                            <w:lang w:eastAsia="zh-CN"/>
                          </w:rPr>
                          <m:t>s</m:t>
                        </m:r>
                      </m:sub>
                    </m:sSub>
                  </m:e>
                </m:nary>
              </m:e>
            </m:d>
            <m:func>
              <m:funcPr>
                <m:ctrlPr>
                  <w:rPr>
                    <w:rFonts w:ascii="Cambria Math" w:hAnsi="Cambria Math"/>
                    <w:lang w:eastAsia="zh-CN"/>
                  </w:rPr>
                </m:ctrlPr>
              </m:funcPr>
              <m:fName>
                <m:r>
                  <w:rPr>
                    <w:rFonts w:ascii="Cambria Math" w:hAnsi="Cambria Math"/>
                    <w:lang w:eastAsia="zh-CN"/>
                  </w:rPr>
                  <m:t>mod</m:t>
                </m:r>
              </m:fName>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rPr>
            </m:ctrlPr>
          </m:sSubSupPr>
          <m:e>
            <m:r>
              <w:rPr>
                <w:rFonts w:ascii="Cambria Math" w:hAnsi="Cambria Math"/>
              </w:rPr>
              <m:t>N</m:t>
            </m:r>
          </m:e>
          <m:sub>
            <m:r>
              <m:rPr>
                <m:sty m:val="p"/>
              </m:rPr>
              <w:rPr>
                <w:rFonts w:ascii="Cambria Math" w:hAnsi="Cambria Math"/>
              </w:rPr>
              <m:t>TB,max</m:t>
            </m:r>
          </m:sub>
          <m:sup>
            <m:r>
              <m:rPr>
                <m:nor/>
              </m:rPr>
              <w:rPr>
                <w:lang w:val="en-US"/>
              </w:rPr>
              <m:t>DL,MC</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nary>
              <m:naryPr>
                <m:chr m:val="∑"/>
                <m:ctrlPr>
                  <w:rPr>
                    <w:rFonts w:ascii="Cambria Math" w:hAnsi="Cambria Math"/>
                    <w:lang w:eastAsia="zh-CN"/>
                  </w:rPr>
                </m:ctrlPr>
              </m:naryPr>
              <m:sub>
                <m:r>
                  <w:rPr>
                    <w:rFonts w:ascii="Cambria Math" w:hAnsi="Cambria Math"/>
                    <w:lang w:eastAsia="zh-CN"/>
                  </w:rPr>
                  <m:t>m</m:t>
                </m:r>
                <m:r>
                  <m:rPr>
                    <m:sty m:val="p"/>
                  </m:rPr>
                  <w:rPr>
                    <w:rFonts w:ascii="Cambria Math" w:hAnsi="Cambria Math"/>
                    <w:lang w:eastAsia="zh-CN"/>
                  </w:rPr>
                  <m:t>=0</m:t>
                </m:r>
              </m:sub>
              <m:sup>
                <m:r>
                  <w:rPr>
                    <w:rFonts w:ascii="Cambria Math" w:hAnsi="Cambria Math"/>
                    <w:lang w:eastAsia="zh-CN"/>
                  </w:rPr>
                  <m:t>M</m:t>
                </m:r>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s</m:t>
                    </m:r>
                  </m:sub>
                  <m:sup>
                    <m:r>
                      <m:rPr>
                        <m:nor/>
                      </m:rPr>
                      <w:rPr>
                        <w:lang w:eastAsia="zh-CN"/>
                      </w:rPr>
                      <m:t>received</m:t>
                    </m:r>
                  </m:sup>
                </m:sSubSup>
              </m:e>
            </m:nary>
          </m:e>
        </m:nary>
      </m:oMath>
      <w:r w:rsidR="001E558F" w:rsidRPr="001E558F">
        <w:rPr>
          <w:lang w:eastAsia="zh-CN"/>
        </w:rPr>
        <w:t xml:space="preserve"> </w:t>
      </w:r>
    </w:p>
    <w:p w14:paraId="0E07B440" w14:textId="77777777" w:rsidR="001E558F" w:rsidRPr="001E558F" w:rsidRDefault="001E558F" w:rsidP="001E558F">
      <w:pPr>
        <w:rPr>
          <w:lang w:eastAsia="zh-CN"/>
        </w:rPr>
      </w:pPr>
      <w:r w:rsidRPr="001E558F">
        <w:rPr>
          <w:lang w:eastAsia="zh-CN"/>
        </w:rPr>
        <w:t xml:space="preserve">where </w:t>
      </w:r>
    </w:p>
    <w:p w14:paraId="589ABFE2" w14:textId="77777777" w:rsidR="001E558F" w:rsidRPr="001E558F" w:rsidRDefault="001E558F" w:rsidP="001E558F">
      <w:pPr>
        <w:pStyle w:val="B1"/>
      </w:pPr>
      <w:r w:rsidRPr="001E558F">
        <w:t>-</w:t>
      </w:r>
      <w:r w:rsidRPr="001E558F">
        <w:tab/>
        <w:t>in the following</w:t>
      </w:r>
    </w:p>
    <w:p w14:paraId="43C029A0" w14:textId="77777777" w:rsidR="001E558F" w:rsidRPr="001E558F" w:rsidRDefault="001E558F" w:rsidP="001E558F">
      <w:pPr>
        <w:pStyle w:val="B2"/>
      </w:pPr>
      <w:r w:rsidRPr="001E558F">
        <w:t>-</w:t>
      </w:r>
      <w:r w:rsidRPr="001E558F">
        <w:tab/>
        <w:t xml:space="preserve">a DCI format 1_3 schedules more than one PDSCH receptions </w:t>
      </w:r>
      <w:r w:rsidRPr="001E558F">
        <w:rPr>
          <w:lang w:val="en-US"/>
        </w:rPr>
        <w:t>providing transport blocks with enabled HARQ-ACK information</w:t>
      </w:r>
      <w:r w:rsidRPr="001E558F">
        <w:t xml:space="preserve"> </w:t>
      </w:r>
    </w:p>
    <w:p w14:paraId="3E09C7E0" w14:textId="77777777" w:rsidR="001E558F" w:rsidRPr="001E558F" w:rsidRDefault="001E558F" w:rsidP="001E558F">
      <w:pPr>
        <w:pStyle w:val="B2"/>
      </w:pPr>
      <w:r w:rsidRPr="001E558F">
        <w:t>-</w:t>
      </w:r>
      <w:r w:rsidRPr="001E558F">
        <w:tab/>
        <w:t xml:space="preserve">a dormancy indication is considered as a PDSCH reception providing a single transport block with </w:t>
      </w:r>
      <w:r w:rsidRPr="001E558F">
        <w:rPr>
          <w:lang w:val="en-US"/>
        </w:rPr>
        <w:t>enabled HARQ-ACK information</w:t>
      </w:r>
    </w:p>
    <w:p w14:paraId="1845B3AB" w14:textId="77777777" w:rsidR="001E558F" w:rsidRPr="001E558F" w:rsidRDefault="001E558F" w:rsidP="001E558F">
      <w:pPr>
        <w:pStyle w:val="B1"/>
        <w:rPr>
          <w:lang w:val="en-US"/>
        </w:rPr>
      </w:pPr>
      <w:r w:rsidRPr="001E558F">
        <w:rPr>
          <w:rFonts w:cs="Arial"/>
          <w:lang w:eastAsia="zh-CN"/>
        </w:rPr>
        <w:lastRenderedPageBreak/>
        <w:t>-</w:t>
      </w:r>
      <w:r w:rsidRPr="001E558F">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558F">
        <w:rPr>
          <w:rFonts w:cs="Arial"/>
          <w:lang w:eastAsia="zh-CN"/>
        </w:rPr>
        <w:t xml:space="preserve"> is the value </w:t>
      </w:r>
      <w:r w:rsidRPr="001E558F">
        <w:rPr>
          <w:rFonts w:cs="Arial" w:hint="eastAsia"/>
          <w:lang w:eastAsia="zh-CN"/>
        </w:rPr>
        <w:t>of the total DAI</w:t>
      </w:r>
      <w:r w:rsidRPr="001E558F">
        <w:t xml:space="preserve"> </w:t>
      </w:r>
      <w:r w:rsidRPr="001E558F">
        <w:rPr>
          <w:lang w:val="en-US"/>
        </w:rPr>
        <w:t xml:space="preserve">field in a last DCI format 1_3 the UE detects in a last </w:t>
      </w:r>
      <w:r w:rsidRPr="001E558F">
        <w:t xml:space="preserve">PDCCH monitoring occasion </w:t>
      </w:r>
      <w:r w:rsidRPr="001E558F">
        <w:rPr>
          <w:lang w:eastAsia="zh-CN"/>
        </w:rPr>
        <w:t>with</w:t>
      </w:r>
      <w:r w:rsidRPr="001E558F">
        <w:rPr>
          <w:rFonts w:hint="eastAsia"/>
          <w:lang w:eastAsia="zh-CN"/>
        </w:rPr>
        <w:t xml:space="preserve">in </w:t>
      </w:r>
      <w:r w:rsidRPr="001E558F">
        <w:rPr>
          <w:lang w:eastAsia="zh-CN"/>
        </w:rPr>
        <w:t xml:space="preserve">the </w:t>
      </w:r>
      <m:oMath>
        <m:r>
          <w:rPr>
            <w:rFonts w:ascii="Cambria Math" w:hAnsi="Cambria Math"/>
          </w:rPr>
          <m:t>M</m:t>
        </m:r>
      </m:oMath>
      <w:r w:rsidRPr="001E558F">
        <w:t xml:space="preserve"> </w:t>
      </w:r>
      <w:r w:rsidRPr="001E558F">
        <w:rPr>
          <w:lang w:eastAsia="zh-CN"/>
        </w:rPr>
        <w:t xml:space="preserve">PDCCH monitoring occasions where the UE detects at least one DCI format 1_3.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Pr="001E558F">
        <w:rPr>
          <w:rFonts w:cs="Arial"/>
          <w:lang w:eastAsia="zh-CN"/>
        </w:rPr>
        <w:t xml:space="preserve"> if the UE does not detect any </w:t>
      </w:r>
      <w:r w:rsidRPr="001E558F">
        <w:rPr>
          <w:rFonts w:cs="Arial" w:hint="eastAsia"/>
          <w:lang w:eastAsia="zh-CN"/>
        </w:rPr>
        <w:t xml:space="preserve">DCI format </w:t>
      </w:r>
      <w:r w:rsidRPr="001E558F">
        <w:rPr>
          <w:rFonts w:cs="Arial"/>
          <w:lang w:eastAsia="zh-CN"/>
        </w:rPr>
        <w:t xml:space="preserve">1_3 </w:t>
      </w:r>
      <w:r w:rsidRPr="001E558F">
        <w:rPr>
          <w:rFonts w:hint="eastAsia"/>
          <w:lang w:eastAsia="zh-CN"/>
        </w:rPr>
        <w:t xml:space="preserve">in </w:t>
      </w:r>
      <w:r w:rsidRPr="001E558F">
        <w:rPr>
          <w:lang w:eastAsia="zh-CN"/>
        </w:rPr>
        <w:t xml:space="preserve">any of the </w:t>
      </w:r>
      <m:oMath>
        <m:r>
          <w:rPr>
            <w:rFonts w:ascii="Cambria Math" w:hAnsi="Cambria Math"/>
          </w:rPr>
          <m:t>M</m:t>
        </m:r>
      </m:oMath>
      <w:r w:rsidRPr="001E558F">
        <w:t xml:space="preserve"> </w:t>
      </w:r>
      <w:r w:rsidRPr="001E558F">
        <w:rPr>
          <w:lang w:eastAsia="zh-CN"/>
        </w:rPr>
        <w:t>PDCCH monitoring occasion</w:t>
      </w:r>
      <w:r w:rsidRPr="001E558F">
        <w:t>s.</w:t>
      </w:r>
    </w:p>
    <w:p w14:paraId="450A720D" w14:textId="77777777" w:rsidR="001E558F" w:rsidRPr="001E558F" w:rsidRDefault="001E558F" w:rsidP="001E558F">
      <w:pPr>
        <w:pStyle w:val="B1"/>
      </w:pPr>
      <w:r w:rsidRPr="001E558F">
        <w:t>-</w:t>
      </w:r>
      <w:r w:rsidRPr="001E558F">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oMath>
      <w:r w:rsidRPr="001E558F">
        <w:t xml:space="preserve"> is the total number of</w:t>
      </w:r>
      <w:r w:rsidRPr="001E558F">
        <w:rPr>
          <w:lang w:val="en-US"/>
        </w:rPr>
        <w:t xml:space="preserve"> </w:t>
      </w:r>
      <w:r w:rsidRPr="001E558F">
        <w:rPr>
          <w:rFonts w:cs="Arial" w:hint="eastAsia"/>
          <w:lang w:eastAsia="zh-CN"/>
        </w:rPr>
        <w:t>DCI format</w:t>
      </w:r>
      <w:r w:rsidRPr="001E558F">
        <w:rPr>
          <w:rFonts w:cs="Arial"/>
          <w:lang w:eastAsia="zh-CN"/>
        </w:rPr>
        <w:t xml:space="preserve"> 1_3</w:t>
      </w:r>
      <w:r w:rsidRPr="001E558F">
        <w:rPr>
          <w:lang w:val="en-US" w:eastAsia="zh-CN"/>
        </w:rPr>
        <w:t xml:space="preserve"> </w:t>
      </w:r>
      <w:r w:rsidRPr="001E558F">
        <w:t xml:space="preserve">that the UE detects within the </w:t>
      </w:r>
      <m:oMath>
        <m:r>
          <w:rPr>
            <w:rFonts w:ascii="Cambria Math" w:hAnsi="Cambria Math"/>
          </w:rPr>
          <m:t>M</m:t>
        </m:r>
      </m:oMath>
      <w:r w:rsidRPr="001E558F">
        <w:rPr>
          <w:rFonts w:hint="eastAsia"/>
          <w:lang w:eastAsia="zh-CN"/>
        </w:rPr>
        <w:t xml:space="preserve"> </w:t>
      </w:r>
      <w:r w:rsidRPr="001E558F">
        <w:rPr>
          <w:lang w:eastAsia="zh-CN"/>
        </w:rPr>
        <w:t>PDCCH monitoring occasions</w:t>
      </w:r>
      <w:r w:rsidRPr="001E558F">
        <w:t xml:space="preserve"> for</w:t>
      </w:r>
      <w:r w:rsidRPr="001E558F">
        <w:rPr>
          <w:rFonts w:hint="eastAsia"/>
          <w:sz w:val="19"/>
          <w:szCs w:val="19"/>
          <w:lang w:eastAsia="zh-CN"/>
        </w:rPr>
        <w:t xml:space="preserve"> </w:t>
      </w:r>
      <w:r w:rsidRPr="001E558F">
        <w:rPr>
          <w:sz w:val="19"/>
          <w:szCs w:val="19"/>
          <w:lang w:eastAsia="zh-CN"/>
        </w:rPr>
        <w:t xml:space="preserve">the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r>
          <w:rPr>
            <w:rFonts w:ascii="Cambria Math" w:hAnsi="Cambria Math"/>
            <w:lang w:eastAsia="zh-CN"/>
          </w:rPr>
          <m:t>=0</m:t>
        </m:r>
      </m:oMath>
      <w:r w:rsidRPr="001E558F">
        <w:t xml:space="preserve"> if the UE does not detect </w:t>
      </w:r>
      <w:r w:rsidRPr="001E558F">
        <w:rPr>
          <w:rFonts w:cs="Arial"/>
          <w:lang w:eastAsia="zh-CN"/>
        </w:rPr>
        <w:t xml:space="preserve">any </w:t>
      </w:r>
      <w:r w:rsidRPr="001E558F">
        <w:rPr>
          <w:rFonts w:cs="Arial" w:hint="eastAsia"/>
          <w:lang w:eastAsia="zh-CN"/>
        </w:rPr>
        <w:t xml:space="preserve">DCI format </w:t>
      </w:r>
      <w:r w:rsidRPr="001E558F">
        <w:rPr>
          <w:rFonts w:cs="Arial"/>
          <w:lang w:eastAsia="zh-CN"/>
        </w:rPr>
        <w:t xml:space="preserve">1_3 </w:t>
      </w:r>
      <w:r w:rsidRPr="001E558F">
        <w:t>associated with scheduling on</w:t>
      </w:r>
      <w:r w:rsidRPr="001E558F">
        <w:rPr>
          <w:rFonts w:hint="eastAsia"/>
          <w:sz w:val="19"/>
          <w:szCs w:val="19"/>
          <w:lang w:eastAsia="zh-CN"/>
        </w:rPr>
        <w:t xml:space="preserve"> </w:t>
      </w:r>
      <w:r w:rsidRPr="001E558F">
        <w:rPr>
          <w:sz w:val="19"/>
          <w:szCs w:val="19"/>
          <w:lang w:eastAsia="zh-CN"/>
        </w:rPr>
        <w:t xml:space="preserve">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rPr>
          <w:rFonts w:hint="eastAsia"/>
          <w:lang w:eastAsia="zh-CN"/>
        </w:rPr>
        <w:t xml:space="preserve"> in </w:t>
      </w:r>
      <w:r w:rsidRPr="001E558F">
        <w:rPr>
          <w:lang w:eastAsia="zh-CN"/>
        </w:rPr>
        <w:t xml:space="preserve">any of the </w:t>
      </w:r>
      <m:oMath>
        <m:r>
          <w:rPr>
            <w:rFonts w:ascii="Cambria Math" w:hAnsi="Cambria Math"/>
          </w:rPr>
          <m:t>M</m:t>
        </m:r>
      </m:oMath>
      <w:r w:rsidRPr="001E558F">
        <w:t xml:space="preserve"> </w:t>
      </w:r>
      <w:r w:rsidRPr="001E558F">
        <w:rPr>
          <w:lang w:eastAsia="zh-CN"/>
        </w:rPr>
        <w:t>PDCCH monitoring occasion</w:t>
      </w:r>
      <w:r w:rsidRPr="001E558F">
        <w:t>s.</w:t>
      </w:r>
    </w:p>
    <w:p w14:paraId="3CC628C7" w14:textId="77777777" w:rsidR="001E558F" w:rsidRPr="001E558F" w:rsidRDefault="001E558F" w:rsidP="001E558F">
      <w:pPr>
        <w:pStyle w:val="B1"/>
      </w:pPr>
      <w:r w:rsidRPr="001E558F">
        <w:t>-</w:t>
      </w:r>
      <w:r w:rsidRPr="001E558F">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1E558F">
        <w:t xml:space="preserve"> </w:t>
      </w:r>
      <w:r w:rsidRPr="001E558F">
        <w:rPr>
          <w:lang w:val="en-US"/>
        </w:rPr>
        <w:t>if</w:t>
      </w:r>
      <w:r w:rsidRPr="001E558F">
        <w:t xml:space="preserve"> </w:t>
      </w:r>
      <w:r w:rsidRPr="001E558F">
        <w:rPr>
          <w:i/>
        </w:rPr>
        <w:t>harq-ACK-SpatialBundlingPUCCH</w:t>
      </w:r>
      <w:r w:rsidRPr="001E558F">
        <w:rPr>
          <w:rFonts w:hint="eastAsia"/>
          <w:lang w:eastAsia="zh-CN"/>
        </w:rPr>
        <w:t xml:space="preserve"> </w:t>
      </w:r>
      <w:r w:rsidRPr="001E558F">
        <w:rPr>
          <w:lang w:val="en-US" w:eastAsia="zh-CN"/>
        </w:rPr>
        <w:t>is not provided;</w:t>
      </w:r>
      <w:r w:rsidRPr="001E558F">
        <w:rPr>
          <w:lang w:eastAsia="zh-CN"/>
        </w:rPr>
        <w:t xml:space="preserve"> </w:t>
      </w:r>
      <w:r w:rsidRPr="001E558F">
        <w:rPr>
          <w:lang w:val="en-US" w:eastAsia="zh-CN"/>
        </w:rPr>
        <w:t>otherwise,</w:t>
      </w:r>
      <w:r w:rsidRPr="001E558F">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1E558F">
        <w:t>.</w:t>
      </w:r>
    </w:p>
    <w:p w14:paraId="19171BC8" w14:textId="77777777" w:rsidR="001E558F" w:rsidRPr="001E558F" w:rsidRDefault="001E558F" w:rsidP="001E558F">
      <w:pPr>
        <w:pStyle w:val="B1"/>
        <w:rPr>
          <w:rFonts w:cs="Arial"/>
          <w:lang w:eastAsia="zh-CN"/>
        </w:rPr>
      </w:pPr>
      <w:r w:rsidRPr="001E558F">
        <w:rPr>
          <w:rFonts w:cs="Arial"/>
          <w:lang w:eastAsia="zh-CN"/>
        </w:rPr>
        <w:t>-</w:t>
      </w:r>
      <w:r w:rsidRPr="001E558F">
        <w:rPr>
          <w:rFonts w:cs="Arial"/>
          <w:lang w:eastAsia="zh-CN"/>
        </w:rPr>
        <w:tab/>
      </w:r>
      <m:oMath>
        <m:sSubSup>
          <m:sSubSupPr>
            <m:ctrlPr>
              <w:rPr>
                <w:rFonts w:ascii="Cambria Math" w:hAnsi="Cambria Math"/>
                <w:i/>
              </w:rPr>
            </m:ctrlPr>
          </m:sSubSupPr>
          <m:e>
            <m:r>
              <w:rPr>
                <w:rFonts w:ascii="Cambria Math"/>
              </w:rPr>
              <m:t>N</m:t>
            </m:r>
          </m:e>
          <m:sub>
            <m:r>
              <w:rPr>
                <w:rFonts w:ascii="Cambria Math"/>
              </w:rPr>
              <m:t>m,s</m:t>
            </m:r>
            <m:ctrlPr>
              <w:rPr>
                <w:rFonts w:ascii="Cambria Math" w:hAnsi="Cambria Math"/>
              </w:rPr>
            </m:ctrlPr>
          </m:sub>
          <m:sup>
            <m:r>
              <m:rPr>
                <m:nor/>
              </m:rPr>
              <w:rPr>
                <w:rFonts w:ascii="Cambria Math"/>
                <w:lang w:val="en-US"/>
              </w:rPr>
              <m:t>received</m:t>
            </m:r>
            <m:ctrlPr>
              <w:rPr>
                <w:rFonts w:ascii="Cambria Math" w:hAnsi="Cambria Math"/>
              </w:rPr>
            </m:ctrlPr>
          </m:sup>
        </m:sSubSup>
      </m:oMath>
      <w:r w:rsidRPr="001E558F">
        <w:rPr>
          <w:rFonts w:cs="Arial"/>
          <w:lang w:eastAsia="zh-CN"/>
        </w:rPr>
        <w:t xml:space="preserve"> is </w:t>
      </w:r>
    </w:p>
    <w:p w14:paraId="2691980E" w14:textId="60221E20" w:rsidR="001E558F" w:rsidRPr="001E558F" w:rsidRDefault="001E558F" w:rsidP="001E558F">
      <w:pPr>
        <w:pStyle w:val="B2"/>
        <w:rPr>
          <w:lang w:eastAsia="zh-CN"/>
        </w:rPr>
      </w:pPr>
      <w:r w:rsidRPr="001E558F">
        <w:t>-</w:t>
      </w:r>
      <w:r w:rsidRPr="001E558F">
        <w:tab/>
      </w:r>
      <w:r w:rsidRPr="001E558F">
        <w:rPr>
          <w:rFonts w:hint="eastAsia"/>
          <w:lang w:eastAsia="zh-CN"/>
        </w:rPr>
        <w:t xml:space="preserve">the number of </w:t>
      </w:r>
      <w:r w:rsidRPr="001E558F">
        <w:t>transport blocks, in PDSCH receptions not overlapping with a</w:t>
      </w:r>
      <w:r w:rsidRPr="001E558F">
        <w:rPr>
          <w:lang w:val="en-US"/>
        </w:rPr>
        <w:t>n</w:t>
      </w:r>
      <w:r w:rsidRPr="001E558F">
        <w:t xml:space="preserve"> UL symbol indicated by </w:t>
      </w:r>
      <w:r w:rsidRPr="001E558F">
        <w:rPr>
          <w:i/>
          <w:iCs/>
        </w:rPr>
        <w:t>tdd-UL-DL-ConfigurationCommon</w:t>
      </w:r>
      <w:r w:rsidRPr="001E558F">
        <w:t xml:space="preserve"> or</w:t>
      </w:r>
      <w:r w:rsidRPr="001E558F">
        <w:rPr>
          <w:lang w:val="en-US"/>
        </w:rPr>
        <w:t xml:space="preserve"> by</w:t>
      </w:r>
      <w:r w:rsidRPr="001E558F">
        <w:t xml:space="preserve"> </w:t>
      </w:r>
      <w:r w:rsidRPr="001E558F">
        <w:rPr>
          <w:i/>
          <w:iCs/>
        </w:rPr>
        <w:t xml:space="preserve">tdd-UL-DL-ConfigurationDedicated </w:t>
      </w:r>
      <w:r w:rsidRPr="001E558F">
        <w:t>if provided</w:t>
      </w:r>
      <w:r w:rsidRPr="001E558F">
        <w:rPr>
          <w:lang w:val="en-US"/>
        </w:rPr>
        <w:t>,</w:t>
      </w:r>
      <w:r w:rsidRPr="001E558F">
        <w:t xml:space="preserve"> associated with </w:t>
      </w:r>
      <w:r w:rsidRPr="001E558F">
        <w:rPr>
          <w:lang w:val="en-US"/>
        </w:rPr>
        <w:t xml:space="preserve">a </w:t>
      </w:r>
      <w:r w:rsidRPr="001E558F">
        <w:rPr>
          <w:rFonts w:cs="Arial" w:hint="eastAsia"/>
          <w:lang w:eastAsia="zh-CN"/>
        </w:rPr>
        <w:t xml:space="preserve">DCI format </w:t>
      </w:r>
      <w:r w:rsidRPr="001E558F">
        <w:rPr>
          <w:rFonts w:cs="Arial"/>
          <w:lang w:eastAsia="zh-CN"/>
        </w:rPr>
        <w:t xml:space="preserve">1_3 that the UE detects </w:t>
      </w:r>
      <w:r w:rsidRPr="001E558F">
        <w:rPr>
          <w:rFonts w:hint="eastAsia"/>
          <w:lang w:eastAsia="zh-CN"/>
        </w:rPr>
        <w:t xml:space="preserve">in </w:t>
      </w:r>
      <w:r w:rsidRPr="001E558F">
        <w:rPr>
          <w:lang w:eastAsia="zh-CN"/>
        </w:rPr>
        <w:t>PDCCH monitoring occasion</w:t>
      </w:r>
      <w:r w:rsidRPr="001E558F">
        <w:rPr>
          <w:rFonts w:hint="eastAsia"/>
          <w:lang w:eastAsia="zh-CN"/>
        </w:rPr>
        <w:t xml:space="preserve"> </w:t>
      </w:r>
      <m:oMath>
        <m:r>
          <w:rPr>
            <w:rFonts w:ascii="Cambria Math" w:hAnsi="Cambria Math"/>
          </w:rPr>
          <m:t>m</m:t>
        </m:r>
      </m:oMath>
      <w:r w:rsidRPr="001E558F">
        <w:t xml:space="preserve"> for</w:t>
      </w:r>
      <w:r w:rsidRPr="001E558F">
        <w:rPr>
          <w:sz w:val="19"/>
          <w:szCs w:val="19"/>
          <w:lang w:eastAsia="zh-CN"/>
        </w:rPr>
        <w:t xml:space="preserv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if </w:t>
      </w:r>
      <w:r w:rsidRPr="001E558F">
        <w:rPr>
          <w:i/>
        </w:rPr>
        <w:t>harq-ACK-SpatialBundlingPUCCH</w:t>
      </w:r>
      <w:r w:rsidRPr="001E558F">
        <w:rPr>
          <w:rFonts w:hint="eastAsia"/>
          <w:lang w:eastAsia="zh-CN"/>
        </w:rPr>
        <w:t xml:space="preserve"> </w:t>
      </w:r>
      <w:r w:rsidRPr="001E558F">
        <w:rPr>
          <w:lang w:val="en-US" w:eastAsia="zh-CN"/>
        </w:rPr>
        <w:t>is not provided</w:t>
      </w:r>
      <w:r w:rsidRPr="001E558F">
        <w:rPr>
          <w:rFonts w:hint="eastAsia"/>
          <w:lang w:eastAsia="zh-CN"/>
        </w:rPr>
        <w:t xml:space="preserve"> </w:t>
      </w:r>
    </w:p>
    <w:p w14:paraId="7F308273" w14:textId="24E391EA" w:rsidR="005575DD" w:rsidRPr="00C5087D" w:rsidRDefault="001E558F" w:rsidP="001E558F">
      <w:pPr>
        <w:pStyle w:val="B2"/>
      </w:pPr>
      <w:r w:rsidRPr="001E558F">
        <w:t>-</w:t>
      </w:r>
      <w:r w:rsidRPr="001E558F">
        <w:tab/>
      </w:r>
      <w:r w:rsidRPr="001E558F">
        <w:rPr>
          <w:rFonts w:cs="Arial"/>
          <w:lang w:eastAsia="zh-CN"/>
        </w:rPr>
        <w:t>the number of</w:t>
      </w:r>
      <w:r w:rsidRPr="001E558F">
        <w:rPr>
          <w:rFonts w:cs="Arial"/>
          <w:lang w:val="en-US" w:eastAsia="zh-CN"/>
        </w:rPr>
        <w:t xml:space="preserve"> more than one PDSCHs</w:t>
      </w:r>
      <w:r w:rsidRPr="001E558F">
        <w:t>, not overlapping with a</w:t>
      </w:r>
      <w:r w:rsidRPr="001E558F">
        <w:rPr>
          <w:lang w:val="en-US"/>
        </w:rPr>
        <w:t>n</w:t>
      </w:r>
      <w:r w:rsidRPr="001E558F">
        <w:t xml:space="preserve"> UL symbol indicated by </w:t>
      </w:r>
      <w:r w:rsidRPr="001E558F">
        <w:rPr>
          <w:i/>
          <w:iCs/>
        </w:rPr>
        <w:t>tdd-UL-DL-ConfigurationCommon</w:t>
      </w:r>
      <w:r w:rsidRPr="001E558F">
        <w:t xml:space="preserve"> or</w:t>
      </w:r>
      <w:r w:rsidRPr="001E558F">
        <w:rPr>
          <w:lang w:val="en-US"/>
        </w:rPr>
        <w:t xml:space="preserve"> by</w:t>
      </w:r>
      <w:r w:rsidRPr="001E558F">
        <w:t xml:space="preserve"> </w:t>
      </w:r>
      <w:r w:rsidRPr="001E558F">
        <w:rPr>
          <w:i/>
          <w:iCs/>
        </w:rPr>
        <w:t xml:space="preserve">tdd-UL-DL-ConfigurationDedicated </w:t>
      </w:r>
      <w:r w:rsidRPr="001E558F">
        <w:t>if provided</w:t>
      </w:r>
      <w:r w:rsidRPr="001E558F">
        <w:rPr>
          <w:lang w:val="en-US"/>
        </w:rPr>
        <w:t xml:space="preserve">, </w:t>
      </w:r>
      <w:r w:rsidRPr="001E558F">
        <w:rPr>
          <w:rFonts w:cs="Arial"/>
          <w:lang w:val="en-US" w:eastAsia="zh-CN"/>
        </w:rPr>
        <w:t>scheduled by</w:t>
      </w:r>
      <w:r w:rsidRPr="001E558F">
        <w:rPr>
          <w:rFonts w:cs="Arial"/>
          <w:lang w:eastAsia="zh-CN"/>
        </w:rPr>
        <w:t xml:space="preserve"> </w:t>
      </w:r>
      <w:r w:rsidRPr="001E558F">
        <w:rPr>
          <w:rFonts w:cs="Arial"/>
          <w:lang w:val="en-US" w:eastAsia="zh-CN"/>
        </w:rPr>
        <w:t xml:space="preserve">a </w:t>
      </w:r>
      <w:r w:rsidRPr="001E558F">
        <w:rPr>
          <w:rFonts w:cs="Arial" w:hint="eastAsia"/>
          <w:lang w:eastAsia="zh-CN"/>
        </w:rPr>
        <w:t xml:space="preserve">DCI format </w:t>
      </w:r>
      <w:r w:rsidRPr="001E558F">
        <w:rPr>
          <w:rFonts w:cs="Arial"/>
          <w:lang w:eastAsia="zh-CN"/>
        </w:rPr>
        <w:t xml:space="preserve">1_3 that the UE detects </w:t>
      </w:r>
      <w:r w:rsidRPr="001E558F">
        <w:rPr>
          <w:rFonts w:hint="eastAsia"/>
          <w:lang w:eastAsia="zh-CN"/>
        </w:rPr>
        <w:t xml:space="preserve">in </w:t>
      </w:r>
      <w:r w:rsidRPr="001E558F">
        <w:rPr>
          <w:lang w:eastAsia="zh-CN"/>
        </w:rPr>
        <w:t>PDCCH monitoring occasion</w:t>
      </w:r>
      <w:r w:rsidRPr="001E558F">
        <w:rPr>
          <w:rFonts w:hint="eastAsia"/>
          <w:lang w:eastAsia="zh-CN"/>
        </w:rPr>
        <w:t xml:space="preserve"> </w:t>
      </w:r>
      <m:oMath>
        <m:r>
          <w:rPr>
            <w:rFonts w:ascii="Cambria Math" w:hAnsi="Cambria Math"/>
          </w:rPr>
          <m:t>m</m:t>
        </m:r>
      </m:oMath>
      <w:r w:rsidRPr="001E558F">
        <w:t xml:space="preserve"> for</w:t>
      </w:r>
      <w:r w:rsidRPr="001E558F">
        <w:rPr>
          <w:sz w:val="19"/>
          <w:szCs w:val="19"/>
          <w:lang w:eastAsia="zh-CN"/>
        </w:rPr>
        <w:t xml:space="preserv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if </w:t>
      </w:r>
      <w:r w:rsidRPr="001E558F">
        <w:rPr>
          <w:i/>
        </w:rPr>
        <w:t>harq-ACK-SpatialBundlingPUCCH</w:t>
      </w:r>
      <w:r w:rsidRPr="001E558F">
        <w:rPr>
          <w:rFonts w:hint="eastAsia"/>
          <w:lang w:eastAsia="zh-CN"/>
        </w:rPr>
        <w:t xml:space="preserve"> </w:t>
      </w:r>
      <w:r w:rsidRPr="001E558F">
        <w:rPr>
          <w:lang w:val="en-US" w:eastAsia="zh-CN"/>
        </w:rPr>
        <w:t>is provided</w:t>
      </w:r>
      <w:r w:rsidRPr="001E558F">
        <w:t xml:space="preserve"> </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BE0229"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7382AA18"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 xml:space="preserve">is present, </w:t>
            </w:r>
            <w:r w:rsidR="00E10BDF">
              <w:rPr>
                <w:rFonts w:cs="Arial"/>
                <w:lang w:eastAsia="zh-CN"/>
              </w:rPr>
              <w:t xml:space="preserve">or number of PDCCH monitoring occasions associated with PDCCH for scheduling PDSCH receptions on more than one cells, </w:t>
            </w:r>
            <w:r w:rsidRPr="00B27E56">
              <w:rPr>
                <w:rFonts w:cs="Arial" w:hint="eastAsia"/>
                <w:lang w:eastAsia="zh-CN"/>
              </w:rPr>
              <w:t>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BE0229"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BE0229"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BE0229"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BE0229"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20"/>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BE0229"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BE0229"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BE0229"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93" w:name="_Toc12021474"/>
      <w:bookmarkStart w:id="494" w:name="_Toc20311586"/>
      <w:bookmarkStart w:id="495" w:name="_Toc26719411"/>
      <w:bookmarkStart w:id="496" w:name="_Toc29894844"/>
      <w:bookmarkStart w:id="497" w:name="_Toc29899143"/>
      <w:bookmarkStart w:id="498" w:name="_Toc29899561"/>
      <w:bookmarkStart w:id="499" w:name="_Toc29917298"/>
      <w:bookmarkStart w:id="500" w:name="_Toc36498172"/>
      <w:bookmarkStart w:id="501" w:name="_Toc45699198"/>
      <w:bookmarkStart w:id="502" w:name="_Toc156237206"/>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93"/>
      <w:bookmarkEnd w:id="494"/>
      <w:bookmarkEnd w:id="495"/>
      <w:bookmarkEnd w:id="496"/>
      <w:bookmarkEnd w:id="497"/>
      <w:bookmarkEnd w:id="498"/>
      <w:bookmarkEnd w:id="499"/>
      <w:bookmarkEnd w:id="500"/>
      <w:bookmarkEnd w:id="501"/>
      <w:bookmarkEnd w:id="502"/>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lastRenderedPageBreak/>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0193911"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9D5DFC" w:rsidRPr="00F8268C">
        <w:rPr>
          <w:rFonts w:hint="eastAsia"/>
        </w:rPr>
        <w:t>associated with unicast DCI format and HARQ-ACK information for SPS PDSCH</w:t>
      </w:r>
      <w:r w:rsidR="009D5DFC">
        <w:rPr>
          <w:rFonts w:hint="eastAsia"/>
        </w:rPr>
        <w:t xml:space="preserve"> reception </w:t>
      </w:r>
      <w:r w:rsidRPr="00AE44D6">
        <w:rPr>
          <w:lang w:eastAsia="zh-CN"/>
        </w:rPr>
        <w:t>in the PUSCH transmission.</w:t>
      </w:r>
      <w:r w:rsidR="00D22512" w:rsidRPr="00D22512">
        <w:rPr>
          <w:lang w:eastAsia="zh-CN"/>
        </w:rPr>
        <w:t xml:space="preserve"> </w:t>
      </w:r>
    </w:p>
    <w:p w14:paraId="1BDB774B" w14:textId="67005B63"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9D5DFC" w:rsidRPr="00F8268C">
        <w:rPr>
          <w:rFonts w:hint="eastAsia"/>
        </w:rPr>
        <w:t>associated with unicast DCI format and HARQ-ACK information for SPS PDSCH</w:t>
      </w:r>
      <w:r w:rsidR="009D5DFC">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1"/>
        <w:gridCol w:w="1453"/>
        <w:gridCol w:w="6953"/>
      </w:tblGrid>
      <w:tr w:rsidR="008F41EE" w:rsidRPr="00B916EC" w14:paraId="221EFF9D" w14:textId="77777777" w:rsidTr="001E558F">
        <w:trPr>
          <w:cantSplit/>
          <w:jc w:val="center"/>
        </w:trPr>
        <w:tc>
          <w:tcPr>
            <w:tcW w:w="736" w:type="pct"/>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737" w:type="pct"/>
            <w:shd w:val="clear" w:color="auto" w:fill="E0E0E0"/>
            <w:vAlign w:val="center"/>
          </w:tcPr>
          <w:p w14:paraId="779B5E44" w14:textId="1922C84F" w:rsidR="008F41EE" w:rsidRPr="00B916EC" w:rsidRDefault="00BE0229"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3528" w:type="pct"/>
            <w:shd w:val="clear" w:color="auto" w:fill="E0E0E0"/>
            <w:vAlign w:val="center"/>
          </w:tcPr>
          <w:p w14:paraId="1E7C503D" w14:textId="054C567B"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w:t>
            </w:r>
            <w:r w:rsidR="001E558F" w:rsidRPr="006224D8">
              <w:rPr>
                <w:rFonts w:cs="Arial"/>
              </w:rPr>
              <w:t>or DCI format 1_3</w:t>
            </w:r>
            <w:r w:rsidR="001E558F">
              <w:rPr>
                <w:rFonts w:cs="Arial"/>
              </w:rPr>
              <w:t xml:space="preserve"> </w:t>
            </w:r>
            <w:r w:rsidRPr="008D3710">
              <w:rPr>
                <w:rFonts w:cs="Arial"/>
              </w:rPr>
              <w:t xml:space="preserve">indicating </w:t>
            </w:r>
            <w:r w:rsidRPr="008D3710">
              <w:rPr>
                <w:rFonts w:cs="Arial"/>
                <w:lang w:val="en-US"/>
              </w:rPr>
              <w:t>SCell dormancy</w:t>
            </w:r>
            <w:r w:rsidR="001E558F">
              <w:rPr>
                <w:rFonts w:cs="Arial"/>
                <w:lang w:val="en-US"/>
              </w:rPr>
              <w:t xml:space="preserve"> </w:t>
            </w:r>
            <w:r w:rsidR="001E558F" w:rsidRPr="006224D8">
              <w:rPr>
                <w:rFonts w:cs="Arial"/>
                <w:lang w:eastAsia="zh-CN"/>
              </w:rPr>
              <w:t>without scheduling a PDSCH reception</w:t>
            </w:r>
            <w:r w:rsidRPr="00B916EC">
              <w:rPr>
                <w:rFonts w:cs="Arial" w:hint="eastAsia"/>
                <w:lang w:eastAsia="zh-CN"/>
              </w:rPr>
              <w:t xml:space="preserve"> is present, </w:t>
            </w:r>
            <w:r w:rsidR="00E10BDF">
              <w:rPr>
                <w:rFonts w:cs="Arial"/>
                <w:lang w:eastAsia="zh-CN"/>
              </w:rPr>
              <w:t xml:space="preserve">or number of PDCCH monitoring occasions associated with PDCCH for scheduling PDSCH receptions on more than one cells, </w:t>
            </w:r>
            <w:r w:rsidRPr="00B916EC">
              <w:rPr>
                <w:rFonts w:cs="Arial" w:hint="eastAsia"/>
                <w:lang w:eastAsia="zh-CN"/>
              </w:rPr>
              <w:t>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1E558F">
        <w:trPr>
          <w:cantSplit/>
          <w:jc w:val="center"/>
        </w:trPr>
        <w:tc>
          <w:tcPr>
            <w:tcW w:w="736" w:type="pct"/>
            <w:vAlign w:val="center"/>
          </w:tcPr>
          <w:p w14:paraId="1A410081" w14:textId="77777777" w:rsidR="00AE2368" w:rsidRPr="00B916EC" w:rsidRDefault="00AE2368" w:rsidP="00AE2368">
            <w:pPr>
              <w:pStyle w:val="TAC"/>
              <w:rPr>
                <w:lang w:val="en-US"/>
              </w:rPr>
            </w:pPr>
            <w:r w:rsidRPr="00B916EC">
              <w:rPr>
                <w:lang w:val="en-US"/>
              </w:rPr>
              <w:t>0,0</w:t>
            </w:r>
          </w:p>
        </w:tc>
        <w:tc>
          <w:tcPr>
            <w:tcW w:w="737" w:type="pct"/>
            <w:vAlign w:val="center"/>
          </w:tcPr>
          <w:p w14:paraId="4ABD1FDE" w14:textId="77777777" w:rsidR="00AE2368" w:rsidRPr="00B916EC" w:rsidRDefault="00AE2368" w:rsidP="00AE2368">
            <w:pPr>
              <w:pStyle w:val="TAC"/>
              <w:rPr>
                <w:lang w:val="en-US"/>
              </w:rPr>
            </w:pPr>
            <w:r w:rsidRPr="00B916EC">
              <w:rPr>
                <w:lang w:val="en-US"/>
              </w:rPr>
              <w:t>1</w:t>
            </w:r>
          </w:p>
        </w:tc>
        <w:tc>
          <w:tcPr>
            <w:tcW w:w="3528" w:type="pct"/>
            <w:vAlign w:val="center"/>
          </w:tcPr>
          <w:p w14:paraId="547C5AAB" w14:textId="454EF682" w:rsidR="00AE2368" w:rsidRPr="00B916EC" w:rsidRDefault="00BE022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1E558F">
        <w:trPr>
          <w:cantSplit/>
          <w:jc w:val="center"/>
        </w:trPr>
        <w:tc>
          <w:tcPr>
            <w:tcW w:w="736" w:type="pct"/>
            <w:vAlign w:val="center"/>
          </w:tcPr>
          <w:p w14:paraId="79B1BCF7" w14:textId="77777777" w:rsidR="00AE2368" w:rsidRPr="00B916EC" w:rsidRDefault="00AE2368" w:rsidP="00AE2368">
            <w:pPr>
              <w:pStyle w:val="TAC"/>
              <w:rPr>
                <w:lang w:val="en-US"/>
              </w:rPr>
            </w:pPr>
            <w:r w:rsidRPr="00B916EC">
              <w:rPr>
                <w:lang w:val="en-US"/>
              </w:rPr>
              <w:t>0,1</w:t>
            </w:r>
          </w:p>
        </w:tc>
        <w:tc>
          <w:tcPr>
            <w:tcW w:w="737" w:type="pct"/>
            <w:vAlign w:val="center"/>
          </w:tcPr>
          <w:p w14:paraId="32AB4897" w14:textId="77777777" w:rsidR="00AE2368" w:rsidRPr="00B916EC" w:rsidRDefault="00AE2368" w:rsidP="00AE2368">
            <w:pPr>
              <w:pStyle w:val="TAC"/>
              <w:rPr>
                <w:lang w:val="en-US"/>
              </w:rPr>
            </w:pPr>
            <w:r w:rsidRPr="00B916EC">
              <w:rPr>
                <w:lang w:val="en-US"/>
              </w:rPr>
              <w:t>2</w:t>
            </w:r>
          </w:p>
        </w:tc>
        <w:tc>
          <w:tcPr>
            <w:tcW w:w="3528" w:type="pct"/>
            <w:vAlign w:val="center"/>
          </w:tcPr>
          <w:p w14:paraId="700CA23E" w14:textId="0153AF9F" w:rsidR="00AE2368" w:rsidRPr="00B916EC" w:rsidRDefault="00BE022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1E558F">
        <w:trPr>
          <w:cantSplit/>
          <w:jc w:val="center"/>
        </w:trPr>
        <w:tc>
          <w:tcPr>
            <w:tcW w:w="736" w:type="pct"/>
            <w:vAlign w:val="center"/>
          </w:tcPr>
          <w:p w14:paraId="6B053949" w14:textId="77777777" w:rsidR="00AE2368" w:rsidRPr="00B916EC" w:rsidRDefault="00AE2368" w:rsidP="00AE2368">
            <w:pPr>
              <w:pStyle w:val="TAC"/>
              <w:rPr>
                <w:lang w:val="en-US"/>
              </w:rPr>
            </w:pPr>
            <w:r w:rsidRPr="00B916EC">
              <w:rPr>
                <w:lang w:val="en-US"/>
              </w:rPr>
              <w:t>1,0</w:t>
            </w:r>
          </w:p>
        </w:tc>
        <w:tc>
          <w:tcPr>
            <w:tcW w:w="737" w:type="pct"/>
            <w:vAlign w:val="center"/>
          </w:tcPr>
          <w:p w14:paraId="427397DC" w14:textId="77777777" w:rsidR="00AE2368" w:rsidRPr="00B916EC" w:rsidRDefault="00AE2368" w:rsidP="00AE2368">
            <w:pPr>
              <w:pStyle w:val="TAC"/>
              <w:rPr>
                <w:lang w:val="en-US"/>
              </w:rPr>
            </w:pPr>
            <w:r w:rsidRPr="00B916EC">
              <w:rPr>
                <w:lang w:val="en-US"/>
              </w:rPr>
              <w:t>3</w:t>
            </w:r>
          </w:p>
        </w:tc>
        <w:tc>
          <w:tcPr>
            <w:tcW w:w="3528" w:type="pct"/>
            <w:vAlign w:val="center"/>
          </w:tcPr>
          <w:p w14:paraId="6795B3F4" w14:textId="02852ACD" w:rsidR="00AE2368" w:rsidRPr="00B916EC" w:rsidRDefault="00BE022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1E558F">
        <w:trPr>
          <w:cantSplit/>
          <w:jc w:val="center"/>
        </w:trPr>
        <w:tc>
          <w:tcPr>
            <w:tcW w:w="736" w:type="pct"/>
            <w:vAlign w:val="center"/>
          </w:tcPr>
          <w:p w14:paraId="39C9DE7C" w14:textId="77777777" w:rsidR="00AE2368" w:rsidRPr="00B916EC" w:rsidRDefault="00AE2368" w:rsidP="00AE2368">
            <w:pPr>
              <w:pStyle w:val="TAC"/>
              <w:rPr>
                <w:lang w:val="en-US"/>
              </w:rPr>
            </w:pPr>
            <w:r w:rsidRPr="00B916EC">
              <w:rPr>
                <w:lang w:val="en-US"/>
              </w:rPr>
              <w:t>1,1</w:t>
            </w:r>
          </w:p>
        </w:tc>
        <w:tc>
          <w:tcPr>
            <w:tcW w:w="737" w:type="pct"/>
            <w:vAlign w:val="center"/>
          </w:tcPr>
          <w:p w14:paraId="106906F4" w14:textId="77777777" w:rsidR="00AE2368" w:rsidRPr="00B916EC" w:rsidRDefault="00AE2368" w:rsidP="00AE2368">
            <w:pPr>
              <w:pStyle w:val="TAC"/>
              <w:rPr>
                <w:lang w:val="en-US"/>
              </w:rPr>
            </w:pPr>
            <w:r w:rsidRPr="00B916EC">
              <w:rPr>
                <w:lang w:val="en-US"/>
              </w:rPr>
              <w:t>4</w:t>
            </w:r>
          </w:p>
        </w:tc>
        <w:tc>
          <w:tcPr>
            <w:tcW w:w="3528" w:type="pct"/>
            <w:vAlign w:val="center"/>
          </w:tcPr>
          <w:p w14:paraId="283C7231" w14:textId="49C7AB40" w:rsidR="00AE2368" w:rsidRPr="00B916EC" w:rsidRDefault="00BE022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503" w:name="_Toc29894845"/>
      <w:bookmarkStart w:id="504" w:name="_Toc29899144"/>
      <w:bookmarkStart w:id="505" w:name="_Toc29899562"/>
      <w:bookmarkStart w:id="506" w:name="_Toc29917299"/>
      <w:bookmarkStart w:id="507" w:name="_Toc36498173"/>
      <w:bookmarkStart w:id="508" w:name="_Toc45699199"/>
      <w:bookmarkStart w:id="509" w:name="_Toc156237207"/>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503"/>
      <w:bookmarkEnd w:id="504"/>
      <w:bookmarkEnd w:id="505"/>
      <w:bookmarkEnd w:id="506"/>
      <w:bookmarkEnd w:id="507"/>
      <w:bookmarkEnd w:id="508"/>
      <w:bookmarkEnd w:id="509"/>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lastRenderedPageBreak/>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lastRenderedPageBreak/>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141" type="#_x0000_t75" style="width:20.25pt;height:18.75pt" o:ole="">
            <v:imagedata r:id="rId82" o:title=""/>
          </v:shape>
          <o:OLEObject Type="Embed" ProgID="Equation.3" ShapeID="_x0000_i1141" DrawAspect="Content" ObjectID="_1766850218" r:id="rId83"/>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lastRenderedPageBreak/>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10" w:name="_Toc29894846"/>
      <w:bookmarkStart w:id="511" w:name="_Toc29899145"/>
      <w:bookmarkStart w:id="512" w:name="_Toc29899563"/>
      <w:bookmarkStart w:id="513" w:name="_Toc29917300"/>
      <w:bookmarkStart w:id="514" w:name="_Toc36498174"/>
      <w:bookmarkStart w:id="515" w:name="_Toc45699200"/>
      <w:bookmarkStart w:id="516" w:name="_Toc156237208"/>
      <w:r>
        <w:t>9.1.4</w:t>
      </w:r>
      <w:r w:rsidRPr="00B916EC">
        <w:tab/>
      </w:r>
      <w:r>
        <w:t>Type-3</w:t>
      </w:r>
      <w:r w:rsidRPr="00B916EC">
        <w:t xml:space="preserve"> HARQ-ACK codebook</w:t>
      </w:r>
      <w:r w:rsidRPr="00B916EC">
        <w:rPr>
          <w:rFonts w:hint="eastAsia"/>
        </w:rPr>
        <w:t xml:space="preserve"> </w:t>
      </w:r>
      <w:r w:rsidRPr="00B916EC">
        <w:t>determination</w:t>
      </w:r>
      <w:bookmarkEnd w:id="510"/>
      <w:bookmarkEnd w:id="511"/>
      <w:bookmarkEnd w:id="512"/>
      <w:bookmarkEnd w:id="513"/>
      <w:bookmarkEnd w:id="514"/>
      <w:bookmarkEnd w:id="515"/>
      <w:bookmarkEnd w:id="516"/>
      <w:r w:rsidRPr="00B916EC">
        <w:t xml:space="preserve"> </w:t>
      </w:r>
    </w:p>
    <w:p w14:paraId="64755EF9" w14:textId="568DF652"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w:t>
      </w:r>
      <w:r w:rsidR="002D5F43">
        <w:t>'</w:t>
      </w:r>
      <w:r w:rsidR="00771F9A" w:rsidRPr="00043635">
        <w:t>1</w:t>
      </w:r>
      <w:r w:rsidR="002D5F43">
        <w:t>'</w:t>
      </w:r>
      <w:r w:rsidR="00771F9A" w:rsidRPr="00043635">
        <w:t xml:space="preserve"> or value </w:t>
      </w:r>
      <w:r w:rsidR="002D5F43">
        <w:t>'</w:t>
      </w:r>
      <w:r w:rsidR="00771F9A" w:rsidRPr="00043635">
        <w:t>0</w:t>
      </w:r>
      <w:r w:rsidR="002D5F43">
        <w:t>'</w:t>
      </w:r>
      <w:r w:rsidR="00771F9A" w:rsidRPr="00043635">
        <w:t xml:space="preserve">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 xml:space="preserve">within a bit string corresponds to a HARQ process number on a corresponding serving cell in ascending order of HARQ process number, where value </w:t>
      </w:r>
      <w:r w:rsidR="002D5F43">
        <w:t>'</w:t>
      </w:r>
      <w:r w:rsidR="00771F9A" w:rsidRPr="00043635">
        <w:t>1</w:t>
      </w:r>
      <w:r w:rsidR="002D5F43">
        <w:t>'</w:t>
      </w:r>
      <w:r w:rsidR="00771F9A" w:rsidRPr="00043635">
        <w:t xml:space="preserve"> or value </w:t>
      </w:r>
      <w:r w:rsidR="002D5F43">
        <w:t>'</w:t>
      </w:r>
      <w:r w:rsidR="00771F9A" w:rsidRPr="00043635">
        <w:t>0</w:t>
      </w:r>
      <w:r w:rsidR="002D5F43">
        <w:t>'</w:t>
      </w:r>
      <w:r w:rsidR="00771F9A" w:rsidRPr="00043635">
        <w:t xml:space="preserve">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lastRenderedPageBreak/>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BE0229"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BE0229"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BE0229"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BE0229"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BE0229"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BE0229"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lastRenderedPageBreak/>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BE0229"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BE0229"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BE0229"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 xml:space="preserve">The UE multiplexes only the Type-3 HARQ-ACK codebook in the PUCCH or the PUSCH for </w:t>
      </w:r>
      <w:r>
        <w:rPr>
          <w:lang w:eastAsia="zh-CN"/>
        </w:rPr>
        <w:lastRenderedPageBreak/>
        <w:t>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Default="000E5919" w:rsidP="00090D13">
      <w:pPr>
        <w:pStyle w:val="B1"/>
      </w:pPr>
      <w:r w:rsidRPr="0025151E">
        <w:t>-</w:t>
      </w:r>
      <w:r w:rsidRPr="0025151E">
        <w:tab/>
        <w:t>the CRC of the DCI is scrambled by a C-RNTI or a</w:t>
      </w:r>
      <w:r>
        <w:t>n</w:t>
      </w:r>
      <w:r w:rsidRPr="0025151E">
        <w:t xml:space="preserve"> MCS-C-RNTI, and</w:t>
      </w:r>
    </w:p>
    <w:p w14:paraId="3F4425F2" w14:textId="2B4B95D0" w:rsidR="001E558F" w:rsidRPr="0025151E" w:rsidRDefault="001E558F" w:rsidP="001E558F">
      <w:pPr>
        <w:rPr>
          <w:lang w:eastAsia="en-GB"/>
        </w:rPr>
      </w:pPr>
      <w:r>
        <w:rPr>
          <w:lang w:eastAsia="en-GB"/>
        </w:rPr>
        <w:t>if for one or more serving cells</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67DDAEDD" w14:textId="77777777" w:rsidR="001E558F"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001E558F">
        <w:t xml:space="preserve"> on the one or more serving cells</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p>
    <w:p w14:paraId="38DACAE8" w14:textId="0AE4DDE5" w:rsidR="001E558F" w:rsidRDefault="001E558F" w:rsidP="001E558F">
      <w:pPr>
        <w:pStyle w:val="B1"/>
        <w:rPr>
          <w:lang w:eastAsia="zh-CN"/>
        </w:rPr>
      </w:pPr>
      <w:r>
        <w:t>-</w:t>
      </w:r>
      <w:r>
        <w:tab/>
      </w:r>
      <w:r w:rsidR="007B27F0">
        <w:t xml:space="preserve">the </w:t>
      </w:r>
      <w:r w:rsidR="002E15FB" w:rsidRPr="00111FF6">
        <w:t xml:space="preserve">MCS field </w:t>
      </w:r>
      <w:r w:rsidR="007B27F0" w:rsidRPr="00C46756">
        <w:rPr>
          <w:lang w:eastAsia="zh-CN"/>
        </w:rPr>
        <w:t xml:space="preserve">for transport block 1 </w:t>
      </w:r>
      <w:r w:rsidR="00A74FA7">
        <w:t>if</w:t>
      </w:r>
      <w:r w:rsidR="00A74FA7" w:rsidRPr="00111FF6">
        <w:t xml:space="preserve"> </w:t>
      </w:r>
      <w:r w:rsidR="002E15FB" w:rsidRPr="00111FF6">
        <w:t>the DCI format</w:t>
      </w:r>
      <w:r w:rsidR="00A74FA7">
        <w:t xml:space="preserve"> is DCI format</w:t>
      </w:r>
      <w:r w:rsidR="007B27F0">
        <w:t xml:space="preserve"> </w:t>
      </w:r>
      <w:r w:rsidR="007B27F0" w:rsidRPr="00111FF6">
        <w:rPr>
          <w:lang w:eastAsia="zh-CN"/>
        </w:rPr>
        <w:t>1_1</w:t>
      </w:r>
      <w:r w:rsidR="00A74FA7">
        <w:rPr>
          <w:lang w:eastAsia="zh-CN"/>
        </w:rPr>
        <w:t xml:space="preserve">, </w:t>
      </w:r>
    </w:p>
    <w:p w14:paraId="7194DCEF" w14:textId="5BE73F3A" w:rsidR="001E558F" w:rsidRPr="001E558F" w:rsidRDefault="001E558F" w:rsidP="001E558F">
      <w:pPr>
        <w:pStyle w:val="B1"/>
        <w:rPr>
          <w:rFonts w:eastAsia="Times New Roman"/>
        </w:rPr>
      </w:pPr>
      <w:r>
        <w:rPr>
          <w:lang w:eastAsia="zh-CN"/>
        </w:rPr>
        <w:t>-</w:t>
      </w:r>
      <w:r>
        <w:rPr>
          <w:lang w:eastAsia="zh-CN"/>
        </w:rPr>
        <w:tab/>
      </w:r>
      <w:r w:rsidR="007B27F0" w:rsidRPr="00111FF6">
        <w:rPr>
          <w:lang w:eastAsia="zh-CN"/>
        </w:rPr>
        <w:t xml:space="preserve">the </w:t>
      </w:r>
      <w:r w:rsidR="007B27F0" w:rsidRPr="00647C89">
        <w:rPr>
          <w:lang w:eastAsia="zh-CN"/>
        </w:rPr>
        <w:t>MCS</w:t>
      </w:r>
      <w:r w:rsidR="007B27F0" w:rsidRPr="00111FF6">
        <w:rPr>
          <w:lang w:eastAsia="zh-CN"/>
        </w:rPr>
        <w:t xml:space="preserve"> field </w:t>
      </w:r>
      <w:r w:rsidR="00A74FA7">
        <w:rPr>
          <w:lang w:eastAsia="zh-CN"/>
        </w:rPr>
        <w:t>if</w:t>
      </w:r>
      <w:r w:rsidR="00A74FA7" w:rsidRPr="00111FF6">
        <w:rPr>
          <w:lang w:eastAsia="zh-CN"/>
        </w:rPr>
        <w:t xml:space="preserve"> </w:t>
      </w:r>
      <w:r w:rsidR="007B27F0" w:rsidRPr="00111FF6">
        <w:rPr>
          <w:lang w:eastAsia="zh-CN"/>
        </w:rPr>
        <w:t xml:space="preserve">the </w:t>
      </w:r>
      <w:r w:rsidR="00A74FA7">
        <w:rPr>
          <w:lang w:eastAsia="zh-CN"/>
        </w:rPr>
        <w:t>DCI format is</w:t>
      </w:r>
      <w:r w:rsidR="00A74FA7" w:rsidRPr="00111FF6">
        <w:rPr>
          <w:lang w:eastAsia="zh-CN"/>
        </w:rPr>
        <w:t xml:space="preserve"> </w:t>
      </w:r>
      <w:r w:rsidR="007B27F0" w:rsidRPr="00111FF6">
        <w:rPr>
          <w:lang w:eastAsia="zh-CN"/>
        </w:rPr>
        <w:t>DCI format 1_2</w:t>
      </w:r>
      <w:r>
        <w:rPr>
          <w:lang w:eastAsia="zh-CN"/>
        </w:rPr>
        <w:t xml:space="preserve">, </w:t>
      </w:r>
    </w:p>
    <w:p w14:paraId="5DA4318D" w14:textId="2344D144" w:rsidR="001E558F" w:rsidRPr="001E558F" w:rsidRDefault="001E558F" w:rsidP="001E558F">
      <w:pPr>
        <w:pStyle w:val="B1"/>
        <w:rPr>
          <w:rFonts w:eastAsia="Times New Roman"/>
          <w:lang w:eastAsia="en-GB"/>
        </w:rPr>
      </w:pPr>
      <w:r>
        <w:rPr>
          <w:rFonts w:eastAsia="Times New Roman"/>
        </w:rPr>
        <w:t>-</w:t>
      </w:r>
      <w:r>
        <w:rPr>
          <w:rFonts w:eastAsia="Times New Roman"/>
        </w:rPr>
        <w:tab/>
      </w:r>
      <w:r w:rsidRPr="001E558F">
        <w:rPr>
          <w:rFonts w:eastAsia="Times New Roman"/>
        </w:rPr>
        <w:t xml:space="preserve">the MCS field </w:t>
      </w:r>
      <w:r w:rsidRPr="001E558F">
        <w:rPr>
          <w:rFonts w:eastAsia="Times New Roman"/>
          <w:lang w:eastAsia="zh-CN"/>
        </w:rPr>
        <w:t xml:space="preserve">for transport block 1 of a serving cell with smallest index among the one or more serving cells </w:t>
      </w:r>
      <w:r w:rsidRPr="001E558F">
        <w:rPr>
          <w:rFonts w:eastAsia="Times New Roman"/>
        </w:rPr>
        <w:t xml:space="preserve">if the DCI format is DCI format </w:t>
      </w:r>
      <w:r w:rsidRPr="001E558F">
        <w:rPr>
          <w:rFonts w:eastAsia="Times New Roman"/>
          <w:lang w:eastAsia="zh-CN"/>
        </w:rPr>
        <w:t>1_3</w:t>
      </w:r>
      <w:r w:rsidR="002E15FB" w:rsidRPr="00111FF6">
        <w:t xml:space="preserve">. </w:t>
      </w:r>
    </w:p>
    <w:p w14:paraId="5AB797BC" w14:textId="1D22DDD0" w:rsidR="000E5919" w:rsidRDefault="000E5919" w:rsidP="000E5919">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7" w:name="_Toc156237209"/>
      <w:r w:rsidRPr="00111FF6">
        <w:t>9.1.5</w:t>
      </w:r>
      <w:r w:rsidRPr="00111FF6">
        <w:tab/>
        <w:t>HARQ-ACK codebook</w:t>
      </w:r>
      <w:r w:rsidRPr="00111FF6">
        <w:rPr>
          <w:rFonts w:hint="eastAsia"/>
        </w:rPr>
        <w:t xml:space="preserve"> </w:t>
      </w:r>
      <w:r w:rsidRPr="00111FF6">
        <w:t>retransmission</w:t>
      </w:r>
      <w:bookmarkEnd w:id="517"/>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48BBC06F" w14:textId="77777777" w:rsidR="00A766E7" w:rsidRPr="00A766E7" w:rsidRDefault="002E15FB" w:rsidP="00A766E7">
      <w:pPr>
        <w:rPr>
          <w:rFonts w:eastAsia="Times New Roman"/>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sidR="00A74FA7">
        <w:rPr>
          <w:lang w:eastAsia="zh-CN"/>
        </w:rPr>
        <w:t xml:space="preserve">a </w:t>
      </w:r>
      <w:r w:rsidRPr="00111FF6">
        <w:rPr>
          <w:lang w:eastAsia="zh-CN"/>
        </w:rPr>
        <w:t xml:space="preserve">DCI format 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w:t>
      </w:r>
      <w:r w:rsidR="00A766E7" w:rsidRPr="00A766E7">
        <w:rPr>
          <w:rFonts w:eastAsia="Times New Roman"/>
          <w:lang w:eastAsia="zh-CN"/>
        </w:rPr>
        <w:t xml:space="preserve">the values from -7 to 24 and the values of </w:t>
      </w:r>
    </w:p>
    <w:p w14:paraId="65D240E2" w14:textId="77777777" w:rsidR="00A766E7" w:rsidRPr="00A766E7" w:rsidRDefault="00A766E7" w:rsidP="00A766E7">
      <w:pPr>
        <w:pStyle w:val="B1"/>
        <w:rPr>
          <w:rFonts w:eastAsia="Malgun Gothic"/>
          <w:bCs/>
          <w:iCs/>
          <w:lang w:eastAsia="zh-CN"/>
        </w:rPr>
      </w:pPr>
      <w:r w:rsidRPr="00A766E7">
        <w:t>-</w:t>
      </w:r>
      <w:r w:rsidRPr="00A766E7">
        <w:tab/>
      </w:r>
      <w:r w:rsidRPr="00A766E7">
        <w:rPr>
          <w:lang w:eastAsia="zh-CN"/>
        </w:rPr>
        <w:t xml:space="preserve">the MCS field for transport block 1 if the DCI format is DCI format 1_1 </w:t>
      </w:r>
    </w:p>
    <w:p w14:paraId="4E1000C8" w14:textId="77777777" w:rsidR="00A766E7" w:rsidRPr="00A766E7" w:rsidRDefault="00A766E7" w:rsidP="00A766E7">
      <w:pPr>
        <w:pStyle w:val="B1"/>
      </w:pPr>
      <w:r w:rsidRPr="00A766E7">
        <w:t>-</w:t>
      </w:r>
      <w:r w:rsidRPr="00A766E7">
        <w:tab/>
      </w:r>
      <w:r w:rsidRPr="00A766E7">
        <w:rPr>
          <w:lang w:eastAsia="zh-CN"/>
        </w:rPr>
        <w:t>the MCS field if the DCI format is DCI format 1_2</w:t>
      </w:r>
      <w:r w:rsidRPr="00A766E7">
        <w:t xml:space="preserve"> </w:t>
      </w:r>
    </w:p>
    <w:p w14:paraId="56FADAF6" w14:textId="77777777" w:rsidR="00A766E7" w:rsidRPr="00A766E7" w:rsidRDefault="00A766E7" w:rsidP="00A766E7">
      <w:pPr>
        <w:pStyle w:val="B1"/>
        <w:rPr>
          <w:lang w:eastAsia="en-GB"/>
        </w:rPr>
      </w:pPr>
      <w:r w:rsidRPr="00A766E7">
        <w:t>-</w:t>
      </w:r>
      <w:r w:rsidRPr="00A766E7">
        <w:tab/>
        <w:t xml:space="preserve">the MCS field </w:t>
      </w:r>
      <w:r w:rsidRPr="00A766E7">
        <w:rPr>
          <w:lang w:eastAsia="zh-CN"/>
        </w:rPr>
        <w:t xml:space="preserve">for transport block 1 for a serving cell </w:t>
      </w:r>
      <w:r w:rsidRPr="00A766E7">
        <w:t xml:space="preserve">if the DCI format is DCI format </w:t>
      </w:r>
      <w:r w:rsidRPr="00A766E7">
        <w:rPr>
          <w:lang w:eastAsia="zh-CN"/>
        </w:rPr>
        <w:t>1_3</w:t>
      </w:r>
      <w:r w:rsidRPr="00A766E7">
        <w:t xml:space="preserve">, where the serving cell is the one with smallest index that has </w:t>
      </w:r>
    </w:p>
    <w:p w14:paraId="70AEF531" w14:textId="77777777" w:rsidR="00A766E7" w:rsidRPr="00A766E7" w:rsidRDefault="00A766E7" w:rsidP="00A766E7">
      <w:pPr>
        <w:pStyle w:val="B2"/>
        <w:rPr>
          <w:lang w:eastAsia="zh-CN"/>
        </w:rPr>
      </w:pPr>
      <w:r w:rsidRPr="00A766E7">
        <w:rPr>
          <w:lang w:eastAsia="en-GB"/>
        </w:rPr>
        <w:lastRenderedPageBreak/>
        <w:t>-</w:t>
      </w:r>
      <w:r w:rsidRPr="00A766E7">
        <w:rPr>
          <w:lang w:eastAsia="en-GB"/>
        </w:rPr>
        <w:tab/>
      </w:r>
      <w:r w:rsidRPr="00A766E7">
        <w:rPr>
          <w:i/>
          <w:lang w:eastAsia="ja-JP"/>
        </w:rPr>
        <w:t>resourceAllocation</w:t>
      </w:r>
      <w:r w:rsidRPr="00A766E7">
        <w:rPr>
          <w:lang w:eastAsia="en-GB"/>
        </w:rPr>
        <w:t xml:space="preserve"> = </w:t>
      </w:r>
      <w:r w:rsidRPr="00A766E7">
        <w:rPr>
          <w:i/>
          <w:lang w:eastAsia="en-GB"/>
        </w:rPr>
        <w:t>resourceAllocationType0</w:t>
      </w:r>
      <w:r w:rsidRPr="00A766E7">
        <w:rPr>
          <w:lang w:eastAsia="en-GB"/>
        </w:rPr>
        <w:t xml:space="preserve"> and all bits of the </w:t>
      </w:r>
      <w:r w:rsidRPr="00A766E7">
        <w:rPr>
          <w:lang w:eastAsia="zh-CN"/>
        </w:rPr>
        <w:t xml:space="preserve">corresponding block of the </w:t>
      </w:r>
      <w:r w:rsidRPr="00A766E7">
        <w:rPr>
          <w:rFonts w:hint="eastAsia"/>
          <w:lang w:eastAsia="zh-CN"/>
        </w:rPr>
        <w:t>frequency domain resource assignment</w:t>
      </w:r>
      <w:r w:rsidRPr="00A766E7">
        <w:rPr>
          <w:lang w:eastAsia="zh-CN"/>
        </w:rPr>
        <w:t xml:space="preserve"> </w:t>
      </w:r>
      <w:r w:rsidRPr="00A766E7">
        <w:rPr>
          <w:rFonts w:hint="eastAsia"/>
          <w:lang w:eastAsia="zh-CN"/>
        </w:rPr>
        <w:t>field</w:t>
      </w:r>
      <w:r w:rsidRPr="00A766E7">
        <w:rPr>
          <w:lang w:eastAsia="zh-CN"/>
        </w:rPr>
        <w:t xml:space="preserve"> equal to 0, or</w:t>
      </w:r>
    </w:p>
    <w:p w14:paraId="0301533D" w14:textId="77777777" w:rsidR="00A766E7" w:rsidRPr="00A766E7" w:rsidRDefault="00A766E7" w:rsidP="00A766E7">
      <w:pPr>
        <w:pStyle w:val="B2"/>
        <w:rPr>
          <w:lang w:eastAsia="zh-CN"/>
        </w:rPr>
      </w:pPr>
      <w:r w:rsidRPr="00A766E7">
        <w:rPr>
          <w:lang w:eastAsia="en-GB"/>
        </w:rPr>
        <w:t>-</w:t>
      </w:r>
      <w:r w:rsidRPr="00A766E7">
        <w:rPr>
          <w:lang w:eastAsia="en-GB"/>
        </w:rPr>
        <w:tab/>
      </w:r>
      <w:r w:rsidRPr="00A766E7">
        <w:rPr>
          <w:i/>
          <w:lang w:eastAsia="ja-JP"/>
        </w:rPr>
        <w:t>resourceAllocation</w:t>
      </w:r>
      <w:r w:rsidRPr="00A766E7">
        <w:rPr>
          <w:lang w:eastAsia="en-GB"/>
        </w:rPr>
        <w:t xml:space="preserve"> = </w:t>
      </w:r>
      <w:r w:rsidRPr="00A766E7">
        <w:rPr>
          <w:i/>
          <w:lang w:eastAsia="en-GB"/>
        </w:rPr>
        <w:t>resourceAllocationType1</w:t>
      </w:r>
      <w:r w:rsidRPr="00A766E7">
        <w:rPr>
          <w:lang w:eastAsia="en-GB"/>
        </w:rPr>
        <w:t xml:space="preserve"> and all bits of the </w:t>
      </w:r>
      <w:r w:rsidRPr="00A766E7">
        <w:rPr>
          <w:lang w:eastAsia="zh-CN"/>
        </w:rPr>
        <w:t xml:space="preserve">corresponding block of the </w:t>
      </w:r>
      <w:r w:rsidRPr="00A766E7">
        <w:rPr>
          <w:rFonts w:hint="eastAsia"/>
          <w:lang w:eastAsia="zh-CN"/>
        </w:rPr>
        <w:t>frequency domain resource assignment</w:t>
      </w:r>
      <w:r w:rsidRPr="00A766E7">
        <w:rPr>
          <w:lang w:eastAsia="zh-CN"/>
        </w:rPr>
        <w:t xml:space="preserve"> </w:t>
      </w:r>
      <w:r w:rsidRPr="00A766E7">
        <w:rPr>
          <w:rFonts w:hint="eastAsia"/>
          <w:lang w:eastAsia="zh-CN"/>
        </w:rPr>
        <w:t>field</w:t>
      </w:r>
      <w:r w:rsidRPr="00A766E7">
        <w:rPr>
          <w:lang w:eastAsia="zh-CN"/>
        </w:rPr>
        <w:t xml:space="preserve"> equal to 1, or</w:t>
      </w:r>
    </w:p>
    <w:p w14:paraId="1D04EA01" w14:textId="58A80F48" w:rsidR="001E558F" w:rsidRPr="00A766E7" w:rsidRDefault="00A766E7" w:rsidP="00A766E7">
      <w:pPr>
        <w:pStyle w:val="B2"/>
        <w:rPr>
          <w:lang w:eastAsia="en-GB"/>
        </w:rPr>
      </w:pPr>
      <w:r w:rsidRPr="00A766E7">
        <w:rPr>
          <w:lang w:eastAsia="en-GB"/>
        </w:rPr>
        <w:t>-</w:t>
      </w:r>
      <w:r w:rsidRPr="00A766E7">
        <w:rPr>
          <w:lang w:eastAsia="en-GB"/>
        </w:rPr>
        <w:tab/>
      </w:r>
      <w:r w:rsidRPr="00A766E7">
        <w:rPr>
          <w:i/>
          <w:lang w:eastAsia="en-GB"/>
        </w:rPr>
        <w:t>resourceAllocation = dynamicSwitch</w:t>
      </w:r>
      <w:r w:rsidRPr="00A766E7">
        <w:rPr>
          <w:lang w:eastAsia="en-GB"/>
        </w:rPr>
        <w:t xml:space="preserve"> and all bits of the </w:t>
      </w:r>
      <w:r w:rsidRPr="00A766E7">
        <w:rPr>
          <w:lang w:eastAsia="zh-CN"/>
        </w:rPr>
        <w:t xml:space="preserve">corresponding block of the </w:t>
      </w:r>
      <w:r w:rsidRPr="00A766E7">
        <w:rPr>
          <w:lang w:eastAsia="en-GB"/>
        </w:rPr>
        <w:t>frequency domain resource assignment field equal to 0 or 1</w:t>
      </w:r>
    </w:p>
    <w:p w14:paraId="39EE9365" w14:textId="2C2175DE" w:rsidR="002E15FB" w:rsidRPr="00111FF6" w:rsidRDefault="002E15FB" w:rsidP="002E15FB">
      <w:pPr>
        <w:rPr>
          <w:lang w:eastAsia="zh-CN"/>
        </w:rPr>
      </w:pPr>
      <w:r w:rsidRPr="00111FF6">
        <w:rPr>
          <w:lang w:eastAsia="zh-CN"/>
        </w:rPr>
        <w:t>If the DCI format 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5EF9128"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787B4D">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787B4D" w:rsidRPr="000D4C92">
        <w:rPr>
          <w:rFonts w:hint="eastAsia"/>
        </w:rPr>
        <w:t xml:space="preserve"> is the total number of the </w:t>
      </w:r>
      <w:r w:rsidR="00787B4D" w:rsidRPr="00437CA3">
        <w:t xml:space="preserve">first HARQ-ACK information </w:t>
      </w:r>
      <w:r w:rsidR="00787B4D" w:rsidRPr="00437CA3">
        <w:rPr>
          <w:rFonts w:hint="eastAsia"/>
        </w:rPr>
        <w:t xml:space="preserve">bits and the </w:t>
      </w:r>
      <w:r w:rsidR="00787B4D" w:rsidRPr="00437CA3">
        <w:t>second HARQ-ACK information</w:t>
      </w:r>
      <w:r w:rsidR="00787B4D" w:rsidRPr="00437CA3">
        <w:rPr>
          <w:rFonts w:hint="eastAsia"/>
        </w:rPr>
        <w:t xml:space="preserve"> bits</w:t>
      </w:r>
      <w:r w:rsidR="00787B4D" w:rsidRPr="00B60C2E">
        <w:t xml:space="preserve"> if any</w:t>
      </w:r>
      <w:r w:rsidR="00787B4D" w:rsidRPr="00437CA3">
        <w:rPr>
          <w:rFonts w:hint="eastAsia"/>
        </w:rPr>
        <w:t>.</w:t>
      </w:r>
    </w:p>
    <w:p w14:paraId="264FC3A8" w14:textId="3FE30537"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787B4D">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787B4D">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787B4D">
        <w:rPr>
          <w:lang w:eastAsia="zh-CN"/>
        </w:rPr>
        <w:t>the first</w:t>
      </w:r>
      <w:r w:rsidRPr="00647C89">
        <w:rPr>
          <w:lang w:eastAsia="zh-CN"/>
        </w:rPr>
        <w:t xml:space="preserve">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787B4D">
        <w:rPr>
          <w:lang w:eastAsia="zh-CN"/>
        </w:rPr>
        <w:t>third</w:t>
      </w:r>
      <w:r w:rsidRPr="003309BD">
        <w:rPr>
          <w:lang w:eastAsia="zh-CN"/>
        </w:rPr>
        <w:t xml:space="preserve"> HARQ-ACK information to the </w:t>
      </w:r>
      <w:r w:rsidR="00787B4D">
        <w:rPr>
          <w:lang w:eastAsia="zh-CN"/>
        </w:rPr>
        <w:t>first</w:t>
      </w:r>
      <w:r w:rsidRPr="003309BD">
        <w:rPr>
          <w:lang w:eastAsia="zh-CN"/>
        </w:rPr>
        <w:t xml:space="preserve">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787B4D">
        <w:rPr>
          <w:lang w:eastAsia="zh-CN"/>
        </w:rPr>
        <w:t>the second</w:t>
      </w:r>
      <w:r w:rsidRPr="00647C89">
        <w:rPr>
          <w:lang w:eastAsia="zh-CN"/>
        </w:rPr>
        <w:t xml:space="preserve"> HARQ-ACK information with the priority value, the UE appends the </w:t>
      </w:r>
      <w:r w:rsidR="00787B4D">
        <w:rPr>
          <w:lang w:eastAsia="zh-CN"/>
        </w:rPr>
        <w:t>first</w:t>
      </w:r>
      <w:r w:rsidRPr="00647C89">
        <w:rPr>
          <w:lang w:eastAsia="zh-CN"/>
        </w:rPr>
        <w:t xml:space="preserve"> HARQ-ACK information </w:t>
      </w:r>
      <w:r w:rsidRPr="003309BD">
        <w:rPr>
          <w:lang w:eastAsia="zh-CN"/>
        </w:rPr>
        <w:t xml:space="preserve">followed by the </w:t>
      </w:r>
      <w:r w:rsidR="00787B4D">
        <w:rPr>
          <w:lang w:eastAsia="zh-CN"/>
        </w:rPr>
        <w:t>third</w:t>
      </w:r>
      <w:r w:rsidRPr="003309BD">
        <w:rPr>
          <w:lang w:eastAsia="zh-CN"/>
        </w:rPr>
        <w:t xml:space="preserve"> HARQ-ACK information</w:t>
      </w:r>
      <w:r w:rsidRPr="00647C89">
        <w:rPr>
          <w:lang w:eastAsia="zh-CN"/>
        </w:rPr>
        <w:t xml:space="preserve"> to the </w:t>
      </w:r>
      <w:r w:rsidR="00787B4D">
        <w:rPr>
          <w:lang w:eastAsia="zh-CN"/>
        </w:rPr>
        <w:t>second</w:t>
      </w:r>
      <w:r w:rsidRPr="00647C89">
        <w:rPr>
          <w:lang w:eastAsia="zh-CN"/>
        </w:rPr>
        <w:t xml:space="preserve"> 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787B4D" w:rsidRPr="00B60C2E">
        <w:rPr>
          <w:rFonts w:hint="eastAsia"/>
        </w:rPr>
        <w:t xml:space="preserve"> is </w:t>
      </w:r>
      <w:r w:rsidR="00787B4D" w:rsidRPr="00B60C2E">
        <w:rPr>
          <w:rFonts w:ascii="Times" w:hAnsi="Times" w:hint="eastAsia"/>
          <w:szCs w:val="24"/>
        </w:rPr>
        <w:t>the</w:t>
      </w:r>
      <w:r w:rsidR="00787B4D" w:rsidRPr="00B60C2E">
        <w:rPr>
          <w:rFonts w:hint="eastAsia"/>
        </w:rPr>
        <w:t xml:space="preserve"> total number of the </w:t>
      </w:r>
      <w:r w:rsidR="00787B4D" w:rsidRPr="00B60C2E">
        <w:t xml:space="preserve">first HARQ-ACK information </w:t>
      </w:r>
      <w:r w:rsidR="00787B4D" w:rsidRPr="00B60C2E">
        <w:rPr>
          <w:rFonts w:hint="eastAsia"/>
        </w:rPr>
        <w:t xml:space="preserve">bits, the </w:t>
      </w:r>
      <w:r w:rsidR="00787B4D" w:rsidRPr="00B60C2E">
        <w:t>second HARQ-ACK information</w:t>
      </w:r>
      <w:r w:rsidR="00787B4D" w:rsidRPr="00B60C2E">
        <w:rPr>
          <w:rFonts w:hint="eastAsia"/>
        </w:rPr>
        <w:t xml:space="preserve"> bits</w:t>
      </w:r>
      <w:r w:rsidR="00787B4D" w:rsidRPr="00B60C2E">
        <w:rPr>
          <w:rFonts w:hint="eastAsia"/>
          <w:lang w:eastAsia="zh-CN"/>
        </w:rPr>
        <w:t xml:space="preserve"> if any</w:t>
      </w:r>
      <w:r w:rsidR="00787B4D" w:rsidRPr="00B60C2E">
        <w:rPr>
          <w:rFonts w:hint="eastAsia"/>
        </w:rPr>
        <w:t xml:space="preserve"> and the third HARQ-ACK information bits</w:t>
      </w:r>
      <w:r w:rsidR="00787B4D"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4F51E63" w14:textId="77777777" w:rsidR="00787B4D" w:rsidRPr="00787B4D" w:rsidRDefault="00787B4D" w:rsidP="00787B4D">
      <w:r w:rsidRPr="00787B4D">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787B4D">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787B4D">
        <w:t xml:space="preserve"> where </w:t>
      </w:r>
    </w:p>
    <w:p w14:paraId="5A9B8D56" w14:textId="7A33D4B8" w:rsidR="00787B4D" w:rsidRPr="00787B4D" w:rsidRDefault="00787B4D" w:rsidP="00787B4D">
      <w:pPr>
        <w:pStyle w:val="B1"/>
        <w:rPr>
          <w:lang w:eastAsia="zh-CN"/>
        </w:rPr>
      </w:pPr>
      <w:r w:rsidRPr="00787B4D">
        <w:rPr>
          <w:lang w:eastAsia="zh-CN"/>
        </w:rPr>
        <w:t>-</w:t>
      </w:r>
      <w:r w:rsidRPr="00787B4D">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787B4D">
        <w:rPr>
          <w:lang w:eastAsia="zh-CN"/>
        </w:rPr>
        <w:t xml:space="preserve"> </w:t>
      </w:r>
      <w:r w:rsidRPr="00787B4D">
        <w:t xml:space="preserve">is </w:t>
      </w:r>
      <w:r w:rsidRPr="00787B4D">
        <w:rPr>
          <w:rFonts w:ascii="Times" w:hAnsi="Times" w:hint="eastAsia"/>
          <w:szCs w:val="24"/>
        </w:rPr>
        <w:t>the</w:t>
      </w:r>
      <w:r w:rsidRPr="00787B4D">
        <w:rPr>
          <w:rFonts w:hint="eastAsia"/>
          <w:lang w:eastAsia="zh-CN"/>
        </w:rPr>
        <w:t xml:space="preserve"> </w:t>
      </w:r>
      <w:r w:rsidRPr="00787B4D">
        <w:t>number of HARQ-ACK information bits that the UE determines as described in clause 9.1.</w:t>
      </w:r>
      <w:r w:rsidRPr="00787B4D">
        <w:rPr>
          <w:rFonts w:hint="eastAsia"/>
        </w:rPr>
        <w:t>2</w:t>
      </w:r>
      <w:r w:rsidRPr="00787B4D">
        <w:t>.1</w:t>
      </w:r>
      <w:r w:rsidRPr="00787B4D">
        <w:rPr>
          <w:rFonts w:hint="eastAsia"/>
        </w:rPr>
        <w:t xml:space="preserve"> or 9.1.3.1 for the </w:t>
      </w:r>
      <w:r w:rsidRPr="00787B4D">
        <w:rPr>
          <w:rFonts w:hint="eastAsia"/>
          <w:lang w:eastAsia="zh-CN"/>
        </w:rPr>
        <w:t xml:space="preserve">first </w:t>
      </w:r>
      <w:r w:rsidRPr="00787B4D">
        <w:rPr>
          <w:rFonts w:hint="eastAsia"/>
        </w:rPr>
        <w:t>HARQ-ACK</w:t>
      </w:r>
      <w:r w:rsidRPr="00787B4D">
        <w:rPr>
          <w:rFonts w:hint="eastAsia"/>
          <w:lang w:eastAsia="zh-CN"/>
        </w:rPr>
        <w:t xml:space="preserve"> information bits</w:t>
      </w:r>
      <w:r>
        <w:rPr>
          <w:lang w:eastAsia="zh-CN"/>
        </w:rPr>
        <w:t>,</w:t>
      </w:r>
    </w:p>
    <w:p w14:paraId="1C8A0020" w14:textId="5E854B0D" w:rsidR="00787B4D" w:rsidRPr="00787B4D" w:rsidRDefault="00787B4D" w:rsidP="00787B4D">
      <w:pPr>
        <w:pStyle w:val="B1"/>
      </w:pPr>
      <w:r w:rsidRPr="00787B4D">
        <w:t>-</w:t>
      </w:r>
      <w:r w:rsidRPr="00787B4D">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787B4D">
        <w:t xml:space="preserve"> </w:t>
      </w:r>
      <w:r w:rsidRPr="00787B4D">
        <w:rPr>
          <w:rFonts w:hint="eastAsia"/>
        </w:rPr>
        <w:t xml:space="preserve">is </w:t>
      </w:r>
      <w:r w:rsidRPr="00787B4D">
        <w:rPr>
          <w:rFonts w:ascii="Times" w:hAnsi="Times" w:hint="eastAsia"/>
          <w:szCs w:val="24"/>
        </w:rPr>
        <w:t>the</w:t>
      </w:r>
      <w:r w:rsidRPr="00787B4D">
        <w:rPr>
          <w:rFonts w:hint="eastAsia"/>
          <w:lang w:eastAsia="zh-CN"/>
        </w:rPr>
        <w:t xml:space="preserve"> </w:t>
      </w:r>
      <w:r w:rsidRPr="00787B4D">
        <w:t>number of HARQ-ACK information bits</w:t>
      </w:r>
      <w:r w:rsidRPr="00787B4D">
        <w:rPr>
          <w:rFonts w:hint="eastAsia"/>
          <w:lang w:eastAsia="zh-CN"/>
        </w:rPr>
        <w:t>, if any,</w:t>
      </w:r>
      <w:r w:rsidRPr="00787B4D">
        <w:t xml:space="preserve"> that the UE determines as described in clause 9.1.</w:t>
      </w:r>
      <w:r w:rsidRPr="00787B4D">
        <w:rPr>
          <w:rFonts w:hint="eastAsia"/>
        </w:rPr>
        <w:t>2</w:t>
      </w:r>
      <w:r w:rsidRPr="00787B4D">
        <w:t>.1</w:t>
      </w:r>
      <w:r w:rsidRPr="00787B4D">
        <w:rPr>
          <w:rFonts w:hint="eastAsia"/>
        </w:rPr>
        <w:t xml:space="preserve"> or 9.1.3.1 for the </w:t>
      </w:r>
      <w:r w:rsidRPr="00787B4D">
        <w:t xml:space="preserve">second HARQ-ACK </w:t>
      </w:r>
      <w:r w:rsidRPr="00787B4D">
        <w:rPr>
          <w:rFonts w:hint="eastAsia"/>
          <w:lang w:eastAsia="zh-CN"/>
        </w:rPr>
        <w:t>information bits</w:t>
      </w:r>
      <w:r>
        <w:rPr>
          <w:lang w:eastAsia="zh-CN"/>
        </w:rPr>
        <w:t>,</w:t>
      </w:r>
    </w:p>
    <w:p w14:paraId="0D97B754" w14:textId="1A6D9F5D" w:rsidR="00787B4D" w:rsidRPr="00C03BE1" w:rsidRDefault="00787B4D" w:rsidP="00787B4D">
      <w:pPr>
        <w:pStyle w:val="B1"/>
        <w:rPr>
          <w:lang w:eastAsia="zh-CN"/>
        </w:rPr>
      </w:pPr>
      <w:r w:rsidRPr="00787B4D">
        <w:t>-</w:t>
      </w:r>
      <w:r w:rsidRPr="00787B4D">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787B4D">
        <w:t xml:space="preserve"> </w:t>
      </w:r>
      <w:r w:rsidRPr="00787B4D">
        <w:rPr>
          <w:rFonts w:hint="eastAsia"/>
        </w:rPr>
        <w:t xml:space="preserve">is </w:t>
      </w:r>
      <w:r w:rsidRPr="00787B4D">
        <w:rPr>
          <w:rFonts w:hint="eastAsia"/>
          <w:lang w:eastAsia="zh-CN"/>
        </w:rPr>
        <w:t xml:space="preserve">determined as </w:t>
      </w:r>
      <w:r w:rsidRPr="00787B4D">
        <w:t>described in clause 9.1.</w:t>
      </w:r>
      <w:r w:rsidRPr="00787B4D">
        <w:rPr>
          <w:rFonts w:hint="eastAsia"/>
        </w:rPr>
        <w:t>2</w:t>
      </w:r>
      <w:r w:rsidRPr="00787B4D">
        <w:t>.1</w:t>
      </w:r>
      <w:r w:rsidRPr="00787B4D">
        <w:rPr>
          <w:rFonts w:hint="eastAsia"/>
        </w:rPr>
        <w:t xml:space="preserve"> or 9.1.3.1</w:t>
      </w:r>
      <w:r w:rsidRPr="00787B4D">
        <w:rPr>
          <w:rFonts w:hint="eastAsia"/>
          <w:lang w:eastAsia="zh-CN"/>
        </w:rPr>
        <w:t xml:space="preserve"> for</w:t>
      </w:r>
      <w:r w:rsidRPr="00787B4D">
        <w:t xml:space="preserve"> </w:t>
      </w:r>
      <w:r w:rsidRPr="00787B4D">
        <w:rPr>
          <w:rFonts w:hint="eastAsia"/>
          <w:lang w:eastAsia="zh-CN"/>
        </w:rPr>
        <w:t xml:space="preserve">the third </w:t>
      </w:r>
      <w:r w:rsidRPr="00787B4D">
        <w:t xml:space="preserve">HARQ-ACK information </w:t>
      </w:r>
      <w:r w:rsidRPr="00787B4D">
        <w:rPr>
          <w:rFonts w:hint="eastAsia"/>
        </w:rPr>
        <w:t xml:space="preserve">bits for </w:t>
      </w:r>
      <w:r w:rsidRPr="00787B4D">
        <w:t>SPS PDSCH receptions</w:t>
      </w:r>
      <w:r w:rsidRPr="00787B4D">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787B4D">
        <w:t xml:space="preserve">, </w:t>
      </w:r>
      <w:r w:rsidRPr="00787B4D">
        <w:rPr>
          <w:rFonts w:hint="eastAsia"/>
          <w:lang w:eastAsia="zh-CN"/>
        </w:rPr>
        <w:t>if any</w:t>
      </w:r>
      <w:r>
        <w:rPr>
          <w:lang w:eastAsia="zh-CN"/>
        </w:rPr>
        <w:t>.</w:t>
      </w:r>
    </w:p>
    <w:p w14:paraId="5D7463C7" w14:textId="77777777" w:rsidR="004F4CBA" w:rsidRPr="00B916EC" w:rsidRDefault="008B1BCD" w:rsidP="008B1BCD">
      <w:pPr>
        <w:pStyle w:val="Heading2"/>
        <w:ind w:left="1136" w:hanging="1136"/>
      </w:pPr>
      <w:bookmarkStart w:id="518" w:name="_Ref496994961"/>
      <w:bookmarkStart w:id="519" w:name="_Toc12021475"/>
      <w:bookmarkStart w:id="520" w:name="_Toc20311587"/>
      <w:bookmarkStart w:id="521" w:name="_Toc26719412"/>
      <w:bookmarkStart w:id="522" w:name="_Toc29894847"/>
      <w:bookmarkStart w:id="523" w:name="_Toc29899146"/>
      <w:bookmarkStart w:id="524" w:name="_Toc29899564"/>
      <w:bookmarkStart w:id="525" w:name="_Toc29917301"/>
      <w:bookmarkStart w:id="526" w:name="_Toc36498175"/>
      <w:bookmarkStart w:id="527" w:name="_Toc45699201"/>
      <w:bookmarkStart w:id="528" w:name="_Toc156237210"/>
      <w:r w:rsidRPr="00B916EC">
        <w:lastRenderedPageBreak/>
        <w:t>9.2</w:t>
      </w:r>
      <w:r w:rsidRPr="00B916EC">
        <w:rPr>
          <w:rFonts w:hint="eastAsia"/>
        </w:rPr>
        <w:tab/>
      </w:r>
      <w:r w:rsidRPr="00B916EC">
        <w:t>UCI reporting in physical uplink control channel</w:t>
      </w:r>
      <w:bookmarkEnd w:id="518"/>
      <w:bookmarkEnd w:id="519"/>
      <w:bookmarkEnd w:id="520"/>
      <w:bookmarkEnd w:id="521"/>
      <w:bookmarkEnd w:id="522"/>
      <w:bookmarkEnd w:id="523"/>
      <w:bookmarkEnd w:id="524"/>
      <w:bookmarkEnd w:id="525"/>
      <w:bookmarkEnd w:id="526"/>
      <w:bookmarkEnd w:id="527"/>
      <w:bookmarkEnd w:id="528"/>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9" w:name="_Ref498101660"/>
      <w:bookmarkStart w:id="530" w:name="_Toc12021476"/>
      <w:bookmarkStart w:id="531" w:name="_Toc20311588"/>
      <w:bookmarkStart w:id="532" w:name="_Toc26719413"/>
      <w:bookmarkStart w:id="533" w:name="_Toc29894848"/>
      <w:bookmarkStart w:id="534" w:name="_Toc29899147"/>
      <w:bookmarkStart w:id="535" w:name="_Toc29899565"/>
      <w:bookmarkStart w:id="536" w:name="_Toc29917302"/>
      <w:bookmarkStart w:id="537" w:name="_Toc36498176"/>
      <w:bookmarkStart w:id="538" w:name="_Toc45699202"/>
      <w:bookmarkStart w:id="539" w:name="_Toc156237211"/>
      <w:r w:rsidRPr="00B916EC">
        <w:t>9.2.1</w:t>
      </w:r>
      <w:r w:rsidRPr="00B916EC">
        <w:tab/>
      </w:r>
      <w:r w:rsidR="00BA0BE3" w:rsidRPr="00B916EC">
        <w:t>PUCCH Resource Sets</w:t>
      </w:r>
      <w:bookmarkEnd w:id="529"/>
      <w:bookmarkEnd w:id="530"/>
      <w:bookmarkEnd w:id="531"/>
      <w:bookmarkEnd w:id="532"/>
      <w:bookmarkEnd w:id="533"/>
      <w:bookmarkEnd w:id="534"/>
      <w:bookmarkEnd w:id="535"/>
      <w:bookmarkEnd w:id="536"/>
      <w:bookmarkEnd w:id="537"/>
      <w:bookmarkEnd w:id="538"/>
      <w:bookmarkEnd w:id="539"/>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lastRenderedPageBreak/>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BE0229">
        <w:rPr>
          <w:position w:val="-10"/>
        </w:rPr>
        <w:pict w14:anchorId="2B0CC3B2">
          <v:shape id="_x0000_i1142" type="#_x0000_t75" style="width:79.5pt;height:15.75pt">
            <v:imagedata r:id="rId84"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BE0229"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5D3A8B3" w14:textId="77777777" w:rsidR="00E60028" w:rsidRPr="00E60028" w:rsidRDefault="00E60028" w:rsidP="00E60028">
      <w:pPr>
        <w:pStyle w:val="B1"/>
        <w:rPr>
          <w:lang w:val="en-US"/>
        </w:rPr>
      </w:pPr>
      <w:r w:rsidRPr="00E60028">
        <w:t>-</w:t>
      </w:r>
      <w:r w:rsidRPr="00E60028">
        <w:tab/>
        <w:t xml:space="preserve">an indication for applying one or both of </w:t>
      </w:r>
      <w:r w:rsidRPr="00E60028">
        <w:rPr>
          <w:i/>
          <w:iCs/>
          <w:lang w:val="en-US"/>
        </w:rPr>
        <w:t>TCI-State</w:t>
      </w:r>
      <w:r w:rsidRPr="00E60028">
        <w:rPr>
          <w:lang w:val="en-US"/>
        </w:rPr>
        <w:t xml:space="preserve"> or</w:t>
      </w:r>
      <w:r w:rsidRPr="00E60028">
        <w:rPr>
          <w:i/>
          <w:iCs/>
          <w:lang w:val="en-US"/>
        </w:rPr>
        <w:t xml:space="preserve"> TCI-UL-State</w:t>
      </w:r>
      <w:r w:rsidRPr="00E60028">
        <w:rPr>
          <w:lang w:val="en-US"/>
        </w:rPr>
        <w:t xml:space="preserve"> by </w:t>
      </w:r>
      <w:r w:rsidRPr="00E60028">
        <w:rPr>
          <w:rFonts w:cs="Times"/>
          <w:i/>
          <w:iCs/>
          <w:szCs w:val="18"/>
          <w:lang w:eastAsia="zh-CN"/>
        </w:rPr>
        <w:t>apply-IndicatedTCIState</w:t>
      </w:r>
      <w:r w:rsidRPr="00E60028">
        <w:rPr>
          <w:lang w:val="en-US"/>
        </w:rPr>
        <w:t>, if provided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lastRenderedPageBreak/>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40" w:name="_Toc12021477"/>
      <w:bookmarkStart w:id="541" w:name="_Toc20311589"/>
      <w:bookmarkStart w:id="542" w:name="_Toc26719414"/>
      <w:bookmarkStart w:id="543" w:name="_Toc29894849"/>
      <w:bookmarkStart w:id="544" w:name="_Toc29899148"/>
      <w:bookmarkStart w:id="545" w:name="_Toc29899566"/>
      <w:bookmarkStart w:id="546" w:name="_Toc29917303"/>
      <w:bookmarkStart w:id="547" w:name="_Toc36498177"/>
      <w:bookmarkStart w:id="548" w:name="_Toc45699203"/>
      <w:bookmarkStart w:id="549" w:name="_Ref496790351"/>
      <w:bookmarkStart w:id="550" w:name="_Ref496790353"/>
      <w:bookmarkStart w:id="551" w:name="_Ref496969655"/>
      <w:bookmarkStart w:id="552" w:name="_Ref496969658"/>
      <w:bookmarkStart w:id="553" w:name="_Toc156237212"/>
      <w:r w:rsidRPr="00B916EC">
        <w:t>9.</w:t>
      </w:r>
      <w:r w:rsidR="006B73A1" w:rsidRPr="00B916EC">
        <w:t>2.2</w:t>
      </w:r>
      <w:r w:rsidRPr="00B916EC">
        <w:tab/>
        <w:t xml:space="preserve">PUCCH </w:t>
      </w:r>
      <w:r w:rsidR="0003637B" w:rsidRPr="00B916EC">
        <w:t>Formats for UCI transmission</w:t>
      </w:r>
      <w:bookmarkEnd w:id="540"/>
      <w:bookmarkEnd w:id="541"/>
      <w:bookmarkEnd w:id="542"/>
      <w:bookmarkEnd w:id="543"/>
      <w:bookmarkEnd w:id="544"/>
      <w:bookmarkEnd w:id="545"/>
      <w:bookmarkEnd w:id="546"/>
      <w:bookmarkEnd w:id="547"/>
      <w:bookmarkEnd w:id="548"/>
      <w:bookmarkEnd w:id="553"/>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w:t>
      </w:r>
      <w:r w:rsidR="00326178" w:rsidRPr="00FA7D94">
        <w:rPr>
          <w:bCs/>
          <w:lang w:val="en-US"/>
        </w:rPr>
        <w:lastRenderedPageBreak/>
        <w:t xml:space="preserve">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442BDB35"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a</w:t>
      </w:r>
      <w:r w:rsidR="009473AF">
        <w:rPr>
          <w:lang w:val="en-US"/>
        </w:rPr>
        <w:t>n</w:t>
      </w:r>
      <w:r w:rsidRPr="00FA7D94">
        <w:rPr>
          <w:lang w:val="en-US"/>
        </w:rPr>
        <w:t xml:space="preserve">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28476EE7" w14:textId="77777777" w:rsidR="009473AF" w:rsidRPr="009473AF" w:rsidRDefault="009473AF" w:rsidP="009473AF">
      <w:pPr>
        <w:pStyle w:val="B1"/>
      </w:pPr>
      <w:r w:rsidRPr="009473AF">
        <w:rPr>
          <w:lang w:val="en-US"/>
        </w:rPr>
        <w:t>-</w:t>
      </w:r>
      <w:r w:rsidRPr="009473AF">
        <w:rPr>
          <w:lang w:val="en-US"/>
        </w:rPr>
        <w:tab/>
        <w:t xml:space="preserve">an indicated </w:t>
      </w:r>
      <w:r w:rsidRPr="009473AF">
        <w:rPr>
          <w:rFonts w:cs="Times"/>
          <w:i/>
          <w:iCs/>
          <w:szCs w:val="18"/>
          <w:lang w:eastAsia="zh-CN"/>
        </w:rPr>
        <w:t>apply-IndicatedTCIState</w:t>
      </w:r>
      <w:r w:rsidRPr="009473AF">
        <w:t>, if provided</w:t>
      </w:r>
    </w:p>
    <w:p w14:paraId="57766151" w14:textId="7495EAF0" w:rsidR="009473AF" w:rsidRPr="009473AF" w:rsidRDefault="009473AF" w:rsidP="009473AF">
      <w:pPr>
        <w:pStyle w:val="B2"/>
      </w:pPr>
      <w:r w:rsidRPr="009473AF">
        <w:t>-</w:t>
      </w:r>
      <w:r w:rsidRPr="009473AF">
        <w:tab/>
        <w:t xml:space="preserve">if </w:t>
      </w:r>
      <w:r w:rsidRPr="009473AF">
        <w:rPr>
          <w:rFonts w:cs="Times"/>
          <w:i/>
          <w:iCs/>
          <w:szCs w:val="18"/>
          <w:lang w:eastAsia="zh-CN"/>
        </w:rPr>
        <w:t>apply-</w:t>
      </w:r>
      <w:r w:rsidRPr="009473AF">
        <w:rPr>
          <w:rFonts w:cs="Times"/>
          <w:i/>
          <w:iCs/>
          <w:lang w:eastAsia="zh-CN"/>
        </w:rPr>
        <w:t>IndicatedTCIState</w:t>
      </w:r>
      <w:r w:rsidRPr="009473AF">
        <w:t xml:space="preserve"> = </w:t>
      </w:r>
      <w:r w:rsidR="002D5F43">
        <w:t>'</w:t>
      </w:r>
      <w:r w:rsidRPr="009473AF">
        <w:t>first</w:t>
      </w:r>
      <w:r w:rsidR="002D5F43">
        <w:t>'</w:t>
      </w:r>
      <w:r w:rsidRPr="009473AF">
        <w:t xml:space="preserve">, the UE transmits a PUCCH using a spatial domain filter corresponding to a first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380529D" w14:textId="0D1A8DAF" w:rsidR="009473AF" w:rsidRPr="009473AF" w:rsidRDefault="009473AF" w:rsidP="009473AF">
      <w:pPr>
        <w:pStyle w:val="B2"/>
      </w:pPr>
      <w:r w:rsidRPr="009473AF">
        <w:t>-</w:t>
      </w:r>
      <w:r w:rsidRPr="009473AF">
        <w:tab/>
        <w:t xml:space="preserve">if </w:t>
      </w:r>
      <w:r w:rsidRPr="009473AF">
        <w:rPr>
          <w:rFonts w:cs="Times"/>
          <w:i/>
          <w:iCs/>
          <w:szCs w:val="18"/>
          <w:lang w:eastAsia="zh-CN"/>
        </w:rPr>
        <w:t>apply-IndicatedTCIState</w:t>
      </w:r>
      <w:r w:rsidRPr="009473AF">
        <w:t xml:space="preserve"> = </w:t>
      </w:r>
      <w:r w:rsidR="002D5F43">
        <w:t>'</w:t>
      </w:r>
      <w:r w:rsidRPr="009473AF">
        <w:t>second</w:t>
      </w:r>
      <w:r w:rsidR="002D5F43">
        <w:t>'</w:t>
      </w:r>
      <w:r w:rsidRPr="009473AF">
        <w:t xml:space="preserve">, the UE transmits a PUCCH using a spatial domain filter corresponding to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1CEE4A59" w14:textId="5632F3D1" w:rsidR="009473AF" w:rsidRPr="009473AF" w:rsidRDefault="009473AF" w:rsidP="009473AF">
      <w:pPr>
        <w:pStyle w:val="B2"/>
      </w:pPr>
      <w:r w:rsidRPr="009473AF">
        <w:t>-</w:t>
      </w:r>
      <w:r w:rsidRPr="009473AF">
        <w:tab/>
        <w:t xml:space="preserve">if </w:t>
      </w:r>
      <w:r w:rsidRPr="009473AF">
        <w:rPr>
          <w:rFonts w:cs="Times"/>
          <w:i/>
          <w:iCs/>
          <w:szCs w:val="18"/>
          <w:lang w:eastAsia="zh-CN"/>
        </w:rPr>
        <w:t>apply-IndicatedTCIState</w:t>
      </w:r>
      <w:r w:rsidRPr="009473AF">
        <w:t xml:space="preserve"> = </w:t>
      </w:r>
      <w:r w:rsidR="002D5F43">
        <w:t>'</w:t>
      </w:r>
      <w:r w:rsidRPr="009473AF">
        <w:t>both</w:t>
      </w:r>
      <w:r w:rsidR="002D5F43">
        <w:t>'</w:t>
      </w:r>
      <w:r w:rsidRPr="009473AF">
        <w:t xml:space="preserve">, the UE transmits a PUCCH using respective first and second spatial domain filters corresponding to the first and the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CA6EECD" w14:textId="77777777" w:rsidR="009473AF" w:rsidRPr="009473AF" w:rsidRDefault="009473AF" w:rsidP="009473AF">
      <w:pPr>
        <w:pStyle w:val="B2"/>
        <w:rPr>
          <w:lang w:eastAsia="ko-KR"/>
        </w:rPr>
      </w:pPr>
      <w:r w:rsidRPr="009473AF">
        <w:rPr>
          <w:iCs/>
        </w:rPr>
        <w:t>I</w:t>
      </w:r>
      <w:r w:rsidRPr="009473AF">
        <w:rPr>
          <w:lang w:eastAsia="ko-KR"/>
        </w:rPr>
        <w:t>f the UE</w:t>
      </w:r>
    </w:p>
    <w:p w14:paraId="2B2430B3" w14:textId="77777777" w:rsidR="009473AF" w:rsidRPr="009473AF" w:rsidRDefault="009473AF" w:rsidP="009473AF">
      <w:pPr>
        <w:pStyle w:val="B2"/>
        <w:rPr>
          <w:rFonts w:cs="Calibri"/>
        </w:rPr>
      </w:pPr>
      <w:r w:rsidRPr="009473AF">
        <w:t>-</w:t>
      </w:r>
      <w:r w:rsidRPr="009473AF">
        <w:tab/>
      </w:r>
      <w:r w:rsidRPr="009473AF">
        <w:rPr>
          <w:lang w:eastAsia="ko-KR"/>
        </w:rPr>
        <w:t xml:space="preserve">is not provided </w:t>
      </w:r>
      <w:r w:rsidRPr="009473AF">
        <w:rPr>
          <w:rFonts w:cs="Calibri"/>
          <w:i/>
          <w:lang w:val="en-US"/>
        </w:rPr>
        <w:t>coreset</w:t>
      </w:r>
      <w:r w:rsidRPr="009473AF">
        <w:rPr>
          <w:rFonts w:cs="Calibri"/>
          <w:i/>
        </w:rPr>
        <w:t>PoolIndex</w:t>
      </w:r>
      <w:r w:rsidRPr="009473AF">
        <w:rPr>
          <w:rFonts w:cs="Calibri"/>
        </w:rPr>
        <w:t xml:space="preserve"> or is provided </w:t>
      </w:r>
      <w:r w:rsidRPr="009473AF">
        <w:rPr>
          <w:rFonts w:cs="Calibri"/>
          <w:i/>
          <w:lang w:val="en-US"/>
        </w:rPr>
        <w:t>coreset</w:t>
      </w:r>
      <w:r w:rsidRPr="009473AF">
        <w:rPr>
          <w:rFonts w:cs="Calibri"/>
          <w:i/>
        </w:rPr>
        <w:t>PoolIndex</w:t>
      </w:r>
      <w:r w:rsidRPr="009473AF">
        <w:rPr>
          <w:rFonts w:cs="Calibri"/>
        </w:rPr>
        <w:t xml:space="preserve"> with a value of 0 for first CORESETs on </w:t>
      </w:r>
      <w:r w:rsidRPr="009473AF">
        <w:rPr>
          <w:rFonts w:cs="Calibri"/>
          <w:lang w:val="en-US"/>
        </w:rPr>
        <w:t xml:space="preserve">an </w:t>
      </w:r>
      <w:r w:rsidRPr="009473AF">
        <w:rPr>
          <w:rFonts w:cs="Calibri"/>
        </w:rPr>
        <w:t xml:space="preserve">active DL BWP of </w:t>
      </w:r>
      <w:r w:rsidRPr="009473AF">
        <w:rPr>
          <w:rFonts w:cs="Calibri"/>
          <w:lang w:val="en-US"/>
        </w:rPr>
        <w:t xml:space="preserve">a </w:t>
      </w:r>
      <w:r w:rsidRPr="009473AF">
        <w:rPr>
          <w:rFonts w:cs="Calibri"/>
        </w:rPr>
        <w:t>serving cell, and</w:t>
      </w:r>
    </w:p>
    <w:p w14:paraId="266D112E" w14:textId="77777777" w:rsidR="009473AF" w:rsidRPr="009473AF" w:rsidRDefault="009473AF" w:rsidP="009473AF">
      <w:pPr>
        <w:pStyle w:val="B2"/>
        <w:rPr>
          <w:rFonts w:cs="Calibri"/>
        </w:rPr>
      </w:pPr>
      <w:r w:rsidRPr="009473AF">
        <w:t>-</w:t>
      </w:r>
      <w:r w:rsidRPr="009473AF">
        <w:tab/>
      </w:r>
      <w:r w:rsidRPr="009473AF">
        <w:rPr>
          <w:lang w:eastAsia="ko-KR"/>
        </w:rPr>
        <w:t xml:space="preserve">is provided </w:t>
      </w:r>
      <w:r w:rsidRPr="009473AF">
        <w:rPr>
          <w:rFonts w:cs="Calibri"/>
          <w:i/>
          <w:lang w:val="en-US"/>
        </w:rPr>
        <w:t>coreset</w:t>
      </w:r>
      <w:r w:rsidRPr="009473AF">
        <w:rPr>
          <w:rFonts w:cs="Calibri"/>
          <w:i/>
        </w:rPr>
        <w:t>PoolIndex</w:t>
      </w:r>
      <w:r w:rsidRPr="009473AF">
        <w:rPr>
          <w:rFonts w:cs="Calibri"/>
        </w:rPr>
        <w:t xml:space="preserve"> with a value of 1 for second CORESETs on </w:t>
      </w:r>
      <w:r w:rsidRPr="009473AF">
        <w:rPr>
          <w:rFonts w:cs="Calibri"/>
          <w:lang w:val="en-US"/>
        </w:rPr>
        <w:t xml:space="preserve">the </w:t>
      </w:r>
      <w:r w:rsidRPr="009473AF">
        <w:rPr>
          <w:rFonts w:cs="Calibri"/>
        </w:rPr>
        <w:t>active DL BWP of the serving cells,</w:t>
      </w:r>
    </w:p>
    <w:p w14:paraId="4138D67F" w14:textId="77777777" w:rsidR="009473AF" w:rsidRPr="009473AF" w:rsidRDefault="009473AF" w:rsidP="009473AF">
      <w:pPr>
        <w:pStyle w:val="B2"/>
        <w:rPr>
          <w:rFonts w:cs="Calibri"/>
        </w:rPr>
      </w:pPr>
      <w:r w:rsidRPr="009473AF">
        <w:t xml:space="preserve">the first and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are specific to the first and second CORESETs, respectively.</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lastRenderedPageBreak/>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4" w:name="_Ref500241945"/>
      <w:bookmarkStart w:id="555" w:name="_Toc12021478"/>
      <w:bookmarkStart w:id="556" w:name="_Toc20311590"/>
      <w:bookmarkStart w:id="557" w:name="_Toc26719415"/>
      <w:bookmarkStart w:id="558" w:name="_Toc29894850"/>
      <w:bookmarkStart w:id="559" w:name="_Toc29899149"/>
      <w:bookmarkStart w:id="560" w:name="_Toc29899567"/>
      <w:bookmarkStart w:id="561" w:name="_Toc29917304"/>
      <w:bookmarkStart w:id="562" w:name="_Toc36498178"/>
      <w:bookmarkStart w:id="563" w:name="_Toc45699204"/>
      <w:bookmarkStart w:id="564" w:name="_Toc156237213"/>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9"/>
      <w:bookmarkEnd w:id="550"/>
      <w:bookmarkEnd w:id="551"/>
      <w:bookmarkEnd w:id="552"/>
      <w:bookmarkEnd w:id="554"/>
      <w:bookmarkEnd w:id="555"/>
      <w:bookmarkEnd w:id="556"/>
      <w:bookmarkEnd w:id="557"/>
      <w:bookmarkEnd w:id="558"/>
      <w:bookmarkEnd w:id="559"/>
      <w:bookmarkEnd w:id="560"/>
      <w:bookmarkEnd w:id="561"/>
      <w:bookmarkEnd w:id="562"/>
      <w:bookmarkEnd w:id="563"/>
      <w:bookmarkEnd w:id="564"/>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5"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5"/>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t>
      </w:r>
      <w:r w:rsidR="001D40E2" w:rsidRPr="00B916EC">
        <w:lastRenderedPageBreak/>
        <w:t xml:space="preserve">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5D34E3E"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1216D0BD"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41A1119A"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37E9FFCB"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sidR="00A74FA7">
              <w:rPr>
                <w:iCs/>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3EF05CAB"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200A82DF"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6D274A0B"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405C5E81"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756FB0F0"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lastRenderedPageBreak/>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77777777" w:rsidR="00F555E0" w:rsidRDefault="00F555E0" w:rsidP="00F555E0">
      <w:pPr>
        <w:pStyle w:val="EQ"/>
      </w:pPr>
      <w:r>
        <w:tab/>
      </w:r>
      <w:r w:rsidR="00BE0229">
        <w:rPr>
          <w:position w:val="-68"/>
        </w:rPr>
        <w:pict w14:anchorId="62EB4B32">
          <v:shape id="_x0000_i1143" type="#_x0000_t75" style="width:352.5pt;height:64.5pt">
            <v:imagedata r:id="rId85" o:title=""/>
          </v:shape>
        </w:pict>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w:t>
      </w:r>
      <w:r>
        <w:rPr>
          <w:lang w:val="en-US"/>
        </w:rPr>
        <w:lastRenderedPageBreak/>
        <w:t xml:space="preserve">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BE0229"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BE022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BE022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BE022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BE022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BE0229"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BE0229">
        <w:rPr>
          <w:position w:val="-10"/>
        </w:rPr>
        <w:pict w14:anchorId="2E713196">
          <v:shape id="_x0000_i1144" type="#_x0000_t75" style="width:14.25pt;height:15.75pt">
            <v:imagedata r:id="rId86"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6" w:name="_Toc12021479"/>
      <w:bookmarkStart w:id="567" w:name="_Toc20311591"/>
      <w:bookmarkStart w:id="568" w:name="_Toc26719416"/>
      <w:bookmarkStart w:id="569" w:name="_Toc29894851"/>
      <w:bookmarkStart w:id="570" w:name="_Toc29899150"/>
      <w:bookmarkStart w:id="571" w:name="_Toc29899568"/>
      <w:bookmarkStart w:id="572" w:name="_Toc29917305"/>
      <w:bookmarkStart w:id="573" w:name="_Toc36498179"/>
      <w:bookmarkStart w:id="574" w:name="_Toc45699205"/>
      <w:bookmarkStart w:id="575" w:name="_Toc156237214"/>
      <w:r w:rsidRPr="00B916EC">
        <w:t>9.2.</w:t>
      </w:r>
      <w:r w:rsidR="006B73A1" w:rsidRPr="00B916EC">
        <w:t>4</w:t>
      </w:r>
      <w:r w:rsidRPr="00B916EC">
        <w:tab/>
        <w:t>UE procedure for reporting SR</w:t>
      </w:r>
      <w:bookmarkEnd w:id="566"/>
      <w:bookmarkEnd w:id="567"/>
      <w:bookmarkEnd w:id="568"/>
      <w:bookmarkEnd w:id="569"/>
      <w:bookmarkEnd w:id="570"/>
      <w:bookmarkEnd w:id="571"/>
      <w:bookmarkEnd w:id="572"/>
      <w:bookmarkEnd w:id="573"/>
      <w:bookmarkEnd w:id="574"/>
      <w:bookmarkEnd w:id="575"/>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lastRenderedPageBreak/>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6" w:name="_Toc12021480"/>
      <w:bookmarkStart w:id="577" w:name="_Toc20311592"/>
      <w:bookmarkStart w:id="578" w:name="_Toc26719417"/>
      <w:bookmarkStart w:id="579" w:name="_Toc29894852"/>
      <w:bookmarkStart w:id="580" w:name="_Toc29899151"/>
      <w:bookmarkStart w:id="581" w:name="_Toc29899569"/>
      <w:bookmarkStart w:id="582" w:name="_Toc29917306"/>
      <w:bookmarkStart w:id="583" w:name="_Toc36498180"/>
      <w:bookmarkStart w:id="584" w:name="_Toc45699206"/>
      <w:bookmarkStart w:id="585" w:name="_Toc156237215"/>
      <w:r w:rsidRPr="00B916EC">
        <w:t>9.2.</w:t>
      </w:r>
      <w:r w:rsidR="006B73A1" w:rsidRPr="00B916EC">
        <w:t>5</w:t>
      </w:r>
      <w:r w:rsidRPr="00B916EC">
        <w:tab/>
        <w:t>UE procedure for reporting multiple UCI types</w:t>
      </w:r>
      <w:bookmarkEnd w:id="576"/>
      <w:bookmarkEnd w:id="577"/>
      <w:bookmarkEnd w:id="578"/>
      <w:bookmarkEnd w:id="579"/>
      <w:bookmarkEnd w:id="580"/>
      <w:bookmarkEnd w:id="581"/>
      <w:bookmarkEnd w:id="582"/>
      <w:bookmarkEnd w:id="583"/>
      <w:bookmarkEnd w:id="584"/>
      <w:bookmarkEnd w:id="585"/>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 xml:space="preserve">HARQ-ACK </w:t>
      </w:r>
      <w:r>
        <w:rPr>
          <w:lang w:eastAsia="zh-CN"/>
        </w:rPr>
        <w:lastRenderedPageBreak/>
        <w:t>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4527CDE6"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w:t>
      </w:r>
      <w:r w:rsidR="002D5F43">
        <w:rPr>
          <w:lang w:eastAsia="zh-CN"/>
        </w:rPr>
        <w:t xml:space="preserve">and, if any, each CSI sub-report included in a CSI report, </w:t>
      </w:r>
      <w:r w:rsidRPr="00985DB3">
        <w:rPr>
          <w:lang w:eastAsia="zh-CN"/>
        </w:rPr>
        <w:t>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39FE6D9B"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E83236">
        <w:t>,</w:t>
      </w:r>
      <w:r w:rsidR="00FE2016" w:rsidRPr="00474A57">
        <w:t xml:space="preserve"> 9.2.5.</w:t>
      </w:r>
      <w:r w:rsidR="00FE2016">
        <w:t>3</w:t>
      </w:r>
      <w:r w:rsidR="00E83236">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48C62A97"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B56C83">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6" w:name="_Hlk14280248"/>
      <m:oMath>
        <m:r>
          <w:rPr>
            <w:rFonts w:ascii="Cambria Math"/>
            <w:lang w:eastAsia="x-none"/>
          </w:rPr>
          <m:t>μ</m:t>
        </m:r>
      </m:oMath>
      <w:bookmarkEnd w:id="586"/>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lastRenderedPageBreak/>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13E66583"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7ECCFCBB"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sidR="009473AF">
        <w:t xml:space="preserve"> if the UE is not provided</w:t>
      </w:r>
      <w:r w:rsidR="009473AF" w:rsidRPr="0067501E">
        <w:rPr>
          <w:i/>
          <w:iCs/>
          <w:lang w:val="en-US"/>
        </w:rPr>
        <w:t xml:space="preserve"> </w:t>
      </w:r>
      <w:r w:rsidR="009473AF" w:rsidRPr="00BF599C">
        <w:rPr>
          <w:i/>
          <w:iCs/>
          <w:lang w:val="en-US"/>
        </w:rPr>
        <w:t>enableSTx2P</w:t>
      </w:r>
      <w:r w:rsidR="009473AF">
        <w:rPr>
          <w:i/>
          <w:iCs/>
          <w:lang w:val="en-US"/>
        </w:rPr>
        <w:t>ofmDCI</w:t>
      </w:r>
      <w:r w:rsidR="009473AF">
        <w:rPr>
          <w:lang w:val="en-US"/>
        </w:rPr>
        <w:t>; else</w:t>
      </w:r>
      <w:r w:rsidR="009473AF" w:rsidRPr="0067501E">
        <w:rPr>
          <w:lang w:val="en-US"/>
        </w:rPr>
        <w:t xml:space="preserve">, </w:t>
      </w:r>
      <w:r w:rsidR="009473AF">
        <w:rPr>
          <w:lang w:val="en-US"/>
        </w:rPr>
        <w:t xml:space="preserve">if the UE is provided </w:t>
      </w:r>
      <w:r w:rsidR="009473AF" w:rsidRPr="00BF599C">
        <w:rPr>
          <w:i/>
          <w:iCs/>
          <w:lang w:val="en-US"/>
        </w:rPr>
        <w:t>enableSTx2P</w:t>
      </w:r>
      <w:r w:rsidR="009473AF">
        <w:rPr>
          <w:i/>
          <w:iCs/>
          <w:lang w:val="en-US"/>
        </w:rPr>
        <w:t>ofmDCI</w:t>
      </w:r>
      <w:r w:rsidR="009473AF">
        <w:rPr>
          <w:lang w:val="en-US"/>
        </w:rPr>
        <w:t xml:space="preserve">, </w:t>
      </w:r>
      <w:r w:rsidR="009473AF" w:rsidRPr="0067501E">
        <w:rPr>
          <w:lang w:val="en-CA"/>
        </w:rPr>
        <w:t xml:space="preserve">the UE does not expect </w:t>
      </w:r>
      <w:r w:rsidR="009473AF">
        <w:t>to transmit a</w:t>
      </w:r>
      <w:r w:rsidR="009473AF" w:rsidRPr="0067501E">
        <w:t xml:space="preserve"> PUCCH </w:t>
      </w:r>
      <w:r w:rsidR="009473AF">
        <w:t>that includes HARQ-ACK information and is associated with either the first or the second CORESETs</w:t>
      </w:r>
      <w:r w:rsidR="009473AF">
        <w:rPr>
          <w:lang w:val="en-CA"/>
        </w:rPr>
        <w:t xml:space="preserve"> </w:t>
      </w:r>
      <w:r w:rsidR="009473AF" w:rsidRPr="0067501E">
        <w:rPr>
          <w:lang w:val="en-CA"/>
        </w:rPr>
        <w:t xml:space="preserve">to overlap with </w:t>
      </w:r>
      <w:r w:rsidR="009473AF">
        <w:rPr>
          <w:lang w:val="en-CA"/>
        </w:rPr>
        <w:t xml:space="preserve">a </w:t>
      </w:r>
      <w:r w:rsidR="009473AF" w:rsidRPr="0067501E">
        <w:rPr>
          <w:lang w:val="en-CA"/>
        </w:rPr>
        <w:t>PUSCH</w:t>
      </w:r>
      <w:r w:rsidR="009473AF">
        <w:rPr>
          <w:lang w:val="en-CA"/>
        </w:rPr>
        <w:t xml:space="preserve"> transmission </w:t>
      </w:r>
      <w:r w:rsidR="009473AF">
        <w:t xml:space="preserve">associated </w:t>
      </w:r>
      <w:r w:rsidR="009473AF" w:rsidRPr="0067501E">
        <w:rPr>
          <w:lang w:val="en-CA"/>
        </w:rPr>
        <w:t xml:space="preserve">with </w:t>
      </w:r>
      <w:r w:rsidR="009473AF">
        <w:rPr>
          <w:lang w:val="en-CA"/>
        </w:rPr>
        <w:t>either the second or the first CORESETs and</w:t>
      </w:r>
      <w:r w:rsidR="009473AF" w:rsidRPr="0067501E">
        <w:rPr>
          <w:lang w:val="en-CA"/>
        </w:rPr>
        <w:t xml:space="preserve"> not overlap with a PUSCH </w:t>
      </w:r>
      <w:r w:rsidR="009473AF">
        <w:rPr>
          <w:lang w:val="en-CA"/>
        </w:rPr>
        <w:t xml:space="preserve">transmission </w:t>
      </w:r>
      <w:r w:rsidR="009473AF">
        <w:t xml:space="preserve">associated </w:t>
      </w:r>
      <w:r w:rsidR="009473AF" w:rsidRPr="0067501E">
        <w:rPr>
          <w:lang w:val="en-CA"/>
        </w:rPr>
        <w:t xml:space="preserve">with </w:t>
      </w:r>
      <w:r w:rsidR="009473AF">
        <w:rPr>
          <w:lang w:val="en-CA"/>
        </w:rPr>
        <w:t>either the first or the second CORESETs, respectively</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5AFC43A3" w:rsidR="005D27A4" w:rsidRDefault="005D27A4" w:rsidP="005D27A4">
      <w:pPr>
        <w:pStyle w:val="B1"/>
        <w:ind w:left="0" w:firstLine="14"/>
      </w:pPr>
      <w:r w:rsidRPr="00FF3E67">
        <w:lastRenderedPageBreak/>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lastRenderedPageBreak/>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2D487777"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E83236">
        <w:t>, and 18</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w:lastRenderedPageBreak/>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49D059B4" w:rsidR="00C54C45" w:rsidRPr="00E83236"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E83236">
        <w:rPr>
          <w:lang w:val="en-US" w:eastAsia="zh-CN"/>
        </w:rPr>
        <w:t>,</w:t>
      </w:r>
      <w:r w:rsidR="00FE2016" w:rsidRPr="00474A57">
        <w:rPr>
          <w:lang w:val="en-US" w:eastAsia="zh-CN"/>
        </w:rPr>
        <w:t xml:space="preserve"> 9.2.5.</w:t>
      </w:r>
      <w:r w:rsidR="00FE2016">
        <w:rPr>
          <w:lang w:eastAsia="zh-CN"/>
        </w:rPr>
        <w:t>3</w:t>
      </w:r>
      <w:r w:rsidR="00E83236">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590E2BAD"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3151B92B"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E83236">
        <w:rPr>
          <w:lang w:eastAsia="zh-CN"/>
        </w:rPr>
        <w:t>,</w:t>
      </w:r>
      <w:r w:rsidR="00FE2016" w:rsidRPr="00474A57">
        <w:rPr>
          <w:lang w:val="en-US" w:eastAsia="zh-CN"/>
        </w:rPr>
        <w:t xml:space="preserve"> 9.2.5.</w:t>
      </w:r>
      <w:r w:rsidR="00FE2016">
        <w:rPr>
          <w:lang w:eastAsia="zh-CN"/>
        </w:rPr>
        <w:t xml:space="preserve">3 </w:t>
      </w:r>
      <w:r w:rsidR="00E83236">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7" w:name="_Toc45699207"/>
      <w:bookmarkStart w:id="588" w:name="_Toc156237216"/>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7"/>
      <w:bookmarkEnd w:id="588"/>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9" w:name="_Ref500749986"/>
      <w:bookmarkStart w:id="590" w:name="_Toc12021481"/>
      <w:bookmarkStart w:id="591" w:name="_Toc20311593"/>
      <w:bookmarkStart w:id="592" w:name="_Toc26719418"/>
      <w:bookmarkStart w:id="593" w:name="_Toc29894853"/>
      <w:bookmarkStart w:id="594" w:name="_Toc29899152"/>
      <w:bookmarkStart w:id="595" w:name="_Toc29899570"/>
      <w:bookmarkStart w:id="596" w:name="_Toc29917307"/>
      <w:bookmarkStart w:id="597" w:name="_Toc36498181"/>
      <w:bookmarkStart w:id="598" w:name="_Toc45699208"/>
      <w:bookmarkStart w:id="599" w:name="_Toc156237217"/>
      <w:r w:rsidRPr="00B916EC">
        <w:lastRenderedPageBreak/>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9"/>
      <w:r w:rsidR="00512365">
        <w:t xml:space="preserve"> in a PUCCH</w:t>
      </w:r>
      <w:bookmarkEnd w:id="590"/>
      <w:bookmarkEnd w:id="591"/>
      <w:bookmarkEnd w:id="592"/>
      <w:bookmarkEnd w:id="593"/>
      <w:bookmarkEnd w:id="594"/>
      <w:bookmarkEnd w:id="595"/>
      <w:bookmarkEnd w:id="596"/>
      <w:bookmarkEnd w:id="597"/>
      <w:bookmarkEnd w:id="598"/>
      <w:bookmarkEnd w:id="599"/>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BE022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BE022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BE022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BE022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BE022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BE0229"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1177E1C3" w:rsidR="00D23CE9" w:rsidRPr="00BE74C0" w:rsidRDefault="00D23CE9" w:rsidP="00D23CE9">
      <w:r w:rsidRPr="00B916EC">
        <w:t xml:space="preserve">If a UE </w:t>
      </w:r>
      <w:r>
        <w:t xml:space="preserve">would </w:t>
      </w:r>
      <w:r w:rsidRPr="00B916EC">
        <w:t xml:space="preserve">transmit </w:t>
      </w:r>
      <w:r>
        <w:t xml:space="preserve">a PUCCH with </w:t>
      </w:r>
      <w:r w:rsidR="00BE0229">
        <w:rPr>
          <w:position w:val="-10"/>
        </w:rPr>
        <w:pict w14:anchorId="24CE087A">
          <v:shape id="_x0000_i1145" type="#_x0000_t75" style="width:15.75pt;height:15pt">
            <v:imagedata r:id="rId87"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lastRenderedPageBreak/>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600" w:name="_Ref500185963"/>
      <w:bookmarkStart w:id="601" w:name="_Toc12021482"/>
      <w:bookmarkStart w:id="602" w:name="_Toc20311594"/>
      <w:bookmarkStart w:id="603" w:name="_Toc26719419"/>
      <w:bookmarkStart w:id="604" w:name="_Toc29894854"/>
      <w:bookmarkStart w:id="605" w:name="_Toc29899153"/>
      <w:bookmarkStart w:id="606" w:name="_Toc29899571"/>
      <w:bookmarkStart w:id="607" w:name="_Toc29917308"/>
      <w:bookmarkStart w:id="608" w:name="_Toc36498182"/>
      <w:bookmarkStart w:id="609" w:name="_Toc45699209"/>
      <w:bookmarkStart w:id="610" w:name="_Toc15623721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600"/>
      <w:r w:rsidR="00E102CA">
        <w:t xml:space="preserve"> in a PUCCH</w:t>
      </w:r>
      <w:bookmarkEnd w:id="601"/>
      <w:bookmarkEnd w:id="602"/>
      <w:bookmarkEnd w:id="603"/>
      <w:bookmarkEnd w:id="604"/>
      <w:bookmarkEnd w:id="605"/>
      <w:bookmarkEnd w:id="606"/>
      <w:bookmarkEnd w:id="607"/>
      <w:bookmarkEnd w:id="608"/>
      <w:bookmarkEnd w:id="609"/>
      <w:bookmarkEnd w:id="610"/>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BE0229">
        <w:rPr>
          <w:position w:val="-10"/>
        </w:rPr>
        <w:pict w14:anchorId="37225BE7">
          <v:shape id="_x0000_i1146" type="#_x0000_t75" style="width:21.75pt;height:14.25pt">
            <v:imagedata r:id="rId88"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BE0229">
        <w:rPr>
          <w:position w:val="-10"/>
        </w:rPr>
        <w:pict w14:anchorId="3C2C81F6">
          <v:shape id="_x0000_i1147" type="#_x0000_t75" style="width:21.75pt;height:14.25pt">
            <v:imagedata r:id="rId89"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BE0229">
        <w:rPr>
          <w:position w:val="-10"/>
        </w:rPr>
        <w:pict w14:anchorId="12829A6E">
          <v:shape id="_x0000_i1148" type="#_x0000_t75" style="width:36.75pt;height:14.25pt">
            <v:imagedata r:id="rId90"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BE0229">
        <w:rPr>
          <w:position w:val="-10"/>
        </w:rPr>
        <w:pict w14:anchorId="376B1C31">
          <v:shape id="_x0000_i1149" type="#_x0000_t75" style="width:79.5pt;height:14.25pt">
            <v:imagedata r:id="rId91"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BE0229">
        <w:rPr>
          <w:position w:val="-24"/>
        </w:rPr>
        <w:pict w14:anchorId="2325606A">
          <v:shape id="_x0000_i1150" type="#_x0000_t75" style="width:129.75pt;height:27.75pt">
            <v:imagedata r:id="rId92" o:title=""/>
          </v:shape>
        </w:pict>
      </w:r>
      <w:r>
        <w:t xml:space="preserve">, </w:t>
      </w:r>
      <w:r>
        <w:rPr>
          <w:lang w:val="en-US"/>
        </w:rPr>
        <w:t xml:space="preserve">where </w:t>
      </w:r>
      <w:r w:rsidR="00BE0229">
        <w:rPr>
          <w:position w:val="-12"/>
        </w:rPr>
        <w:pict w14:anchorId="6BF08976">
          <v:shape id="_x0000_i1151" type="#_x0000_t75" style="width:44.25pt;height:18.75pt">
            <v:imagedata r:id="rId93"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BE0229">
        <w:rPr>
          <w:position w:val="-6"/>
        </w:rPr>
        <w:pict w14:anchorId="05D67499">
          <v:shape id="_x0000_i1152" type="#_x0000_t75" style="width:9pt;height:11.25pt">
            <v:imagedata r:id="rId94" o:title=""/>
          </v:shape>
        </w:pict>
      </w:r>
      <w:r>
        <w:t xml:space="preserve">, </w:t>
      </w:r>
      <w:r w:rsidR="00BE0229">
        <w:rPr>
          <w:position w:val="-12"/>
        </w:rPr>
        <w:pict w14:anchorId="0F43C775">
          <v:shape id="_x0000_i1153" type="#_x0000_t75" style="width:44.25pt;height:16.5pt">
            <v:imagedata r:id="rId95"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BE0229">
        <w:rPr>
          <w:position w:val="-6"/>
        </w:rPr>
        <w:pict w14:anchorId="36479DFC">
          <v:shape id="_x0000_i1154" type="#_x0000_t75" style="width:9pt;height:11.25pt">
            <v:imagedata r:id="rId94" o:title=""/>
          </v:shape>
        </w:pict>
      </w:r>
      <w:r>
        <w:rPr>
          <w:lang w:val="en-US"/>
        </w:rPr>
        <w:t xml:space="preserve"> [6, TS 38.214]</w:t>
      </w:r>
      <w:r>
        <w:t xml:space="preserve">, and </w:t>
      </w:r>
      <w:r w:rsidR="00BE0229">
        <w:rPr>
          <w:position w:val="-10"/>
        </w:rPr>
        <w:pict w14:anchorId="74849526">
          <v:shape id="_x0000_i1155" type="#_x0000_t75" style="width:23.25pt;height:18.75pt">
            <v:imagedata r:id="rId96"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BE0229">
        <w:rPr>
          <w:position w:val="-12"/>
        </w:rPr>
        <w:pict w14:anchorId="1D5AD362">
          <v:shape id="_x0000_i1156" type="#_x0000_t75" style="width:136.5pt;height:18.75pt">
            <v:imagedata r:id="rId97" o:title=""/>
          </v:shape>
        </w:pict>
      </w:r>
      <w:r>
        <w:t xml:space="preserve">, </w:t>
      </w:r>
      <w:r>
        <w:rPr>
          <w:lang w:val="en-US"/>
        </w:rPr>
        <w:t xml:space="preserve">where </w:t>
      </w:r>
      <w:r w:rsidR="00BE0229">
        <w:rPr>
          <w:position w:val="-12"/>
        </w:rPr>
        <w:pict w14:anchorId="406C24C1">
          <v:shape id="_x0000_i1157" type="#_x0000_t75" style="width:50.25pt;height:16.5pt">
            <v:imagedata r:id="rId98"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BE0229">
        <w:rPr>
          <w:position w:val="-12"/>
        </w:rPr>
        <w:pict w14:anchorId="0FCAC4E7">
          <v:shape id="_x0000_i1158" type="#_x0000_t75" style="width:50.25pt;height:16.5pt">
            <v:imagedata r:id="rId99"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lastRenderedPageBreak/>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4FB7AA64" w:rsidR="006F698B" w:rsidRDefault="006F698B" w:rsidP="006F698B">
      <w:pPr>
        <w:pStyle w:val="B1"/>
        <w:rPr>
          <w:lang w:eastAsia="zh-CN"/>
        </w:rPr>
      </w:pPr>
      <w:r>
        <w:t>-</w:t>
      </w:r>
      <w:r>
        <w:tab/>
      </w:r>
      <w:r w:rsidR="00BE0229">
        <w:rPr>
          <w:position w:val="-12"/>
        </w:rPr>
        <w:pict w14:anchorId="13CF7B30">
          <v:shape id="_x0000_i1159" type="#_x0000_t75" style="width:1in;height:18.75pt">
            <v:imagedata r:id="rId102"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BE0229">
        <w:rPr>
          <w:position w:val="-10"/>
        </w:rPr>
        <w:pict w14:anchorId="31E107C0">
          <v:shape id="_x0000_i1160" type="#_x0000_t75" style="width:36.75pt;height:18.75pt">
            <v:imagedata r:id="rId103" o:title=""/>
          </v:shape>
        </w:pict>
      </w:r>
      <w:r w:rsidR="004F4935">
        <w:t xml:space="preserve"> provided by </w:t>
      </w:r>
      <w:r w:rsidR="002D5072">
        <w:rPr>
          <w:i/>
          <w:lang w:val="en-US"/>
        </w:rPr>
        <w:t>occ</w:t>
      </w:r>
      <w:r w:rsidR="004F4935" w:rsidRPr="004B21D9">
        <w:rPr>
          <w:i/>
        </w:rPr>
        <w:t>-Length</w:t>
      </w:r>
      <w:r w:rsidR="004F4935">
        <w:t xml:space="preserve">, </w:t>
      </w:r>
      <w:r w:rsidR="00BE0229">
        <w:rPr>
          <w:position w:val="-12"/>
        </w:rPr>
        <w:pict w14:anchorId="20F31C5B">
          <v:shape id="_x0000_i1161" type="#_x0000_t75" style="width:111pt;height:18.75pt">
            <v:imagedata r:id="rId104" o:title=""/>
          </v:shape>
        </w:pict>
      </w:r>
      <w:r>
        <w:t>,</w:t>
      </w:r>
      <w:r w:rsidRPr="00B916EC">
        <w:t xml:space="preserve"> </w:t>
      </w:r>
      <w:r w:rsidR="00BE0229">
        <w:rPr>
          <w:position w:val="-12"/>
        </w:rPr>
        <w:pict w14:anchorId="19B5A5C0">
          <v:shape id="_x0000_i1162" type="#_x0000_t75" style="width:57.75pt;height:18.75pt">
            <v:imagedata r:id="rId105"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BE0229">
        <w:rPr>
          <w:position w:val="-10"/>
        </w:rPr>
        <w:pict w14:anchorId="06D8167F">
          <v:shape id="_x0000_i1163" type="#_x0000_t75" style="width:36.75pt;height:18.75pt">
            <v:imagedata r:id="rId106" o:title=""/>
          </v:shape>
        </w:pict>
      </w:r>
      <w:r w:rsidR="004F4935">
        <w:t xml:space="preserve"> provided by </w:t>
      </w:r>
      <w:r w:rsidR="002D5072">
        <w:rPr>
          <w:i/>
          <w:lang w:val="en-US"/>
        </w:rPr>
        <w:t>occ</w:t>
      </w:r>
      <w:r w:rsidR="004F4935" w:rsidRPr="004B21D9">
        <w:rPr>
          <w:i/>
        </w:rPr>
        <w:t>-Length</w:t>
      </w:r>
      <w:r w:rsidR="004F4935">
        <w:t xml:space="preserve">, </w:t>
      </w:r>
      <w:r w:rsidR="00BE0229">
        <w:rPr>
          <w:position w:val="-12"/>
        </w:rPr>
        <w:pict w14:anchorId="2AE3C2C1">
          <v:shape id="_x0000_i1164" type="#_x0000_t75" style="width:92.25pt;height:18.75pt">
            <v:imagedata r:id="rId107" o:title=""/>
          </v:shape>
        </w:pict>
      </w:r>
      <w:r>
        <w:t>,</w:t>
      </w:r>
      <w:r w:rsidRPr="00B916EC">
        <w:t xml:space="preserve"> and </w:t>
      </w:r>
      <w:r w:rsidR="00BE0229">
        <w:rPr>
          <w:position w:val="-12"/>
        </w:rPr>
        <w:pict w14:anchorId="68A46AE6">
          <v:shape id="_x0000_i1165" type="#_x0000_t75" style="width:93.75pt;height:18.75pt">
            <v:imagedata r:id="rId108" o:title=""/>
          </v:shape>
        </w:pict>
      </w:r>
      <w:r w:rsidRPr="00B916EC">
        <w:t xml:space="preserve"> for PUCCH format 4</w:t>
      </w:r>
      <w:r w:rsidRPr="005B6D3F">
        <w:t xml:space="preserve">, where </w:t>
      </w:r>
      <w:r w:rsidR="00BE0229">
        <w:rPr>
          <w:position w:val="-10"/>
        </w:rPr>
        <w:pict w14:anchorId="06A5E395">
          <v:shape id="_x0000_i1166" type="#_x0000_t75" style="width:21.75pt;height:18.75pt">
            <v:imagedata r:id="rId109"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BE0229">
        <w:rPr>
          <w:position w:val="-12"/>
        </w:rPr>
        <w:pict w14:anchorId="25187F6E">
          <v:shape id="_x0000_i1167" type="#_x0000_t75" style="width:42.75pt;height:18.75pt">
            <v:imagedata r:id="rId110"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BE0229">
        <w:rPr>
          <w:position w:val="-12"/>
        </w:rPr>
        <w:pict w14:anchorId="37DD708F">
          <v:shape id="_x0000_i1168" type="#_x0000_t75" style="width:36.75pt;height:18.75pt">
            <v:imagedata r:id="rId111"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BE0229">
        <w:rPr>
          <w:position w:val="-12"/>
        </w:rPr>
        <w:pict w14:anchorId="4533F05F">
          <v:shape id="_x0000_i1169" type="#_x0000_t75" style="width:42pt;height:18.75pt">
            <v:imagedata r:id="rId110" o:title=""/>
          </v:shape>
        </w:pict>
      </w:r>
      <w:r>
        <w:t xml:space="preserve"> </w:t>
      </w:r>
      <w:r>
        <w:rPr>
          <w:rFonts w:eastAsia="MS Mincho"/>
          <w:iCs/>
          <w:lang w:val="en-US" w:eastAsia="ja-JP"/>
        </w:rPr>
        <w:t xml:space="preserve">is equal to a number of PUCCH symbols </w:t>
      </w:r>
      <w:r w:rsidR="00BE0229">
        <w:rPr>
          <w:position w:val="-12"/>
        </w:rPr>
        <w:pict w14:anchorId="74993EDB">
          <v:shape id="_x0000_i1170" type="#_x0000_t75" style="width:36.75pt;height:18.75pt">
            <v:imagedata r:id="rId112"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BE0229">
        <w:rPr>
          <w:position w:val="-12"/>
        </w:rPr>
        <w:pict w14:anchorId="360D494D">
          <v:shape id="_x0000_i1171" type="#_x0000_t75" style="width:38.25pt;height:18.75pt">
            <v:imagedata r:id="rId113"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BE0229">
        <w:rPr>
          <w:position w:val="-10"/>
        </w:rPr>
        <w:pict w14:anchorId="36C1DE9F">
          <v:shape id="_x0000_i1172" type="#_x0000_t75" style="width:24.75pt;height:15.75pt">
            <v:imagedata r:id="rId114" o:title=""/>
          </v:shape>
        </w:pict>
      </w:r>
      <w:r w:rsidRPr="00B916EC">
        <w:t xml:space="preserve"> if pi/2-BPSK is the modulation scheme and </w:t>
      </w:r>
      <w:r w:rsidR="00BE0229">
        <w:rPr>
          <w:position w:val="-10"/>
        </w:rPr>
        <w:pict w14:anchorId="468656D3">
          <v:shape id="_x0000_i1173" type="#_x0000_t75" style="width:27.75pt;height:15pt">
            <v:imagedata r:id="rId115"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BE0229">
        <w:rPr>
          <w:position w:val="-10"/>
        </w:rPr>
        <w:pict w14:anchorId="2ABDA70F">
          <v:shape id="_x0000_i1174" type="#_x0000_t75" style="width:27.75pt;height:14.25pt">
            <v:imagedata r:id="rId116"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BE0229">
        <w:rPr>
          <w:position w:val="-6"/>
        </w:rPr>
        <w:pict w14:anchorId="48BEAC16">
          <v:shape id="_x0000_i1175" type="#_x0000_t75" style="width:23.25pt;height:12.75pt">
            <v:imagedata r:id="rId117"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BE0229">
        <w:rPr>
          <w:position w:val="-10"/>
        </w:rPr>
        <w:pict w14:anchorId="55DCA653">
          <v:shape id="_x0000_i1176" type="#_x0000_t75" style="width:14.25pt;height:14.25pt">
            <v:imagedata r:id="rId118" o:title=""/>
          </v:shape>
        </w:pict>
      </w:r>
      <w:r>
        <w:rPr>
          <w:lang w:eastAsia="zh-CN"/>
        </w:rPr>
        <w:t>, and configured code rate</w:t>
      </w:r>
      <w:r w:rsidRPr="00B916EC">
        <w:rPr>
          <w:lang w:eastAsia="zh-CN"/>
        </w:rPr>
        <w:t xml:space="preserve"> </w:t>
      </w:r>
      <w:r w:rsidR="00BE0229">
        <w:rPr>
          <w:position w:val="-4"/>
        </w:rPr>
        <w:pict w14:anchorId="0CE5B24B">
          <v:shape id="_x0000_i1177" type="#_x0000_t75" style="width:12.75pt;height:12.75pt">
            <v:imagedata r:id="rId119"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BE0229">
        <w:rPr>
          <w:position w:val="-14"/>
        </w:rPr>
        <w:pict w14:anchorId="62F5AF8D">
          <v:shape id="_x0000_i1178" type="#_x0000_t75" style="width:260.25pt;height:18.75pt">
            <v:imagedata r:id="rId120"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BE0229">
        <w:rPr>
          <w:position w:val="-6"/>
        </w:rPr>
        <w:pict w14:anchorId="065C98EE">
          <v:shape id="_x0000_i1179" type="#_x0000_t75" style="width:14.25pt;height:14.25pt">
            <v:imagedata r:id="rId12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BE0229">
        <w:rPr>
          <w:position w:val="-6"/>
        </w:rPr>
        <w:pict w14:anchorId="29639ABC">
          <v:shape id="_x0000_i1180" type="#_x0000_t75" style="width:14.25pt;height:14.25pt">
            <v:imagedata r:id="rId122"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BE0229">
        <w:rPr>
          <w:position w:val="-6"/>
        </w:rPr>
        <w:pict w14:anchorId="6D33E194">
          <v:shape id="_x0000_i1181" type="#_x0000_t75" style="width:14.25pt;height:14.25pt">
            <v:imagedata r:id="rId123"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BE0229">
        <w:rPr>
          <w:position w:val="-16"/>
        </w:rPr>
        <w:pict w14:anchorId="7A61EF4F">
          <v:shape id="_x0000_i1182" type="#_x0000_t75" style="width:260.25pt;height:20.25pt">
            <v:imagedata r:id="rId124" o:title=""/>
          </v:shape>
        </w:pict>
      </w:r>
      <w:r w:rsidRPr="00B916EC">
        <w:t xml:space="preserve"> and </w:t>
      </w:r>
      <w:r w:rsidR="00BE0229">
        <w:rPr>
          <w:position w:val="-16"/>
        </w:rPr>
        <w:pict w14:anchorId="1A26B658">
          <v:shape id="_x0000_i1183" type="#_x0000_t75" style="width:266.25pt;height:20.25pt">
            <v:imagedata r:id="rId125" o:title=""/>
          </v:shape>
        </w:pict>
      </w:r>
      <w:r w:rsidRPr="00B916EC">
        <w:t xml:space="preserve">, </w:t>
      </w:r>
      <w:r w:rsidR="00BE0229">
        <w:rPr>
          <w:position w:val="-10"/>
        </w:rPr>
        <w:pict w14:anchorId="5A2DFF32">
          <v:shape id="_x0000_i1184" type="#_x0000_t75" style="width:57.75pt;height:14.25pt">
            <v:imagedata r:id="rId126"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BE0229">
        <w:rPr>
          <w:position w:val="-10"/>
        </w:rPr>
        <w:pict w14:anchorId="31A407F8">
          <v:shape id="_x0000_i1185" type="#_x0000_t75" style="width:27.75pt;height:14.25pt">
            <v:imagedata r:id="rId127"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BE0229">
        <w:rPr>
          <w:position w:val="-10"/>
        </w:rPr>
        <w:pict w14:anchorId="7CD270A9">
          <v:shape id="_x0000_i1186" type="#_x0000_t75" style="width:27.75pt;height:14.25pt">
            <v:imagedata r:id="rId127"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BE0229">
        <w:rPr>
          <w:position w:val="-10"/>
        </w:rPr>
        <w:pict w14:anchorId="3038ECBF">
          <v:shape id="_x0000_i1187" type="#_x0000_t75" style="width:27.75pt;height:14.25pt">
            <v:imagedata r:id="rId127"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BE0229">
        <w:rPr>
          <w:position w:val="-6"/>
        </w:rPr>
        <w:pict w14:anchorId="12DF1DDA">
          <v:shape id="_x0000_i1188" type="#_x0000_t75" style="width:21.75pt;height:12.75pt">
            <v:imagedata r:id="rId12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BE0229">
        <w:rPr>
          <w:position w:val="-6"/>
        </w:rPr>
        <w:pict w14:anchorId="1488EC18">
          <v:shape id="_x0000_i1189" type="#_x0000_t75" style="width:21.75pt;height:12.75pt">
            <v:imagedata r:id="rId128"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BE0229">
        <w:rPr>
          <w:position w:val="-6"/>
        </w:rPr>
        <w:pict w14:anchorId="63D61B86">
          <v:shape id="_x0000_i1190" type="#_x0000_t75" style="width:21.75pt;height:12.75pt">
            <v:imagedata r:id="rId128"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BE0229">
        <w:rPr>
          <w:position w:val="-10"/>
        </w:rPr>
        <w:pict w14:anchorId="27EAD679">
          <v:shape id="_x0000_i1191" type="#_x0000_t75" style="width:36.75pt;height:18.75pt">
            <v:imagedata r:id="rId129"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11" w:name="_Hlk534904159"/>
      <w:r w:rsidR="00BE0229">
        <w:rPr>
          <w:position w:val="-10"/>
        </w:rPr>
        <w:pict w14:anchorId="77329DEB">
          <v:shape id="_x0000_i1192" type="#_x0000_t75" style="width:93.75pt;height:16.5pt">
            <v:imagedata r:id="rId130" o:title=""/>
          </v:shape>
        </w:pict>
      </w:r>
      <w:r>
        <w:rPr>
          <w:lang w:val="en-US"/>
        </w:rPr>
        <w:t xml:space="preserve"> bits in a PUCCH resource provided by </w:t>
      </w:r>
      <w:r w:rsidRPr="00DA7895">
        <w:rPr>
          <w:i/>
          <w:lang w:eastAsia="zh-CN"/>
        </w:rPr>
        <w:t>pucch-CSI-ResourceList</w:t>
      </w:r>
      <w:bookmarkEnd w:id="611"/>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156A4527"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5E5CF734" w:rsidR="00D53B7C" w:rsidRDefault="00D53B7C" w:rsidP="00D53B7C">
      <w:pPr>
        <w:pStyle w:val="B3"/>
        <w:ind w:left="540"/>
      </w:pPr>
      <w:r>
        <w:lastRenderedPageBreak/>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w:t>
      </w:r>
      <w:r w:rsidR="00531807">
        <w:t xml:space="preserve">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10E53624" w14:textId="77777777" w:rsidR="00D53B7C" w:rsidRDefault="00D53B7C" w:rsidP="00D53B7C">
      <w:pPr>
        <w:pStyle w:val="B3"/>
        <w:ind w:left="0" w:firstLine="0"/>
        <w:rPr>
          <w:lang w:eastAsia="zh-CN"/>
        </w:rPr>
      </w:pPr>
      <w:r>
        <w:t>and</w:t>
      </w:r>
    </w:p>
    <w:p w14:paraId="0E1213D5"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r>
      <w:r w:rsidRPr="00742E08">
        <w:rPr>
          <w:rFonts w:eastAsia="Times New Roman" w:hint="eastAsia"/>
          <w:lang w:eastAsia="zh-CN"/>
        </w:rPr>
        <w:t xml:space="preserve">if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lang w:eastAsia="zh-CN"/>
        </w:rPr>
        <w:t xml:space="preserve">, </w:t>
      </w:r>
      <w:r w:rsidRPr="00742E08">
        <w:rPr>
          <w:rFonts w:eastAsia="Times New Roman" w:hint="eastAsia"/>
          <w:lang w:eastAsia="zh-CN"/>
        </w:rPr>
        <w:t>the UE transmit</w:t>
      </w:r>
      <w:r w:rsidRPr="00742E08">
        <w:rPr>
          <w:rFonts w:eastAsia="Times New Roman"/>
          <w:lang w:val="en-US" w:eastAsia="zh-CN"/>
        </w:rPr>
        <w:t>s</w:t>
      </w:r>
      <w:r w:rsidRPr="00742E08">
        <w:rPr>
          <w:rFonts w:eastAsia="Times New Roman" w:hint="eastAsia"/>
          <w:lang w:eastAsia="zh-CN"/>
        </w:rPr>
        <w:t xml:space="preserve"> the HARQ-ACK</w:t>
      </w:r>
      <w:r w:rsidRPr="00742E08">
        <w:rPr>
          <w:rFonts w:eastAsia="Times New Roman"/>
          <w:lang w:val="en-US" w:eastAsia="zh-CN"/>
        </w:rPr>
        <w:t xml:space="preserve">, </w:t>
      </w:r>
      <w:r w:rsidRPr="00742E08">
        <w:rPr>
          <w:rFonts w:eastAsia="Times New Roman" w:hint="eastAsia"/>
          <w:lang w:eastAsia="zh-CN"/>
        </w:rPr>
        <w:t>SR</w:t>
      </w:r>
      <w:r w:rsidRPr="00742E08">
        <w:rPr>
          <w:rFonts w:eastAsia="Times New Roman"/>
          <w:lang w:val="en-US" w:eastAsia="zh-CN"/>
        </w:rPr>
        <w:t>,</w:t>
      </w:r>
      <w:r w:rsidRPr="00742E08">
        <w:rPr>
          <w:rFonts w:eastAsia="Times New Roman" w:hint="eastAsia"/>
          <w:lang w:eastAsia="zh-CN"/>
        </w:rPr>
        <w:t xml:space="preserve"> and CSI </w:t>
      </w:r>
      <w:r w:rsidRPr="00742E08">
        <w:rPr>
          <w:rFonts w:eastAsia="Times New Roman"/>
          <w:lang w:val="en-US" w:eastAsia="zh-CN"/>
        </w:rPr>
        <w:t xml:space="preserve">reports </w:t>
      </w:r>
      <w:r w:rsidRPr="00742E08">
        <w:rPr>
          <w:rFonts w:eastAsia="Times New Roman" w:hint="eastAsia"/>
          <w:lang w:eastAsia="zh-CN"/>
        </w:rPr>
        <w:t xml:space="preserve">bits </w:t>
      </w:r>
      <w:r w:rsidRPr="00742E08">
        <w:rPr>
          <w:rFonts w:eastAsia="Times New Roman"/>
        </w:rPr>
        <w:t xml:space="preserve">by selecting the minimum number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of the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PRBs satisfying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rPr>
        <w:t xml:space="preserve"> as described in clauses 9.2.3 and 9.2.5.1</w:t>
      </w:r>
      <w:r w:rsidRPr="00742E08">
        <w:rPr>
          <w:rFonts w:eastAsia="Times New Roman"/>
          <w:lang w:eastAsia="zh-CN"/>
        </w:rPr>
        <w:t>;</w:t>
      </w:r>
    </w:p>
    <w:p w14:paraId="668F9177"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t>else</w:t>
      </w:r>
      <w:r w:rsidRPr="00742E08">
        <w:rPr>
          <w:rFonts w:eastAsia="Times New Roman" w:hint="eastAsia"/>
          <w:lang w:eastAsia="zh-CN"/>
        </w:rPr>
        <w:t>, the UE select</w:t>
      </w:r>
      <w:r w:rsidRPr="00742E08">
        <w:rPr>
          <w:rFonts w:eastAsia="Times New Roman"/>
          <w:lang w:eastAsia="zh-CN"/>
        </w:rPr>
        <w:t>s</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CSI report(s)</w:t>
      </w:r>
      <w:r w:rsidRPr="00742E08">
        <w:rPr>
          <w:rFonts w:eastAsia="Times New Roman"/>
          <w:lang w:val="en-US" w:eastAsia="zh-CN"/>
        </w:rPr>
        <w:t>, from the</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total</m:t>
            </m:r>
            <m:ctrlPr>
              <w:rPr>
                <w:rFonts w:ascii="Cambria Math" w:eastAsia="Times New Roman" w:hAnsi="Cambria Math"/>
              </w:rPr>
            </m:ctrlPr>
          </m:sup>
        </m:sSubSup>
      </m:oMath>
      <w:r w:rsidRPr="00742E08">
        <w:rPr>
          <w:rFonts w:eastAsia="Times New Roman"/>
          <w:lang w:val="en-US"/>
        </w:rPr>
        <w:t xml:space="preserve"> CSI reports, </w:t>
      </w:r>
      <w:r w:rsidRPr="00742E08">
        <w:rPr>
          <w:rFonts w:eastAsia="Times New Roman" w:hint="eastAsia"/>
          <w:lang w:eastAsia="zh-CN"/>
        </w:rPr>
        <w:t>for transmission together with HARQ-ACK</w:t>
      </w:r>
      <w:r w:rsidRPr="00742E08">
        <w:rPr>
          <w:rFonts w:eastAsia="Times New Roman"/>
          <w:lang w:val="en-US" w:eastAsia="zh-CN"/>
        </w:rPr>
        <w:t xml:space="preserve"> and </w:t>
      </w:r>
      <w:r w:rsidRPr="00742E08">
        <w:rPr>
          <w:rFonts w:eastAsia="Times New Roman" w:hint="eastAsia"/>
          <w:lang w:eastAsia="zh-CN"/>
        </w:rPr>
        <w:t xml:space="preserve">SR in ascending </w:t>
      </w:r>
      <w:r w:rsidRPr="00742E08">
        <w:rPr>
          <w:rFonts w:eastAsia="Times New Roman"/>
          <w:lang w:val="en-US" w:eastAsia="zh-CN"/>
        </w:rPr>
        <w:t>priority value [6, TS 38.214]</w:t>
      </w:r>
      <w:r w:rsidRPr="00742E08">
        <w:rPr>
          <w:rFonts w:eastAsia="Times New Roman" w:hint="eastAsia"/>
          <w:lang w:eastAsia="zh-CN"/>
        </w:rPr>
        <w:t xml:space="preserve">, where the value of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satisfies</w:t>
      </w:r>
      <w:r w:rsidRPr="00742E08">
        <w:rPr>
          <w:rFonts w:eastAsia="Times New Roman"/>
          <w:lang w:eastAsia="zh-CN"/>
        </w:rPr>
        <w:t xml:space="preserve">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and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e>
        </m:d>
        <m:r>
          <w:rPr>
            <w:rFonts w:ascii="Cambria Math" w:eastAsia="Times New Roman" w:hAnsi="Cambria Math"/>
          </w:rPr>
          <m:t>&gt;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w:t>
      </w:r>
      <w:r w:rsidRPr="00742E08">
        <w:rPr>
          <w:rFonts w:eastAsia="Times New Roman"/>
          <w:lang w:eastAsia="zh-CN"/>
        </w:rPr>
        <w:t>where</w:t>
      </w:r>
      <w:r w:rsidRPr="00742E08">
        <w:rPr>
          <w:rFonts w:eastAsia="Times New Roman" w:hint="eastAsia"/>
          <w:lang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 and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w:t>
      </w:r>
      <w:r w:rsidRPr="00742E08">
        <w:rPr>
          <w:rFonts w:eastAsia="Times New Roman"/>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276CAA2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3D4ADD36"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BE0229">
        <w:rPr>
          <w:position w:val="-10"/>
        </w:rPr>
        <w:pict w14:anchorId="0D9E4CA9">
          <v:shape id="_x0000_i1193" type="#_x0000_t75" style="width:24.75pt;height:18.75pt">
            <v:imagedata r:id="rId132"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BE0229">
        <w:rPr>
          <w:position w:val="-12"/>
        </w:rPr>
        <w:pict w14:anchorId="0CEFAB57">
          <v:shape id="_x0000_i1194" type="#_x0000_t75" style="width:36.75pt;height:18.75pt">
            <v:imagedata r:id="rId133" o:title=""/>
          </v:shape>
        </w:pict>
      </w:r>
      <w:r>
        <w:t xml:space="preserve"> of PRBs from the </w:t>
      </w:r>
      <w:r w:rsidR="00BE0229">
        <w:rPr>
          <w:position w:val="-10"/>
        </w:rPr>
        <w:pict w14:anchorId="618CE811">
          <v:shape id="_x0000_i1195" type="#_x0000_t75" style="width:36.75pt;height:18.75pt">
            <v:imagedata r:id="rId134" o:title=""/>
          </v:shape>
        </w:pict>
      </w:r>
      <w:r>
        <w:t xml:space="preserve"> PRBs satisfying </w:t>
      </w:r>
      <w:r w:rsidR="00BE0229">
        <w:rPr>
          <w:position w:val="-12"/>
        </w:rPr>
        <w:pict w14:anchorId="75AFCE9B">
          <v:shape id="_x0000_i1196" type="#_x0000_t75" style="width:243.75pt;height:18.75pt">
            <v:imagedata r:id="rId135"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BE0229">
        <w:rPr>
          <w:position w:val="-12"/>
        </w:rPr>
        <w:pict w14:anchorId="749608DE">
          <v:shape id="_x0000_i1197" type="#_x0000_t75" style="width:53.25pt;height:18.75pt">
            <v:imagedata r:id="rId136"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BE0229" w:rsidP="00385581">
      <w:pPr>
        <w:pStyle w:val="B2"/>
        <w:ind w:firstLine="0"/>
        <w:rPr>
          <w:lang w:eastAsia="zh-CN"/>
        </w:rPr>
      </w:pPr>
      <w:r>
        <w:rPr>
          <w:position w:val="-34"/>
        </w:rPr>
        <w:pict w14:anchorId="3ADF1087">
          <v:shape id="_x0000_i1198" type="#_x0000_t75" style="width:454.5pt;height:36.75pt">
            <v:imagedata r:id="rId137" o:title=""/>
          </v:shape>
        </w:pict>
      </w:r>
      <w:r w:rsidR="00385581" w:rsidRPr="00B916EC">
        <w:rPr>
          <w:rFonts w:hint="eastAsia"/>
          <w:lang w:eastAsia="zh-CN"/>
        </w:rPr>
        <w:t xml:space="preserve"> and </w:t>
      </w:r>
    </w:p>
    <w:p w14:paraId="0DD044CA" w14:textId="77777777" w:rsidR="00385581" w:rsidRPr="00B916EC" w:rsidRDefault="00BE0229" w:rsidP="00385581">
      <w:pPr>
        <w:pStyle w:val="B2"/>
        <w:ind w:firstLine="0"/>
        <w:rPr>
          <w:lang w:eastAsia="zh-CN"/>
        </w:rPr>
      </w:pPr>
      <w:r>
        <w:rPr>
          <w:position w:val="-34"/>
        </w:rPr>
        <w:pict w14:anchorId="1A89E9D4">
          <v:shape id="_x0000_i1199" type="#_x0000_t75" style="width:444.75pt;height:36.75pt">
            <v:imagedata r:id="rId138"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BE0229">
        <w:rPr>
          <w:position w:val="-12"/>
        </w:rPr>
        <w:pict w14:anchorId="37DC3B3D">
          <v:shape id="_x0000_i1200" type="#_x0000_t75" style="width:36.75pt;height:18.75pt">
            <v:imagedata r:id="rId139"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BE0229">
        <w:rPr>
          <w:position w:val="-10"/>
        </w:rPr>
        <w:pict w14:anchorId="16D9691B">
          <v:shape id="_x0000_i1201" type="#_x0000_t75" style="width:21.75pt;height:18.75pt">
            <v:imagedata r:id="rId96"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BE0229">
        <w:rPr>
          <w:position w:val="-12"/>
        </w:rPr>
        <w:pict w14:anchorId="2DA1F166">
          <v:shape id="_x0000_i1202" type="#_x0000_t75" style="width:44.25pt;height:16.5pt">
            <v:imagedata r:id="rId140"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BE0229">
        <w:rPr>
          <w:position w:val="-10"/>
        </w:rPr>
        <w:pict w14:anchorId="38B69F8F">
          <v:shape id="_x0000_i1203" type="#_x0000_t75" style="width:14.25pt;height:15pt">
            <v:imagedata r:id="rId141" o:title=""/>
          </v:shape>
        </w:pict>
      </w:r>
      <w:r w:rsidRPr="00B916EC">
        <w:rPr>
          <w:rFonts w:hint="eastAsia"/>
          <w:lang w:eastAsia="zh-CN"/>
        </w:rPr>
        <w:t xml:space="preserve"> CSI report</w:t>
      </w:r>
      <w:r w:rsidRPr="00B916EC">
        <w:rPr>
          <w:lang w:eastAsia="zh-CN"/>
        </w:rPr>
        <w:t xml:space="preserve"> and </w:t>
      </w:r>
      <w:r w:rsidR="00BE0229">
        <w:rPr>
          <w:position w:val="-12"/>
        </w:rPr>
        <w:pict w14:anchorId="5114120E">
          <v:shape id="_x0000_i1204" type="#_x0000_t75" style="width:44.25pt;height:16.5pt">
            <v:imagedata r:id="rId142"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BE0229">
        <w:rPr>
          <w:position w:val="-10"/>
        </w:rPr>
        <w:pict w14:anchorId="0A058C83">
          <v:shape id="_x0000_i1205" type="#_x0000_t75" style="width:14.25pt;height:15pt">
            <v:imagedata r:id="rId141"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BE0229">
        <w:rPr>
          <w:position w:val="-12"/>
        </w:rPr>
        <w:pict w14:anchorId="11EC46DF">
          <v:shape id="_x0000_i1206" type="#_x0000_t75" style="width:57.75pt;height:16.5pt">
            <v:imagedata r:id="rId143" o:title=""/>
          </v:shape>
        </w:pict>
      </w:r>
      <w:r>
        <w:rPr>
          <w:lang w:val="en-US"/>
        </w:rPr>
        <w:t xml:space="preserve"> </w:t>
      </w:r>
      <w:r w:rsidRPr="005B6D3F">
        <w:rPr>
          <w:lang w:val="en-US"/>
        </w:rPr>
        <w:t xml:space="preserve">is a number of CRC bits corresponding to </w:t>
      </w:r>
      <w:r w:rsidR="00BE0229">
        <w:rPr>
          <w:position w:val="-24"/>
        </w:rPr>
        <w:pict w14:anchorId="3067A537">
          <v:shape id="_x0000_i1207" type="#_x0000_t75" style="width:50.25pt;height:30pt">
            <v:imagedata r:id="rId144" o:title=""/>
          </v:shape>
        </w:pict>
      </w:r>
      <w:r w:rsidRPr="005B6D3F">
        <w:rPr>
          <w:lang w:val="en-US"/>
        </w:rPr>
        <w:t xml:space="preserve">, and </w:t>
      </w:r>
      <w:r w:rsidR="00BE0229">
        <w:rPr>
          <w:position w:val="-12"/>
        </w:rPr>
        <w:pict w14:anchorId="1339FE68">
          <v:shape id="_x0000_i1208" type="#_x0000_t75" style="width:1in;height:18.75pt">
            <v:imagedata r:id="rId145" o:title=""/>
          </v:shape>
        </w:pict>
      </w:r>
      <w:r w:rsidRPr="005B6D3F">
        <w:rPr>
          <w:lang w:val="en-US"/>
        </w:rPr>
        <w:t xml:space="preserve"> is a number of CRC bits corresponding to </w:t>
      </w:r>
      <w:r w:rsidR="00BE0229">
        <w:rPr>
          <w:position w:val="-24"/>
        </w:rPr>
        <w:pict w14:anchorId="32E1A3F0">
          <v:shape id="_x0000_i1209" type="#_x0000_t75" style="width:57.75pt;height:30pt">
            <v:imagedata r:id="rId146"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BE0229">
        <w:rPr>
          <w:position w:val="-12"/>
        </w:rPr>
        <w:pict w14:anchorId="155B04F5">
          <v:shape id="_x0000_i1210" type="#_x0000_t75" style="width:36.75pt;height:18.75pt">
            <v:imagedata r:id="rId147"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BE0229">
        <w:rPr>
          <w:position w:val="-10"/>
        </w:rPr>
        <w:pict w14:anchorId="5FD9EB84">
          <v:shape id="_x0000_i1211" type="#_x0000_t75" style="width:21.75pt;height:18.75pt">
            <v:imagedata r:id="rId96"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BE0229">
        <w:rPr>
          <w:position w:val="-12"/>
        </w:rPr>
        <w:pict w14:anchorId="462D0FDA">
          <v:shape id="_x0000_i1212" type="#_x0000_t75" style="width:36.75pt;height:18.75pt">
            <v:imagedata r:id="rId148"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BE0229">
        <w:rPr>
          <w:position w:val="-36"/>
        </w:rPr>
        <w:pict w14:anchorId="49C6036C">
          <v:shape id="_x0000_i1213" type="#_x0000_t75" style="width:324.75pt;height:44.25pt">
            <v:imagedata r:id="rId149" o:title=""/>
          </v:shape>
        </w:pict>
      </w:r>
      <w:r w:rsidR="00F35AD7" w:rsidRPr="00B916EC">
        <w:rPr>
          <w:rFonts w:hint="eastAsia"/>
          <w:lang w:eastAsia="zh-CN"/>
        </w:rPr>
        <w:t xml:space="preserve"> and</w:t>
      </w:r>
      <w:r w:rsidR="00F35AD7">
        <w:rPr>
          <w:rFonts w:hint="eastAsia"/>
          <w:lang w:eastAsia="zh-CN"/>
        </w:rPr>
        <w:t xml:space="preserve"> </w:t>
      </w:r>
      <w:r w:rsidR="00BE0229">
        <w:rPr>
          <w:position w:val="-36"/>
        </w:rPr>
        <w:pict w14:anchorId="4C7E2F49">
          <v:shape id="_x0000_i1214" type="#_x0000_t75" style="width:339.75pt;height:44.25pt">
            <v:imagedata r:id="rId150"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BE0229">
        <w:rPr>
          <w:position w:val="-12"/>
        </w:rPr>
        <w:pict w14:anchorId="1FE8D053">
          <v:shape id="_x0000_i1215" type="#_x0000_t75" style="width:57.75pt;height:18.75pt">
            <v:imagedata r:id="rId151" o:title=""/>
          </v:shape>
        </w:pict>
      </w:r>
      <w:r w:rsidR="00F35AD7" w:rsidRPr="005B6D3F">
        <w:rPr>
          <w:lang w:val="en-US"/>
        </w:rPr>
        <w:t xml:space="preserve">is a number of CRC bits corresponding to </w:t>
      </w:r>
      <w:r w:rsidR="00BE0229">
        <w:rPr>
          <w:position w:val="-24"/>
        </w:rPr>
        <w:pict w14:anchorId="418CBA99">
          <v:shape id="_x0000_i1216" type="#_x0000_t75" style="width:116.25pt;height:36.75pt">
            <v:imagedata r:id="rId152" o:title=""/>
          </v:shape>
        </w:pict>
      </w:r>
      <w:r w:rsidR="00F35AD7">
        <w:t xml:space="preserve"> </w:t>
      </w:r>
      <w:r w:rsidR="00F35AD7">
        <w:rPr>
          <w:lang w:val="en-US"/>
        </w:rPr>
        <w:t>UCI bits,</w:t>
      </w:r>
      <w:r w:rsidR="00F35AD7" w:rsidRPr="005B6D3F">
        <w:rPr>
          <w:lang w:val="en-US"/>
        </w:rPr>
        <w:t xml:space="preserve"> and </w:t>
      </w:r>
      <w:r w:rsidR="00BE0229">
        <w:rPr>
          <w:position w:val="-12"/>
        </w:rPr>
        <w:pict w14:anchorId="4EDF4D22">
          <v:shape id="_x0000_i1217" type="#_x0000_t75" style="width:1in;height:18.75pt">
            <v:imagedata r:id="rId153" o:title=""/>
          </v:shape>
        </w:pict>
      </w:r>
      <w:r w:rsidR="00F35AD7" w:rsidRPr="005B6D3F">
        <w:rPr>
          <w:lang w:val="en-US"/>
        </w:rPr>
        <w:t xml:space="preserve"> is a number of CRC bits corresponding to </w:t>
      </w:r>
      <w:r w:rsidR="00BE0229">
        <w:rPr>
          <w:position w:val="-24"/>
        </w:rPr>
        <w:pict w14:anchorId="679EEB1D">
          <v:shape id="_x0000_i1218" type="#_x0000_t75" style="width:116.25pt;height:36.75pt">
            <v:imagedata r:id="rId154"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4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12" w:name="_Toc156237219"/>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12"/>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BE0229"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lastRenderedPageBreak/>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13" w:name="_Toc156237220"/>
      <w:r w:rsidRPr="00111FF6">
        <w:t>9</w:t>
      </w:r>
      <w:r w:rsidRPr="00111FF6">
        <w:rPr>
          <w:rFonts w:hint="eastAsia"/>
        </w:rPr>
        <w:t>.</w:t>
      </w:r>
      <w:r w:rsidRPr="00111FF6">
        <w:t>2.5.4</w:t>
      </w:r>
      <w:r w:rsidRPr="00111FF6">
        <w:rPr>
          <w:rFonts w:hint="eastAsia"/>
        </w:rPr>
        <w:tab/>
      </w:r>
      <w:r w:rsidRPr="00111FF6">
        <w:t>UE procedure for deferring HARQ-ACK for SPS PDSCH</w:t>
      </w:r>
      <w:bookmarkEnd w:id="613"/>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0A263B27"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325506">
        <w:rPr>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 xml:space="preserve">to multiplex </w:t>
      </w:r>
      <w:r w:rsidR="00325506">
        <w:rPr>
          <w:lang w:val="en-US" w:eastAsia="zh-CN"/>
        </w:rPr>
        <w:t xml:space="preserve">the third </w:t>
      </w:r>
      <w:r w:rsidRPr="00111FF6">
        <w:rPr>
          <w:lang w:val="en-US" w:eastAsia="zh-CN"/>
        </w:rPr>
        <w:t xml:space="preserve">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w:t>
      </w:r>
      <w:r w:rsidR="00254F04" w:rsidRPr="003D3F5A">
        <w:lastRenderedPageBreak/>
        <w:t>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44947F6"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325506">
        <w:t>to fourth</w:t>
      </w:r>
      <w:r w:rsidRPr="00111FF6">
        <w:t xml:space="preserve"> HARQ-ACK </w:t>
      </w:r>
      <w:r w:rsidR="00325506">
        <w:t>information bits</w:t>
      </w:r>
      <w:r w:rsidRPr="00111FF6">
        <w:t xml:space="preserve"> the UE generates as described in clauses 9.1.2, 9.1.2.1, 9.1.3.1</w:t>
      </w:r>
      <w:r w:rsidR="001D6349">
        <w:rPr>
          <w:lang w:val="en-US"/>
        </w:rPr>
        <w:t>, or 9.1.5</w:t>
      </w:r>
    </w:p>
    <w:p w14:paraId="76FD33E8" w14:textId="5E926DBE"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w:t>
      </w:r>
      <w:r w:rsidR="00325506">
        <w:rPr>
          <w:lang w:val="en-GB"/>
        </w:rPr>
        <w:t xml:space="preserve"> second</w:t>
      </w:r>
      <w:r w:rsidRPr="00111FF6">
        <w:t xml:space="preserve"> 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5D79593F" w14:textId="77777777" w:rsidR="00325506" w:rsidRPr="00325506" w:rsidRDefault="00BE0229" w:rsidP="00325506">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325506" w:rsidRPr="00325506">
        <w:rPr>
          <w:rFonts w:hint="eastAsia"/>
        </w:rPr>
        <w:t xml:space="preserve"> is the number of the </w:t>
      </w:r>
      <w:r w:rsidR="00325506" w:rsidRPr="00325506">
        <w:rPr>
          <w:rFonts w:hint="eastAsia"/>
          <w:lang w:eastAsia="zh-CN"/>
        </w:rPr>
        <w:t>third</w:t>
      </w:r>
      <w:r w:rsidR="00325506" w:rsidRPr="00325506">
        <w:t xml:space="preserve"> HARQ-ACK information</w:t>
      </w:r>
      <w:r w:rsidR="00325506" w:rsidRPr="00325506">
        <w:rPr>
          <w:rFonts w:hint="eastAsia"/>
        </w:rPr>
        <w:t xml:space="preserve"> bits</w:t>
      </w:r>
      <w:r w:rsidR="00325506" w:rsidRPr="00325506">
        <w:rPr>
          <w:rFonts w:hint="eastAsia"/>
          <w:lang w:eastAsia="zh-CN"/>
        </w:rPr>
        <w:t>.</w:t>
      </w:r>
    </w:p>
    <w:p w14:paraId="1361A20D" w14:textId="77777777" w:rsidR="00325506" w:rsidRPr="00325506" w:rsidRDefault="00325506" w:rsidP="00325506">
      <w:pPr>
        <w:rPr>
          <w:shd w:val="clear" w:color="auto" w:fill="EEECE1"/>
        </w:rPr>
      </w:pPr>
      <w:r w:rsidRPr="00325506">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325506">
        <w:t>, the UE determines a number of HARQ-ACK information bits for obtaining a transmission power for a PUCCH</w:t>
      </w:r>
      <w:r w:rsidRPr="00325506">
        <w:rPr>
          <w:rFonts w:hint="eastAsia"/>
          <w:lang w:eastAsia="zh-CN"/>
        </w:rPr>
        <w:t xml:space="preserve"> transmission in the second slot</w:t>
      </w:r>
      <w:r w:rsidRPr="00325506">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325506">
        <w:t xml:space="preserve"> where</w:t>
      </w:r>
    </w:p>
    <w:p w14:paraId="2392903C" w14:textId="2B15B2B4" w:rsidR="00325506" w:rsidRPr="00325506" w:rsidRDefault="00325506" w:rsidP="00325506">
      <w:pPr>
        <w:pStyle w:val="B1"/>
        <w:rPr>
          <w:lang w:eastAsia="zh-CN"/>
        </w:rPr>
      </w:pPr>
      <w:r w:rsidRPr="00325506">
        <w:rPr>
          <w:lang w:eastAsia="zh-CN"/>
        </w:rPr>
        <w:t>-</w:t>
      </w:r>
      <w:r w:rsidRPr="00325506">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325506">
        <w:rPr>
          <w:lang w:eastAsia="zh-CN"/>
        </w:rPr>
        <w:t xml:space="preserve"> </w:t>
      </w:r>
      <w:r w:rsidRPr="00325506">
        <w:rPr>
          <w:rFonts w:hint="eastAsia"/>
          <w:lang w:eastAsia="zh-CN"/>
        </w:rPr>
        <w:t>is the</w:t>
      </w:r>
      <w:r w:rsidRPr="00325506">
        <w:rPr>
          <w:lang w:eastAsia="zh-CN"/>
        </w:rPr>
        <w:t xml:space="preserve"> number of </w:t>
      </w:r>
      <w:r w:rsidRPr="00325506">
        <w:t>HARQ-ACK information</w:t>
      </w:r>
      <w:r w:rsidRPr="00325506">
        <w:rPr>
          <w:lang w:eastAsia="zh-CN"/>
        </w:rPr>
        <w:t xml:space="preserve"> bits</w:t>
      </w:r>
      <w:r w:rsidRPr="00325506">
        <w:rPr>
          <w:rFonts w:hint="eastAsia"/>
          <w:lang w:eastAsia="zh-CN"/>
        </w:rPr>
        <w:t>, if any,</w:t>
      </w:r>
      <w:r w:rsidRPr="00325506">
        <w:rPr>
          <w:rFonts w:cs="Arial"/>
          <w:lang w:eastAsia="zh-CN"/>
        </w:rPr>
        <w:t xml:space="preserve"> </w:t>
      </w:r>
      <w:r w:rsidRPr="00325506">
        <w:rPr>
          <w:lang w:val="en-US"/>
        </w:rPr>
        <w:t xml:space="preserve">that the UE determines </w:t>
      </w:r>
      <w:r w:rsidRPr="00325506">
        <w:rPr>
          <w:rFonts w:cs="Arial"/>
          <w:lang w:eastAsia="zh-CN"/>
        </w:rPr>
        <w:t>as described in clause 9.1.</w:t>
      </w:r>
      <w:r w:rsidRPr="00325506">
        <w:rPr>
          <w:rFonts w:cs="Arial" w:hint="eastAsia"/>
          <w:lang w:eastAsia="zh-CN"/>
        </w:rPr>
        <w:t>2</w:t>
      </w:r>
      <w:r w:rsidRPr="00325506">
        <w:rPr>
          <w:rFonts w:cs="Arial"/>
          <w:lang w:eastAsia="zh-CN"/>
        </w:rPr>
        <w:t>.1</w:t>
      </w:r>
      <w:r w:rsidRPr="00325506">
        <w:rPr>
          <w:rFonts w:cs="Arial" w:hint="eastAsia"/>
          <w:lang w:eastAsia="zh-CN"/>
        </w:rPr>
        <w:t xml:space="preserve">, 9.1.3.1 or 9.1.5 for the fourth HARQ-ACK </w:t>
      </w:r>
      <w:r w:rsidRPr="00325506">
        <w:rPr>
          <w:rFonts w:cs="Arial"/>
          <w:lang w:eastAsia="zh-CN"/>
        </w:rPr>
        <w:t>information bits</w:t>
      </w:r>
      <w:r>
        <w:rPr>
          <w:rFonts w:cs="Arial"/>
          <w:lang w:eastAsia="zh-CN"/>
        </w:rPr>
        <w:t>,</w:t>
      </w:r>
    </w:p>
    <w:p w14:paraId="66E018AF" w14:textId="21AE6EF5" w:rsidR="00325506" w:rsidRPr="002F14D6" w:rsidRDefault="00325506" w:rsidP="00325506">
      <w:pPr>
        <w:pStyle w:val="B1"/>
      </w:pPr>
      <w:r w:rsidRPr="00325506">
        <w:rPr>
          <w:lang w:eastAsia="zh-CN"/>
        </w:rPr>
        <w:t>-</w:t>
      </w:r>
      <w:r w:rsidRPr="00325506">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325506">
        <w:rPr>
          <w:lang w:eastAsia="zh-CN"/>
        </w:rPr>
        <w:t xml:space="preserve"> </w:t>
      </w:r>
      <w:r w:rsidRPr="00325506">
        <w:rPr>
          <w:rFonts w:hint="eastAsia"/>
          <w:lang w:eastAsia="zh-CN"/>
        </w:rPr>
        <w:t>is</w:t>
      </w:r>
      <w:r w:rsidRPr="00325506">
        <w:rPr>
          <w:rFonts w:hint="eastAsia"/>
          <w:lang w:val="en-US" w:eastAsia="zh-CN"/>
        </w:rPr>
        <w:t xml:space="preserve"> determined</w:t>
      </w:r>
      <w:r w:rsidRPr="00325506">
        <w:rPr>
          <w:rFonts w:cs="Arial"/>
          <w:lang w:eastAsia="zh-CN"/>
        </w:rPr>
        <w:t xml:space="preserve"> as described in clause 9.1.</w:t>
      </w:r>
      <w:r w:rsidRPr="00325506">
        <w:rPr>
          <w:rFonts w:cs="Arial" w:hint="eastAsia"/>
          <w:lang w:eastAsia="zh-CN"/>
        </w:rPr>
        <w:t>2</w:t>
      </w:r>
      <w:r w:rsidRPr="00325506">
        <w:rPr>
          <w:rFonts w:cs="Arial"/>
          <w:lang w:eastAsia="zh-CN"/>
        </w:rPr>
        <w:t>.1</w:t>
      </w:r>
      <w:r w:rsidRPr="00325506">
        <w:rPr>
          <w:rFonts w:cs="Arial" w:hint="eastAsia"/>
          <w:lang w:eastAsia="zh-CN"/>
        </w:rPr>
        <w:t xml:space="preserve"> or 9.1.3.1 for</w:t>
      </w:r>
      <w:r w:rsidRPr="00325506">
        <w:rPr>
          <w:rFonts w:hint="eastAsia"/>
          <w:lang w:val="en-US" w:eastAsia="zh-CN"/>
        </w:rPr>
        <w:t xml:space="preserve"> the second </w:t>
      </w:r>
      <w:r w:rsidRPr="00325506">
        <w:t xml:space="preserve">HARQ-ACK information </w:t>
      </w:r>
      <w:r w:rsidRPr="00325506">
        <w:rPr>
          <w:rFonts w:hint="eastAsia"/>
          <w:lang w:eastAsia="zh-CN"/>
        </w:rPr>
        <w:t>bits</w:t>
      </w:r>
      <w:r>
        <w:rPr>
          <w:lang w:eastAsia="zh-CN"/>
        </w:rPr>
        <w:t>.</w:t>
      </w:r>
    </w:p>
    <w:p w14:paraId="7AD4CCD6" w14:textId="77777777" w:rsidR="009A2ADE" w:rsidRPr="00B916EC" w:rsidRDefault="009A2ADE" w:rsidP="009A2ADE">
      <w:pPr>
        <w:pStyle w:val="Heading3"/>
      </w:pPr>
      <w:bookmarkStart w:id="614" w:name="_Toc12021483"/>
      <w:bookmarkStart w:id="615" w:name="_Toc20311595"/>
      <w:bookmarkStart w:id="616" w:name="_Toc26719420"/>
      <w:bookmarkStart w:id="617" w:name="_Toc29894855"/>
      <w:bookmarkStart w:id="618" w:name="_Toc29899154"/>
      <w:bookmarkStart w:id="619" w:name="_Toc29899572"/>
      <w:bookmarkStart w:id="620" w:name="_Toc29917309"/>
      <w:bookmarkStart w:id="621" w:name="_Toc36498183"/>
      <w:bookmarkStart w:id="622" w:name="_Toc45699210"/>
      <w:bookmarkStart w:id="623" w:name="_Toc156237221"/>
      <w:r w:rsidRPr="00B916EC">
        <w:t>9.2.</w:t>
      </w:r>
      <w:r w:rsidR="007074D9" w:rsidRPr="00B916EC">
        <w:t>6</w:t>
      </w:r>
      <w:r w:rsidRPr="00B916EC">
        <w:tab/>
      </w:r>
      <w:r w:rsidR="000219E8">
        <w:t>PUCCH</w:t>
      </w:r>
      <w:r w:rsidRPr="00B916EC">
        <w:t xml:space="preserve"> repetition procedure</w:t>
      </w:r>
      <w:bookmarkEnd w:id="614"/>
      <w:bookmarkEnd w:id="615"/>
      <w:bookmarkEnd w:id="616"/>
      <w:bookmarkEnd w:id="617"/>
      <w:bookmarkEnd w:id="618"/>
      <w:bookmarkEnd w:id="619"/>
      <w:bookmarkEnd w:id="620"/>
      <w:bookmarkEnd w:id="621"/>
      <w:bookmarkEnd w:id="622"/>
      <w:bookmarkEnd w:id="623"/>
    </w:p>
    <w:p w14:paraId="2BC8C6FE" w14:textId="24FEC667" w:rsidR="001A0F7C" w:rsidRPr="003577D4" w:rsidRDefault="001A0F7C" w:rsidP="001A0F7C">
      <w:pPr>
        <w:rPr>
          <w:noProof/>
          <w:lang w:eastAsia="zh-CN"/>
        </w:rPr>
      </w:pPr>
      <w:bookmarkStart w:id="624" w:name="_Hlk86776043"/>
      <w:r>
        <w:t xml:space="preserve">A UE that does not have </w:t>
      </w:r>
      <w:r w:rsidRPr="003577D4">
        <w:t>dedicated PUCCH resource configuration and indicates a capability to transmit with repetitions a PUCCH with HARQ-ACK information [11, TS 38.321]</w:t>
      </w:r>
      <w:r w:rsidRPr="003577D4">
        <w:rPr>
          <w:lang w:val="en-US"/>
        </w:rPr>
        <w:t xml:space="preserve">,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w:t>
      </w:r>
      <w:r w:rsidRPr="003577D4">
        <w:rPr>
          <w:lang w:val="en-US"/>
        </w:rPr>
        <w:t xml:space="preserve">slots for repetitions of a PUCCH transmission with HARQ-ACK information based on an indication by </w:t>
      </w:r>
      <w:r w:rsidRPr="003577D4">
        <w:rPr>
          <w:i/>
          <w:lang w:eastAsia="zh-CN"/>
        </w:rPr>
        <w:t>numberOfPUCCHforMsg4HARQACK-RepetitionsList</w:t>
      </w:r>
      <w:r w:rsidRPr="003577D4">
        <w:rPr>
          <w:lang w:val="en-US"/>
        </w:rPr>
        <w:t xml:space="preserve">. If </w:t>
      </w:r>
      <w:r w:rsidRPr="003577D4">
        <w:rPr>
          <w:i/>
          <w:lang w:eastAsia="zh-CN"/>
        </w:rPr>
        <w:t>numberOfPUCCHforMsg4HARQACK-RepetitionsList</w:t>
      </w:r>
      <w:r w:rsidRPr="003577D4">
        <w:rPr>
          <w:lang w:val="en-US"/>
        </w:rPr>
        <w:t xml:space="preserve"> provides more than one values</w:t>
      </w:r>
      <w:r w:rsidRPr="003577D4">
        <w:t xml:space="preserve">, </w:t>
      </w:r>
      <w:r w:rsidRPr="003577D4">
        <w:rPr>
          <w:lang w:val="en-US"/>
        </w:rPr>
        <w:t xml:space="preserve">the DAI field in a DCI format 1_0 </w:t>
      </w:r>
      <w:r w:rsidRPr="003577D4">
        <w:t xml:space="preserve">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from the more than one values. </w:t>
      </w:r>
      <w:r w:rsidR="0068318C" w:rsidRPr="00494B18">
        <w:rPr>
          <w:lang w:val="en-US"/>
        </w:rPr>
        <w:t xml:space="preserve">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68318C" w:rsidRPr="00494B18">
        <w:rPr>
          <w:lang w:val="en-US"/>
        </w:rPr>
        <w:t xml:space="preserve"> slots before dedicated PUCCH resource configuration is provided.</w:t>
      </w:r>
      <w:r w:rsidR="0068318C" w:rsidRPr="00494B18">
        <w:rPr>
          <w:lang w:val="en-US" w:eastAsia="zh-CN"/>
        </w:rPr>
        <w:t xml:space="preserve"> </w:t>
      </w:r>
      <w:r w:rsidRPr="003577D4">
        <w:t>The UE transmits each repetition of the PUCCH using frequency hopping as described in Clause 9.2.1.</w:t>
      </w:r>
      <w:r w:rsidRPr="003577D4">
        <w:rPr>
          <w:noProof/>
          <w:lang w:eastAsia="zh-CN"/>
        </w:rPr>
        <w:t xml:space="preserve"> </w:t>
      </w:r>
    </w:p>
    <w:p w14:paraId="5086D018" w14:textId="77777777" w:rsidR="001A0F7C" w:rsidRPr="003577D4" w:rsidRDefault="001A0F7C" w:rsidP="001A0F7C">
      <w:pPr>
        <w:rPr>
          <w:noProof/>
          <w:lang w:eastAsia="zh-CN"/>
        </w:rPr>
      </w:pPr>
      <w:r w:rsidRPr="003577D4">
        <w:rPr>
          <w:noProof/>
          <w:lang w:eastAsia="zh-CN"/>
        </w:rPr>
        <w:lastRenderedPageBreak/>
        <w:t xml:space="preserve">In the remaining of this clause, a </w:t>
      </w:r>
      <w:r w:rsidRPr="003577D4">
        <w:t xml:space="preserve">UE without dedicated PUCCH resource configuration determines a value of a parameter, if applicable, according to Table 9.2.1-1 </w:t>
      </w:r>
      <w:r>
        <w:t>and/</w:t>
      </w:r>
      <w:r w:rsidRPr="003577D4">
        <w:t>or as specified above in this clause for a PUCCH transmission with repetitions from the UE.</w:t>
      </w:r>
    </w:p>
    <w:p w14:paraId="437E5BEA" w14:textId="77777777" w:rsidR="00AA5B67" w:rsidRPr="005F7DE3" w:rsidRDefault="00AA5B67" w:rsidP="00AA5B67">
      <w:pPr>
        <w:rPr>
          <w:noProof/>
        </w:rPr>
      </w:pPr>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4"/>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410E0DCF" w14:textId="77777777" w:rsidR="00C80EBD" w:rsidRPr="00C80EBD" w:rsidRDefault="00C626F6" w:rsidP="00C80EB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2C9A8937" w14:textId="44F74563" w:rsidR="00C626F6" w:rsidRPr="00B916EC" w:rsidRDefault="00C80EBD" w:rsidP="00C80EBD">
      <w:pPr>
        <w:pStyle w:val="B2"/>
      </w:pPr>
      <w:r w:rsidRPr="00C80EBD">
        <w:t>-</w:t>
      </w:r>
      <w:r w:rsidRPr="00C80EBD">
        <w:tab/>
        <w:t xml:space="preserve">if the UE is provided </w:t>
      </w:r>
      <w:r w:rsidRPr="00C80EBD">
        <w:rPr>
          <w:i/>
          <w:iCs/>
        </w:rPr>
        <w:t>multipanelSfnScheme</w:t>
      </w:r>
      <w:r w:rsidRPr="00C80EBD">
        <w:t xml:space="preserve"> and </w:t>
      </w:r>
      <w:r w:rsidRPr="00C80EBD">
        <w:rPr>
          <w:rFonts w:cs="Times"/>
          <w:i/>
          <w:iCs/>
          <w:szCs w:val="18"/>
          <w:lang w:eastAsia="zh-CN"/>
        </w:rPr>
        <w:t>apply-IndicatedTCIState</w:t>
      </w:r>
      <w:r w:rsidRPr="00C80EBD">
        <w:rPr>
          <w:rFonts w:cs="Times"/>
          <w:szCs w:val="18"/>
          <w:lang w:eastAsia="zh-CN"/>
        </w:rPr>
        <w:t xml:space="preserve"> = </w:t>
      </w:r>
      <w:r w:rsidR="002D5F43">
        <w:rPr>
          <w:rFonts w:cs="Times"/>
          <w:szCs w:val="18"/>
          <w:lang w:eastAsia="zh-CN"/>
        </w:rPr>
        <w:t>'</w:t>
      </w:r>
      <w:r w:rsidRPr="00C80EBD">
        <w:rPr>
          <w:rFonts w:cs="Times"/>
          <w:szCs w:val="18"/>
          <w:lang w:eastAsia="zh-CN"/>
        </w:rPr>
        <w:t>both</w:t>
      </w:r>
      <w:r w:rsidR="002D5F43">
        <w:rPr>
          <w:rFonts w:cs="Times"/>
          <w:szCs w:val="18"/>
          <w:lang w:eastAsia="zh-CN"/>
        </w:rPr>
        <w:t>'</w:t>
      </w:r>
      <w:r w:rsidRPr="00C80EBD">
        <w:t xml:space="preserve">, a repetition of the PUCCH transmission uses first and second spatial domain filters corresponding to first and second </w:t>
      </w:r>
      <w:r w:rsidRPr="00C80EBD">
        <w:rPr>
          <w:i/>
          <w:iCs/>
          <w:lang w:val="en-US"/>
        </w:rPr>
        <w:t>TCI-State</w:t>
      </w:r>
      <w:r w:rsidRPr="00C80EBD">
        <w:rPr>
          <w:lang w:val="en-US"/>
        </w:rPr>
        <w:t xml:space="preserve"> or</w:t>
      </w:r>
      <w:r w:rsidRPr="00C80EBD">
        <w:rPr>
          <w:i/>
          <w:iCs/>
          <w:lang w:val="en-US"/>
        </w:rPr>
        <w:t xml:space="preserve"> TCI-UL-State</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lastRenderedPageBreak/>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6AD32BB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72BEBF28" w14:textId="77777777" w:rsidR="00C80EBD" w:rsidRDefault="009133F4" w:rsidP="009133F4">
      <w:r w:rsidRPr="00F415B1">
        <w:lastRenderedPageBreak/>
        <w:t xml:space="preserve">When a PUCCH resource used for repetitions of a PUCCH transmission by a UE includes </w:t>
      </w:r>
    </w:p>
    <w:p w14:paraId="2360B2D1" w14:textId="1086AD29" w:rsidR="00C80EBD" w:rsidRDefault="00C80EBD" w:rsidP="00C80EBD">
      <w:pPr>
        <w:pStyle w:val="B1"/>
      </w:pPr>
      <w:r>
        <w:t>-</w:t>
      </w:r>
      <w:r>
        <w:tab/>
      </w:r>
      <w:r w:rsidR="009133F4" w:rsidRPr="00F415B1">
        <w:t>first and second spatial settings, or first and second sets of power control parameters, as described in</w:t>
      </w:r>
      <w:r w:rsidR="009133F4" w:rsidRPr="00F415B1">
        <w:rPr>
          <w:iCs/>
          <w:lang w:val="en-US"/>
        </w:rPr>
        <w:t xml:space="preserve"> </w:t>
      </w:r>
      <w:r w:rsidR="009133F4" w:rsidRPr="00F415B1">
        <w:t>[11, TS 38.321] and in clause</w:t>
      </w:r>
      <w:r>
        <w:t>s 7 and</w:t>
      </w:r>
      <w:r w:rsidR="009133F4" w:rsidRPr="00F415B1">
        <w:t xml:space="preserve"> 7.2.1, </w:t>
      </w:r>
      <w:r>
        <w:t>or</w:t>
      </w:r>
    </w:p>
    <w:p w14:paraId="298BBAB7" w14:textId="18152E73" w:rsidR="00C80EBD" w:rsidRDefault="00C80EBD" w:rsidP="00C80EBD">
      <w:pPr>
        <w:pStyle w:val="B1"/>
      </w:pPr>
      <w:r w:rsidRPr="00C80EBD">
        <w:t>-</w:t>
      </w:r>
      <w:r w:rsidRPr="00C80EBD">
        <w:tab/>
        <w:t xml:space="preserve">if the UE is provided </w:t>
      </w:r>
      <w:r w:rsidRPr="00C80EBD">
        <w:rPr>
          <w:i/>
          <w:iCs/>
        </w:rPr>
        <w:t>multipanelSfnScheme</w:t>
      </w:r>
      <w:r w:rsidRPr="00C80EBD">
        <w:t xml:space="preserve"> and </w:t>
      </w:r>
      <w:r w:rsidRPr="00C80EBD">
        <w:rPr>
          <w:rFonts w:cs="Times"/>
          <w:i/>
          <w:iCs/>
          <w:szCs w:val="18"/>
          <w:lang w:eastAsia="zh-CN"/>
        </w:rPr>
        <w:t>apply-IndicatedTCIState</w:t>
      </w:r>
      <w:r w:rsidRPr="00C80EBD">
        <w:rPr>
          <w:rFonts w:cs="Times"/>
          <w:szCs w:val="18"/>
          <w:lang w:eastAsia="zh-CN"/>
        </w:rPr>
        <w:t xml:space="preserve"> = </w:t>
      </w:r>
      <w:r w:rsidR="002D5F43">
        <w:rPr>
          <w:rFonts w:cs="Times"/>
          <w:szCs w:val="18"/>
          <w:lang w:eastAsia="zh-CN"/>
        </w:rPr>
        <w:t>'</w:t>
      </w:r>
      <w:r w:rsidRPr="00C80EBD">
        <w:rPr>
          <w:rFonts w:cs="Times"/>
          <w:szCs w:val="18"/>
          <w:lang w:eastAsia="zh-CN"/>
        </w:rPr>
        <w:t>both</w:t>
      </w:r>
      <w:r w:rsidR="002D5F43">
        <w:rPr>
          <w:rFonts w:cs="Times"/>
          <w:szCs w:val="18"/>
          <w:lang w:eastAsia="zh-CN"/>
        </w:rPr>
        <w:t>'</w:t>
      </w:r>
      <w:r w:rsidRPr="00C80EBD">
        <w:t xml:space="preserve">, a repetition of the PUCCH transmission uses first and second spatial domain filters corresponding to first and second </w:t>
      </w:r>
      <w:r w:rsidRPr="00C80EBD">
        <w:rPr>
          <w:i/>
          <w:iCs/>
          <w:lang w:val="en-US"/>
        </w:rPr>
        <w:t>TCI-State</w:t>
      </w:r>
      <w:r w:rsidRPr="00C80EBD">
        <w:rPr>
          <w:lang w:val="en-US"/>
        </w:rPr>
        <w:t xml:space="preserve"> or</w:t>
      </w:r>
      <w:r w:rsidRPr="00C80EBD">
        <w:rPr>
          <w:i/>
          <w:iCs/>
          <w:lang w:val="en-US"/>
        </w:rPr>
        <w:t xml:space="preserve"> TCI-UL-State</w:t>
      </w:r>
    </w:p>
    <w:p w14:paraId="3EEA9DCE" w14:textId="15817B37" w:rsidR="009133F4" w:rsidRPr="00F415B1" w:rsidRDefault="009133F4" w:rsidP="009133F4">
      <w:r w:rsidRPr="00F415B1">
        <w:t>the UE</w:t>
      </w:r>
    </w:p>
    <w:p w14:paraId="49B4C951" w14:textId="5F894A89" w:rsidR="009133F4" w:rsidRPr="00F415B1" w:rsidRDefault="009133F4" w:rsidP="009133F4">
      <w:pPr>
        <w:pStyle w:val="B1"/>
        <w:rPr>
          <w:lang w:val="en-US"/>
        </w:rPr>
      </w:pPr>
      <w:r w:rsidRPr="00F415B1">
        <w:rPr>
          <w:lang w:val="en-GB"/>
        </w:rPr>
        <w:t>-</w:t>
      </w:r>
      <w:r w:rsidRPr="00F415B1">
        <w:rPr>
          <w:lang w:val="en-GB"/>
        </w:rPr>
        <w:tab/>
      </w:r>
      <w:r w:rsidRPr="00F415B1">
        <w:rPr>
          <w:lang w:val="en-US"/>
        </w:rPr>
        <w:t>uses the first and second spatial settings</w:t>
      </w:r>
      <w:r w:rsidR="00C80EBD">
        <w:rPr>
          <w:lang w:val="en-US"/>
        </w:rPr>
        <w:t xml:space="preserve"> or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3A8846B7"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s</w:t>
      </w:r>
      <w:r w:rsidR="00C80EBD">
        <w:rPr>
          <w:lang w:val="en-US"/>
        </w:rPr>
        <w:t xml:space="preserve"> or between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409CECB9"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00C80EBD">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5" w:name="_Ref497053963"/>
      <w:bookmarkStart w:id="626" w:name="_Toc12021484"/>
      <w:bookmarkStart w:id="627" w:name="_Toc20311596"/>
      <w:bookmarkStart w:id="628" w:name="_Toc26719421"/>
      <w:bookmarkStart w:id="629" w:name="_Toc29894856"/>
      <w:bookmarkStart w:id="630" w:name="_Toc29899155"/>
      <w:bookmarkStart w:id="631" w:name="_Toc29899573"/>
      <w:bookmarkStart w:id="632" w:name="_Toc29917310"/>
      <w:bookmarkStart w:id="633" w:name="_Toc36498184"/>
      <w:bookmarkStart w:id="634" w:name="_Toc45699211"/>
      <w:bookmarkStart w:id="635" w:name="_Toc156237222"/>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5"/>
      <w:bookmarkEnd w:id="626"/>
      <w:bookmarkEnd w:id="627"/>
      <w:bookmarkEnd w:id="628"/>
      <w:bookmarkEnd w:id="629"/>
      <w:bookmarkEnd w:id="630"/>
      <w:bookmarkEnd w:id="631"/>
      <w:bookmarkEnd w:id="632"/>
      <w:bookmarkEnd w:id="633"/>
      <w:bookmarkEnd w:id="634"/>
      <w:bookmarkEnd w:id="635"/>
    </w:p>
    <w:p w14:paraId="2FA68B52" w14:textId="10D00518"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Offset values are also defined for multiplexing CG-UCI</w:t>
      </w:r>
      <w:r w:rsidR="002435FA">
        <w:t xml:space="preserve"> or UTO-UCI</w:t>
      </w:r>
      <w:r w:rsidR="003B1DCC">
        <w:t xml:space="preserve"> [5, TS 38.212] in a CG-PUSCH. </w:t>
      </w:r>
      <w:r w:rsidRPr="00B916EC">
        <w:t>The offset values are signalled to a UE either by a DCI format scheduling the PUSCH transmission or by higher layers.</w:t>
      </w:r>
    </w:p>
    <w:p w14:paraId="233B9D16" w14:textId="59C87C94"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DCI formats 0_0/0_1</w:t>
      </w:r>
      <w:r w:rsidR="001E45F5">
        <w:t>/0_3</w:t>
      </w:r>
      <w:r w:rsidR="00664302" w:rsidRPr="003A3AD4">
        <w:t xml:space="preserve">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for DCI formats 0_0/0_1</w:t>
      </w:r>
      <w:r w:rsidR="001E45F5">
        <w:t>/0_3</w:t>
      </w:r>
      <w:r w:rsidR="00B840E2" w:rsidRPr="003A3AD4">
        <w:t xml:space="preserve"> </w:t>
      </w:r>
      <w:r w:rsidR="001E45F5">
        <w:t xml:space="preserve">and </w:t>
      </w:r>
      <w:r w:rsidR="00B840E2" w:rsidRPr="003A3AD4">
        <w:t xml:space="preserve">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w:t>
      </w:r>
      <w:r w:rsidR="00F5563A">
        <w:t>0_0/</w:t>
      </w:r>
      <w:r w:rsidR="00B840E2" w:rsidRPr="003A3AD4">
        <w:t>0</w:t>
      </w:r>
      <w:r w:rsidR="0056586A">
        <w:t>_</w:t>
      </w:r>
      <w:r w:rsidR="00B840E2" w:rsidRPr="003A3AD4">
        <w:t>1</w:t>
      </w:r>
      <w:r w:rsidR="001E45F5">
        <w:t>/0_3 and</w:t>
      </w:r>
      <w:r w:rsidR="00B840E2" w:rsidRPr="003A3AD4">
        <w:t xml:space="preserve">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F5563A">
        <w:t xml:space="preserve">, </w:t>
      </w:r>
      <w:r w:rsidR="00146C42" w:rsidRPr="00111FF6">
        <w:t>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lastRenderedPageBreak/>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120B8B0E"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1E45F5">
        <w:rPr>
          <w:iCs/>
        </w:rPr>
        <w:t xml:space="preserve">, </w:t>
      </w:r>
      <w:r w:rsidR="00B911F1" w:rsidRPr="00E15ECC">
        <w:rPr>
          <w:i/>
        </w:rPr>
        <w:t>betaOffsetsCrossPri0DCI-0-2</w:t>
      </w:r>
      <w:r w:rsidR="00E00F29" w:rsidRPr="00E00F29">
        <w:rPr>
          <w:iCs/>
        </w:rPr>
        <w:t>,</w:t>
      </w:r>
      <w:r w:rsidR="00B911F1" w:rsidRPr="00E00F29">
        <w:rPr>
          <w:iCs/>
        </w:rPr>
        <w:t xml:space="preserve"> or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A253A4F"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E00F29">
        <w:rPr>
          <w:lang w:eastAsia="zh-CN"/>
        </w:rPr>
        <w:t xml:space="preserve"> </w:t>
      </w:r>
      <w:r w:rsidR="00E00F29">
        <w:rPr>
          <w:iCs/>
        </w:rPr>
        <w:t xml:space="preserve">or </w:t>
      </w:r>
      <w:r w:rsidR="00E00F29" w:rsidRPr="00BD5A9F">
        <w:rPr>
          <w:i/>
        </w:rPr>
        <w:t>UCI-OnPUSCH-DCI-0-</w:t>
      </w:r>
      <w:r w:rsidR="00E00F29">
        <w:rPr>
          <w:i/>
        </w:rPr>
        <w:t>3</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sidRPr="00E00F29">
        <w:rPr>
          <w:iCs/>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sidRPr="00E00F29">
        <w:rPr>
          <w:iCs/>
        </w:rPr>
        <w:t xml:space="preserve">, or </w:t>
      </w:r>
      <w:r w:rsidR="00B911F1" w:rsidRPr="00C421E3">
        <w:rPr>
          <w:i/>
        </w:rPr>
        <w:t>betaOffsetsCrossPri</w:t>
      </w:r>
      <w:r w:rsidR="00B911F1">
        <w:rPr>
          <w:i/>
        </w:rPr>
        <w:t>1</w:t>
      </w:r>
      <w:r w:rsidR="00B911F1" w:rsidRPr="00C421E3">
        <w:rPr>
          <w:i/>
        </w:rPr>
        <w:t>DCI-0-2</w:t>
      </w:r>
      <w:r w:rsidR="00E00F29" w:rsidRPr="00E00F29">
        <w:rPr>
          <w:iCs/>
        </w:rP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w:t>
      </w:r>
      <w:r w:rsidR="001E45F5">
        <w:t>/0_3</w:t>
      </w:r>
      <w:r w:rsidR="00624E99">
        <w:t xml:space="preserve">,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w:t>
      </w:r>
      <w:r w:rsidR="001E45F5">
        <w:t>/0_3</w:t>
      </w:r>
      <w:r w:rsidR="00624E99">
        <w:t xml:space="preserve">,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E9D1DB1" w14:textId="67A4D4F7" w:rsidR="002435FA" w:rsidRDefault="003B1DCC" w:rsidP="002435FA">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multiplexes</w:t>
      </w:r>
      <w:r w:rsidR="002435FA">
        <w:t xml:space="preserve"> the</w:t>
      </w:r>
      <w:r w:rsidR="00062E1B">
        <w:t xml:space="preserve"> CG-UCI in the PUSCH transmission </w:t>
      </w:r>
      <w:r w:rsidR="002435FA">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2435FA" w:rsidRPr="00B916EC">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2435FA">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w:t>
      </w:r>
      <w:r w:rsidR="00EA04C3" w:rsidRPr="00111FF6">
        <w:lastRenderedPageBreak/>
        <w:t xml:space="preserve">and </w:t>
      </w:r>
      <w:r>
        <w:t xml:space="preserve">multiplexes HARQ-ACK information </w:t>
      </w:r>
      <w:r w:rsidR="002435FA">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r w:rsidR="002435FA">
        <w:t xml:space="preserve"> </w:t>
      </w:r>
    </w:p>
    <w:p w14:paraId="35481D54" w14:textId="15F3F08F" w:rsidR="003B1DCC" w:rsidRDefault="002435FA"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UTO-UCI, the UE multiplexes the UTO-UCI in the PUSCH transmission 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UTO-UCI</m:t>
            </m:r>
            <m:ctrlPr>
              <w:rPr>
                <w:rFonts w:ascii="Cambria Math" w:hAnsi="Cambria Math"/>
              </w:rPr>
            </m:ctrlPr>
          </m:sup>
        </m:sSubSup>
      </m:oMath>
      <w:r w:rsidRPr="00B916EC">
        <w:t xml:space="preserve"> value</w:t>
      </w:r>
      <w:r>
        <w:t xml:space="preserve"> </w:t>
      </w:r>
      <w:r w:rsidRPr="004A14DF">
        <w:t>provided</w:t>
      </w:r>
      <w:r>
        <w:t xml:space="preserve"> by </w:t>
      </w:r>
      <w:r w:rsidRPr="004A14DF">
        <w:rPr>
          <w:i/>
          <w:iCs/>
          <w:color w:val="000000"/>
        </w:rPr>
        <w:t>betaOffset</w:t>
      </w:r>
      <w:r>
        <w:rPr>
          <w:i/>
          <w:iCs/>
          <w:color w:val="000000"/>
        </w:rPr>
        <w:t>UTO-U</w:t>
      </w:r>
      <w:r w:rsidRPr="004A14DF">
        <w:rPr>
          <w:i/>
          <w:iCs/>
          <w:color w:val="000000"/>
        </w:rPr>
        <w:t>CI</w:t>
      </w:r>
      <w:r w:rsidRPr="00B916EC">
        <w:t xml:space="preserve"> with the mapping defined in Table 9.3-</w:t>
      </w:r>
      <w:r>
        <w:t>1</w:t>
      </w:r>
      <w:r w:rsidRPr="00B916EC">
        <w:t>.</w:t>
      </w:r>
      <w:r>
        <w:t xml:space="preserve"> The UTO-UCI has same priority value as the PUSCH. If the UE multiplexes HARQ-ACK information of same priority value as the UTO-UCI in the PUSCH transmission, as described in </w:t>
      </w:r>
      <w:r w:rsidRPr="00111FF6">
        <w:t>clauses 9 and</w:t>
      </w:r>
      <w:r>
        <w:t xml:space="preserve"> 9.2.5, the UE jointly encodes the HARQ-ACK information and the UTO-UCI and determines a </w:t>
      </w:r>
      <w:r w:rsidRPr="00B916EC">
        <w:t>number of resources for multiplexing</w:t>
      </w:r>
      <w:r>
        <w:t xml:space="preserve"> the combined information in the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65E276A3" w14:textId="2135C19E"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2435FA">
        <w:t>,</w:t>
      </w:r>
      <w:r w:rsidR="00075372">
        <w:t xml:space="preserve"> CG-UCI</w:t>
      </w:r>
      <w:r w:rsidR="002435FA">
        <w:t>, or UTO-UCI</w:t>
      </w:r>
      <w:r w:rsidR="00075372">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6399"/>
        <w:gridCol w:w="3530"/>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0FCF570D" w:rsidR="00EA04C3" w:rsidRPr="00B916EC" w:rsidRDefault="00BE0229" w:rsidP="00624E99">
            <w:pPr>
              <w:pStyle w:val="TAH"/>
              <w:rPr>
                <w:lang w:val="en-U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r w:rsidR="002435FA">
              <w:rPr>
                <w:bCs/>
              </w:rPr>
              <w:t>or</w:t>
            </w:r>
            <w:r w:rsidR="002435FA" w:rsidRPr="00111FF6">
              <w:t xml:space="preserve">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UTO-UCI</m:t>
                  </m:r>
                  <m:ctrlPr>
                    <w:rPr>
                      <w:rFonts w:ascii="Cambria Math" w:hAnsi="Cambria Math"/>
                      <w:bCs/>
                    </w:rPr>
                  </m:ctrlPr>
                </m:sup>
              </m:sSubSup>
            </m:oMath>
            <w:r w:rsidR="00190DD5">
              <w:rPr>
                <w:lang w:val="en-US"/>
              </w:rPr>
              <w:t xml:space="preserve"> </w:t>
            </w:r>
            <w:r w:rsidR="00624E99">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00B42F8C">
              <w:rPr>
                <w:bCs/>
              </w:rPr>
              <w:t xml:space="preserve"> </w:t>
            </w:r>
            <w:r w:rsidR="00624E99">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4B444154" w:rsidR="00EA04C3" w:rsidRPr="002725DE" w:rsidRDefault="00BE0229" w:rsidP="00624E99">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r w:rsidR="002435FA" w:rsidRPr="00BA5C93">
              <w:rPr>
                <w:szCs w:val="18"/>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UTO-UCI</m:t>
                  </m:r>
                </m:sup>
              </m:sSubSup>
            </m:oMath>
            <w:r w:rsidR="00190DD5">
              <w:t xml:space="preserve"> </w:t>
            </w:r>
            <w:r w:rsidR="00624E99">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rsidR="00624E99">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64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BE0229"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BE0229"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BE0229"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BE0229"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Default="00F37E87" w:rsidP="00E36011"/>
    <w:p w14:paraId="5C45F37A" w14:textId="77777777" w:rsidR="00190DD5" w:rsidRPr="00B916EC" w:rsidRDefault="00190DD5" w:rsidP="00190DD5">
      <w:pPr>
        <w:pStyle w:val="Heading3"/>
      </w:pPr>
      <w:bookmarkStart w:id="636" w:name="_Toc137056387"/>
      <w:bookmarkStart w:id="637" w:name="_Toc156237223"/>
      <w:r w:rsidRPr="00B916EC">
        <w:t>9.</w:t>
      </w:r>
      <w:r>
        <w:t>3</w:t>
      </w:r>
      <w:r w:rsidRPr="00B916EC">
        <w:t>.1</w:t>
      </w:r>
      <w:r w:rsidRPr="00B916EC">
        <w:tab/>
      </w:r>
      <w:r>
        <w:t>UE procedure for reporting</w:t>
      </w:r>
      <w:r w:rsidRPr="00B916EC">
        <w:t xml:space="preserve"> </w:t>
      </w:r>
      <w:bookmarkEnd w:id="636"/>
      <w:r>
        <w:t>UTO-UCI</w:t>
      </w:r>
      <w:bookmarkEnd w:id="637"/>
    </w:p>
    <w:p w14:paraId="029A8616" w14:textId="77777777" w:rsidR="00190DD5" w:rsidRDefault="00190DD5" w:rsidP="00190DD5">
      <w:r>
        <w:t xml:space="preserve">If the UE is provided </w:t>
      </w:r>
      <w:r w:rsidRPr="008A67FA">
        <w:rPr>
          <w:i/>
          <w:iCs/>
        </w:rPr>
        <w:t>nrof_UTO_UCI</w:t>
      </w:r>
      <w:r>
        <w:t xml:space="preserve"> with value equal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rsidRPr="00FA0758">
        <w:t xml:space="preserve"> </w:t>
      </w:r>
      <w:r>
        <w:t xml:space="preserve">in </w:t>
      </w:r>
      <w:r w:rsidRPr="005E3F46">
        <w:rPr>
          <w:i/>
          <w:iCs/>
        </w:rPr>
        <w:t>configuredGrantConfig</w:t>
      </w:r>
      <w:r w:rsidRPr="00FA0758">
        <w:t xml:space="preserve"> </w:t>
      </w:r>
      <w:r>
        <w:t xml:space="preserve">of a CG-PUSCH configuration, the UE multiplexes UTO-UCI represented by a bitmap of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in each CG-PUSCH transmission for the CG-PUSCH configuration. </w:t>
      </w:r>
    </w:p>
    <w:p w14:paraId="7D16A9A5" w14:textId="5102F679" w:rsidR="00190DD5" w:rsidRDefault="00190DD5" w:rsidP="00190DD5">
      <w:r>
        <w:t xml:space="preserve">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of UTO-UCI, </w:t>
      </w:r>
      <m:oMath>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oMath>
      <w:r>
        <w:t xml:space="preserve">, have a one-to-one mapping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in ascending order of start time. For unpaired spectrum operation, 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exclude invalid ones where a UE does not transmit a PUSCH </w:t>
      </w:r>
      <w:r w:rsidR="004F1F38" w:rsidRPr="0058363D">
        <w:t>due to collision of the PUSCH with DL symbol</w:t>
      </w:r>
      <w:r w:rsidR="004F1F38">
        <w:t>(s)</w:t>
      </w:r>
      <w:r w:rsidR="004F1F38" w:rsidRPr="0058363D">
        <w:t xml:space="preserve"> indicated by </w:t>
      </w:r>
      <w:r w:rsidR="004F1F38" w:rsidRPr="0058363D">
        <w:rPr>
          <w:i/>
        </w:rPr>
        <w:t>tdd-UL-DL-ConfigurationCommon</w:t>
      </w:r>
      <w:r w:rsidR="004F1F38" w:rsidRPr="0058363D">
        <w:t xml:space="preserve"> or </w:t>
      </w:r>
      <w:r w:rsidR="004F1F38" w:rsidRPr="0058363D">
        <w:rPr>
          <w:i/>
        </w:rPr>
        <w:t>tdd-UL-DL-ConfigurationDedicated</w:t>
      </w:r>
      <w:r w:rsidR="004F1F38" w:rsidRPr="0058363D">
        <w:t xml:space="preserve"> if provided, or </w:t>
      </w:r>
      <w:r w:rsidR="004F1F38">
        <w:t xml:space="preserve">with </w:t>
      </w:r>
      <w:r w:rsidR="004F1F38" w:rsidRPr="0058363D">
        <w:t xml:space="preserve">symbol(s) of an SS/PBCH block with index provided by </w:t>
      </w:r>
      <w:r w:rsidR="004F1F38" w:rsidRPr="0058363D">
        <w:rPr>
          <w:i/>
        </w:rPr>
        <w:t>ssb-PositionsInBurst</w:t>
      </w:r>
      <w:r w:rsidR="004F1F38" w:rsidRPr="00FD56D2">
        <w:t>,</w:t>
      </w:r>
      <w:r w:rsidR="004F1F38" w:rsidRPr="0058363D">
        <w:rPr>
          <w:u w:val="single"/>
        </w:rPr>
        <w:t xml:space="preserve"> </w:t>
      </w:r>
      <w:r>
        <w:t xml:space="preserve">based on the procedures in Clause 11.1. A bit value of </w:t>
      </w:r>
      <w:r w:rsidR="002D5F43">
        <w:t>'</w:t>
      </w:r>
      <w:r>
        <w:t>0</w:t>
      </w:r>
      <w:r w:rsidR="002D5F43">
        <w:t>'</w:t>
      </w:r>
      <w:r>
        <w:t xml:space="preserve"> indicates that the UE may transmit CG-PUSCH, and a bit value of </w:t>
      </w:r>
      <w:r w:rsidR="002D5F43">
        <w:t>'</w:t>
      </w:r>
      <w:r>
        <w:t>1</w:t>
      </w:r>
      <w:r w:rsidR="002D5F43">
        <w:t>'</w:t>
      </w:r>
      <w:r>
        <w:t xml:space="preserve"> indicates that the UE will not transmit CG-PUSCH, in a corresponding CG-PUSCH TO. When the UE indicates by UTO-UCI a value of </w:t>
      </w:r>
      <w:r w:rsidR="002D5F43">
        <w:t>'</w:t>
      </w:r>
      <w:r>
        <w:t>1</w:t>
      </w:r>
      <w:r w:rsidR="002D5F43">
        <w:t>'</w:t>
      </w:r>
      <w:r>
        <w:t xml:space="preserve"> for a CG-PUSCH TO, the UE continues to indicate the value of </w:t>
      </w:r>
      <w:r w:rsidR="002D5F43">
        <w:t>'</w:t>
      </w:r>
      <w:r>
        <w:t>1</w:t>
      </w:r>
      <w:r w:rsidR="002D5F43">
        <w:t>'</w:t>
      </w:r>
      <w:r>
        <w:t xml:space="preserve"> for the CG-PUSCH TO by UTO-UCI multiplexed in subsequent CG-PUSCH transmissions, and the UE does not transmit CG-PUSCH in the CG-PUSCH TO.</w:t>
      </w:r>
    </w:p>
    <w:p w14:paraId="7D168B89" w14:textId="77777777" w:rsidR="00190DD5" w:rsidRPr="00B916EC" w:rsidRDefault="00190DD5" w:rsidP="00E36011"/>
    <w:p w14:paraId="172DB0C6" w14:textId="77777777" w:rsidR="006F2814" w:rsidRPr="00B916EC" w:rsidRDefault="00FC73F9" w:rsidP="006F2814">
      <w:pPr>
        <w:pStyle w:val="Heading1"/>
        <w:tabs>
          <w:tab w:val="left" w:pos="1134"/>
        </w:tabs>
      </w:pPr>
      <w:bookmarkStart w:id="638" w:name="_Toc12021485"/>
      <w:bookmarkStart w:id="639" w:name="_Toc20311597"/>
      <w:bookmarkStart w:id="640" w:name="_Toc26719422"/>
      <w:bookmarkStart w:id="641" w:name="_Toc29894857"/>
      <w:bookmarkStart w:id="642" w:name="_Toc29899156"/>
      <w:bookmarkStart w:id="643" w:name="_Toc29899574"/>
      <w:bookmarkStart w:id="644" w:name="_Toc29917311"/>
      <w:bookmarkStart w:id="645" w:name="_Toc36498185"/>
      <w:bookmarkStart w:id="646" w:name="_Toc45699212"/>
      <w:bookmarkStart w:id="647" w:name="_Toc156237224"/>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8"/>
      <w:bookmarkEnd w:id="639"/>
      <w:bookmarkEnd w:id="640"/>
      <w:bookmarkEnd w:id="641"/>
      <w:bookmarkEnd w:id="642"/>
      <w:bookmarkEnd w:id="643"/>
      <w:bookmarkEnd w:id="644"/>
      <w:bookmarkEnd w:id="645"/>
      <w:bookmarkEnd w:id="646"/>
      <w:bookmarkEnd w:id="647"/>
    </w:p>
    <w:p w14:paraId="4EE35852" w14:textId="54A1C8FD"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E83236">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lastRenderedPageBreak/>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lastRenderedPageBreak/>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8" w:name="_Hlk493885951"/>
      <w:r w:rsidRPr="00301521">
        <w:rPr>
          <w:i/>
        </w:rPr>
        <w:t>ssb-PositionsInBurst</w:t>
      </w:r>
      <w:bookmarkEnd w:id="648"/>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3DC29F1D" w14:textId="5B439315" w:rsidR="004660AA" w:rsidRDefault="00905607" w:rsidP="001C6B2D">
      <w:pPr>
        <w:rPr>
          <w:iCs/>
          <w:lang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 xml:space="preserve">the UE </w:t>
      </w:r>
    </w:p>
    <w:p w14:paraId="449522F2" w14:textId="77777777" w:rsidR="004660AA" w:rsidRPr="004660AA" w:rsidRDefault="004660AA" w:rsidP="004660AA">
      <w:pPr>
        <w:pStyle w:val="B1"/>
        <w:rPr>
          <w:lang w:eastAsia="zh-CN"/>
        </w:rPr>
      </w:pPr>
      <w:r>
        <w:rPr>
          <w:lang w:eastAsia="zh-CN"/>
        </w:rPr>
        <w:t>-</w:t>
      </w:r>
      <w:r>
        <w:rPr>
          <w:lang w:eastAsia="zh-CN"/>
        </w:rPr>
        <w:tab/>
      </w:r>
      <w:r w:rsidR="00905607" w:rsidRPr="00E251BD">
        <w:rPr>
          <w:lang w:eastAsia="zh-CN"/>
        </w:rPr>
        <w:t>is not required to monitor the PDCCH candidate</w:t>
      </w:r>
      <w:r w:rsidRPr="004660AA">
        <w:rPr>
          <w:lang w:eastAsia="zh-CN"/>
        </w:rPr>
        <w:t xml:space="preserve"> if the UE is not provided </w:t>
      </w:r>
      <w:r w:rsidRPr="004660AA">
        <w:rPr>
          <w:i/>
          <w:lang w:eastAsia="zh-CN"/>
        </w:rPr>
        <w:t>pdcchCandidateReception-WithCRSOverlap</w:t>
      </w:r>
      <w:r w:rsidRPr="004660AA">
        <w:rPr>
          <w:lang w:eastAsia="zh-CN"/>
        </w:rPr>
        <w:t>,</w:t>
      </w:r>
    </w:p>
    <w:p w14:paraId="4F388D0E" w14:textId="45D1EE08" w:rsidR="00630DAD" w:rsidRPr="004660AA" w:rsidRDefault="004660AA" w:rsidP="004660AA">
      <w:pPr>
        <w:pStyle w:val="B1"/>
        <w:rPr>
          <w:lang w:val="en-US" w:eastAsia="zh-CN"/>
        </w:rPr>
      </w:pPr>
      <w:r w:rsidRPr="004660AA">
        <w:rPr>
          <w:lang w:val="en-US"/>
        </w:rPr>
        <w:t>-</w:t>
      </w:r>
      <w:r w:rsidRPr="004660AA">
        <w:rPr>
          <w:lang w:val="en-US"/>
        </w:rPr>
        <w:tab/>
      </w:r>
      <w:r w:rsidRPr="004660AA">
        <w:rPr>
          <w:lang w:eastAsia="zh-CN"/>
        </w:rPr>
        <w:t xml:space="preserve">monitors the PDCCH candidate if the UE is provided </w:t>
      </w:r>
      <w:r w:rsidRPr="004660AA">
        <w:rPr>
          <w:i/>
          <w:lang w:eastAsia="zh-CN"/>
        </w:rPr>
        <w:t>pdcchCandidateReception-WithCRSOverlap</w:t>
      </w:r>
      <w:r w:rsidRPr="004660AA">
        <w:rPr>
          <w:lang w:eastAsia="zh-CN"/>
        </w:rPr>
        <w:t xml:space="preserve"> and the UE indicates an associated capability corresponding to the configuration of </w:t>
      </w:r>
      <w:r w:rsidRPr="004660AA">
        <w:rPr>
          <w:i/>
        </w:rPr>
        <w:t>lte-CRS-ToMatchAround</w:t>
      </w:r>
      <w:r w:rsidRPr="004660AA">
        <w:t xml:space="preserve"> or of</w:t>
      </w:r>
      <w:r w:rsidRPr="004660AA">
        <w:rPr>
          <w:lang w:eastAsia="zh-CN"/>
        </w:rPr>
        <w:t xml:space="preserve"> </w:t>
      </w:r>
      <w:r w:rsidRPr="004660AA">
        <w:rPr>
          <w:i/>
        </w:rPr>
        <w:t>LTE-CRS-PatternList</w:t>
      </w:r>
      <w:r w:rsidRPr="004660AA">
        <w:t xml:space="preserve"> [18, TS 38.306]</w:t>
      </w:r>
      <w:r w:rsidR="00905607"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w:t>
      </w:r>
      <w:r w:rsidRPr="00370E38">
        <w:rPr>
          <w:rFonts w:hint="eastAsia"/>
        </w:rPr>
        <w:lastRenderedPageBreak/>
        <w:t xml:space="preserve">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lastRenderedPageBreak/>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9" w:name="_Hlk42271659"/>
      <w:r w:rsidR="00A67487">
        <w:rPr>
          <w:i/>
        </w:rPr>
        <w:t>r16monitoringcapability</w:t>
      </w:r>
      <w:bookmarkEnd w:id="649"/>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lastRenderedPageBreak/>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w:t>
      </w:r>
      <w:r>
        <w:rPr>
          <w:lang w:eastAsia="ko-KR"/>
        </w:rPr>
        <w:lastRenderedPageBreak/>
        <w:t xml:space="preserve">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lastRenderedPageBreak/>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lastRenderedPageBreak/>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lastRenderedPageBreak/>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w:t>
      </w:r>
      <w:r w:rsidR="00793E20" w:rsidRPr="00567D08">
        <w:rPr>
          <w:i/>
        </w:rPr>
        <w:lastRenderedPageBreak/>
        <w:t>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w:t>
      </w:r>
      <w:r w:rsidR="007E7683" w:rsidRPr="00567D08">
        <w:rPr>
          <w:i/>
        </w:rPr>
        <w:lastRenderedPageBreak/>
        <w:t>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lastRenderedPageBreak/>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lastRenderedPageBreak/>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50" w:name="_Toc12021486"/>
      <w:bookmarkStart w:id="651" w:name="_Toc20311598"/>
      <w:bookmarkStart w:id="652" w:name="_Toc26719423"/>
      <w:bookmarkStart w:id="653" w:name="_Toc29894858"/>
      <w:bookmarkStart w:id="654" w:name="_Toc29899157"/>
      <w:bookmarkStart w:id="655" w:name="_Toc29899575"/>
      <w:bookmarkStart w:id="656" w:name="_Toc29917312"/>
      <w:bookmarkStart w:id="657" w:name="_Toc36498186"/>
      <w:bookmarkStart w:id="658" w:name="_Toc45699213"/>
      <w:bookmarkStart w:id="659" w:name="_Ref491451763"/>
      <w:bookmarkStart w:id="660" w:name="_Ref491466492"/>
      <w:bookmarkStart w:id="661" w:name="_Toc156237225"/>
      <w:r w:rsidRPr="00B916EC">
        <w:t>10</w:t>
      </w:r>
      <w:r w:rsidRPr="00B916EC">
        <w:rPr>
          <w:rFonts w:hint="eastAsia"/>
        </w:rPr>
        <w:t>.1</w:t>
      </w:r>
      <w:r w:rsidRPr="00B916EC">
        <w:rPr>
          <w:rFonts w:hint="eastAsia"/>
        </w:rPr>
        <w:tab/>
      </w:r>
      <w:r w:rsidRPr="00B916EC">
        <w:t>UE procedure for determining physical downlink control channel assignment</w:t>
      </w:r>
      <w:bookmarkEnd w:id="650"/>
      <w:bookmarkEnd w:id="651"/>
      <w:bookmarkEnd w:id="652"/>
      <w:bookmarkEnd w:id="653"/>
      <w:bookmarkEnd w:id="654"/>
      <w:bookmarkEnd w:id="655"/>
      <w:bookmarkEnd w:id="656"/>
      <w:bookmarkEnd w:id="657"/>
      <w:bookmarkEnd w:id="658"/>
      <w:bookmarkEnd w:id="661"/>
      <w:r w:rsidRPr="00B916EC">
        <w:t xml:space="preserve"> </w:t>
      </w:r>
      <w:bookmarkEnd w:id="659"/>
      <w:bookmarkEnd w:id="660"/>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1F5A641B" w:rsidR="00905607"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r w:rsidR="004F1F38">
        <w:rPr>
          <w:lang w:val="en-GB"/>
        </w:rPr>
        <w:t>, or</w:t>
      </w:r>
    </w:p>
    <w:p w14:paraId="0891F11B" w14:textId="767BB5B7" w:rsidR="004F1F38" w:rsidRPr="004F1F38" w:rsidRDefault="004F1F38" w:rsidP="004F1F38">
      <w:pPr>
        <w:pStyle w:val="B2"/>
        <w:rPr>
          <w:lang w:val="en-GB"/>
        </w:rPr>
      </w:pPr>
      <w:r w:rsidRPr="00D041B0">
        <w:t>-</w:t>
      </w:r>
      <w:r>
        <w:tab/>
      </w:r>
      <w:r w:rsidRPr="00333E49">
        <w:rPr>
          <w:i/>
          <w:iCs/>
        </w:rPr>
        <w:t>searchSpaceZero</w:t>
      </w:r>
      <w:r w:rsidRPr="00154DBF">
        <w:t xml:space="preserve"> by </w:t>
      </w:r>
      <w:r w:rsidRPr="00154DBF">
        <w:rPr>
          <w:rFonts w:hint="eastAsia"/>
        </w:rPr>
        <w:t>providing</w:t>
      </w:r>
      <w:r w:rsidRPr="00154DBF">
        <w:t xml:space="preserve"> </w:t>
      </w:r>
      <w:r w:rsidRPr="00333E49">
        <w:rPr>
          <w:i/>
          <w:iCs/>
        </w:rPr>
        <w:t>searchSpaceID</w:t>
      </w:r>
      <w:r w:rsidRPr="00154DBF">
        <w:t>=0</w:t>
      </w:r>
      <w:r w:rsidRPr="00D041B0">
        <w:t xml:space="preserve"> </w:t>
      </w:r>
      <w:r w:rsidRPr="00154DBF">
        <w:t xml:space="preserve">for </w:t>
      </w:r>
      <w:r w:rsidRPr="00D041B0">
        <w:rPr>
          <w:i/>
          <w:iCs/>
        </w:rPr>
        <w:t xml:space="preserve">searchspaceMulticastMCCH </w:t>
      </w:r>
      <w:r w:rsidRPr="00154DBF">
        <w:t xml:space="preserve">for a DCI format </w:t>
      </w:r>
      <w:r w:rsidRPr="00D041B0">
        <w:t xml:space="preserve">4_0 </w:t>
      </w:r>
      <w:r w:rsidRPr="00154DBF">
        <w:t>with CRC scrambled by a multicast-MCCH-RNTI</w:t>
      </w:r>
      <w:r>
        <w:rPr>
          <w:lang w:val="en-US"/>
        </w:rPr>
        <w:t>,</w:t>
      </w:r>
      <w:r w:rsidRPr="00D041B0">
        <w:t xml:space="preserve"> or</w:t>
      </w:r>
      <w:r w:rsidRPr="00154DBF">
        <w:t xml:space="preserve"> </w:t>
      </w:r>
      <w:r>
        <w:rPr>
          <w:lang w:val="en-US"/>
        </w:rPr>
        <w:t>by</w:t>
      </w:r>
      <w:r w:rsidRPr="00154DBF">
        <w:t xml:space="preserve"> </w:t>
      </w:r>
      <w:r w:rsidRPr="00154DBF">
        <w:rPr>
          <w:i/>
          <w:iCs/>
        </w:rPr>
        <w:t>searchSpaceMulticastM</w:t>
      </w:r>
      <w:r w:rsidRPr="00D041B0">
        <w:rPr>
          <w:i/>
          <w:iCs/>
        </w:rPr>
        <w:t>T</w:t>
      </w:r>
      <w:r w:rsidRPr="00154DBF">
        <w:rPr>
          <w:i/>
          <w:iCs/>
        </w:rPr>
        <w:t>CH</w:t>
      </w:r>
      <w:r w:rsidRPr="00154DBF">
        <w:t xml:space="preserve"> for a DCI format </w:t>
      </w:r>
      <w:r w:rsidRPr="00D041B0">
        <w:t xml:space="preserve">4_1 </w:t>
      </w:r>
      <w:r w:rsidRPr="00154DBF">
        <w:t xml:space="preserve">with CRC scrambled by a G-RNTI for </w:t>
      </w:r>
      <w:r>
        <w:rPr>
          <w:lang w:val="en-US"/>
        </w:rPr>
        <w:t>multicast</w:t>
      </w:r>
      <w:r>
        <w:t xml:space="preserve"> in RRC_INACTIVE state</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25ADAD12" w14:textId="77777777" w:rsidR="004F1F38" w:rsidRDefault="00411A05" w:rsidP="003E4D5E">
      <w:pPr>
        <w:pStyle w:val="B1"/>
        <w:rPr>
          <w:lang w:val="en-US" w:eastAsia="x-none"/>
        </w:rPr>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p>
    <w:p w14:paraId="77DC56BF" w14:textId="35DFF3DB" w:rsidR="00411A05" w:rsidRDefault="004F1F38" w:rsidP="004F1F38">
      <w:pPr>
        <w:pStyle w:val="B2"/>
        <w:rPr>
          <w:lang w:val="en-US"/>
        </w:rPr>
      </w:pPr>
      <w:r>
        <w:rPr>
          <w:lang w:val="en-US" w:eastAsia="x-none"/>
        </w:rPr>
        <w:t>-</w:t>
      </w:r>
      <w:r>
        <w:rPr>
          <w:lang w:val="en-US" w:eastAsia="x-none"/>
        </w:rPr>
        <w:tab/>
      </w:r>
      <w:r w:rsidR="00A837FE" w:rsidRPr="00497077">
        <w:rPr>
          <w:i/>
          <w:iCs/>
        </w:rPr>
        <w:t>searchSpaceM</w:t>
      </w:r>
      <w:r w:rsidR="00A837FE" w:rsidRPr="00497077">
        <w:rPr>
          <w:i/>
          <w:iCs/>
          <w:lang w:val="en-US"/>
        </w:rPr>
        <w:t>C</w:t>
      </w:r>
      <w:r w:rsidR="00A837FE" w:rsidRPr="00497077">
        <w:rPr>
          <w:i/>
          <w:iCs/>
        </w:rPr>
        <w:t>CH</w:t>
      </w:r>
      <w:r w:rsidR="00411A05" w:rsidRPr="00B06CC2">
        <w:rPr>
          <w:iCs/>
          <w:lang w:val="en-US" w:eastAsia="x-none"/>
        </w:rPr>
        <w:t xml:space="preserve"> </w:t>
      </w:r>
      <w:r w:rsidR="00411A05">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00411A05" w:rsidRPr="00B06CC2">
        <w:rPr>
          <w:iCs/>
          <w:lang w:val="en-US" w:eastAsia="x-none"/>
        </w:rPr>
        <w:t xml:space="preserve">for </w:t>
      </w:r>
      <w:r w:rsidR="00411A05" w:rsidRPr="00B06CC2">
        <w:t>a DCI format</w:t>
      </w:r>
      <w:r w:rsidR="00BC0321">
        <w:rPr>
          <w:lang w:val="en-GB"/>
        </w:rPr>
        <w:t xml:space="preserve"> </w:t>
      </w:r>
      <w:r w:rsidR="00BC0321" w:rsidRPr="00887A8E">
        <w:rPr>
          <w:lang w:val="en-US"/>
        </w:rPr>
        <w:t>4_0</w:t>
      </w:r>
      <w:r w:rsidR="00411A05" w:rsidRPr="00B06CC2">
        <w:t xml:space="preserve"> with CRC scrambled by </w:t>
      </w:r>
      <w:r w:rsidR="00411A05" w:rsidRPr="00B06CC2">
        <w:rPr>
          <w:lang w:val="en-US"/>
        </w:rPr>
        <w:t xml:space="preserve">a MCCH-RNTI or </w:t>
      </w:r>
      <w:r w:rsidR="00411A05" w:rsidRPr="00B06CC2">
        <w:t xml:space="preserve">a </w:t>
      </w:r>
      <w:r w:rsidR="00411A05" w:rsidRPr="00B06CC2">
        <w:rPr>
          <w:lang w:val="en-US"/>
        </w:rPr>
        <w:t>G</w:t>
      </w:r>
      <w:r w:rsidR="00411A05" w:rsidRPr="00B06CC2">
        <w:t>-RNTI</w:t>
      </w:r>
      <w:r w:rsidR="00CF01B5">
        <w:rPr>
          <w:lang w:val="en-US"/>
        </w:rPr>
        <w:t xml:space="preserve"> for </w:t>
      </w:r>
      <w:r w:rsidR="009225B9">
        <w:rPr>
          <w:lang w:val="en-US"/>
        </w:rPr>
        <w:t>broadcast</w:t>
      </w:r>
      <w:r w:rsidR="00411A05" w:rsidRPr="00B06CC2">
        <w:rPr>
          <w:lang w:val="en-US"/>
        </w:rPr>
        <w:t>,</w:t>
      </w:r>
      <w:r w:rsidR="00411A05" w:rsidRPr="00B06CC2">
        <w:t xml:space="preserve"> on </w:t>
      </w:r>
      <w:r w:rsidR="00411A05" w:rsidRPr="00B06CC2">
        <w:rPr>
          <w:lang w:val="en-US"/>
        </w:rPr>
        <w:t>the</w:t>
      </w:r>
      <w:r w:rsidR="00411A05" w:rsidRPr="00B06CC2">
        <w:t xml:space="preserve"> primary cell</w:t>
      </w:r>
      <w:r w:rsidR="00411A05" w:rsidRPr="00B06CC2">
        <w:rPr>
          <w:lang w:val="en-US"/>
        </w:rPr>
        <w:t xml:space="preserve"> of the MCG</w:t>
      </w:r>
    </w:p>
    <w:p w14:paraId="1ED444AF" w14:textId="4969D2D9" w:rsidR="004F1F38" w:rsidRPr="00B916EC" w:rsidRDefault="004F1F38" w:rsidP="004F1F38">
      <w:pPr>
        <w:pStyle w:val="B2"/>
      </w:pPr>
      <w:r>
        <w:rPr>
          <w:lang w:val="en-US" w:eastAsia="x-none"/>
        </w:rPr>
        <w:t>-</w:t>
      </w:r>
      <w:r>
        <w:rPr>
          <w:lang w:val="en-US" w:eastAsia="x-none"/>
        </w:rPr>
        <w:tab/>
      </w:r>
      <w:r w:rsidRPr="00154DBF">
        <w:rPr>
          <w:i/>
          <w:iCs/>
        </w:rPr>
        <w:t>searchspaceMulticastMCC</w:t>
      </w:r>
      <w:r w:rsidRPr="00154DBF">
        <w:t>H for a DCI format 4_0 with CRC scrambled by a multicast-MCCH-RNTI</w:t>
      </w:r>
      <w:r>
        <w:rPr>
          <w:lang w:val="en-US"/>
        </w:rPr>
        <w:t>,</w:t>
      </w:r>
      <w:r w:rsidRPr="00154DBF">
        <w:t xml:space="preserve"> or </w:t>
      </w:r>
      <w:r>
        <w:rPr>
          <w:lang w:val="en-US"/>
        </w:rPr>
        <w:t>by</w:t>
      </w:r>
      <w:r w:rsidRPr="00154DBF">
        <w:t xml:space="preserve"> </w:t>
      </w:r>
      <w:r w:rsidRPr="00154DBF">
        <w:rPr>
          <w:i/>
          <w:iCs/>
        </w:rPr>
        <w:t>searchSpaceMulticastMTCH</w:t>
      </w:r>
      <w:r w:rsidRPr="00154DBF">
        <w:t xml:space="preserve"> for a DCI format 4_1 with CRC scrambled by a G-RNTI for </w:t>
      </w:r>
      <w:r>
        <w:rPr>
          <w:lang w:val="en-US"/>
        </w:rPr>
        <w:t>PDCCH</w:t>
      </w:r>
      <w:r>
        <w:t xml:space="preserve"> receptions in RRC_INACTIVE state</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64523A6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CI-RNTI</w:t>
      </w:r>
      <w:r w:rsidR="005366F8">
        <w:rPr>
          <w:lang w:val="en-US"/>
        </w:rPr>
        <w:t>, or NES-RNTI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492B87C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xml:space="preserve">, </w:t>
      </w:r>
      <w:r w:rsidR="00BE3B40" w:rsidRPr="00D429F6">
        <w:t>SL Semi-Persistent Scheduling V-RNTI</w:t>
      </w:r>
      <w:r w:rsidR="00DB7D93">
        <w:t>, or NCR-RNTI</w:t>
      </w:r>
      <w:r w:rsidR="00A66624">
        <w:rPr>
          <w:lang w:val="en-US"/>
        </w:rPr>
        <w:t xml:space="preserve"> </w:t>
      </w:r>
    </w:p>
    <w:p w14:paraId="07AF6AEF" w14:textId="25187DF4" w:rsidR="00411A05" w:rsidRPr="00B06CC2" w:rsidRDefault="00411A05" w:rsidP="00411A05">
      <w:pPr>
        <w:rPr>
          <w:lang w:eastAsia="zh-CN"/>
        </w:rPr>
      </w:pPr>
      <w:r w:rsidRPr="00B06CC2">
        <w:lastRenderedPageBreak/>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r w:rsidR="004F1F38">
        <w:t xml:space="preserve">, </w:t>
      </w:r>
      <w:r w:rsidR="004F1F38" w:rsidRPr="00562174">
        <w:t xml:space="preserve">and DCI formats with CRC scrambled by multicast-MCCH-RNTI or G-RNTI for </w:t>
      </w:r>
      <w:r w:rsidR="004F1F38">
        <w:t xml:space="preserve">multicast </w:t>
      </w:r>
      <w:r w:rsidR="004F1F38" w:rsidRPr="00562174">
        <w:t xml:space="preserve">scheduling PDSCH receptions in RRC_INACTIVE state are also referred as multicast DCI formats </w:t>
      </w:r>
      <w:r w:rsidR="004F1F38">
        <w:t>for</w:t>
      </w:r>
      <w:r w:rsidR="004F1F38" w:rsidRPr="00562174">
        <w:t xml:space="preserve"> RRC_INACTIVE state</w:t>
      </w:r>
      <w:r w:rsidRPr="00B06CC2">
        <w:t>.</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02FB7A7"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303C1B">
        <w:t>/1A</w:t>
      </w:r>
      <w:r w:rsidRPr="00326D6E">
        <w:t>/2-PDCCH CSS set, the UE determines monitoring occasions for PDCCH candidates of the Type0/0A</w:t>
      </w:r>
      <w:r w:rsidR="00303C1B">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24D7133A"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303C1B">
        <w:rPr>
          <w:lang w:val="en-GB"/>
        </w:rPr>
        <w:t xml:space="preserve">, or </w:t>
      </w:r>
    </w:p>
    <w:p w14:paraId="6F2875D4" w14:textId="6E071414" w:rsidR="00303C1B" w:rsidRPr="00303C1B" w:rsidRDefault="00303C1B" w:rsidP="00303C1B">
      <w:pPr>
        <w:pStyle w:val="B1"/>
        <w:rPr>
          <w:lang w:val="en-GB"/>
        </w:rPr>
      </w:pPr>
      <w:r>
        <w:rPr>
          <w:lang w:val="en-GB"/>
        </w:rPr>
        <w:t>-</w:t>
      </w:r>
      <w:r>
        <w:rPr>
          <w:lang w:val="en-GB"/>
        </w:rPr>
        <w:tab/>
      </w:r>
      <w:r w:rsidRPr="00303C1B">
        <w:t>configured-grant based PUSCH transmission in RRC_INACTIVE state as described in clause 19.1</w:t>
      </w:r>
      <w:r>
        <w:rPr>
          <w:lang w:val="en-GB"/>
        </w:rPr>
        <w:t>.</w:t>
      </w:r>
    </w:p>
    <w:p w14:paraId="289A3F9F" w14:textId="1D3078DF"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303C1B">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w:t>
      </w:r>
      <w:r w:rsidR="00595CCE" w:rsidRPr="00B06CC2">
        <w:lastRenderedPageBreak/>
        <w:t xml:space="preserve">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Type0B-PDCCH CSS set</w:t>
      </w:r>
      <w:r w:rsidR="00595CCE" w:rsidRPr="00B06CC2">
        <w:rPr>
          <w:iCs/>
          <w:lang w:val="en-US" w:eastAsia="x-none"/>
        </w:rPr>
        <w:t>,</w:t>
      </w:r>
      <w:r w:rsidR="00595CCE" w:rsidRPr="00B06CC2">
        <w:t xml:space="preserve"> </w:t>
      </w:r>
      <w:r w:rsidR="004F1F38" w:rsidRPr="00154DBF">
        <w:t xml:space="preserve">or monitors PDCCH candidates for DCI formats with CRC scrambled by a </w:t>
      </w:r>
      <w:r w:rsidR="004F1F38" w:rsidRPr="00154DBF">
        <w:rPr>
          <w:lang w:val="x-none"/>
        </w:rPr>
        <w:t>multicast-</w:t>
      </w:r>
      <w:r w:rsidR="004F1F38" w:rsidRPr="00154DBF">
        <w:t xml:space="preserve">MCCH-RNTI or a G-RNTI </w:t>
      </w:r>
      <w:r w:rsidR="004F1F38">
        <w:t xml:space="preserve">for multicast </w:t>
      </w:r>
      <w:r w:rsidR="004F1F38" w:rsidRPr="00154DBF">
        <w:t xml:space="preserve">in RRC_INACTIVE state and the UE is provided a non-zero value for </w:t>
      </w:r>
      <w:r w:rsidR="004F1F38" w:rsidRPr="00154DBF">
        <w:rPr>
          <w:i/>
          <w:iCs/>
          <w:lang w:val="x-none"/>
        </w:rPr>
        <w:t>search</w:t>
      </w:r>
      <w:r w:rsidR="004F1F38">
        <w:rPr>
          <w:i/>
          <w:iCs/>
        </w:rPr>
        <w:t>S</w:t>
      </w:r>
      <w:r w:rsidR="004F1F38" w:rsidRPr="00154DBF">
        <w:rPr>
          <w:i/>
          <w:iCs/>
          <w:lang w:val="x-none"/>
        </w:rPr>
        <w:t>paceMulticastMCCH</w:t>
      </w:r>
      <w:r w:rsidR="004F1F38" w:rsidRPr="00154DBF">
        <w:rPr>
          <w:lang w:val="x-none"/>
        </w:rPr>
        <w:t xml:space="preserve"> </w:t>
      </w:r>
      <w:r w:rsidR="004F1F38" w:rsidRPr="00154DBF">
        <w:t xml:space="preserve">and </w:t>
      </w:r>
      <w:r w:rsidR="004F1F38" w:rsidRPr="00154DBF">
        <w:rPr>
          <w:i/>
          <w:iCs/>
          <w:lang w:val="x-none"/>
        </w:rPr>
        <w:t>search</w:t>
      </w:r>
      <w:r w:rsidR="004F1F38">
        <w:rPr>
          <w:i/>
          <w:iCs/>
        </w:rPr>
        <w:t>S</w:t>
      </w:r>
      <w:r w:rsidR="004F1F38" w:rsidRPr="00154DBF">
        <w:rPr>
          <w:i/>
          <w:iCs/>
          <w:lang w:val="x-none"/>
        </w:rPr>
        <w:t>paceMulticastM</w:t>
      </w:r>
      <w:r w:rsidR="004F1F38">
        <w:rPr>
          <w:i/>
          <w:iCs/>
        </w:rPr>
        <w:t>T</w:t>
      </w:r>
      <w:r w:rsidR="004F1F38" w:rsidRPr="00154DBF">
        <w:rPr>
          <w:i/>
          <w:iCs/>
          <w:lang w:val="x-none"/>
        </w:rPr>
        <w:t>CH</w:t>
      </w:r>
      <w:r w:rsidR="004F1F38" w:rsidRPr="00154DBF" w:rsidDel="00E30F41">
        <w:rPr>
          <w:i/>
          <w:iCs/>
        </w:rPr>
        <w:t xml:space="preserve"> </w:t>
      </w:r>
      <w:r w:rsidR="004F1F38" w:rsidRPr="00154DBF">
        <w:rPr>
          <w:iCs/>
          <w:lang w:eastAsia="x-none"/>
        </w:rPr>
        <w:t xml:space="preserve">in </w:t>
      </w:r>
      <w:r w:rsidR="004F1F38" w:rsidRPr="00154DBF">
        <w:rPr>
          <w:i/>
        </w:rPr>
        <w:t>PDCCH-ConfigCommon</w:t>
      </w:r>
      <w:r w:rsidR="004F1F38" w:rsidRPr="00154DBF" w:rsidDel="00563DC0">
        <w:rPr>
          <w:i/>
          <w:iCs/>
          <w:lang w:eastAsia="x-none"/>
        </w:rPr>
        <w:t xml:space="preserve"> </w:t>
      </w:r>
      <w:r w:rsidR="004F1F38" w:rsidRPr="00154DBF">
        <w:rPr>
          <w:lang w:eastAsia="x-none"/>
        </w:rPr>
        <w:t>for a Type0B-PDCCH CSS set</w:t>
      </w:r>
      <w:r w:rsidR="004F1F38" w:rsidRPr="00154DBF">
        <w:rPr>
          <w:iCs/>
          <w:lang w:eastAsia="x-none"/>
        </w:rPr>
        <w:t>,</w:t>
      </w:r>
      <w:r w:rsidR="004F1F38">
        <w:rPr>
          <w:iCs/>
        </w:rPr>
        <w:t xml:space="preserve"> </w:t>
      </w:r>
      <w:r>
        <w:t>the UE determines monitoring occasions for PDCCH candidates of the Type0/0A</w:t>
      </w:r>
      <w:r w:rsidR="00303C1B">
        <w:t>/1A</w:t>
      </w:r>
      <w:r>
        <w:t>/2</w:t>
      </w:r>
      <w:r w:rsidRPr="00325043">
        <w:t xml:space="preserve">-PDCCH </w:t>
      </w:r>
      <w:r>
        <w:t>CSS</w:t>
      </w:r>
      <w:r w:rsidRPr="008048F8">
        <w:t xml:space="preserve"> </w:t>
      </w:r>
      <w:r>
        <w:t>set</w:t>
      </w:r>
      <w:r w:rsidR="00595CCE" w:rsidRPr="00B06CC2">
        <w:t xml:space="preserve">, or of the Type0B-PDCCH </w:t>
      </w:r>
      <w:r w:rsidR="004F1F38">
        <w:t xml:space="preserve">CSS </w:t>
      </w:r>
      <w:r w:rsidR="00595CCE" w:rsidRPr="00B06CC2">
        <w:t>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62" w:name="_Ref491599615"/>
    </w:p>
    <w:bookmarkEnd w:id="662"/>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lastRenderedPageBreak/>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63" w:name="_Hlk504372411"/>
      <w:r w:rsidRPr="00063F39">
        <w:rPr>
          <w:i/>
        </w:rPr>
        <w:t>frequencyDomainResources</w:t>
      </w:r>
      <w:bookmarkEnd w:id="663"/>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54C6785C" w14:textId="77777777" w:rsidR="004660AA" w:rsidRDefault="00560DF8" w:rsidP="00DE1E44">
      <w:pPr>
        <w:pStyle w:val="B1"/>
        <w:rPr>
          <w:iCs/>
          <w:lang w:eastAsia="zh-CN"/>
        </w:rPr>
      </w:pPr>
      <w:r>
        <w:rPr>
          <w:lang w:val="en-US"/>
        </w:rPr>
        <w:t>-</w:t>
      </w:r>
      <w:r>
        <w:rPr>
          <w:lang w:val="en-US"/>
        </w:rPr>
        <w:tab/>
      </w:r>
      <w:r w:rsidRPr="00D20E88">
        <w:rPr>
          <w:lang w:val="en-US"/>
        </w:rPr>
        <w:t>any RE of a CORESET to overlap with any RE determined from</w:t>
      </w:r>
      <w:r w:rsidRPr="00D20E88">
        <w:rPr>
          <w:iCs/>
          <w:lang w:eastAsia="zh-CN"/>
        </w:rPr>
        <w:t xml:space="preserve"> </w:t>
      </w:r>
    </w:p>
    <w:p w14:paraId="1CDC1D9B" w14:textId="75B4C266" w:rsidR="004660AA" w:rsidRDefault="004660AA" w:rsidP="004660AA">
      <w:pPr>
        <w:pStyle w:val="B2"/>
        <w:rPr>
          <w:lang w:val="en-US"/>
        </w:rPr>
      </w:pPr>
      <w:r>
        <w:rPr>
          <w:lang w:val="en-GB" w:eastAsia="zh-CN"/>
        </w:rPr>
        <w:t>-</w:t>
      </w:r>
      <w:r>
        <w:rPr>
          <w:lang w:val="en-GB" w:eastAsia="zh-CN"/>
        </w:rPr>
        <w:tab/>
      </w:r>
      <w:r w:rsidR="00560DF8" w:rsidRPr="00D20E88">
        <w:rPr>
          <w:i/>
        </w:rPr>
        <w:t>lte-CRS-ToMatchAround</w:t>
      </w:r>
      <w:r w:rsidR="007547AA">
        <w:t xml:space="preserve"> or </w:t>
      </w:r>
      <w:r w:rsidR="007547AA" w:rsidRPr="001D63E8">
        <w:rPr>
          <w:i/>
        </w:rPr>
        <w:t>LTE-CRS-PatternList</w:t>
      </w:r>
      <w:r w:rsidR="007547AA">
        <w:t>,</w:t>
      </w:r>
      <w:r w:rsidR="00560DF8" w:rsidRPr="00D20E88">
        <w:rPr>
          <w:lang w:val="en-US"/>
        </w:rPr>
        <w:t xml:space="preserve"> </w:t>
      </w:r>
      <w:r>
        <w:rPr>
          <w:lang w:eastAsia="zh-CN"/>
        </w:rPr>
        <w:t xml:space="preserve">if the UE is not provided </w:t>
      </w:r>
      <w:r w:rsidRPr="00FD6654">
        <w:rPr>
          <w:i/>
          <w:lang w:eastAsia="zh-CN"/>
        </w:rPr>
        <w:t>pdcchCandidateReception-WithCRSOverlap</w:t>
      </w:r>
      <w:r>
        <w:rPr>
          <w:lang w:val="en-US"/>
        </w:rPr>
        <w:t xml:space="preserve">, </w:t>
      </w:r>
      <w:r w:rsidR="00560DF8" w:rsidRPr="00D20E88">
        <w:rPr>
          <w:lang w:val="en-US"/>
        </w:rPr>
        <w:t xml:space="preserve">or </w:t>
      </w:r>
    </w:p>
    <w:p w14:paraId="1944090C" w14:textId="3A357E49" w:rsidR="004D1774" w:rsidRDefault="004660AA" w:rsidP="004660AA">
      <w:pPr>
        <w:pStyle w:val="B2"/>
      </w:pPr>
      <w:r>
        <w:rPr>
          <w:lang w:val="en-US"/>
        </w:rPr>
        <w:t>-</w:t>
      </w:r>
      <w:r>
        <w:rPr>
          <w:lang w:val="en-US"/>
        </w:rPr>
        <w:tab/>
      </w:r>
      <w:r w:rsidR="00560DF8" w:rsidRPr="00D20E88">
        <w:rPr>
          <w:lang w:val="en-US"/>
        </w:rPr>
        <w:t>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lastRenderedPageBreak/>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11E10A49"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0C0281">
        <w:rPr>
          <w:rFonts w:eastAsia="Malgun Gothic"/>
          <w:lang w:val="en-GB"/>
        </w:rPr>
        <w:t>and</w:t>
      </w:r>
      <w:r w:rsidR="000C0281" w:rsidRPr="00326D6E">
        <w:rPr>
          <w:rFonts w:eastAsia="Malgun Gothic"/>
        </w:rPr>
        <w:t xml:space="preserve"> </w:t>
      </w:r>
      <w:r w:rsidR="00560DF8" w:rsidRPr="00326D6E">
        <w:rPr>
          <w:rFonts w:eastAsia="Malgun Gothic"/>
        </w:rPr>
        <w:t>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4174BEC3"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000C0281">
        <w:rPr>
          <w:rFonts w:eastAsia="MS Mincho"/>
          <w:lang w:val="en-GB"/>
        </w:rPr>
        <w:t>and</w:t>
      </w:r>
      <w:r w:rsidR="000C0281" w:rsidRPr="00326D6E">
        <w:rPr>
          <w:rFonts w:eastAsia="MS Mincho"/>
        </w:rPr>
        <w:t xml:space="preserve"> </w:t>
      </w:r>
      <w:r w:rsidRPr="00326D6E">
        <w:rPr>
          <w:rFonts w:eastAsia="MS Mincho"/>
        </w:rPr>
        <w:t xml:space="preserve">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1F9A6EB" w:rsidR="008A5834" w:rsidRDefault="008A5834" w:rsidP="008A5834">
      <w:pPr>
        <w:pStyle w:val="B1"/>
      </w:pPr>
      <w:bookmarkStart w:id="664"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34011512" w14:textId="77777777" w:rsidR="000C0281" w:rsidRPr="000C0281" w:rsidRDefault="000C0281" w:rsidP="000C0281">
      <w:pPr>
        <w:pStyle w:val="B1"/>
      </w:pPr>
      <w:r w:rsidRPr="000C0281">
        <w:rPr>
          <w:lang w:eastAsia="zh-CN"/>
        </w:rPr>
        <w:t>-</w:t>
      </w:r>
      <w:r w:rsidRPr="000C0281">
        <w:rPr>
          <w:lang w:eastAsia="zh-CN"/>
        </w:rPr>
        <w:tab/>
        <w:t xml:space="preserve">else </w:t>
      </w:r>
      <w:r w:rsidRPr="000C0281">
        <w:t xml:space="preserve">if the UE is provided </w:t>
      </w:r>
      <w:r w:rsidRPr="000C0281">
        <w:rPr>
          <w:rFonts w:cs="Times"/>
          <w:i/>
          <w:lang w:eastAsia="zh-CN"/>
        </w:rPr>
        <w:t>dl-OrJointTCI-StateList</w:t>
      </w:r>
      <w:r w:rsidRPr="000C0281">
        <w:t xml:space="preserve"> and is indicated a first </w:t>
      </w:r>
      <w:r w:rsidRPr="000C0281">
        <w:rPr>
          <w:i/>
          <w:iCs/>
          <w:lang w:val="en-US"/>
        </w:rPr>
        <w:t>TCI-State</w:t>
      </w:r>
      <w:r w:rsidRPr="000C0281">
        <w:t xml:space="preserve"> and a second </w:t>
      </w:r>
      <w:r w:rsidRPr="000C0281">
        <w:rPr>
          <w:i/>
          <w:iCs/>
          <w:lang w:val="en-US"/>
        </w:rPr>
        <w:t>TCI-State</w:t>
      </w:r>
      <w:r w:rsidRPr="000C0281">
        <w:t xml:space="preserve">, and </w:t>
      </w:r>
      <w:r w:rsidRPr="000C0281">
        <w:rPr>
          <w:i/>
        </w:rPr>
        <w:t>apply-IndicatedTCIState</w:t>
      </w:r>
      <w:r w:rsidRPr="000C0281">
        <w:t xml:space="preserve"> for the CORESET</w:t>
      </w:r>
    </w:p>
    <w:p w14:paraId="289214CE" w14:textId="3F62DA73" w:rsidR="000C0281" w:rsidRPr="000C0281" w:rsidRDefault="000C0281" w:rsidP="000C0281">
      <w:pPr>
        <w:pStyle w:val="B2"/>
      </w:pPr>
      <w:r w:rsidRPr="000C0281">
        <w:rPr>
          <w:lang w:eastAsia="zh-CN"/>
        </w:rPr>
        <w:t>-</w:t>
      </w:r>
      <w:r w:rsidRPr="000C0281">
        <w:rPr>
          <w:lang w:eastAsia="zh-CN"/>
        </w:rPr>
        <w:tab/>
        <w:t xml:space="preserve">if </w:t>
      </w:r>
      <w:r w:rsidRPr="000C0281">
        <w:rPr>
          <w:i/>
          <w:lang w:eastAsia="zh-CN"/>
        </w:rPr>
        <w:t>apply-IndicatedTCIState</w:t>
      </w:r>
      <w:r w:rsidRPr="000C0281">
        <w:rPr>
          <w:lang w:eastAsia="zh-CN"/>
        </w:rPr>
        <w:t xml:space="preserve"> = </w:t>
      </w:r>
      <w:r w:rsidR="002D5F43">
        <w:rPr>
          <w:lang w:eastAsia="zh-CN"/>
        </w:rPr>
        <w:t>'</w:t>
      </w:r>
      <w:r w:rsidRPr="000C0281">
        <w:rPr>
          <w:lang w:eastAsia="zh-CN"/>
        </w:rPr>
        <w:t>first</w:t>
      </w:r>
      <w:r w:rsidR="002D5F43">
        <w:rPr>
          <w:lang w:eastAsia="zh-CN"/>
        </w:rPr>
        <w:t>'</w:t>
      </w:r>
      <w:r w:rsidRPr="000C0281">
        <w:rPr>
          <w:lang w:eastAsia="zh-CN"/>
        </w:rPr>
        <w:t xml:space="preserve">, </w:t>
      </w:r>
      <w:r w:rsidRPr="000C0281">
        <w:t xml:space="preserve">the UE assumes that a DM-RS antenna port for PDCCH receptions in the CORESET is quasi co-located with the reference signals provided by the first </w:t>
      </w:r>
      <w:r w:rsidRPr="000C0281">
        <w:rPr>
          <w:i/>
          <w:iCs/>
          <w:lang w:val="en-US"/>
        </w:rPr>
        <w:t>TCI-State</w:t>
      </w:r>
      <w:r w:rsidRPr="000C0281">
        <w:t>,</w:t>
      </w:r>
    </w:p>
    <w:p w14:paraId="0734DE55" w14:textId="534ED818" w:rsidR="000C0281" w:rsidRPr="000C0281" w:rsidRDefault="000C0281" w:rsidP="000C0281">
      <w:pPr>
        <w:pStyle w:val="B2"/>
      </w:pPr>
      <w:r w:rsidRPr="000C0281">
        <w:t>-</w:t>
      </w:r>
      <w:r w:rsidRPr="000C0281">
        <w:tab/>
        <w:t xml:space="preserve">if </w:t>
      </w:r>
      <w:r w:rsidRPr="000C0281">
        <w:rPr>
          <w:i/>
        </w:rPr>
        <w:t>apply-IndicatedTCIState</w:t>
      </w:r>
      <w:r w:rsidRPr="000C0281">
        <w:t xml:space="preserve"> = </w:t>
      </w:r>
      <w:r w:rsidR="002D5F43">
        <w:t>'</w:t>
      </w:r>
      <w:r w:rsidRPr="000C0281">
        <w:t>second</w:t>
      </w:r>
      <w:r w:rsidR="002D5F43">
        <w:t>'</w:t>
      </w:r>
      <w:r w:rsidRPr="000C0281">
        <w:t xml:space="preserve">, the UE assumes that a DM-RS antenna port for PDCCH receptions in the CORESET is quasi co-located with the reference signals provided by the second </w:t>
      </w:r>
      <w:r w:rsidRPr="000C0281">
        <w:rPr>
          <w:i/>
          <w:iCs/>
          <w:lang w:val="en-US"/>
        </w:rPr>
        <w:t>TCI-State</w:t>
      </w:r>
      <w:r w:rsidRPr="000C0281">
        <w:t>,</w:t>
      </w:r>
    </w:p>
    <w:p w14:paraId="39647745" w14:textId="27BA9DDF" w:rsidR="000C0281" w:rsidRPr="000C0281" w:rsidRDefault="000C0281" w:rsidP="000C0281">
      <w:pPr>
        <w:pStyle w:val="B2"/>
        <w:rPr>
          <w:lang w:val="en-GB"/>
        </w:rPr>
      </w:pPr>
      <w:r w:rsidRPr="000C0281">
        <w:rPr>
          <w:lang w:eastAsia="zh-CN"/>
        </w:rPr>
        <w:t>-</w:t>
      </w:r>
      <w:r w:rsidRPr="000C0281">
        <w:rPr>
          <w:lang w:eastAsia="zh-CN"/>
        </w:rPr>
        <w:tab/>
        <w:t xml:space="preserve">if </w:t>
      </w:r>
      <w:r w:rsidRPr="000C0281">
        <w:rPr>
          <w:i/>
          <w:lang w:eastAsia="zh-CN"/>
        </w:rPr>
        <w:t>apply-IndicatedTCIState</w:t>
      </w:r>
      <w:r w:rsidRPr="000C0281">
        <w:rPr>
          <w:lang w:eastAsia="zh-CN"/>
        </w:rPr>
        <w:t xml:space="preserve"> = </w:t>
      </w:r>
      <w:r w:rsidR="002D5F43">
        <w:rPr>
          <w:lang w:eastAsia="zh-CN"/>
        </w:rPr>
        <w:t>'</w:t>
      </w:r>
      <w:r w:rsidRPr="000C0281">
        <w:rPr>
          <w:lang w:eastAsia="zh-CN"/>
        </w:rPr>
        <w:t>both</w:t>
      </w:r>
      <w:r w:rsidR="002D5F43">
        <w:rPr>
          <w:lang w:eastAsia="zh-CN"/>
        </w:rPr>
        <w:t>'</w:t>
      </w:r>
      <w:r w:rsidRPr="000C0281">
        <w:rPr>
          <w:lang w:eastAsia="zh-CN"/>
        </w:rPr>
        <w:t xml:space="preserve">, </w:t>
      </w:r>
      <w:r w:rsidRPr="000C0281">
        <w:t xml:space="preserve">the UE assumes that a DM-RS antenna port for PDCCH receptions in the CORESET is quasi co-located with the reference signals provided by the first and the second </w:t>
      </w:r>
      <w:r w:rsidRPr="000C0281">
        <w:rPr>
          <w:i/>
          <w:iCs/>
          <w:lang w:val="en-US"/>
        </w:rPr>
        <w:t>TCI-State</w:t>
      </w:r>
      <w:r w:rsidRPr="000C0281">
        <w:t>.</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64"/>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lastRenderedPageBreak/>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759FF7E1"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65A60359" w14:textId="77777777" w:rsidR="00FF09FB" w:rsidRPr="00FF09FB" w:rsidRDefault="00FF09FB" w:rsidP="00FF09FB">
      <w:r w:rsidRPr="00FF09FB">
        <w:rPr>
          <w:lang w:val="en-US"/>
        </w:rPr>
        <w:t>I</w:t>
      </w:r>
      <w:r w:rsidRPr="00FF09FB">
        <w:t xml:space="preserve">f a UE is provided </w:t>
      </w:r>
      <w:r w:rsidRPr="00FF09FB">
        <w:rPr>
          <w:rFonts w:cs="Times"/>
          <w:i/>
          <w:szCs w:val="18"/>
          <w:lang w:eastAsia="zh-CN"/>
        </w:rPr>
        <w:t>dl-OrJointTCI-StateList</w:t>
      </w:r>
      <w:r w:rsidRPr="00FF09FB" w:rsidDel="00764B49">
        <w:rPr>
          <w:i/>
        </w:rPr>
        <w:t xml:space="preserve"> </w:t>
      </w:r>
      <w:r w:rsidRPr="00FF09FB">
        <w:rPr>
          <w:iCs/>
        </w:rPr>
        <w:t xml:space="preserve">and is </w:t>
      </w:r>
      <w:r w:rsidRPr="00FF09FB">
        <w:t xml:space="preserve">indicated a first </w:t>
      </w:r>
      <w:r w:rsidRPr="00FF09FB">
        <w:rPr>
          <w:i/>
          <w:iCs/>
          <w:lang w:val="en-US"/>
        </w:rPr>
        <w:t>TCI-State</w:t>
      </w:r>
      <w:r w:rsidRPr="00FF09FB">
        <w:rPr>
          <w:lang w:val="en-US"/>
        </w:rPr>
        <w:t xml:space="preserve"> </w:t>
      </w:r>
      <w:r w:rsidRPr="00FF09FB">
        <w:t xml:space="preserve">and a second </w:t>
      </w:r>
      <w:r w:rsidRPr="00FF09FB">
        <w:rPr>
          <w:i/>
          <w:iCs/>
          <w:lang w:val="en-US"/>
        </w:rPr>
        <w:t>TCI-State</w:t>
      </w:r>
      <w:r w:rsidRPr="00FF09FB">
        <w:t xml:space="preserve">, and is provided </w:t>
      </w:r>
      <w:r w:rsidRPr="00FF09FB">
        <w:rPr>
          <w:i/>
        </w:rPr>
        <w:t>apply-IndicatedTCIState</w:t>
      </w:r>
      <w:r w:rsidRPr="00FF09FB">
        <w:t xml:space="preserve"> for a CORESET, other than a CORESET with index 0, </w:t>
      </w:r>
    </w:p>
    <w:p w14:paraId="2CDB4A78" w14:textId="77777777" w:rsidR="00FF09FB" w:rsidRPr="00FF09FB" w:rsidRDefault="00FF09FB" w:rsidP="00FF09FB">
      <w:pPr>
        <w:pStyle w:val="B1"/>
        <w:rPr>
          <w:i/>
        </w:rPr>
      </w:pPr>
      <w:r w:rsidRPr="00FF09FB">
        <w:rPr>
          <w:lang w:eastAsia="zh-CN"/>
        </w:rPr>
        <w:t>-</w:t>
      </w:r>
      <w:r w:rsidRPr="00FF09FB">
        <w:rPr>
          <w:lang w:eastAsia="zh-CN"/>
        </w:rPr>
        <w:tab/>
        <w:t>if</w:t>
      </w:r>
      <w:r w:rsidRPr="00FF09FB">
        <w:t xml:space="preserve"> the CORESET is associated only with USS sets and/or Type3-PDCCH CSS sets </w:t>
      </w:r>
    </w:p>
    <w:p w14:paraId="73C4AEF7" w14:textId="7C10AC1E"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first</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5B791D9C" w14:textId="1502AA13" w:rsidR="00FF09FB" w:rsidRPr="00FF09FB" w:rsidRDefault="00FF09FB" w:rsidP="00FF09FB">
      <w:pPr>
        <w:pStyle w:val="B2"/>
      </w:pPr>
      <w:r w:rsidRPr="00FF09FB">
        <w:t>-</w:t>
      </w:r>
      <w:r w:rsidRPr="00FF09FB">
        <w:tab/>
        <w:t xml:space="preserve">if </w:t>
      </w:r>
      <w:r w:rsidRPr="00FF09FB">
        <w:rPr>
          <w:i/>
        </w:rPr>
        <w:t>apply-IndicatedTCIState</w:t>
      </w:r>
      <w:r w:rsidRPr="00FF09FB">
        <w:t xml:space="preserve"> = </w:t>
      </w:r>
      <w:r w:rsidR="002D5F43">
        <w:t>'</w:t>
      </w:r>
      <w:r w:rsidRPr="00FF09FB">
        <w:t>second</w:t>
      </w:r>
      <w:r w:rsidR="002D5F43">
        <w:t>'</w:t>
      </w:r>
      <w:r w:rsidRPr="00FF09FB">
        <w:t xml:space="preserve">, the UE assumes that a DM-RS antenna port for PDCCH receptions in the CORESET is quasi co-located with the reference signals provided by the second </w:t>
      </w:r>
      <w:r w:rsidRPr="00FF09FB">
        <w:rPr>
          <w:i/>
          <w:iCs/>
          <w:lang w:val="en-US"/>
        </w:rPr>
        <w:t>TCI-State</w:t>
      </w:r>
    </w:p>
    <w:p w14:paraId="5071C875" w14:textId="0D6476EB"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both</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82401BA" w14:textId="77777777" w:rsidR="00FF09FB" w:rsidRPr="00FF09FB" w:rsidRDefault="00FF09FB" w:rsidP="00FF09FB">
      <w:pPr>
        <w:pStyle w:val="B1"/>
        <w:rPr>
          <w:i/>
        </w:rPr>
      </w:pPr>
      <w:r w:rsidRPr="00FF09FB">
        <w:rPr>
          <w:lang w:eastAsia="zh-CN"/>
        </w:rPr>
        <w:t>-</w:t>
      </w:r>
      <w:r w:rsidRPr="00FF09FB">
        <w:rPr>
          <w:lang w:eastAsia="zh-CN"/>
        </w:rPr>
        <w:tab/>
        <w:t>if</w:t>
      </w:r>
      <w:r w:rsidRPr="00FF09FB">
        <w:t xml:space="preserve"> the CORESET is associated at least with CSS sets other than Type3-PDCCH CSS sets,</w:t>
      </w:r>
    </w:p>
    <w:p w14:paraId="58631283" w14:textId="53978440"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first</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6BCA128A" w14:textId="42734900" w:rsidR="00FF09FB" w:rsidRPr="00FF09FB" w:rsidRDefault="00FF09FB" w:rsidP="00FF09FB">
      <w:pPr>
        <w:pStyle w:val="B2"/>
      </w:pPr>
      <w:r w:rsidRPr="00FF09FB">
        <w:t>-</w:t>
      </w:r>
      <w:r w:rsidRPr="00FF09FB">
        <w:tab/>
        <w:t xml:space="preserve">if </w:t>
      </w:r>
      <w:r w:rsidRPr="00FF09FB">
        <w:rPr>
          <w:i/>
        </w:rPr>
        <w:t>apply-IndicatedTCIState</w:t>
      </w:r>
      <w:r w:rsidRPr="00FF09FB">
        <w:t xml:space="preserve"> = </w:t>
      </w:r>
      <w:r w:rsidR="002D5F43">
        <w:t>'</w:t>
      </w:r>
      <w:r w:rsidRPr="00FF09FB">
        <w:t>second</w:t>
      </w:r>
      <w:r w:rsidR="002D5F43">
        <w:t>'</w:t>
      </w:r>
      <w:r w:rsidRPr="00FF09FB">
        <w:t xml:space="preserve">, the UE assumes that a DM-RS antenna port for PDCCH receptions in the CORESET is quasi co-located with the reference signals provided by the second </w:t>
      </w:r>
      <w:r w:rsidRPr="00FF09FB">
        <w:rPr>
          <w:i/>
          <w:iCs/>
          <w:lang w:val="en-US"/>
        </w:rPr>
        <w:t>TCI-State</w:t>
      </w:r>
    </w:p>
    <w:p w14:paraId="42362800" w14:textId="17772FC8"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both</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2A9692F" w14:textId="4A500DCD"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none</w:t>
      </w:r>
      <w:r w:rsidR="002D5F43">
        <w:rPr>
          <w:lang w:eastAsia="zh-CN"/>
        </w:rPr>
        <w:t>'</w:t>
      </w:r>
      <w:r w:rsidRPr="00FF09FB">
        <w:rPr>
          <w:lang w:eastAsia="zh-CN"/>
        </w:rPr>
        <w:t xml:space="preserve">, </w:t>
      </w:r>
      <w:r w:rsidRPr="00FF09FB">
        <w:t xml:space="preserve">the UE assumes that a DM-RS antenna port for PDCCH receptions in the CORESET is quasi co-located with </w:t>
      </w:r>
      <w:r w:rsidRPr="00FF09FB">
        <w:rPr>
          <w:lang w:eastAsia="zh-CN"/>
        </w:rPr>
        <w:t>the one or more DL RS configured by a TCI state indicated by a MAC CE activation command for the CORESET</w:t>
      </w:r>
    </w:p>
    <w:p w14:paraId="2834FA1B" w14:textId="77777777" w:rsidR="00FF09FB" w:rsidRPr="00FF09FB" w:rsidRDefault="00FF09FB" w:rsidP="00FF09FB">
      <w:pPr>
        <w:rPr>
          <w:lang w:eastAsia="ko-KR"/>
        </w:rPr>
      </w:pPr>
      <w:r w:rsidRPr="00FF09FB">
        <w:t xml:space="preserve">If </w:t>
      </w:r>
      <w:r w:rsidRPr="00FF09FB">
        <w:rPr>
          <w:lang w:eastAsia="ko-KR"/>
        </w:rPr>
        <w:t>the UE</w:t>
      </w:r>
      <w:r w:rsidRPr="00FF09FB">
        <w:t xml:space="preserve"> is provided </w:t>
      </w:r>
      <w:r w:rsidRPr="00FF09FB">
        <w:rPr>
          <w:rFonts w:cs="Times"/>
          <w:i/>
          <w:szCs w:val="18"/>
          <w:lang w:eastAsia="zh-CN"/>
        </w:rPr>
        <w:t xml:space="preserve">dl-OrJointTCI-StateList </w:t>
      </w:r>
      <w:r w:rsidRPr="00FF09FB">
        <w:rPr>
          <w:rFonts w:cs="Times"/>
          <w:szCs w:val="18"/>
          <w:lang w:eastAsia="zh-CN"/>
        </w:rPr>
        <w:t>and</w:t>
      </w:r>
    </w:p>
    <w:p w14:paraId="136BA2F8" w14:textId="77777777" w:rsidR="00FF09FB" w:rsidRPr="00FF09FB" w:rsidRDefault="00FF09FB" w:rsidP="00FF09FB">
      <w:pPr>
        <w:pStyle w:val="B1"/>
      </w:pPr>
      <w:r w:rsidRPr="00FF09FB">
        <w:t>-</w:t>
      </w:r>
      <w:r w:rsidRPr="00FF09FB">
        <w:tab/>
      </w:r>
      <w:r w:rsidRPr="00FF09FB">
        <w:rPr>
          <w:lang w:eastAsia="ko-KR"/>
        </w:rPr>
        <w:t xml:space="preserve">is not provided </w:t>
      </w:r>
      <w:r w:rsidRPr="00FF09FB">
        <w:rPr>
          <w:i/>
          <w:lang w:val="en-US"/>
        </w:rPr>
        <w:t>coreset</w:t>
      </w:r>
      <w:r w:rsidRPr="00FF09FB">
        <w:rPr>
          <w:i/>
        </w:rPr>
        <w:t>PoolIndex</w:t>
      </w:r>
      <w:r w:rsidRPr="00FF09FB">
        <w:t xml:space="preserve"> or is provided </w:t>
      </w:r>
      <w:r w:rsidRPr="00FF09FB">
        <w:rPr>
          <w:i/>
          <w:lang w:val="en-US"/>
        </w:rPr>
        <w:t>coreset</w:t>
      </w:r>
      <w:r w:rsidRPr="00FF09FB">
        <w:rPr>
          <w:i/>
        </w:rPr>
        <w:t>PoolIndex</w:t>
      </w:r>
      <w:r w:rsidRPr="00FF09FB">
        <w:t xml:space="preserve"> with a value of 0 for first CORESETs on </w:t>
      </w:r>
      <w:r w:rsidRPr="00FF09FB">
        <w:rPr>
          <w:lang w:val="en-US"/>
        </w:rPr>
        <w:t xml:space="preserve">an </w:t>
      </w:r>
      <w:r w:rsidRPr="00FF09FB">
        <w:t xml:space="preserve">active DL BWP of </w:t>
      </w:r>
      <w:r w:rsidRPr="00FF09FB">
        <w:rPr>
          <w:lang w:val="en-US"/>
        </w:rPr>
        <w:t xml:space="preserve">a </w:t>
      </w:r>
      <w:r w:rsidRPr="00FF09FB">
        <w:t>serving cell,</w:t>
      </w:r>
    </w:p>
    <w:p w14:paraId="2357D0AC"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val="en-US"/>
        </w:rPr>
        <w:t>coreset</w:t>
      </w:r>
      <w:r w:rsidRPr="00FF09FB">
        <w:rPr>
          <w:i/>
        </w:rPr>
        <w:t>PoolIndex</w:t>
      </w:r>
      <w:r w:rsidRPr="00FF09FB">
        <w:t xml:space="preserve"> with a value of 1 for second CORESETs on </w:t>
      </w:r>
      <w:r w:rsidRPr="00FF09FB">
        <w:rPr>
          <w:lang w:val="en-US"/>
        </w:rPr>
        <w:t xml:space="preserve">the </w:t>
      </w:r>
      <w:r w:rsidRPr="00FF09FB">
        <w:t>active DL BWP of the serving cells, and</w:t>
      </w:r>
    </w:p>
    <w:p w14:paraId="7AED2262"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eastAsia="ko-KR"/>
        </w:rPr>
        <w:t>followUnifiedTCI-State</w:t>
      </w:r>
      <w:r w:rsidRPr="00FF09FB">
        <w:t xml:space="preserve"> for the first and second CORESETs, that do not include a CORESET with index 0 and are associated only with USS sets and/or Type3-PDCCH CSS sets, or with CSS sets other than Type3-PDCCH CSS sets,</w:t>
      </w:r>
    </w:p>
    <w:p w14:paraId="107FE2A0" w14:textId="77777777" w:rsidR="00FF09FB" w:rsidRDefault="00FF09FB" w:rsidP="00FF09FB">
      <w:pPr>
        <w:rPr>
          <w:rFonts w:cs="Calibri"/>
        </w:rPr>
      </w:pPr>
      <w:r w:rsidRPr="00FF09FB">
        <w:rPr>
          <w:rFonts w:cs="Calibri"/>
        </w:rPr>
        <w:t xml:space="preserve">the UE </w:t>
      </w:r>
    </w:p>
    <w:p w14:paraId="12E8F456" w14:textId="32E054EA" w:rsidR="00FF09FB" w:rsidRPr="00FF09FB" w:rsidRDefault="00FF09FB" w:rsidP="00FF09FB">
      <w:pPr>
        <w:pStyle w:val="B1"/>
      </w:pPr>
      <w:r w:rsidRPr="00FF09FB">
        <w:t>-</w:t>
      </w:r>
      <w:r w:rsidRPr="00FF09FB">
        <w:tab/>
      </w:r>
      <w:r w:rsidRPr="00FF09FB">
        <w:rPr>
          <w:rFonts w:cs="Calibri"/>
        </w:rPr>
        <w:t>assumes that DM-RS antenna ports for PDCCH receptions in the first and second CORESETs, and</w:t>
      </w:r>
      <w:r w:rsidRPr="00FF09FB">
        <w:t xml:space="preserve"> DM-RS antenna ports for PDSCH receptions scheduled by DCI formats provided by PDCCH receptions in the first and second CORESETs,</w:t>
      </w:r>
      <w:r w:rsidRPr="00FF09FB">
        <w:rPr>
          <w:rFonts w:cs="Calibri"/>
        </w:rPr>
        <w:t xml:space="preserve"> are quasi co-located with the reference signals provided by indicated </w:t>
      </w:r>
      <w:r w:rsidRPr="00FF09FB">
        <w:rPr>
          <w:i/>
          <w:iCs/>
        </w:rPr>
        <w:t>TCI-State</w:t>
      </w:r>
      <w:r w:rsidRPr="00FF09FB">
        <w:rPr>
          <w:rFonts w:cs="Calibri"/>
        </w:rPr>
        <w:t xml:space="preserve"> specific to the first and second CORESETs</w:t>
      </w:r>
      <w:r w:rsidRPr="00FF09FB">
        <w:t>, respectively</w:t>
      </w:r>
    </w:p>
    <w:p w14:paraId="0DF24F54" w14:textId="77777777" w:rsidR="00FF09FB" w:rsidRPr="00FF09FB" w:rsidRDefault="00FF09FB" w:rsidP="00FF09FB">
      <w:pPr>
        <w:pStyle w:val="B1"/>
      </w:pPr>
      <w:r w:rsidRPr="00FF09FB">
        <w:t>-</w:t>
      </w:r>
      <w:r w:rsidRPr="00FF09FB">
        <w:tab/>
        <w:t xml:space="preserve">transmits PUSCH scheduled by DCI formats provided by PDCCH receptions in the first and second CORESETs using a spatial domain filter corresponding to </w:t>
      </w:r>
      <w:r w:rsidRPr="00FF09FB">
        <w:rPr>
          <w:i/>
          <w:iCs/>
        </w:rPr>
        <w:t>TCI-State</w:t>
      </w:r>
      <w:r w:rsidRPr="00FF09FB">
        <w:t xml:space="preserve"> or </w:t>
      </w:r>
      <w:r w:rsidRPr="00FF09FB">
        <w:rPr>
          <w:i/>
          <w:iCs/>
        </w:rPr>
        <w:t xml:space="preserve">TCI-UL-State </w:t>
      </w:r>
      <w:r w:rsidRPr="00FF09FB">
        <w:t>specific to the first and second CORESETs, respectively.</w:t>
      </w:r>
    </w:p>
    <w:p w14:paraId="23D9F2F4" w14:textId="77777777" w:rsidR="00FF09FB" w:rsidRPr="00FF09FB" w:rsidRDefault="00FF09FB" w:rsidP="00FF09FB">
      <w:pPr>
        <w:rPr>
          <w:lang w:val="en-US"/>
        </w:rPr>
      </w:pPr>
      <w:r w:rsidRPr="00FF09FB">
        <w:t xml:space="preserve">If a UE is provided two </w:t>
      </w:r>
      <w:r w:rsidRPr="00FF09FB">
        <w:rPr>
          <w:rFonts w:eastAsia="Batang"/>
          <w:i/>
          <w:iCs/>
        </w:rPr>
        <w:t xml:space="preserve">coresetPoolIndex </w:t>
      </w:r>
      <w:r w:rsidRPr="00FF09FB">
        <w:rPr>
          <w:rFonts w:eastAsia="Batang"/>
        </w:rPr>
        <w:t>values 0 and 1 for first and second CORESETs, or is not provided</w:t>
      </w:r>
      <w:r w:rsidRPr="00FF09FB">
        <w:rPr>
          <w:rFonts w:eastAsia="Batang"/>
          <w:i/>
          <w:iCs/>
        </w:rPr>
        <w:t xml:space="preserve"> coresetPoolIndex </w:t>
      </w:r>
      <w:r w:rsidRPr="00FF09FB">
        <w:rPr>
          <w:rFonts w:eastAsia="Batang"/>
        </w:rPr>
        <w:t>value for first CORESETs and is provided</w:t>
      </w:r>
      <w:r w:rsidRPr="00FF09FB">
        <w:rPr>
          <w:rFonts w:eastAsia="Batang"/>
          <w:i/>
          <w:iCs/>
        </w:rPr>
        <w:t xml:space="preserve"> coresetPoolIndex </w:t>
      </w:r>
      <w:r w:rsidRPr="00FF09FB">
        <w:rPr>
          <w:rFonts w:eastAsia="Batang"/>
        </w:rPr>
        <w:t xml:space="preserve">value of 1 for second CORESETs, </w:t>
      </w:r>
      <w:r w:rsidRPr="00FF09FB">
        <w:rPr>
          <w:rFonts w:eastAsia="Batang"/>
        </w:rPr>
        <w:lastRenderedPageBreak/>
        <w:t>respectively</w:t>
      </w:r>
      <w:r w:rsidRPr="00FF09FB">
        <w:rPr>
          <w:lang w:val="en-US"/>
        </w:rPr>
        <w:t>, a MAC CE command activating TCI states for the first or second CORESETs [11, TS 38.321] can include</w:t>
      </w:r>
      <w:r w:rsidRPr="00FF09FB">
        <w:rPr>
          <w:i/>
          <w:lang w:val="en-US"/>
        </w:rPr>
        <w:t xml:space="preserve"> coresetPoolIndex</w:t>
      </w:r>
      <w:r w:rsidRPr="00FF09FB">
        <w:rPr>
          <w:lang w:val="en-US"/>
        </w:rPr>
        <w:t xml:space="preserve"> value 0 or 1 </w:t>
      </w:r>
    </w:p>
    <w:p w14:paraId="7B4A3F46" w14:textId="77777777" w:rsidR="00FF09FB" w:rsidRPr="00FF09FB" w:rsidRDefault="00FF09FB" w:rsidP="00FF09FB">
      <w:pPr>
        <w:pStyle w:val="B1"/>
      </w:pPr>
      <w:r w:rsidRPr="00FF09FB">
        <w:t>-</w:t>
      </w:r>
      <w:r w:rsidRPr="00FF09FB">
        <w:tab/>
        <w:t xml:space="preserve">if the UE is provided </w:t>
      </w:r>
      <w:r w:rsidRPr="00FF09FB">
        <w:rPr>
          <w:i/>
        </w:rPr>
        <w:t>SSB_MTC_AdditionalPCI</w:t>
      </w:r>
      <w:r w:rsidRPr="00FF09FB">
        <w:t xml:space="preserve">, the activated TCI states for the first and/or the second CORESETs are for </w:t>
      </w:r>
      <w:r w:rsidRPr="00FF09FB">
        <w:rPr>
          <w:i/>
          <w:iCs/>
          <w:lang w:eastAsia="zh-CN"/>
        </w:rPr>
        <w:t>physCellId</w:t>
      </w:r>
      <w:r w:rsidRPr="00FF09FB">
        <w:rPr>
          <w:lang w:eastAsia="zh-CN"/>
        </w:rPr>
        <w:t xml:space="preserve"> from </w:t>
      </w:r>
      <w:r w:rsidRPr="00FF09FB">
        <w:rPr>
          <w:i/>
          <w:iCs/>
          <w:lang w:eastAsia="zh-CN"/>
        </w:rPr>
        <w:t>ServingCellConfigCommon</w:t>
      </w:r>
      <w:r w:rsidRPr="00FF09FB">
        <w:rPr>
          <w:lang w:eastAsia="zh-CN"/>
        </w:rPr>
        <w:t xml:space="preserve"> and </w:t>
      </w:r>
      <w:r w:rsidRPr="00FF09FB">
        <w:t>the activated TCI states for either the first or the second CORESETs</w:t>
      </w:r>
      <w:r w:rsidRPr="00FF09FB">
        <w:rPr>
          <w:lang w:eastAsia="zh-CN"/>
        </w:rPr>
        <w:t xml:space="preserve"> can be for </w:t>
      </w:r>
      <w:r w:rsidRPr="00FF09FB">
        <w:rPr>
          <w:i/>
          <w:iCs/>
          <w:lang w:eastAsia="zh-CN"/>
        </w:rPr>
        <w:t>physCellId</w:t>
      </w:r>
      <w:r w:rsidRPr="00FF09FB">
        <w:rPr>
          <w:lang w:eastAsia="zh-CN"/>
        </w:rPr>
        <w:t xml:space="preserve"> from </w:t>
      </w:r>
      <w:r w:rsidRPr="00FF09FB">
        <w:rPr>
          <w:i/>
          <w:iCs/>
        </w:rPr>
        <w:t>additionalPCI</w:t>
      </w:r>
      <w:r w:rsidRPr="00FF09FB">
        <w:rPr>
          <w:lang w:eastAsia="zh-CN"/>
        </w:rPr>
        <w:t>.</w:t>
      </w:r>
    </w:p>
    <w:p w14:paraId="38A77A0D" w14:textId="3D79FEE3" w:rsidR="00F36BAD" w:rsidRDefault="00F36BAD" w:rsidP="00FF09FB">
      <w:r>
        <w:t>I</w:t>
      </w:r>
      <w:r w:rsidRPr="00BC7072">
        <w:t xml:space="preserve">f </w:t>
      </w:r>
      <w:r w:rsidR="00FF09FB">
        <w:t>a</w:t>
      </w:r>
      <w:r w:rsidR="00FF09FB" w:rsidRPr="00BC7072">
        <w:t xml:space="preserve"> </w:t>
      </w:r>
      <w:r w:rsidRPr="00BC7072">
        <w:t xml:space="preserve">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lastRenderedPageBreak/>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474435EB" w14:textId="119E54AB" w:rsidR="005366F8" w:rsidRPr="005366F8" w:rsidRDefault="005366F8" w:rsidP="005366F8">
      <w:pPr>
        <w:pStyle w:val="B2"/>
        <w:rPr>
          <w:lang w:val="en-GB"/>
        </w:rPr>
      </w:pPr>
      <w:r w:rsidRPr="005366F8">
        <w:t>-</w:t>
      </w:r>
      <w:r w:rsidRPr="005366F8">
        <w:tab/>
        <w:t xml:space="preserve">an indication by </w:t>
      </w:r>
      <w:r w:rsidRPr="005366F8">
        <w:rPr>
          <w:i/>
        </w:rPr>
        <w:t>dci-Format2-9</w:t>
      </w:r>
      <w:r w:rsidRPr="005366F8">
        <w:rPr>
          <w:lang w:val="en-US"/>
        </w:rPr>
        <w:t xml:space="preserve"> </w:t>
      </w:r>
      <w:r w:rsidRPr="005366F8">
        <w:t xml:space="preserve">to monitor PDCCH </w:t>
      </w:r>
      <w:r w:rsidRPr="005366F8">
        <w:rPr>
          <w:lang w:val="en-US"/>
        </w:rPr>
        <w:t xml:space="preserve">candidates </w:t>
      </w:r>
      <w:r w:rsidRPr="005366F8">
        <w:t>for DCI format 2_9</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2011EABD" w14:textId="77777777" w:rsidR="00CF6C0C"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w:t>
      </w:r>
    </w:p>
    <w:p w14:paraId="6F0AE0B2" w14:textId="77777777" w:rsidR="00CF6C0C" w:rsidRDefault="00CF6C0C" w:rsidP="00CF6C0C">
      <w:pPr>
        <w:pStyle w:val="B2"/>
        <w:rPr>
          <w:lang w:val="en-US"/>
        </w:rPr>
      </w:pPr>
      <w:r>
        <w:rPr>
          <w:lang w:val="en-GB"/>
        </w:rPr>
        <w:t>-</w:t>
      </w:r>
      <w:r>
        <w:rPr>
          <w:lang w:val="en-GB"/>
        </w:rPr>
        <w:tab/>
      </w:r>
      <w:r w:rsidR="00D00DFD">
        <w:t xml:space="preserve">an indication by </w:t>
      </w:r>
      <w:r w:rsidR="00D00DFD" w:rsidRPr="00724F8F">
        <w:rPr>
          <w:i/>
        </w:rPr>
        <w:t>dci-Formats</w:t>
      </w:r>
      <w:r w:rsidR="00D00DFD">
        <w:t xml:space="preserve"> to monitor PDCCH</w:t>
      </w:r>
      <w:r w:rsidR="00D00DFD">
        <w:rPr>
          <w:lang w:val="en-US"/>
        </w:rPr>
        <w:t xml:space="preserve"> candidates</w:t>
      </w:r>
      <w:r w:rsidR="00D00DFD">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w:t>
      </w:r>
    </w:p>
    <w:p w14:paraId="423CA0BA" w14:textId="77777777" w:rsidR="00CF6C0C" w:rsidRDefault="00CF6C0C" w:rsidP="00CF6C0C">
      <w:pPr>
        <w:pStyle w:val="B2"/>
        <w:rPr>
          <w:lang w:val="en-US"/>
        </w:rPr>
      </w:pPr>
      <w:r>
        <w:rPr>
          <w:lang w:val="en-US"/>
        </w:rPr>
        <w:t>-</w:t>
      </w:r>
      <w:r>
        <w:rPr>
          <w:lang w:val="en-US"/>
        </w:rPr>
        <w:tab/>
      </w:r>
      <w:r w:rsidR="00B57182">
        <w:rPr>
          <w:lang w:val="en-US"/>
        </w:rPr>
        <w:t>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p>
    <w:p w14:paraId="6EB42273" w14:textId="720C133A" w:rsidR="00CF6C0C" w:rsidRDefault="00CF6C0C" w:rsidP="00CF6C0C">
      <w:pPr>
        <w:pStyle w:val="B2"/>
        <w:rPr>
          <w:lang w:val="en-US"/>
        </w:rPr>
      </w:pPr>
      <w:r>
        <w:rPr>
          <w:lang w:val="en-US"/>
        </w:rPr>
        <w:t>-</w:t>
      </w:r>
      <w:r>
        <w:rPr>
          <w:lang w:val="en-US"/>
        </w:rPr>
        <w:tab/>
        <w:t>an indication by</w:t>
      </w:r>
      <w:r w:rsidRPr="00EE027F">
        <w:rPr>
          <w:lang w:val="en-US"/>
        </w:rPr>
        <w:t xml:space="preserve"> </w:t>
      </w:r>
      <w:r w:rsidRPr="00AD2213">
        <w:rPr>
          <w:i/>
          <w:lang w:val="en-US"/>
        </w:rPr>
        <w:t>dci-FormatsMC</w:t>
      </w:r>
      <w:r w:rsidRPr="00316903">
        <w:rPr>
          <w:lang w:val="en-US"/>
        </w:rPr>
        <w:t xml:space="preserve"> </w:t>
      </w:r>
      <w:r>
        <w:t>to monitor PDCCH</w:t>
      </w:r>
      <w:r>
        <w:rPr>
          <w:lang w:val="en-US"/>
        </w:rPr>
        <w:t xml:space="preserve"> candidates</w:t>
      </w:r>
      <w:r w:rsidRPr="00EE027F">
        <w:rPr>
          <w:lang w:val="en-US"/>
        </w:rPr>
        <w:t xml:space="preserve"> for </w:t>
      </w:r>
      <w:r>
        <w:rPr>
          <w:lang w:val="en-US"/>
        </w:rPr>
        <w:t xml:space="preserve">one or both of </w:t>
      </w:r>
      <w:r w:rsidRPr="00EE027F">
        <w:rPr>
          <w:lang w:val="en-US"/>
        </w:rPr>
        <w:t>DCI format 0_</w:t>
      </w:r>
      <w:r>
        <w:rPr>
          <w:lang w:val="en-US"/>
        </w:rPr>
        <w:t>3</w:t>
      </w:r>
      <w:r w:rsidRPr="00EE027F">
        <w:rPr>
          <w:lang w:val="en-US"/>
        </w:rPr>
        <w:t xml:space="preserve"> and DCI format 1_</w:t>
      </w:r>
      <w:r>
        <w:rPr>
          <w:lang w:val="en-US"/>
        </w:rPr>
        <w:t xml:space="preserve">3, or </w:t>
      </w:r>
    </w:p>
    <w:p w14:paraId="07C25FFE" w14:textId="45764C2D" w:rsidR="00D00DFD" w:rsidRDefault="00CF6C0C" w:rsidP="00CF6C0C">
      <w:pPr>
        <w:pStyle w:val="B2"/>
      </w:pPr>
      <w:r>
        <w:rPr>
          <w:lang w:val="en-US"/>
        </w:rPr>
        <w:t>-</w:t>
      </w:r>
      <w:r>
        <w:rPr>
          <w:lang w:val="en-US"/>
        </w:rPr>
        <w:tab/>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rsidR="00DB7D93">
        <w:rPr>
          <w:lang w:val="en-US"/>
        </w:rPr>
        <w:t xml:space="preserve">, on an indication by </w:t>
      </w:r>
      <w:r w:rsidR="00DB7D93" w:rsidRPr="00E41AFE">
        <w:rPr>
          <w:i/>
          <w:iCs/>
          <w:lang w:val="en-US"/>
        </w:rPr>
        <w:t>dci-Format-NCR</w:t>
      </w:r>
      <w:r w:rsidR="00DB7D93">
        <w:rPr>
          <w:lang w:val="en-US"/>
        </w:rPr>
        <w:t xml:space="preserve"> to monitor PDCCH candidates for DCI format 2_8</w:t>
      </w:r>
      <w:r w:rsidR="00D00DFD">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lastRenderedPageBreak/>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2C9F36FD"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for a serving cell</w:t>
      </w:r>
      <w:r w:rsidR="00D509B6">
        <w:rPr>
          <w:lang w:eastAsia="zh-CN"/>
        </w:rPr>
        <w:t>,</w:t>
      </w:r>
      <w:r w:rsidR="00B04D35" w:rsidRPr="00B916EC">
        <w:rPr>
          <w:lang w:eastAsia="zh-CN"/>
        </w:rPr>
        <w:t xml:space="preserve"> </w:t>
      </w:r>
      <w:r w:rsidRPr="00B916EC">
        <w:rPr>
          <w:lang w:eastAsia="zh-CN"/>
        </w:rPr>
        <w:t>the carrier indicator field value corresponds to</w:t>
      </w:r>
      <w:r w:rsidR="00B04D35" w:rsidRPr="00B916EC">
        <w:rPr>
          <w:lang w:eastAsia="zh-CN"/>
        </w:rPr>
        <w:t xml:space="preserve"> the value indicated by</w:t>
      </w:r>
      <w:r w:rsidR="00D509B6">
        <w:rPr>
          <w:lang w:eastAsia="zh-CN"/>
        </w:rPr>
        <w:t xml:space="preserve"> </w:t>
      </w:r>
      <w:r w:rsidR="00D509B6" w:rsidRPr="00166BA1">
        <w:rPr>
          <w:bCs/>
          <w:i/>
          <w:szCs w:val="22"/>
          <w:lang w:eastAsia="en-GB"/>
        </w:rPr>
        <w:t>cif-InSchedulingCell</w:t>
      </w:r>
      <w:r w:rsidR="00D509B6" w:rsidRPr="00166BA1">
        <w:rPr>
          <w:iCs/>
        </w:rPr>
        <w:t xml:space="preserve"> in</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r w:rsidR="00D509B6">
        <w:rPr>
          <w:i/>
          <w:iCs/>
          <w:lang w:eastAsia="zh-CN"/>
        </w:rPr>
        <w:t xml:space="preserve"> </w:t>
      </w:r>
      <w:r w:rsidR="00D509B6" w:rsidRPr="00B916EC">
        <w:t xml:space="preserve">If a UE is configured with </w:t>
      </w:r>
      <w:r w:rsidR="00D509B6" w:rsidRPr="004B6A98">
        <w:rPr>
          <w:i/>
          <w:iCs/>
        </w:rPr>
        <w:t>MC-DCI-SetofCells</w:t>
      </w:r>
      <w:r w:rsidR="00D509B6" w:rsidRPr="00B916EC">
        <w:rPr>
          <w:lang w:eastAsia="zh-CN"/>
        </w:rPr>
        <w:t xml:space="preserve"> for a </w:t>
      </w:r>
      <w:r w:rsidR="00D509B6">
        <w:rPr>
          <w:lang w:eastAsia="zh-CN"/>
        </w:rPr>
        <w:t xml:space="preserve">set of </w:t>
      </w:r>
      <w:r w:rsidR="00D509B6" w:rsidRPr="00B916EC">
        <w:rPr>
          <w:lang w:eastAsia="zh-CN"/>
        </w:rPr>
        <w:t>serving cell</w:t>
      </w:r>
      <w:r w:rsidR="00D509B6">
        <w:rPr>
          <w:lang w:eastAsia="zh-CN"/>
        </w:rPr>
        <w:t>s,</w:t>
      </w:r>
      <w:r w:rsidR="00D509B6" w:rsidRPr="00B916EC">
        <w:rPr>
          <w:lang w:eastAsia="zh-CN"/>
        </w:rPr>
        <w:t xml:space="preserve"> the </w:t>
      </w:r>
      <w:r w:rsidR="00D509B6">
        <w:rPr>
          <w:lang w:eastAsia="zh-CN"/>
        </w:rPr>
        <w:t>UE can be provided</w:t>
      </w:r>
      <w:r w:rsidR="00D509B6">
        <w:t xml:space="preserve"> </w:t>
      </w:r>
      <w:r w:rsidR="00D509B6" w:rsidRPr="00DF34DB">
        <w:rPr>
          <w:bCs/>
          <w:i/>
          <w:szCs w:val="22"/>
          <w:lang w:eastAsia="en-GB"/>
        </w:rPr>
        <w:t>nCI-Value</w:t>
      </w:r>
      <w:r w:rsidR="00D509B6" w:rsidRPr="003A03EE">
        <w:rPr>
          <w:bCs/>
          <w:iCs/>
          <w:szCs w:val="22"/>
          <w:lang w:eastAsia="en-GB"/>
        </w:rPr>
        <w:t xml:space="preserve"> for the set of serving cells</w:t>
      </w:r>
      <w:r w:rsidR="00D509B6"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5C845E13"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t>
      </w:r>
      <w:r w:rsidR="00D509B6">
        <w:t>for detection of DCI formats</w:t>
      </w:r>
      <w:r w:rsidRPr="00B916EC">
        <w:t xml:space="preserve"> </w:t>
      </w:r>
      <w:r w:rsidR="00D509B6">
        <w:t xml:space="preserve">scheduling on </w:t>
      </w:r>
      <w:r w:rsidRPr="00B916EC">
        <w:t xml:space="preserve">that secondary cell in another serving cell. </w:t>
      </w:r>
      <w:r w:rsidR="001E45F5">
        <w:t>For a serving cell included in</w:t>
      </w:r>
      <w:r w:rsidR="001E45F5" w:rsidRPr="00B916EC">
        <w:t xml:space="preserve"> </w:t>
      </w:r>
      <w:r w:rsidR="001E45F5" w:rsidRPr="004B6A98">
        <w:rPr>
          <w:i/>
          <w:iCs/>
        </w:rPr>
        <w:t>MC-DCI-SetofCells</w:t>
      </w:r>
      <w:r w:rsidR="001E45F5">
        <w:rPr>
          <w:lang w:eastAsia="zh-CN"/>
        </w:rPr>
        <w:t>,</w:t>
      </w:r>
      <w:r w:rsidR="001E45F5" w:rsidRPr="00B916EC">
        <w:rPr>
          <w:lang w:eastAsia="zh-CN"/>
        </w:rPr>
        <w:t xml:space="preserve"> </w:t>
      </w:r>
      <w:r w:rsidR="001E45F5">
        <w:rPr>
          <w:lang w:eastAsia="zh-CN"/>
        </w:rPr>
        <w:t xml:space="preserve">if provided, </w:t>
      </w:r>
      <w:r w:rsidR="001E45F5" w:rsidRPr="00B916EC">
        <w:rPr>
          <w:lang w:eastAsia="zh-CN"/>
        </w:rPr>
        <w:t xml:space="preserve">the </w:t>
      </w:r>
      <w:r w:rsidR="001E45F5">
        <w:rPr>
          <w:iCs/>
          <w:lang w:eastAsia="zh-CN"/>
        </w:rPr>
        <w:t xml:space="preserve">UE </w:t>
      </w:r>
      <w:r w:rsidR="001E45F5">
        <w:t>does</w:t>
      </w:r>
      <w:r w:rsidR="001E45F5" w:rsidRPr="00B916EC">
        <w:t xml:space="preserve"> not expect to monitor PDCCH candidates </w:t>
      </w:r>
      <w:r w:rsidR="001E45F5" w:rsidRPr="009E0A01">
        <w:rPr>
          <w:rFonts w:eastAsia="Malgun Gothic"/>
          <w:bCs/>
          <w:lang w:eastAsia="zh-CN"/>
        </w:rPr>
        <w:t>on more than one scheduling cell for dete</w:t>
      </w:r>
      <w:r w:rsidR="001E45F5">
        <w:rPr>
          <w:rFonts w:eastAsia="Malgun Gothic"/>
          <w:bCs/>
          <w:lang w:eastAsia="zh-CN"/>
        </w:rPr>
        <w:t xml:space="preserve">ction of DCI formats scheduling on </w:t>
      </w:r>
      <w:r w:rsidR="001E45F5" w:rsidRPr="009E0A01">
        <w:rPr>
          <w:rFonts w:eastAsia="Malgun Gothic"/>
          <w:bCs/>
          <w:lang w:eastAsia="zh-CN"/>
        </w:rPr>
        <w:t>the serving cell.</w:t>
      </w:r>
      <w:r w:rsidR="001E45F5">
        <w:rPr>
          <w:rFonts w:eastAsia="Malgun Gothic"/>
          <w:bCs/>
          <w:lang w:eastAsia="zh-CN"/>
        </w:rPr>
        <w:t xml:space="preserve"> </w:t>
      </w:r>
      <w:r w:rsidRPr="00B916EC">
        <w:t xml:space="preserve">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04681621"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or </w:t>
      </w:r>
      <w:r w:rsidR="00E33018" w:rsidRPr="00515632">
        <w:t>corresponding</w:t>
      </w:r>
      <w:r w:rsidR="00E33018">
        <w:t xml:space="preserve"> to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of </w:t>
      </w:r>
      <w:r w:rsidR="00E33018" w:rsidRPr="00DF34DB">
        <w:rPr>
          <w:bCs/>
          <w:i/>
          <w:szCs w:val="22"/>
          <w:lang w:eastAsia="en-GB"/>
        </w:rPr>
        <w:t>nCI-Value</w:t>
      </w:r>
      <w:r w:rsidR="00E33018">
        <w:rPr>
          <w:bCs/>
          <w:iCs/>
          <w:szCs w:val="22"/>
          <w:lang w:eastAsia="en-GB"/>
        </w:rPr>
        <w:t xml:space="preserve"> associated with a set of serving cells </w:t>
      </w:r>
      <w:r w:rsidR="00E33018" w:rsidRPr="004B6A98">
        <w:rPr>
          <w:i/>
          <w:iCs/>
        </w:rPr>
        <w:t>MC-DCI-SetofCells</w:t>
      </w:r>
      <w:r w:rsidR="00E33018">
        <w:t>,</w:t>
      </w:r>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65"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65"/>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0CBFBC53" w14:textId="77777777" w:rsidR="004F1F38" w:rsidRDefault="00BE0229" w:rsidP="004F1F3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4F1F38" w:rsidRPr="00591E13">
        <w:t xml:space="preserve"> </w:t>
      </w:r>
    </w:p>
    <w:p w14:paraId="525F2C81" w14:textId="32A8861C" w:rsidR="00180715" w:rsidRPr="00B916EC" w:rsidRDefault="004F1F38" w:rsidP="004F1F38">
      <w:pPr>
        <w:pStyle w:val="B1"/>
      </w:pPr>
      <w:r w:rsidRPr="000A424A">
        <w:t>-</w:t>
      </w:r>
      <w:r w:rsidRPr="000A424A">
        <w:tab/>
      </w:r>
      <w:r>
        <w:t>for</w:t>
      </w:r>
      <w:r w:rsidRPr="002D5E09">
        <w:rPr>
          <w:rFonts w:ascii="Cambria Math" w:hAnsi="Cambria Math"/>
          <w:i/>
        </w:rPr>
        <w:t xml:space="preserve"> </w:t>
      </w:r>
      <w:r w:rsidRPr="00591E13">
        <w:t>CORESET</w:t>
      </w:r>
      <w:r>
        <w:t xml:space="preserve"> 0, the CCEs are obtained prior to puncturing, if any, of corresponding RBs </w:t>
      </w:r>
      <w:r w:rsidRPr="00591E13">
        <w:t>[4, TS 38.211]</w:t>
      </w:r>
      <w:r w:rsidR="00180715" w:rsidRPr="00B916EC">
        <w:t xml:space="preserve">; </w:t>
      </w:r>
    </w:p>
    <w:p w14:paraId="2BF9B259" w14:textId="77777777" w:rsidR="00E33018" w:rsidRDefault="00BE0229"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w:t>
      </w:r>
    </w:p>
    <w:p w14:paraId="1605FDB2" w14:textId="77777777" w:rsidR="000A424A" w:rsidRPr="000A424A" w:rsidRDefault="000A424A" w:rsidP="000A424A">
      <w:pPr>
        <w:pStyle w:val="B1"/>
      </w:pPr>
      <w:r w:rsidRPr="000A424A">
        <w:t>-</w:t>
      </w:r>
      <w:r w:rsidRPr="000A424A">
        <w:tab/>
        <w:t xml:space="preserve">the carrier indicator field value, if provided by </w:t>
      </w:r>
      <w:r w:rsidRPr="000A424A">
        <w:rPr>
          <w:bCs/>
          <w:i/>
          <w:szCs w:val="22"/>
          <w:lang w:eastAsia="en-GB"/>
        </w:rPr>
        <w:t>cif-InSchedulingCell</w:t>
      </w:r>
      <w:r w:rsidRPr="000A424A">
        <w:rPr>
          <w:iCs/>
        </w:rPr>
        <w:t xml:space="preserve"> in</w:t>
      </w:r>
      <w:r w:rsidRPr="000A424A">
        <w:rPr>
          <w:i/>
        </w:rPr>
        <w:t xml:space="preserve"> CrossCarrierSchedulingConfig</w:t>
      </w:r>
      <w:r w:rsidRPr="000A424A">
        <w:t xml:space="preserve"> for the serving cell on which PDCCH is monitored</w:t>
      </w:r>
      <w:r w:rsidRPr="000A424A">
        <w:rPr>
          <w:lang w:eastAsia="zh-CN"/>
        </w:rPr>
        <w:t xml:space="preserve">, except for scheduling of the serving cell from the same serving cell in which case </w:t>
      </w:r>
      <m:oMath>
        <m:sSub>
          <m:sSubPr>
            <m:ctrlPr>
              <w:rPr>
                <w:rFonts w:ascii="Cambria Math" w:eastAsia="Calibr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Pr="000A424A">
        <w:t>;</w:t>
      </w:r>
    </w:p>
    <w:p w14:paraId="7EE24D08" w14:textId="77777777" w:rsidR="000A424A" w:rsidRPr="000A424A" w:rsidRDefault="000A424A" w:rsidP="000A424A">
      <w:pPr>
        <w:pStyle w:val="B1"/>
      </w:pPr>
      <w:r w:rsidRPr="000A424A">
        <w:t>-</w:t>
      </w:r>
      <w:r w:rsidRPr="000A424A">
        <w:tab/>
        <w:t xml:space="preserve">the </w:t>
      </w:r>
      <w:r w:rsidRPr="000A424A">
        <w:rPr>
          <w:i/>
          <w:iCs/>
        </w:rPr>
        <w:t>nCI-Value</w:t>
      </w:r>
      <w:r w:rsidRPr="000A424A">
        <w:t xml:space="preserve">, if provided, for the set of serving cells </w:t>
      </w:r>
      <w:r w:rsidRPr="000A424A">
        <w:rPr>
          <w:i/>
          <w:iCs/>
        </w:rPr>
        <w:t>MC-DCI-SetofCells</w:t>
      </w:r>
      <w:r w:rsidRPr="000A424A">
        <w:t xml:space="preserve">; </w:t>
      </w:r>
    </w:p>
    <w:p w14:paraId="4AB23506" w14:textId="77777777" w:rsidR="000A424A" w:rsidRPr="000A424A" w:rsidRDefault="000A424A" w:rsidP="000A424A">
      <w:pPr>
        <w:pStyle w:val="B1"/>
      </w:pPr>
      <w:r w:rsidRPr="000A424A">
        <w:t>-</w:t>
      </w:r>
      <w:r w:rsidRPr="000A424A">
        <w:tab/>
        <w:t xml:space="preserve">otherwise, including for any CSS,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p>
    <w:p w14:paraId="788BA859" w14:textId="48F12BC4" w:rsidR="005329C2" w:rsidRPr="00B916EC" w:rsidRDefault="00BE0229"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lastRenderedPageBreak/>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3971A70A" w14:textId="77777777" w:rsidR="00EE6B85" w:rsidRPr="00EE6B85" w:rsidRDefault="0042018C" w:rsidP="00EE6B85">
      <w:pPr>
        <w:rPr>
          <w:rFonts w:eastAsia="Times New Roman"/>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w:t>
      </w:r>
      <w:r w:rsidR="00B11787" w:rsidRPr="00D20E88">
        <w:rPr>
          <w:lang w:eastAsia="ja-JP"/>
        </w:rPr>
        <w:lastRenderedPageBreak/>
        <w:t>BWP</w:t>
      </w:r>
      <w:r w:rsidRPr="00417BB1">
        <w:rPr>
          <w:lang w:eastAsia="ja-JP"/>
        </w:rPr>
        <w:t xml:space="preserve">. </w:t>
      </w:r>
      <w:r w:rsidR="00EE6B85" w:rsidRPr="00EE6B85">
        <w:rPr>
          <w:rFonts w:eastAsia="Times New Roman"/>
          <w:lang w:eastAsia="ja-JP"/>
        </w:rPr>
        <w:t xml:space="preserve">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5821ED78" w14:textId="77777777" w:rsidR="00EE6B85" w:rsidRPr="00EE6B85" w:rsidRDefault="00EE6B85" w:rsidP="00EE6B85">
      <w:pPr>
        <w:pStyle w:val="B1"/>
        <w:rPr>
          <w:lang w:eastAsia="ja-JP"/>
        </w:rPr>
      </w:pPr>
      <w:r w:rsidRPr="00EE6B85">
        <w:t>-</w:t>
      </w:r>
      <w:r w:rsidRPr="00EE6B85">
        <w:tab/>
      </w:r>
      <w:r w:rsidRPr="00EE6B85">
        <w:rPr>
          <w:lang w:eastAsia="ja-JP"/>
        </w:rPr>
        <w:t>the scheduling cell, if the scheduling cell is included in the set of serving cells and the UE is provided search space sets for the PDCCH candidates only on the scheduling cell</w:t>
      </w:r>
    </w:p>
    <w:p w14:paraId="769E19AB" w14:textId="289FEF55" w:rsidR="0042018C" w:rsidRPr="00417BB1" w:rsidRDefault="00EE6B85" w:rsidP="00EE6B85">
      <w:pPr>
        <w:pStyle w:val="B1"/>
        <w:rPr>
          <w:lang w:eastAsia="ja-JP"/>
        </w:rPr>
      </w:pPr>
      <w:r w:rsidRPr="00EE6B85">
        <w:t>-</w:t>
      </w:r>
      <w:r w:rsidRPr="00EE6B85">
        <w:tab/>
      </w:r>
      <w:r w:rsidRPr="00EE6B85">
        <w:rPr>
          <w:lang w:eastAsia="ja-JP"/>
        </w:rPr>
        <w:t xml:space="preserve">a serving cell from the set of serving cells, if search space sets with same </w:t>
      </w:r>
      <w:r w:rsidRPr="00EE6B85">
        <w:rPr>
          <w:i/>
        </w:rPr>
        <w:t>searchSpaceId</w:t>
      </w:r>
      <w:r w:rsidRPr="00EE6B85">
        <w:rPr>
          <w:lang w:eastAsia="ja-JP"/>
        </w:rPr>
        <w:t xml:space="preserve"> for one or both of DCI format 0_3 and DCI format 1_3, respectively, are provided on the serving cell and on the scheduling cell.</w:t>
      </w:r>
    </w:p>
    <w:p w14:paraId="04A3EEAA" w14:textId="5E22CCD5"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G-CS-RNTI</w:t>
      </w:r>
      <w:r w:rsidR="004F1F38">
        <w:rPr>
          <w:lang w:eastAsia="ja-JP"/>
        </w:rPr>
        <w:t>,</w:t>
      </w:r>
      <w:r w:rsidR="004F1F38" w:rsidRPr="00450B19">
        <w:rPr>
          <w:rFonts w:ascii="Times-Roman" w:hAnsi="Times-Roman" w:cs="SimSun"/>
          <w:color w:val="000000"/>
        </w:rPr>
        <w:t xml:space="preserve"> </w:t>
      </w:r>
      <w:r w:rsidR="004F1F38" w:rsidRPr="001B2381">
        <w:rPr>
          <w:rFonts w:ascii="Times-Roman" w:hAnsi="Times-Roman" w:cs="SimSun"/>
          <w:color w:val="000000"/>
        </w:rPr>
        <w:t>or multicast-MCCH-RNTI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D928538"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00EE6B85" w:rsidRPr="00D20E88">
        <w:t xml:space="preserve"> </w:t>
      </w:r>
      <w:r w:rsidR="00EE6B85">
        <w:t xml:space="preserve">or for set of serving cells associated with </w:t>
      </w:r>
      <w:r w:rsidR="00EE6B85" w:rsidRPr="00D8774A">
        <w:rPr>
          <w:i/>
          <w:iCs/>
        </w:rPr>
        <w:t>nCI-Value</w:t>
      </w:r>
      <w:r w:rsidR="00EE6B85">
        <w:t xml:space="preserve"> having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w:t>
      </w:r>
      <w:r w:rsidR="003B2A2E" w:rsidRPr="00D20E88">
        <w:t xml:space="preserve"> </w:t>
      </w:r>
      <w:r w:rsidR="003B2A2E">
        <w:t xml:space="preserve">or for set of serving cells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 respectively,</w:t>
      </w:r>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lastRenderedPageBreak/>
        <w:t xml:space="preserve">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6"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6"/>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lastRenderedPageBreak/>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3224F256" w14:textId="77777777" w:rsidR="003B2A2E" w:rsidRDefault="003B2A2E" w:rsidP="003B2A2E">
      <w:pPr>
        <w:rPr>
          <w:lang w:eastAsia="ko-KR"/>
        </w:rPr>
      </w:pPr>
    </w:p>
    <w:p w14:paraId="47658C3E" w14:textId="478D9128" w:rsidR="003B2A2E" w:rsidRPr="003B2A2E" w:rsidRDefault="003B2A2E" w:rsidP="003B2A2E">
      <w:pPr>
        <w:rPr>
          <w:lang w:eastAsia="ja-JP"/>
        </w:rPr>
      </w:pPr>
      <w:r w:rsidRPr="003B2A2E">
        <w:rPr>
          <w:lang w:eastAsia="ko-KR"/>
        </w:rPr>
        <w:t xml:space="preserve">In the following, </w:t>
      </w:r>
      <w:r w:rsidRPr="003B2A2E">
        <w:rPr>
          <w:lang w:eastAsia="ja-JP"/>
        </w:rPr>
        <w:t xml:space="preserve">if a UE monitors PDCCH candidates </w:t>
      </w:r>
      <w:r w:rsidR="001E45F5">
        <w:rPr>
          <w:lang w:eastAsia="ja-JP"/>
        </w:rPr>
        <w:t xml:space="preserve">on a scheduling cell </w:t>
      </w:r>
      <w:r w:rsidRPr="003B2A2E">
        <w:rPr>
          <w:lang w:eastAsia="ja-JP"/>
        </w:rPr>
        <w:t xml:space="preserve">for detection of DCI format 0_3 </w:t>
      </w:r>
      <w:r w:rsidR="001E45F5">
        <w:rPr>
          <w:lang w:eastAsia="ja-JP"/>
        </w:rPr>
        <w:t>or</w:t>
      </w:r>
      <w:r w:rsidR="001E45F5" w:rsidRPr="003B2A2E">
        <w:rPr>
          <w:lang w:eastAsia="ja-JP"/>
        </w:rPr>
        <w:t xml:space="preserve"> </w:t>
      </w:r>
      <w:r w:rsidRPr="003B2A2E">
        <w:rPr>
          <w:lang w:eastAsia="ja-JP"/>
        </w:rPr>
        <w:t xml:space="preserve">DCI format 1_3 for scheduling on serving cells from a set of serving cells, the serving cell for counting the PDCCH candidates and a corresponding number of non-overlapping CCEs is </w:t>
      </w:r>
    </w:p>
    <w:p w14:paraId="1DC1FBA5" w14:textId="77777777" w:rsidR="003B2A2E" w:rsidRPr="003B2A2E" w:rsidRDefault="003B2A2E" w:rsidP="003B2A2E">
      <w:pPr>
        <w:pStyle w:val="B1"/>
        <w:rPr>
          <w:lang w:eastAsia="ja-JP"/>
        </w:rPr>
      </w:pPr>
      <w:r w:rsidRPr="003B2A2E">
        <w:t>-</w:t>
      </w:r>
      <w:r w:rsidRPr="003B2A2E">
        <w:tab/>
      </w:r>
      <w:r w:rsidRPr="003B2A2E">
        <w:rPr>
          <w:lang w:eastAsia="ja-JP"/>
        </w:rPr>
        <w:t>the scheduling cell, if the scheduling cell is included in the set of serving cells and the UE is provided search space sets for the PDCCH candidates only on the scheduling cell</w:t>
      </w:r>
    </w:p>
    <w:p w14:paraId="5FF34100" w14:textId="77777777" w:rsidR="003B2A2E" w:rsidRDefault="003B2A2E" w:rsidP="003B2A2E">
      <w:pPr>
        <w:pStyle w:val="B1"/>
        <w:rPr>
          <w:lang w:eastAsia="ja-JP"/>
        </w:rPr>
      </w:pPr>
      <w:r w:rsidRPr="003B2A2E">
        <w:t>-</w:t>
      </w:r>
      <w:r w:rsidRPr="003B2A2E">
        <w:tab/>
      </w:r>
      <w:r w:rsidRPr="003B2A2E">
        <w:rPr>
          <w:lang w:eastAsia="ja-JP"/>
        </w:rPr>
        <w:t xml:space="preserve">a serving cell from the set of serving cells, if search space sets with same </w:t>
      </w:r>
      <w:r w:rsidRPr="003B2A2E">
        <w:rPr>
          <w:i/>
        </w:rPr>
        <w:t>searchSpaceId</w:t>
      </w:r>
      <w:r w:rsidRPr="003B2A2E">
        <w:rPr>
          <w:lang w:eastAsia="ja-JP"/>
        </w:rPr>
        <w:t xml:space="preserve"> for one or both of DCI format 0_3 and DCI format 1_3, respectively, are provided on the serving cell and on the scheduling cell. </w:t>
      </w:r>
    </w:p>
    <w:p w14:paraId="022CC920" w14:textId="0BC84FD6" w:rsidR="001E45F5" w:rsidRPr="001E45F5" w:rsidRDefault="001E45F5" w:rsidP="001E45F5">
      <w:pPr>
        <w:rPr>
          <w:rFonts w:eastAsia="Times New Roman"/>
          <w:lang w:eastAsia="ko-KR"/>
        </w:rPr>
      </w:pPr>
      <w:r w:rsidRPr="001E45F5">
        <w:rPr>
          <w:rFonts w:eastAsia="Times New Roman"/>
          <w:lang w:eastAsia="ko-KR"/>
        </w:rPr>
        <w:t>For the following procedures in this clause, downlink cells are scheduled cells on which a UE is provided search space sets.</w:t>
      </w:r>
    </w:p>
    <w:p w14:paraId="69291C49" w14:textId="31067640" w:rsidR="00EA532F" w:rsidRDefault="00EA532F" w:rsidP="003B2A2E">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7" w:name="_Hlk23024772"/>
      <w:r w:rsidRPr="007558D4">
        <w:rPr>
          <w:rFonts w:cstheme="minorHAnsi"/>
          <w:i/>
          <w:iCs/>
          <w:color w:val="000000"/>
          <w:lang w:eastAsia="zh-CN"/>
        </w:rPr>
        <w:t>BDFactorR</w:t>
      </w:r>
      <w:bookmarkEnd w:id="667"/>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lastRenderedPageBreak/>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BE0229"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C6EFC93"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8"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8"/>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w:t>
      </w:r>
      <w:r w:rsidR="003B2A2E">
        <w:rPr>
          <w:lang w:eastAsia="zh-CN"/>
        </w:rPr>
        <w:t xml:space="preserve"> </w:t>
      </w:r>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lastRenderedPageBreak/>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70E7FD1C"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4F1F38">
        <w:t xml:space="preserve">, </w:t>
      </w:r>
      <w:r w:rsidR="004F1F38" w:rsidRPr="00845D26">
        <w:rPr>
          <w:i/>
          <w:iCs/>
        </w:rPr>
        <w:t>searchSpaceMulticastMCCH</w:t>
      </w:r>
      <w:r w:rsidR="004F1F38" w:rsidRPr="00F34A38">
        <w:t xml:space="preserve">, </w:t>
      </w:r>
      <w:r w:rsidR="004F1F38" w:rsidRPr="00845D26">
        <w:rPr>
          <w:i/>
          <w:iCs/>
        </w:rPr>
        <w:t>searchSpaceMulticastMTCH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w:t>
      </w:r>
      <w:r w:rsidR="00E62748">
        <w:lastRenderedPageBreak/>
        <w:t>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lastRenderedPageBreak/>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3C550A9D"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4F1F38" w:rsidRPr="002753F1">
        <w:t xml:space="preserve">, </w:t>
      </w:r>
      <w:r w:rsidR="004F1F38" w:rsidRPr="00A85F55">
        <w:rPr>
          <w:i/>
          <w:iCs/>
        </w:rPr>
        <w:t>searchSpaceMulticastMCCH</w:t>
      </w:r>
      <w:r w:rsidR="004F1F38" w:rsidRPr="002753F1">
        <w:t xml:space="preserve">, </w:t>
      </w:r>
      <w:r w:rsidR="004F1F38" w:rsidRPr="00A85F55">
        <w:rPr>
          <w:i/>
          <w:iCs/>
        </w:rPr>
        <w:t>searchSpaceMulticastMTCH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 xml:space="preserve">for search </w:t>
      </w:r>
      <w:r>
        <w:rPr>
          <w:iCs/>
          <w:lang w:val="en-US"/>
        </w:rPr>
        <w:lastRenderedPageBreak/>
        <w:t>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BE0229"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BE0229"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268C90A9" w14:textId="77777777" w:rsidR="00CE2354" w:rsidRPr="00D85FC3" w:rsidRDefault="00CE2354" w:rsidP="00CE2354">
      <w:r w:rsidRPr="00D85FC3">
        <w:t xml:space="preserve">If </w:t>
      </w:r>
      <w:r>
        <w:t>a</w:t>
      </w:r>
      <w:r w:rsidRPr="00D85FC3">
        <w:t xml:space="preserve"> UE </w:t>
      </w:r>
    </w:p>
    <w:p w14:paraId="799661F5" w14:textId="77777777" w:rsidR="00CE2354" w:rsidRPr="00D85FC3" w:rsidRDefault="00CE2354" w:rsidP="00CE2354">
      <w:pPr>
        <w:pStyle w:val="B1"/>
      </w:pPr>
      <w:r w:rsidRPr="00D85FC3">
        <w:t>-</w:t>
      </w:r>
      <w:r w:rsidRPr="00D85FC3">
        <w:tab/>
      </w:r>
      <w:r w:rsidRPr="00D85FC3">
        <w:rPr>
          <w:rFonts w:eastAsia="Malgun Gothic"/>
        </w:rPr>
        <w:t xml:space="preserve">is </w:t>
      </w:r>
      <w:r w:rsidRPr="00D85FC3">
        <w:rPr>
          <w:lang w:eastAsia="zh-CN"/>
        </w:rPr>
        <w:t xml:space="preserve">not provided </w:t>
      </w:r>
      <w:r w:rsidRPr="00D85FC3">
        <w:rPr>
          <w:i/>
        </w:rPr>
        <w:t>coresetPoolIndex</w:t>
      </w:r>
      <w:r w:rsidRPr="00D85FC3">
        <w:t xml:space="preserve"> for first CORESETs, or is provided </w:t>
      </w:r>
      <w:r w:rsidRPr="00D85FC3">
        <w:rPr>
          <w:i/>
        </w:rPr>
        <w:t>coresetPoolIndex</w:t>
      </w:r>
      <w:r w:rsidRPr="00D85FC3">
        <w:t xml:space="preserve"> with value 0 for first CORESETs, and </w:t>
      </w:r>
    </w:p>
    <w:p w14:paraId="1938E78C" w14:textId="77777777" w:rsidR="00CE2354" w:rsidRPr="00D85FC3" w:rsidRDefault="00CE2354" w:rsidP="00CE2354">
      <w:pPr>
        <w:pStyle w:val="B1"/>
      </w:pPr>
      <w:r w:rsidRPr="00D85FC3">
        <w:t>-</w:t>
      </w:r>
      <w:r w:rsidRPr="00D85FC3">
        <w:tab/>
        <w:t xml:space="preserve">is provided </w:t>
      </w:r>
      <w:r w:rsidRPr="00D85FC3">
        <w:rPr>
          <w:i/>
        </w:rPr>
        <w:t>coresetPoolIndex</w:t>
      </w:r>
      <w:r w:rsidRPr="00D85FC3">
        <w:t xml:space="preserve"> with value 1 for second CORESETs, and</w:t>
      </w:r>
    </w:p>
    <w:p w14:paraId="37179CEF" w14:textId="77777777" w:rsidR="00CE2354" w:rsidRPr="00D85FC3" w:rsidRDefault="00CE2354" w:rsidP="00CE2354">
      <w:pPr>
        <w:pStyle w:val="B1"/>
      </w:pPr>
      <w:r w:rsidRPr="00D85FC3">
        <w:t>-</w:t>
      </w:r>
      <w:r w:rsidRPr="00D85FC3">
        <w:tab/>
        <w:t xml:space="preserve">is provided </w:t>
      </w:r>
      <w:r w:rsidRPr="00D85FC3">
        <w:rPr>
          <w:rFonts w:eastAsia="Malgun Gothic"/>
          <w:i/>
          <w:iCs/>
        </w:rPr>
        <w:t>twoQCLTypeDforMulti-DCI</w:t>
      </w:r>
    </w:p>
    <w:p w14:paraId="1FEC43B5" w14:textId="77777777" w:rsidR="00CE2354" w:rsidRPr="00D85FC3" w:rsidRDefault="00CE2354" w:rsidP="00CE2354">
      <w:r w:rsidRPr="00D85FC3">
        <w:t xml:space="preserve">the UE applies </w:t>
      </w:r>
      <w:r>
        <w:t xml:space="preserve">the </w:t>
      </w:r>
      <w:r w:rsidRPr="00D85FC3">
        <w:t xml:space="preserve">procedures </w:t>
      </w:r>
      <w:r>
        <w:t xml:space="preserve">in the above paragraph </w:t>
      </w:r>
      <w:r w:rsidRPr="00D85FC3">
        <w:t>independently across the first CORESETs and the second CORESETs.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lastRenderedPageBreak/>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lastRenderedPageBreak/>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42AD9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F676CA">
        <w:rPr>
          <w:lang w:val="en-GB" w:eastAsia="ja-JP"/>
        </w:rPr>
        <w:t xml:space="preserve"> </w:t>
      </w:r>
      <w:r w:rsidR="00F676CA">
        <w:rPr>
          <w:lang w:val="en-US"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w:t>
      </w:r>
      <w:r w:rsidRPr="00025D0B">
        <w:rPr>
          <w:lang w:eastAsia="ja-JP"/>
        </w:rPr>
        <w:lastRenderedPageBreak/>
        <w:t xml:space="preserve">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9" w:name="_Toc83289682"/>
      <w:bookmarkStart w:id="670" w:name="_Toc156237226"/>
      <w:r>
        <w:t>10</w:t>
      </w:r>
      <w:r w:rsidRPr="00B916EC">
        <w:t>.</w:t>
      </w:r>
      <w:r>
        <w:t>1</w:t>
      </w:r>
      <w:r w:rsidRPr="00B916EC">
        <w:t>.</w:t>
      </w:r>
      <w:r>
        <w:t>1</w:t>
      </w:r>
      <w:r w:rsidRPr="00B916EC">
        <w:tab/>
      </w:r>
      <w:bookmarkEnd w:id="669"/>
      <w:r>
        <w:t>Self-carrier and cross-carrier scheduling on the primary cell</w:t>
      </w:r>
      <w:bookmarkEnd w:id="670"/>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lastRenderedPageBreak/>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71" w:name="_Toc12021487"/>
      <w:bookmarkStart w:id="672" w:name="_Toc20311599"/>
      <w:bookmarkStart w:id="673" w:name="_Toc26719424"/>
      <w:bookmarkStart w:id="674" w:name="_Toc29894859"/>
      <w:bookmarkStart w:id="675" w:name="_Toc29899158"/>
      <w:bookmarkStart w:id="676" w:name="_Toc29899576"/>
      <w:bookmarkStart w:id="677" w:name="_Toc29917313"/>
      <w:bookmarkStart w:id="678" w:name="_Toc36498187"/>
      <w:bookmarkStart w:id="679" w:name="_Toc45699214"/>
      <w:bookmarkStart w:id="680" w:name="_Toc156237227"/>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71"/>
      <w:bookmarkEnd w:id="672"/>
      <w:bookmarkEnd w:id="673"/>
      <w:bookmarkEnd w:id="674"/>
      <w:bookmarkEnd w:id="675"/>
      <w:bookmarkEnd w:id="676"/>
      <w:bookmarkEnd w:id="677"/>
      <w:bookmarkEnd w:id="678"/>
      <w:bookmarkEnd w:id="679"/>
      <w:bookmarkEnd w:id="680"/>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lastRenderedPageBreak/>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54"/>
        <w:gridCol w:w="1884"/>
        <w:gridCol w:w="1709"/>
        <w:gridCol w:w="1948"/>
        <w:gridCol w:w="2156"/>
      </w:tblGrid>
      <w:tr w:rsidR="003A4EE7" w:rsidRPr="00BB208D" w14:paraId="572EF807" w14:textId="77777777" w:rsidTr="003A4EE7">
        <w:trPr>
          <w:cantSplit/>
          <w:jc w:val="center"/>
        </w:trPr>
        <w:tc>
          <w:tcPr>
            <w:tcW w:w="1954" w:type="dxa"/>
            <w:shd w:val="clear" w:color="auto" w:fill="E0E0E0"/>
            <w:vAlign w:val="center"/>
          </w:tcPr>
          <w:p w14:paraId="569998FC" w14:textId="77777777" w:rsidR="003A4EE7" w:rsidRPr="00B916EC" w:rsidRDefault="003A4EE7" w:rsidP="003A4EE7">
            <w:pPr>
              <w:pStyle w:val="TAH"/>
            </w:pPr>
          </w:p>
        </w:tc>
        <w:tc>
          <w:tcPr>
            <w:tcW w:w="1884" w:type="dxa"/>
            <w:shd w:val="clear" w:color="auto" w:fill="E0E0E0"/>
            <w:vAlign w:val="center"/>
          </w:tcPr>
          <w:p w14:paraId="5D8ECD11" w14:textId="20ED764A" w:rsidR="003A4EE7" w:rsidRPr="00B916EC" w:rsidRDefault="003A4EE7" w:rsidP="003A4EE7">
            <w:pPr>
              <w:pStyle w:val="TAH"/>
            </w:pPr>
            <w:r>
              <w:t>DCI format 0_0</w:t>
            </w:r>
            <w:r w:rsidRPr="001B7540">
              <w:t>/0_2</w:t>
            </w:r>
            <w:r w:rsidRPr="00B916EC">
              <w:t xml:space="preserve"> </w:t>
            </w:r>
          </w:p>
        </w:tc>
        <w:tc>
          <w:tcPr>
            <w:tcW w:w="1709" w:type="dxa"/>
            <w:shd w:val="clear" w:color="auto" w:fill="E0E0E0"/>
          </w:tcPr>
          <w:p w14:paraId="36B0B6F5" w14:textId="3816F87C" w:rsidR="003A4EE7" w:rsidRDefault="003A4EE7" w:rsidP="003A4EE7">
            <w:pPr>
              <w:pStyle w:val="TAH"/>
            </w:pPr>
            <w:r>
              <w:t>DCI format 0_1</w:t>
            </w:r>
          </w:p>
        </w:tc>
        <w:tc>
          <w:tcPr>
            <w:tcW w:w="1948" w:type="dxa"/>
            <w:shd w:val="clear" w:color="auto" w:fill="E0E0E0"/>
            <w:vAlign w:val="center"/>
          </w:tcPr>
          <w:p w14:paraId="4A5DF6FE" w14:textId="5A349CB6" w:rsidR="003A4EE7" w:rsidRDefault="003A4EE7" w:rsidP="003A4EE7">
            <w:pPr>
              <w:pStyle w:val="TAH"/>
            </w:pPr>
            <w:r>
              <w:t>DCI format 1_0</w:t>
            </w:r>
            <w:r w:rsidRPr="001B7540">
              <w:t>/1_2</w:t>
            </w:r>
            <w:r w:rsidRPr="0088027F">
              <w:t>/4_1</w:t>
            </w:r>
          </w:p>
        </w:tc>
        <w:tc>
          <w:tcPr>
            <w:tcW w:w="2156" w:type="dxa"/>
            <w:shd w:val="clear" w:color="auto" w:fill="E0E0E0"/>
            <w:vAlign w:val="center"/>
          </w:tcPr>
          <w:p w14:paraId="11D944BE" w14:textId="7E4796C1" w:rsidR="003A4EE7" w:rsidRDefault="003A4EE7" w:rsidP="003A4EE7">
            <w:pPr>
              <w:pStyle w:val="TAH"/>
            </w:pPr>
            <w:r>
              <w:t>DCI format 1_1</w:t>
            </w:r>
            <w:r w:rsidRPr="0088027F">
              <w:t>/4_2</w:t>
            </w:r>
          </w:p>
        </w:tc>
      </w:tr>
      <w:tr w:rsidR="003A4EE7" w:rsidRPr="00D4651E" w14:paraId="650DDC20" w14:textId="77777777" w:rsidTr="003A4EE7">
        <w:trPr>
          <w:cantSplit/>
          <w:jc w:val="center"/>
        </w:trPr>
        <w:tc>
          <w:tcPr>
            <w:tcW w:w="1954" w:type="dxa"/>
            <w:vAlign w:val="center"/>
          </w:tcPr>
          <w:p w14:paraId="05D8F92F"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273F330B" w14:textId="252B04F1" w:rsidR="003A4EE7" w:rsidRPr="00D4651E" w:rsidRDefault="003A4EE7" w:rsidP="003A4EE7">
            <w:pPr>
              <w:pStyle w:val="TAC"/>
              <w:rPr>
                <w:rFonts w:cs="Arial"/>
                <w:szCs w:val="18"/>
              </w:rPr>
            </w:pPr>
            <w:r w:rsidRPr="00D4651E">
              <w:rPr>
                <w:rFonts w:cs="Arial"/>
                <w:szCs w:val="18"/>
              </w:rPr>
              <w:t>set to all '0's</w:t>
            </w:r>
          </w:p>
        </w:tc>
        <w:tc>
          <w:tcPr>
            <w:tcW w:w="1709" w:type="dxa"/>
            <w:vAlign w:val="center"/>
          </w:tcPr>
          <w:p w14:paraId="057B0ADF" w14:textId="64477AD2" w:rsidR="003A4EE7" w:rsidRPr="00D4651E" w:rsidRDefault="003A4EE7" w:rsidP="003A4EE7">
            <w:pPr>
              <w:pStyle w:val="TAC"/>
              <w:rPr>
                <w:rFonts w:cs="Arial"/>
                <w:szCs w:val="18"/>
              </w:rPr>
            </w:pPr>
            <w:r w:rsidRPr="00D4651E">
              <w:rPr>
                <w:rFonts w:cs="Arial"/>
                <w:szCs w:val="18"/>
              </w:rPr>
              <w:t>set to all '0's</w:t>
            </w:r>
          </w:p>
        </w:tc>
        <w:tc>
          <w:tcPr>
            <w:tcW w:w="1948" w:type="dxa"/>
            <w:vAlign w:val="center"/>
          </w:tcPr>
          <w:p w14:paraId="3E95FDC5" w14:textId="7D129993"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B354111" w14:textId="77777777" w:rsidR="003A4EE7" w:rsidRPr="00D4651E" w:rsidRDefault="003A4EE7" w:rsidP="003A4EE7">
            <w:pPr>
              <w:pStyle w:val="TAC"/>
              <w:rPr>
                <w:rFonts w:cs="Arial"/>
                <w:szCs w:val="18"/>
              </w:rPr>
            </w:pPr>
            <w:r w:rsidRPr="00D4651E">
              <w:rPr>
                <w:rFonts w:cs="Arial"/>
                <w:szCs w:val="18"/>
              </w:rPr>
              <w:t>set to all '0's</w:t>
            </w:r>
          </w:p>
        </w:tc>
      </w:tr>
      <w:tr w:rsidR="003A4EE7" w:rsidRPr="00D4651E" w14:paraId="7EF20B43" w14:textId="77777777" w:rsidTr="003A4EE7">
        <w:trPr>
          <w:cantSplit/>
          <w:jc w:val="center"/>
        </w:trPr>
        <w:tc>
          <w:tcPr>
            <w:tcW w:w="1954" w:type="dxa"/>
            <w:vAlign w:val="center"/>
          </w:tcPr>
          <w:p w14:paraId="02B96FDE"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494A31C3" w14:textId="4FE94D68" w:rsidR="003A4EE7" w:rsidRPr="00D4651E" w:rsidRDefault="003A4EE7" w:rsidP="003A4EE7">
            <w:pPr>
              <w:pStyle w:val="TAC"/>
              <w:rPr>
                <w:rFonts w:cs="Arial"/>
                <w:szCs w:val="18"/>
              </w:rPr>
            </w:pPr>
            <w:r w:rsidRPr="00D4651E">
              <w:rPr>
                <w:rFonts w:cs="Arial"/>
                <w:szCs w:val="18"/>
              </w:rPr>
              <w:t>set to all '0's</w:t>
            </w:r>
          </w:p>
        </w:tc>
        <w:tc>
          <w:tcPr>
            <w:tcW w:w="1709" w:type="dxa"/>
            <w:vAlign w:val="center"/>
          </w:tcPr>
          <w:p w14:paraId="702B6C3B" w14:textId="253FB8F6" w:rsidR="003A4EE7" w:rsidRPr="00D4651E" w:rsidRDefault="003A4EE7" w:rsidP="003A4EE7">
            <w:pPr>
              <w:pStyle w:val="TAC"/>
              <w:rPr>
                <w:rFonts w:cs="Arial"/>
                <w:szCs w:val="18"/>
              </w:rPr>
            </w:pPr>
            <w:r w:rsidRPr="00D4651E">
              <w:rPr>
                <w:rFonts w:cs="Arial"/>
                <w:szCs w:val="18"/>
              </w:rPr>
              <w:t>For the enabled transport block: set to all '0's</w:t>
            </w:r>
          </w:p>
        </w:tc>
        <w:tc>
          <w:tcPr>
            <w:tcW w:w="1948" w:type="dxa"/>
            <w:vAlign w:val="center"/>
          </w:tcPr>
          <w:p w14:paraId="3E63D171" w14:textId="4111C5A3"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666C075" w14:textId="3A5ED90C" w:rsidR="003A4EE7" w:rsidRPr="00D4651E" w:rsidRDefault="003A4EE7" w:rsidP="003A4EE7">
            <w:pPr>
              <w:pStyle w:val="TAC"/>
              <w:rPr>
                <w:rFonts w:cs="Arial"/>
                <w:szCs w:val="18"/>
              </w:rPr>
            </w:pPr>
            <w:r w:rsidRPr="00D4651E">
              <w:rPr>
                <w:rFonts w:cs="Arial"/>
                <w:szCs w:val="18"/>
              </w:rPr>
              <w:t>For the enabled transport block: 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54"/>
        <w:gridCol w:w="1884"/>
        <w:gridCol w:w="1709"/>
        <w:gridCol w:w="1948"/>
        <w:gridCol w:w="2156"/>
      </w:tblGrid>
      <w:tr w:rsidR="003A4EE7" w:rsidRPr="001B7540" w14:paraId="7F1E0B3E" w14:textId="77777777" w:rsidTr="003A4EE7">
        <w:trPr>
          <w:cantSplit/>
          <w:jc w:val="center"/>
        </w:trPr>
        <w:tc>
          <w:tcPr>
            <w:tcW w:w="1954" w:type="dxa"/>
            <w:shd w:val="clear" w:color="auto" w:fill="E0E0E0"/>
            <w:vAlign w:val="center"/>
          </w:tcPr>
          <w:p w14:paraId="03F8E37E" w14:textId="77777777" w:rsidR="003A4EE7" w:rsidRPr="001B7540" w:rsidRDefault="003A4EE7" w:rsidP="003A4EE7">
            <w:pPr>
              <w:pStyle w:val="TAH"/>
            </w:pPr>
          </w:p>
        </w:tc>
        <w:tc>
          <w:tcPr>
            <w:tcW w:w="1884" w:type="dxa"/>
            <w:shd w:val="clear" w:color="auto" w:fill="E0E0E0"/>
            <w:vAlign w:val="center"/>
          </w:tcPr>
          <w:p w14:paraId="7E3C1324" w14:textId="2EBA1B0B" w:rsidR="003A4EE7" w:rsidRPr="001B7540" w:rsidRDefault="003A4EE7" w:rsidP="003A4EE7">
            <w:pPr>
              <w:pStyle w:val="TAH"/>
            </w:pPr>
            <w:r w:rsidRPr="001B7540">
              <w:t xml:space="preserve">DCI format 0_0/0_2 </w:t>
            </w:r>
          </w:p>
        </w:tc>
        <w:tc>
          <w:tcPr>
            <w:tcW w:w="1709" w:type="dxa"/>
            <w:shd w:val="clear" w:color="auto" w:fill="E0E0E0"/>
          </w:tcPr>
          <w:p w14:paraId="1BCBC2C6" w14:textId="29A82B3A" w:rsidR="003A4EE7" w:rsidRPr="001B7540" w:rsidRDefault="003A4EE7" w:rsidP="003A4EE7">
            <w:pPr>
              <w:pStyle w:val="TAH"/>
            </w:pPr>
            <w:r>
              <w:t>DCI format 0_1</w:t>
            </w:r>
          </w:p>
        </w:tc>
        <w:tc>
          <w:tcPr>
            <w:tcW w:w="1948" w:type="dxa"/>
            <w:shd w:val="clear" w:color="auto" w:fill="E0E0E0"/>
            <w:vAlign w:val="center"/>
          </w:tcPr>
          <w:p w14:paraId="61B73906" w14:textId="192195CA" w:rsidR="003A4EE7" w:rsidRPr="001B7540" w:rsidRDefault="003A4EE7" w:rsidP="003A4EE7">
            <w:pPr>
              <w:pStyle w:val="TAH"/>
            </w:pPr>
            <w:r w:rsidRPr="001B7540">
              <w:t>DCI format 1_0/1_2</w:t>
            </w:r>
            <w:r w:rsidRPr="0088027F">
              <w:t>/4_1</w:t>
            </w:r>
          </w:p>
        </w:tc>
        <w:tc>
          <w:tcPr>
            <w:tcW w:w="2156" w:type="dxa"/>
            <w:shd w:val="clear" w:color="auto" w:fill="E0E0E0"/>
            <w:vAlign w:val="center"/>
          </w:tcPr>
          <w:p w14:paraId="4D137937" w14:textId="36C02AEA" w:rsidR="003A4EE7" w:rsidRPr="001B7540" w:rsidRDefault="003A4EE7" w:rsidP="003A4EE7">
            <w:pPr>
              <w:pStyle w:val="TAH"/>
            </w:pPr>
            <w:r w:rsidRPr="001B7540">
              <w:t>DCI format 1_1</w:t>
            </w:r>
            <w:r w:rsidRPr="0088027F">
              <w:t>/4_2</w:t>
            </w:r>
          </w:p>
        </w:tc>
      </w:tr>
      <w:tr w:rsidR="003A4EE7" w:rsidRPr="00D4651E" w14:paraId="393CDEA9" w14:textId="77777777" w:rsidTr="003A4EE7">
        <w:trPr>
          <w:cantSplit/>
          <w:jc w:val="center"/>
        </w:trPr>
        <w:tc>
          <w:tcPr>
            <w:tcW w:w="1954" w:type="dxa"/>
            <w:vAlign w:val="center"/>
          </w:tcPr>
          <w:p w14:paraId="78B63A5D"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72CAF820" w14:textId="77777777" w:rsidR="003A4EE7" w:rsidRPr="00D4651E" w:rsidRDefault="003A4EE7" w:rsidP="003A4EE7">
            <w:pPr>
              <w:pStyle w:val="TAC"/>
              <w:rPr>
                <w:rFonts w:cs="Arial"/>
                <w:szCs w:val="18"/>
              </w:rPr>
            </w:pPr>
            <w:r w:rsidRPr="00D4651E">
              <w:rPr>
                <w:rFonts w:cs="Arial"/>
                <w:szCs w:val="18"/>
              </w:rPr>
              <w:t>set to all '0's</w:t>
            </w:r>
          </w:p>
        </w:tc>
        <w:tc>
          <w:tcPr>
            <w:tcW w:w="1709" w:type="dxa"/>
          </w:tcPr>
          <w:p w14:paraId="46EC4D1F" w14:textId="338F2291" w:rsidR="003A4EE7" w:rsidRPr="00D4651E" w:rsidRDefault="003A4EE7" w:rsidP="003A4EE7">
            <w:pPr>
              <w:pStyle w:val="TAC"/>
              <w:rPr>
                <w:rFonts w:cs="Arial"/>
                <w:szCs w:val="18"/>
              </w:rPr>
            </w:pPr>
            <w:r w:rsidRPr="00D4651E">
              <w:rPr>
                <w:rFonts w:cs="Arial"/>
                <w:szCs w:val="18"/>
              </w:rPr>
              <w:t>For the enabled transport block: set to all '0's</w:t>
            </w:r>
          </w:p>
        </w:tc>
        <w:tc>
          <w:tcPr>
            <w:tcW w:w="1948" w:type="dxa"/>
            <w:vAlign w:val="center"/>
          </w:tcPr>
          <w:p w14:paraId="6F9DD750" w14:textId="0E2C4540"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55A034A" w14:textId="77777777" w:rsidR="003A4EE7" w:rsidRPr="00D4651E" w:rsidRDefault="003A4EE7" w:rsidP="003A4EE7">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lastRenderedPageBreak/>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81" w:name="_Toc45699215"/>
      <w:bookmarkStart w:id="682" w:name="_Toc156237228"/>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81"/>
      <w:bookmarkEnd w:id="682"/>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3703F29F" w14:textId="77777777" w:rsidR="00E169CB" w:rsidRDefault="00E169CB" w:rsidP="00E169CB">
      <w:pPr>
        <w:rPr>
          <w:lang w:eastAsia="zh-CN"/>
        </w:rPr>
      </w:pPr>
    </w:p>
    <w:p w14:paraId="33C67149" w14:textId="25D3522B" w:rsidR="00E169CB" w:rsidRPr="00E169CB" w:rsidRDefault="00E169CB" w:rsidP="00E169CB">
      <w:pPr>
        <w:rPr>
          <w:lang w:eastAsia="zh-CN"/>
        </w:rPr>
      </w:pPr>
      <w:r w:rsidRPr="00E169CB">
        <w:rPr>
          <w:lang w:eastAsia="zh-CN"/>
        </w:rPr>
        <w:t>A UE validates, for SL PRS activation or release, a SL configured grant Type 2 PDCCH if</w:t>
      </w:r>
    </w:p>
    <w:p w14:paraId="5EF4CD2B" w14:textId="77777777" w:rsidR="00E169CB" w:rsidRPr="00E169CB" w:rsidRDefault="00E169CB" w:rsidP="00E169CB">
      <w:pPr>
        <w:pStyle w:val="B1"/>
      </w:pPr>
      <w:r w:rsidRPr="00E169CB">
        <w:t>-</w:t>
      </w:r>
      <w:r w:rsidRPr="00E169CB">
        <w:tab/>
        <w:t xml:space="preserve">the CRC of a corresponding DCI format 3_2 </w:t>
      </w:r>
      <w:r w:rsidRPr="00E169CB">
        <w:rPr>
          <w:lang w:val="en-US"/>
        </w:rPr>
        <w:t>is</w:t>
      </w:r>
      <w:r w:rsidRPr="00E169CB">
        <w:t xml:space="preserve"> scrambled with a SL-PRS-CS-RNTI</w:t>
      </w:r>
      <w:r w:rsidRPr="00E169CB">
        <w:rPr>
          <w:lang w:val="en-US"/>
        </w:rPr>
        <w:t xml:space="preserve"> </w:t>
      </w:r>
      <w:r w:rsidRPr="00E169CB">
        <w:rPr>
          <w:lang w:eastAsia="zh-CN"/>
        </w:rPr>
        <w:t xml:space="preserve">provided by </w:t>
      </w:r>
      <w:r w:rsidRPr="00E169CB">
        <w:rPr>
          <w:i/>
          <w:lang w:val="en-US"/>
        </w:rPr>
        <w:t>sl-PRS-CS</w:t>
      </w:r>
      <w:r w:rsidRPr="00E169CB">
        <w:rPr>
          <w:i/>
        </w:rPr>
        <w:t>-RNTI</w:t>
      </w:r>
      <w:r w:rsidRPr="00E169CB">
        <w:rPr>
          <w:lang w:val="en-US"/>
        </w:rPr>
        <w:t>, and</w:t>
      </w:r>
    </w:p>
    <w:p w14:paraId="2E4903DD" w14:textId="6050F6EA" w:rsidR="003638A6" w:rsidRPr="00E169CB" w:rsidRDefault="00E169CB" w:rsidP="00E169CB">
      <w:pPr>
        <w:pStyle w:val="B1"/>
      </w:pPr>
      <w:r w:rsidRPr="00E169CB">
        <w:t>-</w:t>
      </w:r>
      <w:r w:rsidRPr="00E169CB">
        <w:tab/>
        <w:t xml:space="preserve">the </w:t>
      </w:r>
      <w:r w:rsidRPr="00E169CB">
        <w:rPr>
          <w:lang w:val="en-US"/>
        </w:rPr>
        <w:t>activation/release indication</w:t>
      </w:r>
      <w:r w:rsidRPr="00E169CB">
        <w:t xml:space="preserve"> field </w:t>
      </w:r>
      <w:r w:rsidRPr="00E169CB">
        <w:rPr>
          <w:lang w:val="en-US" w:eastAsia="zh-CN"/>
        </w:rPr>
        <w:t>in the DCI format 3_2</w:t>
      </w:r>
      <w:r w:rsidRPr="00E169CB">
        <w:rPr>
          <w:lang w:val="en-US"/>
        </w:rPr>
        <w:t xml:space="preserve"> </w:t>
      </w:r>
      <w:r w:rsidRPr="00E169CB">
        <w:t>is set to '1’ for activation and to ‘0’ for release</w:t>
      </w:r>
      <w:r>
        <w:t>.</w:t>
      </w:r>
    </w:p>
    <w:p w14:paraId="41AA91FC" w14:textId="77777777" w:rsidR="0000023C" w:rsidRPr="00B916EC" w:rsidRDefault="0000023C" w:rsidP="0000023C">
      <w:pPr>
        <w:pStyle w:val="Heading2"/>
        <w:rPr>
          <w:lang w:eastAsia="zh-CN"/>
        </w:rPr>
      </w:pPr>
      <w:bookmarkStart w:id="683" w:name="_Toc29894868"/>
      <w:bookmarkStart w:id="684" w:name="_Toc29899167"/>
      <w:bookmarkStart w:id="685" w:name="_Toc29899585"/>
      <w:bookmarkStart w:id="686" w:name="_Toc29917314"/>
      <w:bookmarkStart w:id="687" w:name="_Toc36498188"/>
      <w:bookmarkStart w:id="688" w:name="_Toc45699216"/>
      <w:bookmarkStart w:id="689" w:name="_Toc156237229"/>
      <w:r>
        <w:rPr>
          <w:lang w:eastAsia="zh-CN"/>
        </w:rPr>
        <w:t>10.3</w:t>
      </w:r>
      <w:r>
        <w:rPr>
          <w:lang w:eastAsia="zh-CN"/>
        </w:rPr>
        <w:tab/>
        <w:t>PDCCH monitoring indication and dormancy/non-dormancy behaviour for SCells</w:t>
      </w:r>
      <w:bookmarkEnd w:id="683"/>
      <w:bookmarkEnd w:id="684"/>
      <w:bookmarkEnd w:id="685"/>
      <w:bookmarkEnd w:id="686"/>
      <w:bookmarkEnd w:id="687"/>
      <w:bookmarkEnd w:id="688"/>
      <w:bookmarkEnd w:id="689"/>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lastRenderedPageBreak/>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A13D4EE" w:rsidR="006630B7" w:rsidRPr="00B713CC" w:rsidRDefault="0000023C" w:rsidP="006630B7">
      <w:r>
        <w:t xml:space="preserve">If a UE reports for an active DL BWP a </w:t>
      </w:r>
      <w:r w:rsidR="00026172">
        <w:rPr>
          <w:i/>
          <w:iCs/>
        </w:rPr>
        <w:t>MinTimeGap</w:t>
      </w:r>
      <w:r w:rsidR="00026172" w:rsidRPr="00665009">
        <w:t xml:space="preserve"> </w:t>
      </w:r>
      <w:r w:rsidR="00665009" w:rsidRPr="00B05615">
        <w:t xml:space="preserve">or </w:t>
      </w:r>
      <w:r w:rsidR="00665009">
        <w:rPr>
          <w:i/>
          <w:iCs/>
        </w:rPr>
        <w:t>MinTimeGapFR2-2</w:t>
      </w:r>
      <w:r w:rsidR="00665009" w:rsidRPr="00665009">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MinTimeGap</w:t>
      </w:r>
      <w:r w:rsidR="00665009" w:rsidRPr="00665009">
        <w:t xml:space="preserve"> </w:t>
      </w:r>
      <w:r w:rsidR="00665009" w:rsidRPr="00B05615">
        <w:t xml:space="preserve">or </w:t>
      </w:r>
      <w:r w:rsidR="00665009">
        <w:rPr>
          <w:i/>
          <w:iCs/>
        </w:rPr>
        <w:t>MinTimeGapFR2-2</w:t>
      </w:r>
      <w:r w:rsidR="00665009" w:rsidRPr="00665009">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90"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90"/>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lastRenderedPageBreak/>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91"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91"/>
    <w:p w14:paraId="02EB1F1B" w14:textId="375A03A4" w:rsidR="0000023C" w:rsidRDefault="0000023C" w:rsidP="0000023C">
      <w:r w:rsidRPr="004D27D9">
        <w:t xml:space="preserve">If a UE is provided search space sets to monitor PDCCH for detection of DCI format </w:t>
      </w:r>
      <w:r>
        <w:t>0_1</w:t>
      </w:r>
      <w:r w:rsidR="001E45F5">
        <w:t>/0_3/1_1/1_3</w:t>
      </w:r>
      <w:r w:rsidRPr="004D27D9">
        <w:t xml:space="preserve"> and if</w:t>
      </w:r>
      <w:r>
        <w:t xml:space="preserve"> </w:t>
      </w:r>
      <w:r w:rsidR="001E45F5">
        <w:t>any</w:t>
      </w:r>
      <w:r>
        <w:t xml:space="preserve"> of</w:t>
      </w:r>
      <w:r w:rsidRPr="004D27D9">
        <w:t xml:space="preserve"> </w:t>
      </w:r>
      <w:r>
        <w:t>DCI format 0_1</w:t>
      </w:r>
      <w:r w:rsidR="001E45F5">
        <w:t>/0_3/1_1/1_3</w:t>
      </w:r>
      <w:r>
        <w:t xml:space="preserve"> include</w:t>
      </w:r>
      <w:r w:rsidR="001E45F5">
        <w:t>s</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40A075F2" w:rsidR="0000023C" w:rsidRDefault="0000023C" w:rsidP="0000023C">
      <w:pPr>
        <w:pStyle w:val="B1"/>
      </w:pPr>
      <w:r>
        <w:t>-</w:t>
      </w:r>
      <w:r>
        <w:tab/>
        <w:t xml:space="preserve">each bit of the bitmap corresponds to a group of configured SCells from the number of groups of configured </w:t>
      </w:r>
      <w:r w:rsidR="001E45F5">
        <w:t>S</w:t>
      </w:r>
      <w:r w:rsidR="001E45F5">
        <w:rPr>
          <w:lang w:val="en-GB"/>
        </w:rPr>
        <w:t>C</w:t>
      </w:r>
      <w:r w:rsidR="001E45F5">
        <w:t>ells</w:t>
      </w:r>
    </w:p>
    <w:p w14:paraId="21E3AD69" w14:textId="199114AC" w:rsidR="00153155" w:rsidRPr="000E28A2" w:rsidRDefault="00153155" w:rsidP="00153155">
      <w:pPr>
        <w:pStyle w:val="B1"/>
      </w:pPr>
      <w:r w:rsidRPr="000E28A2">
        <w:t>-</w:t>
      </w:r>
      <w:r w:rsidRPr="000E28A2">
        <w:tab/>
        <w:t>if the UE detects a DCI format 0_1</w:t>
      </w:r>
      <w:r w:rsidR="001E45F5">
        <w:t>/1_1</w:t>
      </w:r>
      <w:r w:rsidRPr="000E28A2">
        <w:t xml:space="preserve"> that does not include a carrier indicator field, or a DCI format 0_1</w:t>
      </w:r>
      <w:r w:rsidR="001E45F5">
        <w:t>/1_1</w:t>
      </w:r>
      <w:r w:rsidRPr="000E28A2">
        <w:t xml:space="preserve">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1E45F5">
        <w:rPr>
          <w:lang w:val="en-US"/>
        </w:rPr>
        <w:t xml:space="preserve"> , or if the UE detects a </w:t>
      </w:r>
      <w:r w:rsidR="001E45F5" w:rsidRPr="000E28A2">
        <w:t>DCI format 0_</w:t>
      </w:r>
      <w:r w:rsidR="001E45F5">
        <w:t>3/</w:t>
      </w:r>
      <w:r w:rsidR="001E45F5" w:rsidRPr="000E28A2">
        <w:t>1_</w:t>
      </w:r>
      <w:r w:rsidR="001E45F5">
        <w:t>3</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0F9F2276" w:rsidR="0000023C" w:rsidRDefault="0000023C" w:rsidP="0000023C">
      <w:r w:rsidRPr="004D27D9">
        <w:t xml:space="preserve">If a UE is provided search space sets to monitor PDCCH for detection of </w:t>
      </w:r>
      <w:r>
        <w:t xml:space="preserve">DCI format </w:t>
      </w:r>
      <w:r w:rsidRPr="004D27D9">
        <w:t>1_1</w:t>
      </w:r>
      <w:r w:rsidR="001E45F5">
        <w:t>, or of DCI format 1_3</w:t>
      </w:r>
      <w:r>
        <w:t>,</w:t>
      </w:r>
      <w:r w:rsidRPr="004D27D9">
        <w:t xml:space="preserve"> </w:t>
      </w:r>
      <w:r>
        <w:t>and if</w:t>
      </w:r>
    </w:p>
    <w:p w14:paraId="47A1FE68" w14:textId="5F7B31B1" w:rsidR="0052542E" w:rsidRDefault="0052542E" w:rsidP="001E45F5">
      <w:pPr>
        <w:pStyle w:val="B1"/>
      </w:pPr>
      <w:r w:rsidRPr="009552D5">
        <w:t>-</w:t>
      </w:r>
      <w:r w:rsidRPr="009552D5">
        <w:tab/>
      </w:r>
      <w:r>
        <w:t xml:space="preserve">the CRC of </w:t>
      </w:r>
      <w:r w:rsidRPr="00A14DE9">
        <w:t xml:space="preserve">DCI format 1_1 </w:t>
      </w:r>
      <w:r w:rsidR="001E45F5">
        <w:t>or of DCI format 1_3</w:t>
      </w:r>
      <w:r w:rsidR="001E45F5">
        <w:rPr>
          <w:lang w:val="en-GB"/>
        </w:rPr>
        <w:t xml:space="preserve"> </w:t>
      </w:r>
      <w:r w:rsidRPr="00A14DE9">
        <w:t>is scrambled by a C-RNTI or a</w:t>
      </w:r>
      <w:r w:rsidR="001E45F5">
        <w:rPr>
          <w:lang w:val="en-GB"/>
        </w:rPr>
        <w:t>n</w:t>
      </w:r>
      <w:r w:rsidRPr="00A14DE9">
        <w:t xml:space="preserve"> MCS-C-RNTI, and</w:t>
      </w:r>
      <w:r>
        <w:t xml:space="preserve"> if</w:t>
      </w:r>
      <w:r w:rsidRPr="00A14DE9">
        <w:t xml:space="preserve"> </w:t>
      </w:r>
    </w:p>
    <w:p w14:paraId="58DD9845" w14:textId="747798A2" w:rsidR="00D93568" w:rsidRDefault="00D93568" w:rsidP="001E45F5">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D7836BC" w14:textId="77777777" w:rsidR="001E45F5" w:rsidRPr="001E45F5" w:rsidRDefault="001E45F5" w:rsidP="001E45F5">
      <w:pPr>
        <w:pStyle w:val="B1"/>
        <w:rPr>
          <w:rFonts w:eastAsia="Times New Roman"/>
        </w:rPr>
      </w:pPr>
      <w:r w:rsidRPr="001E45F5">
        <w:rPr>
          <w:rFonts w:eastAsia="Times New Roman"/>
        </w:rPr>
        <w:t>-</w:t>
      </w:r>
      <w:r w:rsidRPr="001E45F5">
        <w:rPr>
          <w:rFonts w:eastAsia="Times New Roman"/>
        </w:rPr>
        <w:tab/>
        <w:t xml:space="preserve">for DCI format 1_3, </w:t>
      </w:r>
      <w:r w:rsidRPr="001E45F5">
        <w:rPr>
          <w:rFonts w:eastAsia="Times New Roman"/>
          <w:lang w:val="en-US"/>
        </w:rPr>
        <w:t xml:space="preserve">a </w:t>
      </w:r>
      <w:r w:rsidRPr="001E45F5">
        <w:rPr>
          <w:rFonts w:eastAsia="Malgun Gothic"/>
          <w:bCs/>
          <w:lang w:eastAsia="zh-CN"/>
        </w:rPr>
        <w:t xml:space="preserve">HARQ-ACK retransmission indicator </w:t>
      </w:r>
      <w:r w:rsidRPr="001E45F5">
        <w:rPr>
          <w:rFonts w:eastAsia="Times New Roman"/>
          <w:lang w:val="en-US"/>
        </w:rPr>
        <w:t>field</w:t>
      </w:r>
      <w:r w:rsidRPr="001E45F5">
        <w:rPr>
          <w:rFonts w:eastAsia="Times New Roman"/>
        </w:rPr>
        <w:t xml:space="preserve"> is</w:t>
      </w:r>
      <w:r w:rsidRPr="001E45F5">
        <w:rPr>
          <w:rFonts w:eastAsia="Times New Roman"/>
          <w:lang w:val="en-US"/>
        </w:rPr>
        <w:t xml:space="preserve"> </w:t>
      </w:r>
      <w:r w:rsidRPr="001E45F5">
        <w:rPr>
          <w:rFonts w:eastAsia="Times New Roman"/>
        </w:rPr>
        <w:t xml:space="preserve">not present or </w:t>
      </w:r>
      <w:r w:rsidRPr="001E45F5">
        <w:rPr>
          <w:rFonts w:eastAsia="Times New Roman"/>
          <w:lang w:val="en-US"/>
        </w:rPr>
        <w:t>has a</w:t>
      </w:r>
      <w:r w:rsidRPr="001E45F5">
        <w:rPr>
          <w:rFonts w:eastAsia="Times New Roman"/>
        </w:rPr>
        <w:t xml:space="preserve"> '0'</w:t>
      </w:r>
      <w:r w:rsidRPr="001E45F5">
        <w:rPr>
          <w:rFonts w:eastAsia="Times New Roman"/>
          <w:lang w:val="en-US"/>
        </w:rPr>
        <w:t xml:space="preserve"> value</w:t>
      </w:r>
      <w:r w:rsidRPr="001E45F5">
        <w:rPr>
          <w:rFonts w:eastAsia="Times New Roman"/>
        </w:rPr>
        <w:t>, and if</w:t>
      </w:r>
    </w:p>
    <w:p w14:paraId="37D8C22F" w14:textId="77777777" w:rsidR="001E45F5" w:rsidRPr="001E45F5" w:rsidRDefault="001E45F5" w:rsidP="001E45F5">
      <w:pPr>
        <w:pStyle w:val="B1"/>
        <w:rPr>
          <w:rFonts w:eastAsia="Times New Roman"/>
        </w:rPr>
      </w:pPr>
      <w:r w:rsidRPr="001E45F5">
        <w:rPr>
          <w:rFonts w:eastAsia="Times New Roman"/>
        </w:rPr>
        <w:t>-</w:t>
      </w:r>
      <w:r w:rsidRPr="001E45F5">
        <w:rPr>
          <w:rFonts w:eastAsia="Times New Roman"/>
        </w:rPr>
        <w:tab/>
        <w:t xml:space="preserve">the UE detects a DCI format 1_1 on the primary cell that does not include a carrier indicator field, or detects a DCI format 1_1 on the primary cell that includes a carrier indicator field with value equal to 0, or detects a DCI format 1_3 on the primary cell, </w:t>
      </w:r>
    </w:p>
    <w:p w14:paraId="119E679C" w14:textId="77777777" w:rsidR="001E45F5" w:rsidRPr="001E45F5" w:rsidRDefault="001E45F5" w:rsidP="001E45F5">
      <w:pPr>
        <w:pStyle w:val="B1"/>
        <w:rPr>
          <w:rFonts w:eastAsia="Times New Roman"/>
        </w:rPr>
      </w:pPr>
      <w:r w:rsidRPr="001E45F5">
        <w:rPr>
          <w:rFonts w:eastAsia="Times New Roman"/>
        </w:rPr>
        <w:t>and if</w:t>
      </w:r>
      <w:r w:rsidRPr="001E45F5">
        <w:rPr>
          <w:rFonts w:eastAsia="Times New Roman"/>
          <w:lang w:eastAsia="en-GB"/>
        </w:rPr>
        <w:t xml:space="preserve"> </w:t>
      </w:r>
    </w:p>
    <w:p w14:paraId="04F979AF" w14:textId="77777777" w:rsidR="001E45F5" w:rsidRPr="001E45F5" w:rsidRDefault="001E45F5" w:rsidP="001E45F5">
      <w:pPr>
        <w:pStyle w:val="B1"/>
        <w:rPr>
          <w:rFonts w:eastAsia="Times New Roman"/>
          <w:lang w:eastAsia="zh-CN"/>
        </w:rPr>
      </w:pPr>
      <w:r w:rsidRPr="001E45F5">
        <w:rPr>
          <w:rFonts w:eastAsia="Times New Roman"/>
        </w:rPr>
        <w:t>-</w:t>
      </w:r>
      <w:r w:rsidRPr="001E45F5">
        <w:rPr>
          <w:rFonts w:eastAsia="Times New Roman"/>
        </w:rPr>
        <w:tab/>
      </w:r>
      <w:r w:rsidRPr="001E45F5">
        <w:rPr>
          <w:rFonts w:eastAsia="Times New Roman"/>
          <w:i/>
          <w:szCs w:val="22"/>
          <w:lang w:eastAsia="ja-JP"/>
        </w:rPr>
        <w:t>resourceAllocation</w:t>
      </w:r>
      <w:r w:rsidRPr="001E45F5">
        <w:rPr>
          <w:rFonts w:eastAsia="Times New Roman"/>
        </w:rPr>
        <w:t xml:space="preserve"> = </w:t>
      </w:r>
      <w:r w:rsidRPr="001E45F5">
        <w:rPr>
          <w:rFonts w:eastAsia="Times New Roman"/>
          <w:i/>
        </w:rPr>
        <w:t>resourceAllocationType0</w:t>
      </w:r>
      <w:r w:rsidRPr="001E45F5">
        <w:rPr>
          <w:rFonts w:eastAsia="Times New Roman"/>
        </w:rPr>
        <w:t xml:space="preserve"> and all bits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in </w:t>
      </w:r>
      <w:r w:rsidRPr="001E45F5">
        <w:rPr>
          <w:rFonts w:eastAsia="Times New Roman"/>
          <w:lang w:eastAsia="zh-CN"/>
        </w:rPr>
        <w:t xml:space="preserve">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0, or</w:t>
      </w:r>
    </w:p>
    <w:p w14:paraId="71BDCFEA" w14:textId="77777777" w:rsidR="001E45F5" w:rsidRPr="001E45F5" w:rsidRDefault="001E45F5" w:rsidP="001E45F5">
      <w:pPr>
        <w:pStyle w:val="B1"/>
        <w:rPr>
          <w:rFonts w:eastAsia="Times New Roman"/>
          <w:lang w:val="en-US" w:eastAsia="zh-CN"/>
        </w:rPr>
      </w:pPr>
      <w:r w:rsidRPr="001E45F5">
        <w:rPr>
          <w:rFonts w:eastAsia="Times New Roman"/>
        </w:rPr>
        <w:t>-</w:t>
      </w:r>
      <w:r w:rsidRPr="001E45F5">
        <w:rPr>
          <w:rFonts w:eastAsia="Times New Roman"/>
        </w:rPr>
        <w:tab/>
      </w:r>
      <w:r w:rsidRPr="001E45F5">
        <w:rPr>
          <w:rFonts w:eastAsia="Times New Roman"/>
          <w:i/>
          <w:szCs w:val="22"/>
          <w:lang w:eastAsia="ja-JP"/>
        </w:rPr>
        <w:t>resourceAllocation</w:t>
      </w:r>
      <w:r w:rsidRPr="001E45F5">
        <w:rPr>
          <w:rFonts w:eastAsia="Times New Roman"/>
        </w:rPr>
        <w:t xml:space="preserve"> = </w:t>
      </w:r>
      <w:r w:rsidRPr="001E45F5">
        <w:rPr>
          <w:rFonts w:eastAsia="Times New Roman"/>
          <w:i/>
        </w:rPr>
        <w:t>resourceAllocationType1</w:t>
      </w:r>
      <w:r w:rsidRPr="001E45F5">
        <w:rPr>
          <w:rFonts w:eastAsia="Times New Roman"/>
        </w:rPr>
        <w:t xml:space="preserve"> and all bits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in </w:t>
      </w:r>
      <w:r w:rsidRPr="001E45F5">
        <w:rPr>
          <w:rFonts w:eastAsia="Times New Roman"/>
          <w:lang w:eastAsia="zh-CN"/>
        </w:rPr>
        <w:t xml:space="preserve">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1</w:t>
      </w:r>
      <w:r w:rsidRPr="001E45F5">
        <w:rPr>
          <w:rFonts w:eastAsia="Times New Roman"/>
          <w:lang w:val="en-US" w:eastAsia="zh-CN"/>
        </w:rPr>
        <w:t>, or</w:t>
      </w:r>
    </w:p>
    <w:p w14:paraId="19DE3DB2" w14:textId="77777777" w:rsidR="001E45F5" w:rsidRPr="001E45F5" w:rsidRDefault="001E45F5" w:rsidP="001E45F5">
      <w:pPr>
        <w:pStyle w:val="B1"/>
        <w:rPr>
          <w:rFonts w:eastAsia="Times New Roman"/>
          <w:lang w:eastAsia="zh-CN"/>
        </w:rPr>
      </w:pPr>
      <w:r w:rsidRPr="001E45F5">
        <w:rPr>
          <w:rFonts w:eastAsia="Times New Roman"/>
        </w:rPr>
        <w:t>-</w:t>
      </w:r>
      <w:r w:rsidRPr="001E45F5">
        <w:rPr>
          <w:rFonts w:eastAsia="Times New Roman"/>
        </w:rPr>
        <w:tab/>
      </w:r>
      <w:r w:rsidRPr="001E45F5">
        <w:rPr>
          <w:rFonts w:eastAsia="Times New Roman"/>
          <w:i/>
          <w:iCs/>
          <w:lang w:eastAsia="zh-CN"/>
        </w:rPr>
        <w:t>resourceAllocation = dynamicSwitch</w:t>
      </w:r>
      <w:r w:rsidRPr="001E45F5">
        <w:rPr>
          <w:rFonts w:eastAsia="Times New Roman"/>
          <w:lang w:eastAsia="zh-CN"/>
        </w:rPr>
        <w:t xml:space="preserve"> and all bits of the frequency domain resource assignment field in 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0 or 1</w:t>
      </w:r>
    </w:p>
    <w:p w14:paraId="7DF18889" w14:textId="77777777" w:rsidR="001E45F5" w:rsidRPr="001E45F5" w:rsidRDefault="001E45F5" w:rsidP="001E45F5">
      <w:pPr>
        <w:tabs>
          <w:tab w:val="left" w:pos="7200"/>
        </w:tabs>
        <w:rPr>
          <w:rFonts w:eastAsia="Times New Roman"/>
        </w:rPr>
      </w:pPr>
      <w:r w:rsidRPr="001E45F5">
        <w:rPr>
          <w:rFonts w:eastAsia="Times New Roman"/>
        </w:rPr>
        <w:t xml:space="preserve">the UE considers the DCI format 1_1 or the DCI format 1_3 as indicating SCell dormancy, not scheduling a PDSCH reception on a serving cell, where for DCI format 1_3 the serving cell is the one with the smallest index that is associated with a block from the one or more blocks of the </w:t>
      </w:r>
      <w:r w:rsidRPr="001E45F5">
        <w:rPr>
          <w:rFonts w:eastAsia="Times New Roman"/>
          <w:lang w:eastAsia="zh-CN"/>
        </w:rPr>
        <w:t>frequency domain resource assignment field</w:t>
      </w:r>
      <w:r w:rsidRPr="001E45F5">
        <w:rPr>
          <w:rFonts w:eastAsia="Times New Roman"/>
        </w:rPr>
        <w:t>, and for transport block 1 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lastRenderedPageBreak/>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55F98247" w:rsidR="0000023C" w:rsidRPr="001E45F5" w:rsidRDefault="0000023C" w:rsidP="0000023C">
      <w:pPr>
        <w:pStyle w:val="B1"/>
        <w:rPr>
          <w:lang w:val="en-GB" w:eastAsia="zh-CN"/>
        </w:rPr>
      </w:pPr>
      <w:r>
        <w:t>-</w:t>
      </w:r>
      <w:r>
        <w:tab/>
      </w:r>
      <w:r w:rsidRPr="002625EB">
        <w:t>HARQ process number</w:t>
      </w:r>
      <w:r w:rsidR="001E45F5">
        <w:rPr>
          <w:lang w:val="en-GB"/>
        </w:rPr>
        <w:t xml:space="preserve"> </w:t>
      </w:r>
    </w:p>
    <w:p w14:paraId="3055E36B" w14:textId="0C852897" w:rsidR="0000023C" w:rsidRPr="001E45F5" w:rsidRDefault="0000023C" w:rsidP="0000023C">
      <w:pPr>
        <w:pStyle w:val="B1"/>
        <w:rPr>
          <w:lang w:val="en-GB" w:eastAsia="zh-CN"/>
        </w:rPr>
      </w:pPr>
      <w:r>
        <w:t>-</w:t>
      </w:r>
      <w:r>
        <w:tab/>
      </w:r>
      <w:r w:rsidR="00393CCA">
        <w:rPr>
          <w:lang w:val="en-US"/>
        </w:rPr>
        <w:t>a</w:t>
      </w:r>
      <w:r w:rsidRPr="002625EB">
        <w:t>ntenna port(s)</w:t>
      </w:r>
      <w:r w:rsidR="001E45F5">
        <w:rPr>
          <w:lang w:val="en-GB"/>
        </w:rPr>
        <w:t xml:space="preserve"> </w:t>
      </w:r>
      <w:r w:rsidR="001E45F5">
        <w:t>for DCI format 1_1, or for DCI format 1_3 if</w:t>
      </w:r>
      <w:r w:rsidR="001E45F5" w:rsidRPr="00CF5B83">
        <w:rPr>
          <w:rFonts w:eastAsia="Malgun Gothic"/>
          <w:bCs/>
          <w:lang w:eastAsia="zh-CN"/>
        </w:rPr>
        <w:t xml:space="preserve"> </w:t>
      </w:r>
      <w:r w:rsidR="001E45F5" w:rsidRPr="00CF5B83">
        <w:rPr>
          <w:rFonts w:eastAsia="Malgun Gothic"/>
          <w:bCs/>
          <w:i/>
          <w:iCs/>
          <w:lang w:eastAsia="zh-CN"/>
        </w:rPr>
        <w:t>AntennaPortsDCI</w:t>
      </w:r>
      <w:r w:rsidR="001E45F5" w:rsidRPr="00CF5B83">
        <w:rPr>
          <w:rFonts w:eastAsia="Malgun Gothic"/>
          <w:bCs/>
          <w:i/>
          <w:iCs/>
          <w:color w:val="FF0000"/>
          <w:lang w:eastAsia="zh-CN"/>
        </w:rPr>
        <w:t>1</w:t>
      </w:r>
      <w:r w:rsidR="001E45F5" w:rsidRPr="00CF5B83">
        <w:rPr>
          <w:rFonts w:eastAsia="Malgun Gothic"/>
          <w:bCs/>
          <w:i/>
          <w:iCs/>
          <w:lang w:eastAsia="zh-CN"/>
        </w:rPr>
        <w:t>-3</w:t>
      </w:r>
      <w:r w:rsidR="001E45F5" w:rsidRPr="00CF5B83">
        <w:rPr>
          <w:rFonts w:eastAsia="Malgun Gothic"/>
          <w:bCs/>
          <w:lang w:eastAsia="zh-CN"/>
        </w:rPr>
        <w:t xml:space="preserve"> is configured as </w:t>
      </w:r>
      <w:r w:rsidR="002D5F43">
        <w:rPr>
          <w:rFonts w:eastAsia="Malgun Gothic"/>
          <w:bCs/>
          <w:lang w:eastAsia="zh-CN"/>
        </w:rPr>
        <w:t>'</w:t>
      </w:r>
      <w:r w:rsidR="001E45F5" w:rsidRPr="00CF5B83">
        <w:rPr>
          <w:rFonts w:eastAsia="Malgun Gothic"/>
          <w:bCs/>
          <w:i/>
          <w:iCs/>
          <w:lang w:eastAsia="zh-CN"/>
        </w:rPr>
        <w:t>type2</w:t>
      </w:r>
      <w:r w:rsidR="002D5F43">
        <w:rPr>
          <w:rFonts w:eastAsia="Malgun Gothic"/>
          <w:bCs/>
          <w:lang w:eastAsia="zh-CN"/>
        </w:rPr>
        <w:t>'</w:t>
      </w:r>
    </w:p>
    <w:p w14:paraId="6A0244F4" w14:textId="331DC9D2" w:rsidR="0000023C" w:rsidRPr="001E45F5" w:rsidRDefault="0000023C" w:rsidP="0000023C">
      <w:pPr>
        <w:pStyle w:val="B1"/>
        <w:rPr>
          <w:lang w:val="en-GB"/>
        </w:rPr>
      </w:pPr>
      <w:r>
        <w:rPr>
          <w:lang w:eastAsia="zh-CN"/>
        </w:rPr>
        <w:t>-</w:t>
      </w:r>
      <w:r>
        <w:rPr>
          <w:lang w:eastAsia="zh-CN"/>
        </w:rPr>
        <w:tab/>
      </w:r>
      <w:r w:rsidRPr="002625EB">
        <w:rPr>
          <w:rFonts w:hint="eastAsia"/>
          <w:lang w:eastAsia="zh-CN"/>
        </w:rPr>
        <w:t>DMRS sequence initialization</w:t>
      </w:r>
      <w:r w:rsidR="001E45F5">
        <w:rPr>
          <w:lang w:val="en-GB" w:eastAsia="zh-CN"/>
        </w:rPr>
        <w:t xml:space="preserve"> </w:t>
      </w:r>
      <w:r w:rsidR="001E45F5">
        <w:rPr>
          <w:lang w:eastAsia="zh-CN"/>
        </w:rPr>
        <w:t>for DCI format 1_1</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67D52665"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001E45F5">
        <w:rPr>
          <w:lang w:val="en-US" w:eastAsia="zh-CN"/>
        </w:rPr>
        <w:t>/1_3</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001E45F5">
        <w:rPr>
          <w:lang w:val="en-US" w:eastAsia="zh-CN"/>
        </w:rPr>
        <w:t>/1_3</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sidRPr="00562A7D">
        <w:rPr>
          <w:lang w:val="en-US"/>
        </w:rPr>
        <w:t>.</w:t>
      </w:r>
    </w:p>
    <w:p w14:paraId="140EBD26" w14:textId="5480238C" w:rsidR="0000023C" w:rsidRPr="00D26445" w:rsidRDefault="0000023C" w:rsidP="0000023C">
      <w:pPr>
        <w:pStyle w:val="Heading2"/>
      </w:pPr>
      <w:bookmarkStart w:id="692" w:name="_Toc29894869"/>
      <w:bookmarkStart w:id="693" w:name="_Toc29899168"/>
      <w:bookmarkStart w:id="694" w:name="_Toc29899586"/>
      <w:bookmarkStart w:id="695" w:name="_Toc29917315"/>
      <w:bookmarkStart w:id="696" w:name="_Toc36498189"/>
      <w:bookmarkStart w:id="697" w:name="_Toc45699217"/>
      <w:bookmarkStart w:id="698" w:name="_Toc156237230"/>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92"/>
      <w:bookmarkEnd w:id="693"/>
      <w:bookmarkEnd w:id="694"/>
      <w:bookmarkEnd w:id="695"/>
      <w:bookmarkEnd w:id="696"/>
      <w:bookmarkEnd w:id="697"/>
      <w:r w:rsidR="00860BAC" w:rsidRPr="00686F3E">
        <w:t xml:space="preserve"> and skipping of PDCCH monitoring</w:t>
      </w:r>
      <w:bookmarkEnd w:id="698"/>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9" w:name="_Hlk117012218"/>
      <w:r w:rsidR="00FB10F8" w:rsidRPr="00BF32B5">
        <w:t>or</w:t>
      </w:r>
      <w:r w:rsidR="00FB10F8" w:rsidRPr="00BF32B5">
        <w:rPr>
          <w:i/>
          <w:iCs/>
        </w:rPr>
        <w:t xml:space="preserve"> searchSpaceGroupIdList-r17</w:t>
      </w:r>
      <w:bookmarkEnd w:id="699"/>
      <w:r w:rsidR="00FB10F8">
        <w:rPr>
          <w:i/>
          <w:iCs/>
        </w:rPr>
        <w:t xml:space="preserve"> </w:t>
      </w:r>
      <w:r w:rsidRPr="00D26445">
        <w:rPr>
          <w:lang w:eastAsia="zh-CN"/>
        </w:rPr>
        <w:t xml:space="preserve">for a search space set, the following procedures </w:t>
      </w:r>
      <w:bookmarkStart w:id="700" w:name="_Hlk117012264"/>
      <w:r w:rsidR="00FB10F8" w:rsidRPr="00BF32B5">
        <w:t>that are based on search space set group switching</w:t>
      </w:r>
      <w:bookmarkEnd w:id="700"/>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lastRenderedPageBreak/>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lastRenderedPageBreak/>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4D6F90C1"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012A94">
        <w:rPr>
          <w:lang w:val="en-US" w:eastAsia="zh-CN"/>
        </w:rPr>
        <w:t>, and</w:t>
      </w:r>
      <w:r w:rsidRPr="00686F3E">
        <w:rPr>
          <w:lang w:val="en-US" w:eastAsia="zh-CN"/>
        </w:rPr>
        <w:t xml:space="preserve"> a </w:t>
      </w:r>
      <w:r w:rsidR="00012A94" w:rsidRPr="007B7CF1">
        <w:rPr>
          <w:lang w:val="en-US" w:eastAsia="zh-CN"/>
        </w:rPr>
        <w:t>DCI format 1_1</w:t>
      </w:r>
      <w:r w:rsidR="00540049">
        <w:rPr>
          <w:lang w:val="en-US" w:eastAsia="zh-CN"/>
        </w:rPr>
        <w:t>/1_2/1_3</w:t>
      </w:r>
      <w:r w:rsidR="00012A94" w:rsidRPr="007B7CF1">
        <w:rPr>
          <w:lang w:val="en-US" w:eastAsia="zh-CN"/>
        </w:rPr>
        <w:t xml:space="preserve"> that schedule</w:t>
      </w:r>
      <w:r w:rsidR="00540049">
        <w:rPr>
          <w:lang w:val="en-US" w:eastAsia="zh-CN"/>
        </w:rPr>
        <w:t>s</w:t>
      </w:r>
      <w:r w:rsidR="00012A94" w:rsidRPr="007B7CF1">
        <w:rPr>
          <w:lang w:val="en-US" w:eastAsia="zh-CN"/>
        </w:rPr>
        <w:t xml:space="preserve"> </w:t>
      </w:r>
      <w:r w:rsidRPr="00686F3E">
        <w:rPr>
          <w:lang w:val="en-US" w:eastAsia="zh-CN"/>
        </w:rPr>
        <w:t>PDSCH reception</w:t>
      </w:r>
      <w:r w:rsidR="00540049">
        <w:rPr>
          <w:lang w:val="en-US" w:eastAsia="zh-CN"/>
        </w:rPr>
        <w:t>,</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46717A4"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w:t>
      </w:r>
      <w:r w:rsidR="00971DDF">
        <w:rPr>
          <w:iCs/>
          <w:lang w:eastAsia="zh-CN"/>
        </w:rPr>
        <w:lastRenderedPageBreak/>
        <w:t>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540049">
        <w:rPr>
          <w:lang w:val="en-US" w:eastAsia="zh-CN"/>
        </w:rPr>
        <w:t>,</w:t>
      </w:r>
      <w:r w:rsidRPr="00686F3E">
        <w:rPr>
          <w:lang w:val="en-US" w:eastAsia="zh-CN"/>
        </w:rPr>
        <w:t xml:space="preserve"> </w:t>
      </w:r>
      <w:r w:rsidR="00971DDF" w:rsidRPr="007B7CF1">
        <w:rPr>
          <w:lang w:val="en-US" w:eastAsia="zh-CN"/>
        </w:rPr>
        <w:t>and a DCI format 1_1</w:t>
      </w:r>
      <w:r w:rsidR="00540049">
        <w:rPr>
          <w:lang w:val="en-US" w:eastAsia="zh-CN"/>
        </w:rPr>
        <w:t>/1_2/1_3</w:t>
      </w:r>
      <w:r w:rsidR="00971DDF" w:rsidRPr="007B7CF1">
        <w:rPr>
          <w:lang w:val="en-US" w:eastAsia="zh-CN"/>
        </w:rPr>
        <w:t xml:space="preserve"> that schedule</w:t>
      </w:r>
      <w:r w:rsidR="00540049">
        <w:rPr>
          <w:lang w:val="en-US" w:eastAsia="zh-CN"/>
        </w:rPr>
        <w:t>s</w:t>
      </w:r>
      <w:r w:rsidRPr="00686F3E">
        <w:rPr>
          <w:lang w:val="en-US" w:eastAsia="zh-CN"/>
        </w:rPr>
        <w:t xml:space="preserve"> PDSCH reception</w:t>
      </w:r>
      <w:r w:rsidR="00540049">
        <w:rPr>
          <w:lang w:val="en-US" w:eastAsia="zh-CN"/>
        </w:rPr>
        <w:t>,</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3C5F8B7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971DDF" w:rsidRPr="007B7CF1">
        <w:rPr>
          <w:lang w:val="en-US" w:eastAsia="zh-CN"/>
        </w:rPr>
        <w:t>, and a DCI format 1_1</w:t>
      </w:r>
      <w:r w:rsidR="00540049">
        <w:rPr>
          <w:lang w:val="en-US" w:eastAsia="zh-CN"/>
        </w:rPr>
        <w:t>/1_2/1_3</w:t>
      </w:r>
      <w:r w:rsidR="00971DDF" w:rsidRPr="007B7CF1">
        <w:rPr>
          <w:lang w:val="en-US" w:eastAsia="zh-CN"/>
        </w:rPr>
        <w:t xml:space="preserve"> that schedule</w:t>
      </w:r>
      <w:r w:rsidR="00540049">
        <w:rPr>
          <w:lang w:val="en-US" w:eastAsia="zh-CN"/>
        </w:rPr>
        <w:t>s</w:t>
      </w:r>
      <w:r w:rsidRPr="00686F3E">
        <w:rPr>
          <w:lang w:val="en-US" w:eastAsia="zh-CN"/>
        </w:rPr>
        <w:t xml:space="preserve"> PDSCH reception</w:t>
      </w:r>
      <w:r w:rsidR="00540049">
        <w:rPr>
          <w:lang w:val="en-US" w:eastAsia="zh-CN"/>
        </w:rPr>
        <w:t>,</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lastRenderedPageBreak/>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4677530" w14:textId="77777777" w:rsidR="004F1F38" w:rsidRPr="00C16E3F" w:rsidRDefault="00C86003" w:rsidP="005B106D">
      <w:pPr>
        <w:rPr>
          <w:lang w:val="en-US"/>
        </w:rPr>
      </w:pPr>
      <w:r w:rsidRPr="00C16E3F">
        <w:rPr>
          <w:lang w:val="en-US"/>
        </w:rPr>
        <w:t xml:space="preserve">When the </w:t>
      </w:r>
      <w:r w:rsidRPr="00C16E3F">
        <w:rPr>
          <w:lang w:val="en-US" w:eastAsia="zh-CN"/>
        </w:rPr>
        <w:t>PDCCH monitoring adaptation field indicates to a</w:t>
      </w:r>
      <w:r w:rsidRPr="00C16E3F">
        <w:rPr>
          <w:lang w:val="en-US"/>
        </w:rPr>
        <w:t xml:space="preserve"> UE to </w:t>
      </w:r>
      <w:r w:rsidRPr="00C16E3F">
        <w:t xml:space="preserve">skip PDCCH monitoring for a duration on the active DL BWP of a serving cell, </w:t>
      </w:r>
      <w:r w:rsidRPr="00C16E3F">
        <w:rPr>
          <w:lang w:val="en-US"/>
        </w:rPr>
        <w:t xml:space="preserve">the UE </w:t>
      </w:r>
      <w:r w:rsidRPr="00C16E3F">
        <w:t xml:space="preserve">starts skipping of PDCCH monitoring at </w:t>
      </w:r>
      <w:r w:rsidRPr="00C16E3F">
        <w:rPr>
          <w:lang w:val="en-US"/>
        </w:rPr>
        <w:t xml:space="preserve">the beginning of </w:t>
      </w:r>
      <w:r w:rsidRPr="00C16E3F">
        <w:t>a first slot that is after the last symbol of the PDCCH</w:t>
      </w:r>
      <w:r w:rsidRPr="00C16E3F">
        <w:rPr>
          <w:lang w:val="en-US"/>
        </w:rPr>
        <w:t xml:space="preserve"> reception providing</w:t>
      </w:r>
      <w:r w:rsidRPr="00C16E3F">
        <w:t xml:space="preserve"> the DCI format</w:t>
      </w:r>
      <w:r w:rsidRPr="00C16E3F">
        <w:rPr>
          <w:lang w:val="en-US"/>
        </w:rPr>
        <w:t xml:space="preserve"> with the </w:t>
      </w:r>
      <w:r w:rsidRPr="00C16E3F">
        <w:rPr>
          <w:lang w:val="en-US" w:eastAsia="zh-CN"/>
        </w:rPr>
        <w:t xml:space="preserve">PDCCH monitoring adaptation </w:t>
      </w:r>
      <w:r w:rsidRPr="00C16E3F">
        <w:rPr>
          <w:lang w:val="en-US"/>
        </w:rPr>
        <w:t>field.</w:t>
      </w:r>
      <w:r w:rsidR="00CB7E8E" w:rsidRPr="00C16E3F">
        <w:rPr>
          <w:lang w:val="en-US"/>
        </w:rPr>
        <w:t xml:space="preserve"> </w:t>
      </w:r>
    </w:p>
    <w:p w14:paraId="4C136B7A" w14:textId="12B8F52E" w:rsidR="004F1F38" w:rsidRPr="00C16E3F" w:rsidRDefault="004F1F38" w:rsidP="004F1F38">
      <w:pPr>
        <w:pStyle w:val="B1"/>
      </w:pPr>
      <w:r w:rsidRPr="00C16E3F">
        <w:t>-</w:t>
      </w:r>
      <w:r w:rsidRPr="00C16E3F">
        <w:tab/>
      </w:r>
      <w:r w:rsidR="00EF27A4" w:rsidRPr="00C16E3F">
        <w:t xml:space="preserve">If the UE transmits a PUCCH providing a positive SR before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the serving cell, the UE shall monitor PDCCH regardless of PDCCH skipping indication on all serving cells of the corresponding Cell Group when the SR is pending [11, TS 38.321]. </w:t>
      </w:r>
    </w:p>
    <w:p w14:paraId="43BF5E4E" w14:textId="676AFA9F" w:rsidR="004F1F38" w:rsidRPr="00C16E3F" w:rsidRDefault="004F1F38" w:rsidP="004F1F38">
      <w:pPr>
        <w:pStyle w:val="B1"/>
      </w:pPr>
      <w:r w:rsidRPr="00C16E3F">
        <w:t>-</w:t>
      </w:r>
      <w:r w:rsidRPr="00C16E3F">
        <w:tab/>
      </w:r>
      <w:r w:rsidR="00CB7E8E" w:rsidRPr="00C16E3F">
        <w:t xml:space="preserve">If the UE transmits a PUCCH providing a positive SR after the UE detects a DCI format providing the </w:t>
      </w:r>
      <w:r w:rsidR="00CB7E8E" w:rsidRPr="00C16E3F">
        <w:rPr>
          <w:lang w:eastAsia="zh-CN"/>
        </w:rPr>
        <w:t>PDCCH monitoring adaptation field</w:t>
      </w:r>
      <w:r w:rsidR="00CB7E8E" w:rsidRPr="00C16E3F">
        <w:t xml:space="preserve"> </w:t>
      </w:r>
      <w:r w:rsidR="00CB7E8E" w:rsidRPr="00C16E3F">
        <w:rPr>
          <w:lang w:eastAsia="zh-CN"/>
        </w:rPr>
        <w:t>indicating to the</w:t>
      </w:r>
      <w:r w:rsidR="00CB7E8E" w:rsidRPr="00C16E3F">
        <w:t xml:space="preserve"> UE to skip PDCCH monitoring for the duration on the active DL BWP of the serving cell, the UE resumes PDCCH monitoring starting at the beginning of a first slot that is after a last symbol of the PUCCH transmission</w:t>
      </w:r>
      <w:r w:rsidR="002359F4" w:rsidRPr="00C16E3F">
        <w:t xml:space="preserve"> in all serving cells of the corresponding Cell Group</w:t>
      </w:r>
      <w:r w:rsidR="00CB7E8E" w:rsidRPr="00C16E3F">
        <w:t>.</w:t>
      </w:r>
      <w:r w:rsidR="005B106D" w:rsidRPr="00C16E3F">
        <w:t xml:space="preserve"> </w:t>
      </w:r>
    </w:p>
    <w:p w14:paraId="09D5DE54" w14:textId="1FDB3F61" w:rsidR="004F1F38" w:rsidRPr="00C16E3F" w:rsidRDefault="004F1F38" w:rsidP="004F1F38">
      <w:pPr>
        <w:pStyle w:val="B1"/>
      </w:pPr>
      <w:r w:rsidRPr="00C16E3F">
        <w:t>-</w:t>
      </w:r>
      <w:r w:rsidRPr="00C16E3F">
        <w:tab/>
        <w:t xml:space="preserve">When the UE is </w:t>
      </w:r>
      <w:r w:rsidRPr="00C16E3F">
        <w:rPr>
          <w:lang w:val="en-US"/>
        </w:rPr>
        <w:t>provided</w:t>
      </w:r>
      <w:r w:rsidRPr="00C16E3F">
        <w:t xml:space="preserve"> </w:t>
      </w:r>
      <w:r w:rsidRPr="00C16E3F">
        <w:rPr>
          <w:i/>
          <w:iCs/>
          <w:lang w:val="en-US"/>
        </w:rPr>
        <w:t>pdcch</w:t>
      </w:r>
      <w:r w:rsidRPr="00C16E3F">
        <w:rPr>
          <w:i/>
          <w:iCs/>
        </w:rPr>
        <w:t>MornitoringResumptionAfterNack</w:t>
      </w:r>
      <w:r w:rsidRPr="00C16E3F">
        <w:t xml:space="preserve">, after the UE detects a DCI format providing the PDCCH monitoring adaptation field indicating to the UE to skip PDCCH monitoring for the duration on the active DL BWP of </w:t>
      </w:r>
      <w:r w:rsidRPr="00C16E3F">
        <w:rPr>
          <w:lang w:val="en-US"/>
        </w:rPr>
        <w:t>the</w:t>
      </w:r>
      <w:r w:rsidRPr="00C16E3F">
        <w:t xml:space="preserve"> serving cell, if the UE transmits a PUCCH or a PUSCH providing a NACK value </w:t>
      </w:r>
      <w:r w:rsidRPr="00C16E3F">
        <w:rPr>
          <w:lang w:val="en-US"/>
        </w:rPr>
        <w:t xml:space="preserve">associated with a </w:t>
      </w:r>
      <w:r w:rsidRPr="00C16E3F">
        <w:t xml:space="preserve">PDSCH </w:t>
      </w:r>
      <w:r w:rsidRPr="00C16E3F">
        <w:rPr>
          <w:lang w:val="en-US"/>
        </w:rPr>
        <w:t xml:space="preserve">reception that is </w:t>
      </w:r>
      <w:r w:rsidRPr="00C16E3F">
        <w:t xml:space="preserve">scheduled by a DCI format </w:t>
      </w:r>
      <w:r w:rsidRPr="00C16E3F">
        <w:rPr>
          <w:lang w:val="en-US"/>
        </w:rPr>
        <w:t>in a PDCCH reception on</w:t>
      </w:r>
      <w:r w:rsidRPr="00C16E3F">
        <w:t xml:space="preserve"> the serving cell, the UE terminates PDCCH skipping, starting from the beginning of a first slot that is after a last symbol of the PUCCH or PUSCH transmission on the serving cell.</w:t>
      </w:r>
      <w:r w:rsidRPr="00C16E3F">
        <w:rPr>
          <w:lang w:eastAsia="zh-CN"/>
        </w:rPr>
        <w:t xml:space="preserve"> </w:t>
      </w:r>
    </w:p>
    <w:p w14:paraId="4F0A4AEF" w14:textId="1F8F27C5" w:rsidR="004F1F38" w:rsidRPr="00C16E3F" w:rsidRDefault="004F1F38" w:rsidP="004F1F38">
      <w:pPr>
        <w:pStyle w:val="B1"/>
      </w:pPr>
      <w:r w:rsidRPr="00C16E3F">
        <w:t>-</w:t>
      </w:r>
      <w:r w:rsidRPr="00C16E3F">
        <w:tab/>
      </w:r>
      <w:r w:rsidR="005B106D" w:rsidRPr="00C16E3F">
        <w:t xml:space="preserve">During the time of </w:t>
      </w:r>
      <w:r w:rsidR="005B106D" w:rsidRPr="00C16E3F">
        <w:rPr>
          <w:i/>
          <w:iCs/>
        </w:rPr>
        <w:t>ra-ResponseWindow</w:t>
      </w:r>
      <w:r w:rsidR="005B106D" w:rsidRPr="00C16E3F">
        <w:t xml:space="preserve"> or </w:t>
      </w:r>
      <w:r w:rsidR="005B106D" w:rsidRPr="00C16E3F">
        <w:rPr>
          <w:i/>
          <w:iCs/>
        </w:rPr>
        <w:t>msgB-ResponseWindow</w:t>
      </w:r>
      <w:r w:rsidR="005B106D" w:rsidRPr="00C16E3F">
        <w:t xml:space="preserve"> or the duration where </w:t>
      </w:r>
      <w:r w:rsidR="005B106D" w:rsidRPr="00C16E3F">
        <w:rPr>
          <w:i/>
          <w:iCs/>
        </w:rPr>
        <w:t>ra-ContentionResolutionTimer</w:t>
      </w:r>
      <w:r w:rsidR="005B106D" w:rsidRPr="00C16E3F">
        <w:t xml:space="preserve"> is running, the UE shall not skip PDCCH monitoring on SpCell. </w:t>
      </w:r>
    </w:p>
    <w:p w14:paraId="6BA2F2AE" w14:textId="52169D1C" w:rsidR="004F1F38" w:rsidRPr="00C16E3F" w:rsidRDefault="004F1F38" w:rsidP="004F1F38">
      <w:pPr>
        <w:pStyle w:val="B1"/>
      </w:pPr>
      <w:r w:rsidRPr="00C16E3F">
        <w:t>-</w:t>
      </w:r>
      <w:r w:rsidRPr="00C16E3F">
        <w:tab/>
      </w:r>
      <w:r w:rsidR="00EF27A4" w:rsidRPr="00C16E3F">
        <w:t xml:space="preserve">After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a SpCell, when contention resolution is successful [11, TS 38.321], the UE resumes PDCCH monitoring on the SpCell. </w:t>
      </w:r>
    </w:p>
    <w:p w14:paraId="607B3932" w14:textId="428290D0" w:rsidR="004F1F38" w:rsidRPr="00C16E3F" w:rsidRDefault="004F1F38" w:rsidP="004F1F38">
      <w:pPr>
        <w:pStyle w:val="B1"/>
      </w:pPr>
      <w:r w:rsidRPr="00C16E3F">
        <w:t>-</w:t>
      </w:r>
      <w:r w:rsidRPr="00C16E3F">
        <w:tab/>
      </w:r>
      <w:r w:rsidR="00EF27A4" w:rsidRPr="00C16E3F">
        <w:t xml:space="preserve">After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a serving cell, when a pending SR is cancelled [11, TS 38.321], the UE resumes PDCCH monitoring in all serving cells of the corresponding Cell Group. </w:t>
      </w:r>
    </w:p>
    <w:p w14:paraId="597D0108" w14:textId="3C186BCA" w:rsidR="005B106D" w:rsidRPr="00C16E3F" w:rsidRDefault="004F1F38" w:rsidP="004F1F38">
      <w:pPr>
        <w:pStyle w:val="B1"/>
      </w:pPr>
      <w:r w:rsidRPr="00C16E3F">
        <w:t>-</w:t>
      </w:r>
      <w:r w:rsidRPr="00C16E3F">
        <w:tab/>
      </w:r>
      <w:r w:rsidR="002359F4" w:rsidRPr="00C16E3F">
        <w:t xml:space="preserve">If UE transmits a RACH due to positive SR, the UE shall not skip PDCCH monitoring on any serving cell of the corresponding Cell Group during the time of </w:t>
      </w:r>
      <w:r w:rsidR="002359F4" w:rsidRPr="00C16E3F">
        <w:rPr>
          <w:i/>
          <w:iCs/>
        </w:rPr>
        <w:t>ra-ResponseWindow</w:t>
      </w:r>
      <w:r w:rsidR="002359F4" w:rsidRPr="00C16E3F">
        <w:t xml:space="preserve"> or </w:t>
      </w:r>
      <w:r w:rsidR="002359F4" w:rsidRPr="00C16E3F">
        <w:rPr>
          <w:i/>
          <w:iCs/>
        </w:rPr>
        <w:t>msgB-ResponseWindow</w:t>
      </w:r>
      <w:r w:rsidR="002359F4" w:rsidRPr="00C16E3F">
        <w:t xml:space="preserve"> or the duration where </w:t>
      </w:r>
      <w:r w:rsidR="002359F4" w:rsidRPr="00C16E3F">
        <w:rPr>
          <w:i/>
          <w:iCs/>
        </w:rPr>
        <w:t>ra-ContentionResolutionTimer</w:t>
      </w:r>
      <w:r w:rsidR="002359F4" w:rsidRPr="00C16E3F">
        <w:t xml:space="preserve"> is running. </w:t>
      </w:r>
      <w:r w:rsidR="005B106D" w:rsidRPr="00C16E3F">
        <w:t xml:space="preserve">If </w:t>
      </w:r>
      <w:r w:rsidR="005A560B" w:rsidRPr="00C16E3F">
        <w:t xml:space="preserve">DRX is configured and </w:t>
      </w:r>
      <w:r w:rsidR="005B106D" w:rsidRPr="00C16E3F">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026F640" w:rsidR="001A183B" w:rsidRDefault="001A183B" w:rsidP="001A183B">
      <w:pPr>
        <w:pStyle w:val="B1"/>
        <w:rPr>
          <w:lang w:val="en-US" w:eastAsia="ja-JP"/>
        </w:rPr>
      </w:pPr>
      <w:r>
        <w:rPr>
          <w:lang w:val="en-US" w:eastAsia="ko-KR"/>
        </w:rPr>
        <w:lastRenderedPageBreak/>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F676CA">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701" w:name="_Toc83289688"/>
      <w:bookmarkStart w:id="702" w:name="_Toc156237231"/>
      <w:r w:rsidRPr="00686F3E">
        <w:rPr>
          <w:lang w:eastAsia="zh-CN"/>
        </w:rPr>
        <w:t>10</w:t>
      </w:r>
      <w:r>
        <w:rPr>
          <w:lang w:eastAsia="zh-CN"/>
        </w:rPr>
        <w:t>.</w:t>
      </w:r>
      <w:r w:rsidRPr="00686F3E">
        <w:rPr>
          <w:lang w:eastAsia="zh-CN"/>
        </w:rPr>
        <w:t>4A</w:t>
      </w:r>
      <w:r w:rsidRPr="00686F3E">
        <w:rPr>
          <w:lang w:eastAsia="zh-CN"/>
        </w:rPr>
        <w:tab/>
        <w:t>PDCCH monitoring for early indicatio</w:t>
      </w:r>
      <w:bookmarkEnd w:id="701"/>
      <w:r w:rsidRPr="00686F3E">
        <w:rPr>
          <w:lang w:eastAsia="zh-CN"/>
        </w:rPr>
        <w:t>n of paging</w:t>
      </w:r>
      <w:bookmarkEnd w:id="702"/>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lastRenderedPageBreak/>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703" w:name="_Toc156237232"/>
      <w:r w:rsidRPr="00686F3E">
        <w:rPr>
          <w:lang w:eastAsia="zh-CN"/>
        </w:rPr>
        <w:t>10.4</w:t>
      </w:r>
      <w:r>
        <w:rPr>
          <w:lang w:eastAsia="zh-CN"/>
        </w:rPr>
        <w:t>B</w:t>
      </w:r>
      <w:r w:rsidRPr="00686F3E">
        <w:rPr>
          <w:lang w:eastAsia="zh-CN"/>
        </w:rPr>
        <w:tab/>
      </w:r>
      <w:r>
        <w:rPr>
          <w:lang w:eastAsia="zh-CN"/>
        </w:rPr>
        <w:t>Indication of TRS resources</w:t>
      </w:r>
      <w:bookmarkEnd w:id="703"/>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704" w:name="_Toc29894860"/>
      <w:bookmarkStart w:id="705" w:name="_Toc29899159"/>
      <w:bookmarkStart w:id="706" w:name="_Toc29899577"/>
      <w:bookmarkStart w:id="707" w:name="_Toc29917316"/>
      <w:bookmarkStart w:id="708" w:name="_Toc36498190"/>
      <w:bookmarkStart w:id="709" w:name="_Toc45699218"/>
      <w:bookmarkStart w:id="710" w:name="_Toc156237233"/>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704"/>
      <w:bookmarkEnd w:id="705"/>
      <w:bookmarkEnd w:id="706"/>
      <w:bookmarkEnd w:id="707"/>
      <w:bookmarkEnd w:id="708"/>
      <w:bookmarkEnd w:id="709"/>
      <w:bookmarkEnd w:id="710"/>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11" w:name="_Toc12021488"/>
      <w:bookmarkStart w:id="712" w:name="_Toc20311600"/>
      <w:bookmarkStart w:id="713" w:name="_Toc26719425"/>
      <w:bookmarkStart w:id="714" w:name="_Toc29894861"/>
      <w:bookmarkStart w:id="715" w:name="_Toc29899160"/>
      <w:bookmarkStart w:id="716" w:name="_Toc29899578"/>
      <w:bookmarkStart w:id="717" w:name="_Toc29917317"/>
      <w:bookmarkStart w:id="718" w:name="_Toc36498191"/>
      <w:bookmarkStart w:id="719" w:name="_Toc45699219"/>
      <w:bookmarkStart w:id="720" w:name="_Toc156237234"/>
      <w:r w:rsidRPr="00B916EC">
        <w:rPr>
          <w:rFonts w:hint="eastAsia"/>
          <w:lang w:eastAsia="zh-CN"/>
        </w:rPr>
        <w:lastRenderedPageBreak/>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11"/>
      <w:bookmarkEnd w:id="712"/>
      <w:bookmarkEnd w:id="713"/>
      <w:bookmarkEnd w:id="714"/>
      <w:bookmarkEnd w:id="715"/>
      <w:bookmarkEnd w:id="716"/>
      <w:bookmarkEnd w:id="717"/>
      <w:bookmarkEnd w:id="718"/>
      <w:bookmarkEnd w:id="719"/>
      <w:bookmarkEnd w:id="720"/>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21" w:name="_Ref500831375"/>
      <w:bookmarkStart w:id="722" w:name="_Toc12021489"/>
      <w:bookmarkStart w:id="723" w:name="_Toc20311601"/>
      <w:bookmarkStart w:id="724" w:name="_Toc26719426"/>
      <w:bookmarkStart w:id="725" w:name="_Toc29894862"/>
      <w:bookmarkStart w:id="726" w:name="_Toc29899161"/>
      <w:bookmarkStart w:id="727" w:name="_Toc29899579"/>
      <w:bookmarkStart w:id="728" w:name="_Toc29917318"/>
      <w:bookmarkStart w:id="729" w:name="_Toc36498192"/>
      <w:bookmarkStart w:id="730" w:name="_Toc45699220"/>
      <w:bookmarkStart w:id="731" w:name="_Toc156237235"/>
      <w:r w:rsidRPr="00B916EC">
        <w:rPr>
          <w:lang w:eastAsia="zh-CN"/>
        </w:rPr>
        <w:t>11.1</w:t>
      </w:r>
      <w:r w:rsidRPr="00B916EC">
        <w:rPr>
          <w:lang w:eastAsia="zh-CN"/>
        </w:rPr>
        <w:tab/>
        <w:t>Slot configuration</w:t>
      </w:r>
      <w:bookmarkEnd w:id="721"/>
      <w:bookmarkEnd w:id="722"/>
      <w:bookmarkEnd w:id="723"/>
      <w:bookmarkEnd w:id="724"/>
      <w:bookmarkEnd w:id="725"/>
      <w:bookmarkEnd w:id="726"/>
      <w:bookmarkEnd w:id="727"/>
      <w:bookmarkEnd w:id="728"/>
      <w:bookmarkEnd w:id="729"/>
      <w:bookmarkEnd w:id="730"/>
      <w:bookmarkEnd w:id="731"/>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BE0229">
        <w:rPr>
          <w:position w:val="-10"/>
        </w:rPr>
        <w:pict w14:anchorId="1717A86F">
          <v:shape id="_x0000_i1219" type="#_x0000_t75" style="width:21.75pt;height:16.5pt">
            <v:imagedata r:id="rId155"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BE0229">
        <w:rPr>
          <w:position w:val="-4"/>
        </w:rPr>
        <w:pict w14:anchorId="01A570FC">
          <v:shape id="_x0000_i1220" type="#_x0000_t75" style="width:14.25pt;height:11.25pt">
            <v:imagedata r:id="rId156"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BE0229">
        <w:rPr>
          <w:position w:val="-10"/>
        </w:rPr>
        <w:pict w14:anchorId="42EC320A">
          <v:shape id="_x0000_i1221" type="#_x0000_t75" style="width:21.75pt;height:15.75pt">
            <v:imagedata r:id="rId157"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BE0229">
        <w:rPr>
          <w:position w:val="-12"/>
        </w:rPr>
        <w:pict w14:anchorId="7A486FD7">
          <v:shape id="_x0000_i1222" type="#_x0000_t75" style="width:21.75pt;height:16.5pt">
            <v:imagedata r:id="rId158"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BE0229">
        <w:rPr>
          <w:position w:val="-10"/>
        </w:rPr>
        <w:pict w14:anchorId="47F777FA">
          <v:shape id="_x0000_i1223" type="#_x0000_t75" style="width:21.75pt;height:16.5pt">
            <v:imagedata r:id="rId159"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BE0229">
        <w:rPr>
          <w:position w:val="-12"/>
        </w:rPr>
        <w:pict w14:anchorId="7BC288CF">
          <v:shape id="_x0000_i1224" type="#_x0000_t75" style="width:18.75pt;height:18.75pt">
            <v:imagedata r:id="rId160"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BE0229">
        <w:rPr>
          <w:position w:val="-4"/>
        </w:rPr>
        <w:pict w14:anchorId="7EC874D7">
          <v:shape id="_x0000_i1225" type="#_x0000_t75" style="width:14.25pt;height:12.75pt">
            <v:imagedata r:id="rId156" o:title=""/>
          </v:shape>
        </w:pict>
      </w:r>
      <w:r w:rsidRPr="00190444">
        <w:rPr>
          <w:lang w:val="en-US" w:eastAsia="zh-CN"/>
        </w:rPr>
        <w:t xml:space="preserve"> </w:t>
      </w:r>
      <w:r>
        <w:rPr>
          <w:lang w:val="en-US" w:eastAsia="zh-CN"/>
        </w:rPr>
        <w:t xml:space="preserve">msec includes </w:t>
      </w:r>
      <w:r w:rsidR="00BE0229">
        <w:rPr>
          <w:position w:val="-6"/>
        </w:rPr>
        <w:pict w14:anchorId="6B375184">
          <v:shape id="_x0000_i1226" type="#_x0000_t75" style="width:44.25pt;height:15pt">
            <v:imagedata r:id="rId161" o:title=""/>
          </v:shape>
        </w:pict>
      </w:r>
      <w:r>
        <w:rPr>
          <w:lang w:val="en-US" w:eastAsia="zh-CN"/>
        </w:rPr>
        <w:t xml:space="preserve"> </w:t>
      </w:r>
      <w:r>
        <w:rPr>
          <w:lang w:val="en-US"/>
        </w:rPr>
        <w:t xml:space="preserve">slots with SCS configuration </w:t>
      </w:r>
      <w:r w:rsidR="00BE0229">
        <w:rPr>
          <w:position w:val="-10"/>
        </w:rPr>
        <w:pict w14:anchorId="443F2712">
          <v:shape id="_x0000_i1227" type="#_x0000_t75" style="width:21.75pt;height:18.75pt">
            <v:imagedata r:id="rId162" o:title=""/>
          </v:shape>
        </w:pict>
      </w:r>
      <w:r>
        <w:rPr>
          <w:lang w:val="en-US"/>
        </w:rPr>
        <w:t xml:space="preserve">. From the </w:t>
      </w:r>
      <w:r w:rsidR="00BE0229">
        <w:rPr>
          <w:position w:val="-6"/>
        </w:rPr>
        <w:pict w14:anchorId="45CAA997">
          <v:shape id="_x0000_i1228" type="#_x0000_t75" style="width:14.25pt;height:12.75pt">
            <v:imagedata r:id="rId163" o:title=""/>
          </v:shape>
        </w:pict>
      </w:r>
      <w:r>
        <w:t xml:space="preserve"> slots, a </w:t>
      </w:r>
      <w:r>
        <w:rPr>
          <w:lang w:val="en-US"/>
        </w:rPr>
        <w:t xml:space="preserve">first </w:t>
      </w:r>
      <w:r w:rsidR="00BE0229">
        <w:rPr>
          <w:position w:val="-10"/>
        </w:rPr>
        <w:pict w14:anchorId="0AD8EDB6">
          <v:shape id="_x0000_i1229" type="#_x0000_t75" style="width:21.75pt;height:18.75pt">
            <v:imagedata r:id="rId164" o:title=""/>
          </v:shape>
        </w:pict>
      </w:r>
      <w:r>
        <w:t xml:space="preserve"> slots include only downlink symbols</w:t>
      </w:r>
      <w:r>
        <w:rPr>
          <w:lang w:val="en-US"/>
        </w:rPr>
        <w:t xml:space="preserve"> and a last </w:t>
      </w:r>
      <w:r w:rsidR="00BE0229">
        <w:rPr>
          <w:position w:val="-10"/>
        </w:rPr>
        <w:pict w14:anchorId="3F240927">
          <v:shape id="_x0000_i1230" type="#_x0000_t75" style="width:21.75pt;height:18.75pt">
            <v:imagedata r:id="rId159" o:title=""/>
          </v:shape>
        </w:pict>
      </w:r>
      <w:r>
        <w:t xml:space="preserve"> slots include only uplink symbols. </w:t>
      </w:r>
      <w:r>
        <w:rPr>
          <w:lang w:val="en-US"/>
        </w:rPr>
        <w:t xml:space="preserve">The </w:t>
      </w:r>
      <w:r w:rsidR="00BE0229">
        <w:rPr>
          <w:position w:val="-12"/>
        </w:rPr>
        <w:pict w14:anchorId="647FF32F">
          <v:shape id="_x0000_i1231" type="#_x0000_t75" style="width:21.75pt;height:18.75pt">
            <v:imagedata r:id="rId165" o:title=""/>
          </v:shape>
        </w:pict>
      </w:r>
      <w:r>
        <w:rPr>
          <w:lang w:val="en-US"/>
        </w:rPr>
        <w:t xml:space="preserve"> symbols after the first </w:t>
      </w:r>
      <w:r w:rsidR="00BE0229">
        <w:rPr>
          <w:position w:val="-10"/>
        </w:rPr>
        <w:pict w14:anchorId="1BA13FFF">
          <v:shape id="_x0000_i1232" type="#_x0000_t75" style="width:21.75pt;height:18.75pt">
            <v:imagedata r:id="rId164" o:title=""/>
          </v:shape>
        </w:pict>
      </w:r>
      <w:r>
        <w:rPr>
          <w:lang w:val="en-US"/>
        </w:rPr>
        <w:t xml:space="preserve"> slots are downlink symbols. The </w:t>
      </w:r>
      <w:r w:rsidR="00BE0229">
        <w:rPr>
          <w:position w:val="-12"/>
        </w:rPr>
        <w:pict w14:anchorId="1420DF06">
          <v:shape id="_x0000_i1233" type="#_x0000_t75" style="width:18.75pt;height:18.75pt">
            <v:imagedata r:id="rId160" o:title=""/>
          </v:shape>
        </w:pict>
      </w:r>
      <w:r>
        <w:rPr>
          <w:lang w:val="en-US"/>
        </w:rPr>
        <w:t xml:space="preserve"> symbols before the last </w:t>
      </w:r>
      <w:r w:rsidR="00BE0229">
        <w:rPr>
          <w:position w:val="-10"/>
        </w:rPr>
        <w:pict w14:anchorId="4C18A44C">
          <v:shape id="_x0000_i1234" type="#_x0000_t75" style="width:21.75pt;height:18.75pt">
            <v:imagedata r:id="rId159" o:title=""/>
          </v:shape>
        </w:pict>
      </w:r>
      <w:r>
        <w:rPr>
          <w:lang w:val="en-US"/>
        </w:rPr>
        <w:t xml:space="preserve"> slots are uplink symbols. The remaining </w:t>
      </w:r>
      <w:r w:rsidR="00BE0229">
        <w:rPr>
          <w:position w:val="-12"/>
        </w:rPr>
        <w:pict w14:anchorId="6863DD82">
          <v:shape id="_x0000_i1235" type="#_x0000_t75" style="width:129.75pt;height:18.75pt">
            <v:imagedata r:id="rId166" o:title=""/>
          </v:shape>
        </w:pict>
      </w:r>
      <w:r>
        <w:t xml:space="preserve"> are flexible symbols. </w:t>
      </w:r>
    </w:p>
    <w:p w14:paraId="68DC27D2" w14:textId="77777777" w:rsidR="006B7B72" w:rsidRDefault="006B7B72" w:rsidP="006B7B72">
      <w:pPr>
        <w:tabs>
          <w:tab w:val="left" w:pos="720"/>
        </w:tabs>
        <w:rPr>
          <w:lang w:val="en-US"/>
        </w:rPr>
      </w:pPr>
      <w:r>
        <w:rPr>
          <w:lang w:val="en-US"/>
        </w:rPr>
        <w:lastRenderedPageBreak/>
        <w:t xml:space="preserve">The first symbol every </w:t>
      </w:r>
      <w:r w:rsidR="00BE0229">
        <w:rPr>
          <w:position w:val="-10"/>
        </w:rPr>
        <w:pict w14:anchorId="5A35C5A0">
          <v:shape id="_x0000_i1236" type="#_x0000_t75" style="width:21.75pt;height:14.25pt">
            <v:imagedata r:id="rId167"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BE0229">
        <w:rPr>
          <w:position w:val="-10"/>
        </w:rPr>
        <w:pict w14:anchorId="5BEB7F90">
          <v:shape id="_x0000_i1237" type="#_x0000_t75" style="width:12.75pt;height:14.25pt">
            <v:imagedata r:id="rId168"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BE0229">
        <w:rPr>
          <w:position w:val="-12"/>
        </w:rPr>
        <w:pict w14:anchorId="74899B7D">
          <v:shape id="_x0000_i1238" type="#_x0000_t75" style="width:27pt;height:18.75pt">
            <v:imagedata r:id="rId169"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BE0229">
        <w:rPr>
          <w:position w:val="-12"/>
        </w:rPr>
        <w:pict w14:anchorId="5E1F04FE">
          <v:shape id="_x0000_i1239" type="#_x0000_t75" style="width:27pt;height:18.75pt">
            <v:imagedata r:id="rId170"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BE0229">
        <w:rPr>
          <w:position w:val="-12"/>
        </w:rPr>
        <w:pict w14:anchorId="670F6468">
          <v:shape id="_x0000_i1240" type="#_x0000_t75" style="width:27.75pt;height:18.75pt">
            <v:imagedata r:id="rId171"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BE0229">
        <w:rPr>
          <w:position w:val="-12"/>
        </w:rPr>
        <w:pict w14:anchorId="548BC558">
          <v:shape id="_x0000_i1241" type="#_x0000_t75" style="width:21.75pt;height:18.75pt">
            <v:imagedata r:id="rId172"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BE0229">
        <w:rPr>
          <w:position w:val="-10"/>
        </w:rPr>
        <w:pict w14:anchorId="111E9976">
          <v:shape id="_x0000_i1242" type="#_x0000_t75" style="width:12.75pt;height:14.25pt">
            <v:imagedata r:id="rId173" o:title=""/>
          </v:shape>
        </w:pict>
      </w:r>
      <w:r w:rsidRPr="0053344E">
        <w:t xml:space="preserve"> are same as the applicable values for</w:t>
      </w:r>
      <w:r w:rsidRPr="0053344E">
        <w:rPr>
          <w:lang w:val="en-US"/>
        </w:rPr>
        <w:t xml:space="preserve"> </w:t>
      </w:r>
      <w:r w:rsidR="00BE0229">
        <w:rPr>
          <w:position w:val="-4"/>
        </w:rPr>
        <w:pict w14:anchorId="5DF20B33">
          <v:shape id="_x0000_i1243" type="#_x0000_t75" style="width:14.25pt;height:12.75pt">
            <v:imagedata r:id="rId156"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BE0229">
        <w:rPr>
          <w:position w:val="-10"/>
        </w:rPr>
        <w:pict w14:anchorId="29A47A5F">
          <v:shape id="_x0000_i1244" type="#_x0000_t75" style="width:27.75pt;height:14.25pt">
            <v:imagedata r:id="rId174" o:title=""/>
          </v:shape>
        </w:pict>
      </w:r>
      <w:r w:rsidRPr="00190444">
        <w:rPr>
          <w:lang w:val="en-US" w:eastAsia="zh-CN"/>
        </w:rPr>
        <w:t xml:space="preserve"> </w:t>
      </w:r>
      <w:r>
        <w:rPr>
          <w:lang w:val="en-US" w:eastAsia="zh-CN"/>
        </w:rPr>
        <w:t xml:space="preserve">msec includes first </w:t>
      </w:r>
      <w:r w:rsidR="00BE0229">
        <w:rPr>
          <w:position w:val="-6"/>
        </w:rPr>
        <w:pict w14:anchorId="25F755FF">
          <v:shape id="_x0000_i1245" type="#_x0000_t75" style="width:44.25pt;height:14.25pt">
            <v:imagedata r:id="rId175" o:title=""/>
          </v:shape>
        </w:pict>
      </w:r>
      <w:r>
        <w:rPr>
          <w:lang w:val="en-US" w:eastAsia="zh-CN"/>
        </w:rPr>
        <w:t xml:space="preserve"> </w:t>
      </w:r>
      <w:r>
        <w:rPr>
          <w:lang w:val="en-US"/>
        </w:rPr>
        <w:t xml:space="preserve">slots and second </w:t>
      </w:r>
      <w:r w:rsidR="00BE0229">
        <w:rPr>
          <w:position w:val="-10"/>
        </w:rPr>
        <w:pict w14:anchorId="1CAAD60E">
          <v:shape id="_x0000_i1246" type="#_x0000_t75" style="width:50.25pt;height:15.75pt">
            <v:imagedata r:id="rId176"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BE0229">
        <w:rPr>
          <w:position w:val="-10"/>
        </w:rPr>
        <w:pict w14:anchorId="60E29653">
          <v:shape id="_x0000_i1247" type="#_x0000_t75" style="width:9pt;height:14.25pt">
            <v:imagedata r:id="rId177" o:title=""/>
          </v:shape>
        </w:pict>
      </w:r>
      <w:r>
        <w:t xml:space="preserve"> slots, a </w:t>
      </w:r>
      <w:r>
        <w:rPr>
          <w:lang w:val="en-US"/>
        </w:rPr>
        <w:t xml:space="preserve">first </w:t>
      </w:r>
      <w:r w:rsidR="00BE0229">
        <w:rPr>
          <w:position w:val="-12"/>
        </w:rPr>
        <w:pict w14:anchorId="6FADD3AD">
          <v:shape id="_x0000_i1248" type="#_x0000_t75" style="width:27pt;height:18.75pt">
            <v:imagedata r:id="rId178" o:title=""/>
          </v:shape>
        </w:pict>
      </w:r>
      <w:r>
        <w:t xml:space="preserve"> slots include only downlink symbols</w:t>
      </w:r>
      <w:r>
        <w:rPr>
          <w:lang w:val="en-US"/>
        </w:rPr>
        <w:t xml:space="preserve"> and a last </w:t>
      </w:r>
      <w:r w:rsidR="00BE0229">
        <w:rPr>
          <w:position w:val="-12"/>
        </w:rPr>
        <w:pict w14:anchorId="7A9E98C4">
          <v:shape id="_x0000_i1249" type="#_x0000_t75" style="width:27.75pt;height:18.75pt">
            <v:imagedata r:id="rId171" o:title=""/>
          </v:shape>
        </w:pict>
      </w:r>
      <w:r>
        <w:t xml:space="preserve"> include only uplink symbols. </w:t>
      </w:r>
      <w:r>
        <w:rPr>
          <w:lang w:val="en-US"/>
        </w:rPr>
        <w:t xml:space="preserve">The </w:t>
      </w:r>
      <w:r w:rsidR="00BE0229">
        <w:rPr>
          <w:position w:val="-12"/>
        </w:rPr>
        <w:pict w14:anchorId="3157A066">
          <v:shape id="_x0000_i1250" type="#_x0000_t75" style="width:23.25pt;height:18.75pt">
            <v:imagedata r:id="rId179" o:title=""/>
          </v:shape>
        </w:pict>
      </w:r>
      <w:r>
        <w:rPr>
          <w:lang w:val="en-US"/>
        </w:rPr>
        <w:t xml:space="preserve"> symbols after the first </w:t>
      </w:r>
      <w:r w:rsidR="00BE0229">
        <w:rPr>
          <w:position w:val="-12"/>
        </w:rPr>
        <w:pict w14:anchorId="09B13303">
          <v:shape id="_x0000_i1251" type="#_x0000_t75" style="width:27pt;height:18.75pt">
            <v:imagedata r:id="rId178" o:title=""/>
          </v:shape>
        </w:pict>
      </w:r>
      <w:r>
        <w:rPr>
          <w:lang w:val="en-US"/>
        </w:rPr>
        <w:t xml:space="preserve"> slots are downlink symbols. The </w:t>
      </w:r>
      <w:r w:rsidR="00BE0229">
        <w:rPr>
          <w:position w:val="-12"/>
        </w:rPr>
        <w:pict w14:anchorId="6DFEB847">
          <v:shape id="_x0000_i1252" type="#_x0000_t75" style="width:21.75pt;height:18.75pt">
            <v:imagedata r:id="rId180" o:title=""/>
          </v:shape>
        </w:pict>
      </w:r>
      <w:r>
        <w:rPr>
          <w:lang w:val="en-US"/>
        </w:rPr>
        <w:t xml:space="preserve"> symbols before the last </w:t>
      </w:r>
      <w:r w:rsidR="00BE0229">
        <w:rPr>
          <w:position w:val="-12"/>
        </w:rPr>
        <w:pict w14:anchorId="5FF072DA">
          <v:shape id="_x0000_i1253" type="#_x0000_t75" style="width:27.75pt;height:18.75pt">
            <v:imagedata r:id="rId171" o:title=""/>
          </v:shape>
        </w:pict>
      </w:r>
      <w:r>
        <w:rPr>
          <w:lang w:val="en-US"/>
        </w:rPr>
        <w:t xml:space="preserve"> slots are uplink symbols. The remaining </w:t>
      </w:r>
      <w:r w:rsidR="00BE0229">
        <w:rPr>
          <w:position w:val="-12"/>
        </w:rPr>
        <w:pict w14:anchorId="2673072A">
          <v:shape id="_x0000_i1254" type="#_x0000_t75" style="width:142.5pt;height:18.75pt">
            <v:imagedata r:id="rId181" o:title=""/>
          </v:shape>
        </w:pict>
      </w:r>
      <w:r>
        <w:t xml:space="preserve"> are flexible symbols. </w:t>
      </w:r>
    </w:p>
    <w:p w14:paraId="1FD67CBA" w14:textId="77777777" w:rsidR="008D50F1" w:rsidRDefault="008D50F1" w:rsidP="0027125A">
      <w:r>
        <w:t xml:space="preserve">A UE expects that </w:t>
      </w:r>
      <w:r w:rsidR="00BE0229">
        <w:rPr>
          <w:position w:val="-10"/>
        </w:rPr>
        <w:pict w14:anchorId="25E6944D">
          <v:shape id="_x0000_i1255" type="#_x0000_t75" style="width:27.75pt;height:15pt">
            <v:imagedata r:id="rId174"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BE0229">
        <w:rPr>
          <w:position w:val="-10"/>
        </w:rPr>
        <w:pict w14:anchorId="19D410BD">
          <v:shape id="_x0000_i1256" type="#_x0000_t75" style="width:50.25pt;height:14.25pt">
            <v:imagedata r:id="rId182"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BE0229">
        <w:rPr>
          <w:position w:val="-10"/>
        </w:rPr>
        <w:pict w14:anchorId="7792D010">
          <v:shape id="_x0000_i1257" type="#_x0000_t75" style="width:21.75pt;height:15.75pt">
            <v:imagedata r:id="rId183" o:title=""/>
          </v:shape>
        </w:pict>
      </w:r>
      <w:r w:rsidRPr="00D16362">
        <w:t xml:space="preserve"> is smaller than or equal to a </w:t>
      </w:r>
      <w:r w:rsidR="00143099">
        <w:t>SCS</w:t>
      </w:r>
      <w:r w:rsidRPr="00D16362">
        <w:t xml:space="preserve"> configuration </w:t>
      </w:r>
      <w:r w:rsidR="00BE0229">
        <w:rPr>
          <w:position w:val="-10"/>
        </w:rPr>
        <w:pict w14:anchorId="5644F8DC">
          <v:shape id="_x0000_i1258" type="#_x0000_t75" style="width:14.25pt;height:12.75pt">
            <v:imagedata r:id="rId184"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BE0229">
        <w:rPr>
          <w:position w:val="-4"/>
        </w:rPr>
        <w:pict w14:anchorId="2F0C0449">
          <v:shape id="_x0000_i1259" type="#_x0000_t75" style="width:27.75pt;height:14.25pt">
            <v:imagedata r:id="rId185"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BE0229">
        <w:rPr>
          <w:position w:val="-10"/>
        </w:rPr>
        <w:pict w14:anchorId="7B0D41BA">
          <v:shape id="_x0000_i1260" type="#_x0000_t75" style="width:21.75pt;height:15.75pt">
            <v:imagedata r:id="rId183"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BE0229">
        <w:rPr>
          <w:position w:val="-10"/>
        </w:rPr>
        <w:pict w14:anchorId="469F7B46">
          <v:shape id="_x0000_i1261" type="#_x0000_t75" style="width:21.75pt;height:15.75pt">
            <v:imagedata r:id="rId183" o:title=""/>
          </v:shape>
        </w:pict>
      </w:r>
      <w:r>
        <w:t xml:space="preserve"> </w:t>
      </w:r>
      <w:r w:rsidRPr="00D16362">
        <w:t xml:space="preserve">corresponds to </w:t>
      </w:r>
      <w:r w:rsidR="00BE0229">
        <w:rPr>
          <w:position w:val="-4"/>
        </w:rPr>
        <w:pict w14:anchorId="6F490C43">
          <v:shape id="_x0000_i1262" type="#_x0000_t75" style="width:27.75pt;height:14.25pt">
            <v:imagedata r:id="rId186" o:title=""/>
          </v:shape>
        </w:pict>
      </w:r>
      <w:r>
        <w:t xml:space="preserve"> </w:t>
      </w:r>
      <w:r w:rsidRPr="00D16362">
        <w:t xml:space="preserve">consecutive downlink or flexible or uplink symbols for the </w:t>
      </w:r>
      <w:r w:rsidR="00143099">
        <w:t>SCS</w:t>
      </w:r>
      <w:r w:rsidRPr="00D16362">
        <w:t xml:space="preserve"> configuration </w:t>
      </w:r>
      <w:r w:rsidR="00BE0229">
        <w:rPr>
          <w:position w:val="-10"/>
        </w:rPr>
        <w:pict w14:anchorId="60684C64">
          <v:shape id="_x0000_i1263" type="#_x0000_t75" style="width:14.25pt;height:12.75pt">
            <v:imagedata r:id="rId184"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lastRenderedPageBreak/>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w:t>
      </w:r>
      <w:r w:rsidRPr="001F460E">
        <w:rPr>
          <w:rFonts w:eastAsia="DengXian" w:hint="eastAsia"/>
          <w:lang w:eastAsia="zh-CN"/>
        </w:rPr>
        <w:lastRenderedPageBreak/>
        <w:t xml:space="preserve">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BE0229">
        <w:rPr>
          <w:position w:val="-12"/>
        </w:rPr>
        <w:pict w14:anchorId="2755F59F">
          <v:shape id="_x0000_i1264" type="#_x0000_t75" style="width:20.25pt;height:16.5pt">
            <v:imagedata r:id="rId188"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xml:space="preserve">, indicate that, for a slot from the multiple slots, at least one symbol from a set of </w:t>
      </w:r>
      <w:r w:rsidRPr="0080392F">
        <w:lastRenderedPageBreak/>
        <w:t>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32"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lastRenderedPageBreak/>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33"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33"/>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34" w:name="_Toc12021490"/>
      <w:bookmarkStart w:id="735" w:name="_Toc20311602"/>
      <w:bookmarkStart w:id="736" w:name="_Toc26719427"/>
      <w:bookmarkStart w:id="737" w:name="_Toc29894863"/>
      <w:bookmarkStart w:id="738" w:name="_Toc29899162"/>
      <w:bookmarkStart w:id="739" w:name="_Toc29899580"/>
      <w:bookmarkStart w:id="740" w:name="_Toc29917319"/>
      <w:bookmarkStart w:id="741" w:name="_Toc36498193"/>
      <w:bookmarkStart w:id="742" w:name="_Toc45699221"/>
      <w:bookmarkStart w:id="743" w:name="_Toc156237236"/>
      <w:r w:rsidRPr="00B916EC">
        <w:t>11.1.</w:t>
      </w:r>
      <w:r w:rsidR="0069451B" w:rsidRPr="00B916EC">
        <w:t>1</w:t>
      </w:r>
      <w:r w:rsidRPr="00B916EC">
        <w:tab/>
        <w:t xml:space="preserve">UE procedure for determining slot </w:t>
      </w:r>
      <w:bookmarkEnd w:id="732"/>
      <w:r w:rsidR="005D3D76" w:rsidRPr="00B916EC">
        <w:t>format</w:t>
      </w:r>
      <w:bookmarkEnd w:id="734"/>
      <w:bookmarkEnd w:id="735"/>
      <w:bookmarkEnd w:id="736"/>
      <w:bookmarkEnd w:id="737"/>
      <w:bookmarkEnd w:id="738"/>
      <w:bookmarkEnd w:id="739"/>
      <w:bookmarkEnd w:id="740"/>
      <w:bookmarkEnd w:id="741"/>
      <w:bookmarkEnd w:id="742"/>
      <w:bookmarkEnd w:id="743"/>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lastRenderedPageBreak/>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BE0229">
        <w:rPr>
          <w:position w:val="-10"/>
        </w:rPr>
        <w:pict w14:anchorId="2A4D1944">
          <v:shape id="_x0000_i1265" type="#_x0000_t75" style="width:135.75pt;height:16.5pt">
            <v:imagedata r:id="rId190"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BE0229">
        <w:rPr>
          <w:position w:val="-6"/>
        </w:rPr>
        <w:pict w14:anchorId="6ACF0C22">
          <v:shape id="_x0000_i1266" type="#_x0000_t75" style="width:7.5pt;height:14.25pt">
            <v:imagedata r:id="rId191"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44" w:name="_Hlk512253773"/>
      <w:r w:rsidRPr="00CA657A">
        <w:lastRenderedPageBreak/>
        <w:t>Table 11.1.1-</w:t>
      </w:r>
      <w:bookmarkEnd w:id="744"/>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57DF68FB"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E33222">
        <w:rPr>
          <w:lang w:val="en-US"/>
        </w:rPr>
        <w:t xml:space="preserve">, </w:t>
      </w:r>
      <w:r w:rsidR="00E33222">
        <w:rPr>
          <w:iCs/>
        </w:rPr>
        <w:t xml:space="preserve">or by </w:t>
      </w:r>
      <w:r w:rsidR="00E33222" w:rsidRPr="00FB4978">
        <w:rPr>
          <w:i/>
          <w:iCs/>
          <w:lang w:eastAsia="en-GB"/>
        </w:rPr>
        <w:t>No</w:t>
      </w:r>
      <w:r w:rsidR="00E33222">
        <w:rPr>
          <w:i/>
          <w:iCs/>
          <w:lang w:eastAsia="en-GB"/>
        </w:rPr>
        <w:t>nCellDefining</w:t>
      </w:r>
      <w:r w:rsidR="00E33222" w:rsidRPr="00FB4978">
        <w:rPr>
          <w:i/>
          <w:iCs/>
          <w:lang w:eastAsia="en-GB"/>
        </w:rPr>
        <w:t>SSB</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45"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45"/>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lastRenderedPageBreak/>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6" w:name="_Toc12021491"/>
      <w:bookmarkStart w:id="747" w:name="_Toc20311603"/>
      <w:bookmarkStart w:id="748" w:name="_Toc26719428"/>
      <w:bookmarkStart w:id="749" w:name="_Toc29894864"/>
      <w:bookmarkStart w:id="750" w:name="_Toc29899163"/>
      <w:bookmarkStart w:id="751" w:name="_Toc29899581"/>
      <w:bookmarkStart w:id="752" w:name="_Toc29917320"/>
      <w:bookmarkStart w:id="753" w:name="_Toc36498194"/>
      <w:bookmarkStart w:id="754" w:name="_Toc45699222"/>
      <w:bookmarkStart w:id="755" w:name="_Toc156237237"/>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6"/>
      <w:bookmarkEnd w:id="747"/>
      <w:bookmarkEnd w:id="748"/>
      <w:bookmarkEnd w:id="749"/>
      <w:bookmarkEnd w:id="750"/>
      <w:bookmarkEnd w:id="751"/>
      <w:bookmarkEnd w:id="752"/>
      <w:bookmarkEnd w:id="753"/>
      <w:bookmarkEnd w:id="754"/>
      <w:bookmarkEnd w:id="755"/>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BE0229">
        <w:rPr>
          <w:position w:val="-10"/>
        </w:rPr>
        <w:pict w14:anchorId="71FC3D09">
          <v:shape id="_x0000_i1267" type="#_x0000_t75" style="width:21.75pt;height:14.25pt">
            <v:imagedata r:id="rId193"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1B2E54C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BE0229">
        <w:rPr>
          <w:position w:val="-12"/>
        </w:rPr>
        <w:pict w14:anchorId="74BE7FC6">
          <v:shape id="_x0000_i1268" type="#_x0000_t75" style="width:79.5pt;height:18.75pt">
            <v:imagedata r:id="rId194"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BE0229">
        <w:rPr>
          <w:position w:val="-10"/>
        </w:rPr>
        <w:pict w14:anchorId="4B38B25C">
          <v:shape id="_x0000_i1269" type="#_x0000_t75" style="width:21.75pt;height:14.25pt">
            <v:imagedata r:id="rId195"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BE0229">
        <w:rPr>
          <w:position w:val="-12"/>
        </w:rPr>
        <w:pict w14:anchorId="591F4EC2">
          <v:shape id="_x0000_i1270" type="#_x0000_t75" style="width:27.75pt;height:18.75pt">
            <v:imagedata r:id="rId196" o:title=""/>
          </v:shape>
        </w:pict>
      </w:r>
      <w:r>
        <w:rPr>
          <w:lang w:val="en-US"/>
        </w:rPr>
        <w:t xml:space="preserve"> is the number of symbols per slot,</w:t>
      </w:r>
      <w:r w:rsidRPr="005F664F">
        <w:rPr>
          <w:rFonts w:eastAsia="Malgun Gothic"/>
        </w:rPr>
        <w:t xml:space="preserve"> </w:t>
      </w:r>
      <w:r w:rsidR="00BE0229">
        <w:rPr>
          <w:position w:val="-10"/>
        </w:rPr>
        <w:pict w14:anchorId="211D526D">
          <v:shape id="_x0000_i1271" type="#_x0000_t75" style="width:9pt;height:12.75pt">
            <v:imagedata r:id="rId197"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BE0229">
        <w:rPr>
          <w:rFonts w:eastAsia="Malgun Gothic"/>
          <w:position w:val="-10"/>
        </w:rPr>
        <w:pict w14:anchorId="7CEFF34A">
          <v:shape id="_x0000_i1272" type="#_x0000_t75" style="width:18.75pt;height:14.25pt">
            <v:imagedata r:id="rId198"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BE0229">
        <w:rPr>
          <w:position w:val="-12"/>
        </w:rPr>
        <w:pict w14:anchorId="1C5559F7">
          <v:shape id="_x0000_i1273" type="#_x0000_t75" style="width:79.5pt;height:18.75pt">
            <v:imagedata r:id="rId199"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BE0229">
        <w:rPr>
          <w:position w:val="-10"/>
        </w:rPr>
        <w:pict w14:anchorId="11692AC8">
          <v:shape id="_x0000_i1274" type="#_x0000_t75" style="width:21.75pt;height:14.25pt">
            <v:imagedata r:id="rId200"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BE0229">
        <w:rPr>
          <w:position w:val="-10"/>
        </w:rPr>
        <w:pict w14:anchorId="0A9AEA2A">
          <v:shape id="_x0000_i1275" type="#_x0000_t75" style="width:9pt;height:12.75pt">
            <v:imagedata r:id="rId197" o:title=""/>
          </v:shape>
        </w:pict>
      </w:r>
      <w:r>
        <w:rPr>
          <w:lang w:val="en-US"/>
        </w:rPr>
        <w:t xml:space="preserve">, </w:t>
      </w:r>
      <w:r w:rsidR="00BE0229">
        <w:rPr>
          <w:rFonts w:eastAsia="Malgun Gothic"/>
          <w:position w:val="-10"/>
        </w:rPr>
        <w:pict w14:anchorId="741606E0">
          <v:shape id="_x0000_i1276" type="#_x0000_t75" style="width:20.25pt;height:14.25pt">
            <v:imagedata r:id="rId201" o:title=""/>
          </v:shape>
        </w:pict>
      </w:r>
      <w:r>
        <w:rPr>
          <w:lang w:val="en-US"/>
        </w:rPr>
        <w:t xml:space="preserve">, and </w:t>
      </w:r>
      <w:r w:rsidR="00BE0229">
        <w:rPr>
          <w:position w:val="-10"/>
        </w:rPr>
        <w:pict w14:anchorId="0C12B35E">
          <v:shape id="_x0000_i1277" type="#_x0000_t75" style="width:21.75pt;height:14.25pt">
            <v:imagedata r:id="rId195" o:title=""/>
          </v:shape>
        </w:pict>
      </w:r>
      <w:r>
        <w:rPr>
          <w:lang w:val="en-US"/>
        </w:rPr>
        <w:t xml:space="preserve"> resulting to a value of</w:t>
      </w:r>
      <w:r w:rsidR="0009732E">
        <w:rPr>
          <w:lang w:val="en-US"/>
        </w:rPr>
        <w:t xml:space="preserve"> </w:t>
      </w:r>
      <w:r w:rsidR="00BE0229">
        <w:rPr>
          <w:position w:val="-12"/>
        </w:rPr>
        <w:pict w14:anchorId="4477D785">
          <v:shape id="_x0000_i1278" type="#_x0000_t75" style="width:79.5pt;height:18.75pt">
            <v:imagedata r:id="rId202"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BE0229">
        <w:rPr>
          <w:position w:val="-10"/>
        </w:rPr>
        <w:pict w14:anchorId="4493CFE6">
          <v:shape id="_x0000_i1279" type="#_x0000_t75" style="width:86.25pt;height:14.25pt">
            <v:imagedata r:id="rId203"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BE0229">
        <w:rPr>
          <w:position w:val="-10"/>
        </w:rPr>
        <w:pict w14:anchorId="759B8870">
          <v:shape id="_x0000_i1280" type="#_x0000_t75" style="width:44.25pt;height:15pt">
            <v:imagedata r:id="rId204" o:title=""/>
          </v:shape>
        </w:pict>
      </w:r>
      <w:r w:rsidR="00F14011" w:rsidRPr="00B916EC">
        <w:t xml:space="preserve"> symbols, </w:t>
      </w:r>
      <w:r w:rsidR="00F974C6" w:rsidRPr="00B916EC">
        <w:t xml:space="preserve">each of </w:t>
      </w:r>
      <w:r w:rsidR="00F14011" w:rsidRPr="00B916EC">
        <w:t xml:space="preserve">the last </w:t>
      </w:r>
      <w:r w:rsidR="00BE0229">
        <w:rPr>
          <w:position w:val="-10"/>
        </w:rPr>
        <w:pict w14:anchorId="6ACE2161">
          <v:shape id="_x0000_i1281" type="#_x0000_t75" style="width:108.75pt;height:14.25pt">
            <v:imagedata r:id="rId205"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BE0229">
        <w:rPr>
          <w:position w:val="-10"/>
        </w:rPr>
        <w:pict w14:anchorId="00E36746">
          <v:shape id="_x0000_i1282" type="#_x0000_t75" style="width:44.25pt;height:14.25pt">
            <v:imagedata r:id="rId206"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BE0229">
        <w:rPr>
          <w:position w:val="-10"/>
        </w:rPr>
        <w:pict w14:anchorId="2EFDA499">
          <v:shape id="_x0000_i1283" type="#_x0000_t75" style="width:79.5pt;height:14.25pt">
            <v:imagedata r:id="rId207"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BE0229">
        <w:rPr>
          <w:position w:val="-10"/>
        </w:rPr>
        <w:pict w14:anchorId="53A055F4">
          <v:shape id="_x0000_i1284" type="#_x0000_t75" style="width:44.25pt;height:14.25pt">
            <v:imagedata r:id="rId208" o:title=""/>
          </v:shape>
        </w:pict>
      </w:r>
      <w:r w:rsidR="009F0136" w:rsidRPr="00B916EC">
        <w:t xml:space="preserve"> symbols, </w:t>
      </w:r>
      <w:r w:rsidR="00F974C6" w:rsidRPr="00B916EC">
        <w:t xml:space="preserve">each of </w:t>
      </w:r>
      <w:r w:rsidR="009F0136" w:rsidRPr="00B916EC">
        <w:t xml:space="preserve">the last </w:t>
      </w:r>
      <w:r w:rsidR="00BE0229">
        <w:rPr>
          <w:position w:val="-10"/>
        </w:rPr>
        <w:pict w14:anchorId="490E44D9">
          <v:shape id="_x0000_i1285" type="#_x0000_t75" style="width:93.75pt;height:14.25pt">
            <v:imagedata r:id="rId209"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BE0229">
        <w:rPr>
          <w:position w:val="-10"/>
        </w:rPr>
        <w:pict w14:anchorId="43741AD7">
          <v:shape id="_x0000_i1286" type="#_x0000_t75" style="width:44.25pt;height:14.25pt">
            <v:imagedata r:id="rId210"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BE0229">
        <w:rPr>
          <w:position w:val="-10"/>
        </w:rPr>
        <w:pict w14:anchorId="5836740F">
          <v:shape id="_x0000_i1287" type="#_x0000_t75" style="width:44.25pt;height:14.25pt">
            <v:imagedata r:id="rId211" o:title=""/>
          </v:shape>
        </w:pict>
      </w:r>
      <w:r w:rsidR="00CF13E7" w:rsidRPr="00B916EC">
        <w:t xml:space="preserve"> </w:t>
      </w:r>
      <w:r w:rsidRPr="00B916EC">
        <w:t xml:space="preserve">PRBs from the set of </w:t>
      </w:r>
      <w:r w:rsidR="00BE0229">
        <w:rPr>
          <w:position w:val="-10"/>
        </w:rPr>
        <w:pict w14:anchorId="3C0F4801">
          <v:shape id="_x0000_i1288" type="#_x0000_t75" style="width:21.75pt;height:14.25pt">
            <v:imagedata r:id="rId193" o:title=""/>
          </v:shape>
        </w:pict>
      </w:r>
      <w:r w:rsidR="008141AE" w:rsidRPr="00B916EC">
        <w:t xml:space="preserve"> </w:t>
      </w:r>
      <w:r w:rsidRPr="00B916EC">
        <w:t xml:space="preserve">PRBs, a </w:t>
      </w:r>
      <w:r w:rsidRPr="00B916EC">
        <w:lastRenderedPageBreak/>
        <w:t xml:space="preserve">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BE0229">
        <w:rPr>
          <w:position w:val="-10"/>
        </w:rPr>
        <w:pict w14:anchorId="314A1F10">
          <v:shape id="_x0000_i1289" type="#_x0000_t75" style="width:36.75pt;height:14.25pt">
            <v:imagedata r:id="rId212" o:title=""/>
          </v:shape>
        </w:pict>
      </w:r>
      <w:r w:rsidRPr="00B916EC">
        <w:t xml:space="preserve"> PRBs from the set of </w:t>
      </w:r>
      <w:r w:rsidR="00BE0229">
        <w:rPr>
          <w:position w:val="-10"/>
        </w:rPr>
        <w:pict w14:anchorId="03967458">
          <v:shape id="_x0000_i1290" type="#_x0000_t75" style="width:21.75pt;height:14.25pt">
            <v:imagedata r:id="rId193"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6" w:name="_Toc29894870"/>
      <w:bookmarkStart w:id="757" w:name="_Toc29899169"/>
      <w:bookmarkStart w:id="758" w:name="_Toc29899587"/>
      <w:bookmarkStart w:id="759" w:name="_Toc29917321"/>
      <w:bookmarkStart w:id="760" w:name="_Toc36498195"/>
      <w:bookmarkStart w:id="761" w:name="_Toc45699223"/>
      <w:bookmarkStart w:id="762" w:name="_Toc156237238"/>
      <w:r w:rsidRPr="00EE027F">
        <w:rPr>
          <w:lang w:eastAsia="zh-CN"/>
        </w:rPr>
        <w:t>11.</w:t>
      </w:r>
      <w:r>
        <w:rPr>
          <w:lang w:eastAsia="zh-CN"/>
        </w:rPr>
        <w:t>2A</w:t>
      </w:r>
      <w:r w:rsidRPr="00E94087">
        <w:rPr>
          <w:lang w:eastAsia="zh-CN"/>
        </w:rPr>
        <w:tab/>
        <w:t>Cancellation indication</w:t>
      </w:r>
      <w:bookmarkEnd w:id="756"/>
      <w:bookmarkEnd w:id="757"/>
      <w:bookmarkEnd w:id="758"/>
      <w:bookmarkEnd w:id="759"/>
      <w:bookmarkEnd w:id="760"/>
      <w:bookmarkEnd w:id="761"/>
      <w:bookmarkEnd w:id="762"/>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BE0229"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lastRenderedPageBreak/>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63" w:name="_Toc12021492"/>
      <w:bookmarkStart w:id="764" w:name="_Toc20311604"/>
      <w:bookmarkStart w:id="765" w:name="_Toc26719429"/>
      <w:bookmarkStart w:id="766" w:name="_Toc29894865"/>
      <w:bookmarkStart w:id="767" w:name="_Toc29899164"/>
      <w:bookmarkStart w:id="768" w:name="_Toc29899582"/>
      <w:bookmarkStart w:id="769" w:name="_Toc29917322"/>
      <w:bookmarkStart w:id="770" w:name="_Toc36498196"/>
      <w:bookmarkStart w:id="771" w:name="_Toc45699224"/>
      <w:bookmarkStart w:id="772" w:name="_Toc156237239"/>
      <w:r>
        <w:rPr>
          <w:lang w:eastAsia="zh-CN"/>
        </w:rPr>
        <w:t>11.3</w:t>
      </w:r>
      <w:r>
        <w:rPr>
          <w:lang w:eastAsia="zh-CN"/>
        </w:rPr>
        <w:tab/>
        <w:t>Group TPC commands for PUCCH/PUSCH</w:t>
      </w:r>
      <w:bookmarkEnd w:id="763"/>
      <w:bookmarkEnd w:id="764"/>
      <w:bookmarkEnd w:id="765"/>
      <w:bookmarkEnd w:id="766"/>
      <w:bookmarkEnd w:id="767"/>
      <w:bookmarkEnd w:id="768"/>
      <w:bookmarkEnd w:id="769"/>
      <w:bookmarkEnd w:id="770"/>
      <w:bookmarkEnd w:id="771"/>
      <w:bookmarkEnd w:id="772"/>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lastRenderedPageBreak/>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73" w:name="_Toc12021493"/>
      <w:bookmarkStart w:id="774" w:name="_Toc20311605"/>
      <w:bookmarkStart w:id="775" w:name="_Toc26719430"/>
      <w:bookmarkStart w:id="776" w:name="_Toc29894866"/>
      <w:bookmarkStart w:id="777" w:name="_Toc29899165"/>
      <w:bookmarkStart w:id="778" w:name="_Toc29899583"/>
      <w:bookmarkStart w:id="779" w:name="_Toc29917323"/>
      <w:bookmarkStart w:id="780" w:name="_Toc36498197"/>
      <w:bookmarkStart w:id="781" w:name="_Toc45699225"/>
      <w:bookmarkStart w:id="782" w:name="_Toc156237240"/>
      <w:r w:rsidRPr="00B916EC">
        <w:rPr>
          <w:lang w:eastAsia="zh-CN"/>
        </w:rPr>
        <w:t>11.</w:t>
      </w:r>
      <w:r w:rsidR="00E56109">
        <w:rPr>
          <w:lang w:eastAsia="zh-CN"/>
        </w:rPr>
        <w:t>4</w:t>
      </w:r>
      <w:r w:rsidRPr="00B916EC">
        <w:rPr>
          <w:lang w:eastAsia="zh-CN"/>
        </w:rPr>
        <w:tab/>
        <w:t>SRS switching</w:t>
      </w:r>
      <w:bookmarkEnd w:id="773"/>
      <w:bookmarkEnd w:id="774"/>
      <w:bookmarkEnd w:id="775"/>
      <w:bookmarkEnd w:id="776"/>
      <w:bookmarkEnd w:id="777"/>
      <w:bookmarkEnd w:id="778"/>
      <w:bookmarkEnd w:id="779"/>
      <w:bookmarkEnd w:id="780"/>
      <w:bookmarkEnd w:id="781"/>
      <w:bookmarkEnd w:id="782"/>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83" w:name="_Hlk508197889"/>
      <w:r w:rsidRPr="004C2E38">
        <w:rPr>
          <w:i/>
        </w:rPr>
        <w:t>srs-SwitchFromServCellIndex</w:t>
      </w:r>
      <w:bookmarkEnd w:id="783"/>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698BCE0C" w14:textId="77777777" w:rsidR="005366F8" w:rsidRPr="005366F8" w:rsidRDefault="005366F8" w:rsidP="005366F8">
      <w:pPr>
        <w:pStyle w:val="Heading2"/>
        <w:rPr>
          <w:lang w:eastAsia="zh-CN"/>
        </w:rPr>
      </w:pPr>
      <w:bookmarkStart w:id="784" w:name="_Toc137056426"/>
      <w:bookmarkStart w:id="785" w:name="_Toc156237241"/>
      <w:r w:rsidRPr="005366F8">
        <w:rPr>
          <w:lang w:eastAsia="zh-CN"/>
        </w:rPr>
        <w:t>11.5</w:t>
      </w:r>
      <w:r w:rsidRPr="005366F8">
        <w:rPr>
          <w:lang w:eastAsia="zh-CN"/>
        </w:rPr>
        <w:tab/>
      </w:r>
      <w:bookmarkEnd w:id="784"/>
      <w:r w:rsidRPr="005366F8">
        <w:rPr>
          <w:lang w:eastAsia="zh-CN"/>
        </w:rPr>
        <w:t>Adaptation of cell operation</w:t>
      </w:r>
      <w:bookmarkEnd w:id="785"/>
    </w:p>
    <w:p w14:paraId="566EDA45" w14:textId="77777777" w:rsidR="002D5F43" w:rsidRPr="002D5F43" w:rsidRDefault="002D5F43" w:rsidP="002D5F43">
      <w:pPr>
        <w:rPr>
          <w:lang w:eastAsia="zh-CN"/>
        </w:rPr>
      </w:pPr>
      <w:r w:rsidRPr="002D5F43">
        <w:rPr>
          <w:lang w:eastAsia="zh-CN"/>
        </w:rPr>
        <w:t>A UE configured for operation on a serving cell according to one or both of a cell DTX operation and a cell DRX operation by c</w:t>
      </w:r>
      <w:r w:rsidRPr="002D5F43">
        <w:rPr>
          <w:i/>
          <w:iCs/>
          <w:lang w:eastAsia="zh-CN"/>
        </w:rPr>
        <w:t>ellDTXDRX-Config</w:t>
      </w:r>
      <w:r w:rsidRPr="002D5F43">
        <w:rPr>
          <w:lang w:eastAsia="zh-CN"/>
        </w:rPr>
        <w:t xml:space="preserve"> for the serving cell </w:t>
      </w:r>
      <w:r w:rsidRPr="002D5F43">
        <w:t>[</w:t>
      </w:r>
      <w:r w:rsidRPr="002D5F43">
        <w:rPr>
          <w:lang w:val="en-US"/>
        </w:rPr>
        <w:t>11, TS 38.321</w:t>
      </w:r>
      <w:r w:rsidRPr="002D5F43">
        <w:t>],</w:t>
      </w:r>
      <w:r w:rsidRPr="002D5F43">
        <w:rPr>
          <w:lang w:eastAsia="zh-CN"/>
        </w:rPr>
        <w:t xml:space="preserve"> </w:t>
      </w:r>
      <w:r w:rsidRPr="002D5F43">
        <w:t xml:space="preserve">can be additionally provided by </w:t>
      </w:r>
      <w:r w:rsidRPr="002D5F43">
        <w:rPr>
          <w:i/>
          <w:iCs/>
        </w:rPr>
        <w:t>dci-Format2-9</w:t>
      </w:r>
      <w:r w:rsidRPr="002D5F43">
        <w:t xml:space="preserve"> a Type3-PDCCH CSS set to monitor PDCCH for detection of DCI format </w:t>
      </w:r>
      <w:r w:rsidRPr="002D5F43">
        <w:rPr>
          <w:lang w:val="en-US"/>
        </w:rPr>
        <w:t>2_9</w:t>
      </w:r>
      <w:r w:rsidRPr="002D5F43">
        <w:t xml:space="preserve"> </w:t>
      </w:r>
      <w:r w:rsidRPr="002D5F43">
        <w:rPr>
          <w:lang w:eastAsia="zh-CN"/>
        </w:rPr>
        <w:t xml:space="preserve">as described in clause 10.1 during Active </w:t>
      </w:r>
      <w:r w:rsidRPr="002D5F43">
        <w:rPr>
          <w:lang w:eastAsia="zh-CN"/>
        </w:rPr>
        <w:lastRenderedPageBreak/>
        <w:t xml:space="preserve">Time [11, TS 38.321], </w:t>
      </w:r>
      <w:r w:rsidRPr="002D5F43">
        <w:rPr>
          <w:iCs/>
        </w:rPr>
        <w:t xml:space="preserve">and </w:t>
      </w:r>
      <w:r w:rsidRPr="002D5F43">
        <w:t xml:space="preserve">a location in DCI format 2_9 by </w:t>
      </w:r>
      <w:r w:rsidRPr="002D5F43">
        <w:rPr>
          <w:i/>
          <w:iCs/>
        </w:rPr>
        <w:t>positionInDCI-cellDTRX</w:t>
      </w:r>
      <w:r w:rsidRPr="002D5F43">
        <w:t xml:space="preserve"> of a cell DTX/DRX indication field for the serving cell and/or a NES-</w:t>
      </w:r>
      <w:r w:rsidRPr="002D5F43">
        <w:rPr>
          <w:rFonts w:eastAsia="PMingLiU" w:hint="eastAsia"/>
          <w:lang w:eastAsia="zh-TW"/>
        </w:rPr>
        <w:t>m</w:t>
      </w:r>
      <w:r w:rsidRPr="002D5F43">
        <w:rPr>
          <w:rFonts w:eastAsia="PMingLiU"/>
          <w:lang w:eastAsia="zh-TW"/>
        </w:rPr>
        <w:t>ode</w:t>
      </w:r>
      <w:r w:rsidRPr="002D5F43">
        <w:t xml:space="preserve"> indication field for the PCell</w:t>
      </w:r>
      <w:r w:rsidRPr="002D5F43">
        <w:rPr>
          <w:lang w:eastAsia="zh-CN"/>
        </w:rPr>
        <w:t xml:space="preserve"> </w:t>
      </w:r>
    </w:p>
    <w:p w14:paraId="75B87363" w14:textId="77777777" w:rsidR="002D5F43" w:rsidRPr="002D5F43" w:rsidRDefault="002D5F43" w:rsidP="002D5F43">
      <w:pPr>
        <w:pStyle w:val="B1"/>
      </w:pPr>
      <w:r w:rsidRPr="002D5F43">
        <w:t>-</w:t>
      </w:r>
      <w:r w:rsidRPr="002D5F43">
        <w:tab/>
        <w:t xml:space="preserve">if the UE is configured with both cell DTX operation and cell DRX operation for the serving cell and if </w:t>
      </w:r>
      <w:r w:rsidRPr="002D5F43">
        <w:rPr>
          <w:i/>
        </w:rPr>
        <w:t>cellDTXDRX-L1activation</w:t>
      </w:r>
      <w:r w:rsidRPr="002D5F43">
        <w:rPr>
          <w:iCs/>
        </w:rPr>
        <w:t xml:space="preserve"> is provided</w:t>
      </w:r>
      <w:r w:rsidRPr="002D5F43">
        <w:t>, the cell DTX/DRX indication field includes two bits where the first bit indicates the cell DTX operation and the second bit indicates the cell DRX operation</w:t>
      </w:r>
    </w:p>
    <w:p w14:paraId="402F9380" w14:textId="77777777" w:rsidR="002D5F43" w:rsidRPr="002D5F43" w:rsidRDefault="002D5F43" w:rsidP="002D5F43">
      <w:pPr>
        <w:pStyle w:val="B1"/>
      </w:pPr>
      <w:r w:rsidRPr="002D5F43">
        <w:t>-</w:t>
      </w:r>
      <w:r w:rsidRPr="002D5F43">
        <w:tab/>
        <w:t xml:space="preserve">if the UE is configured with only one of the cell DTX operation and cell DRX operation for the serving cell and if </w:t>
      </w:r>
      <w:r w:rsidRPr="002D5F43">
        <w:rPr>
          <w:i/>
        </w:rPr>
        <w:t>cellDTXDRX-L1activation</w:t>
      </w:r>
      <w:r w:rsidRPr="002D5F43">
        <w:rPr>
          <w:iCs/>
        </w:rPr>
        <w:t xml:space="preserve"> is provided</w:t>
      </w:r>
      <w:r w:rsidRPr="002D5F43">
        <w:t>, the cell DTX/DRX indication field includes one bit indicating one of the cell DTX operation and cell DRX operation, respectively, for the serving cell</w:t>
      </w:r>
    </w:p>
    <w:p w14:paraId="7C3A7D1F" w14:textId="77777777" w:rsidR="002D5F43" w:rsidRPr="002D5F43" w:rsidRDefault="002D5F43" w:rsidP="002D5F43">
      <w:pPr>
        <w:pStyle w:val="B1"/>
      </w:pPr>
      <w:r w:rsidRPr="002D5F43">
        <w:t>-</w:t>
      </w:r>
      <w:r w:rsidRPr="002D5F43">
        <w:tab/>
        <w:t xml:space="preserve">a </w:t>
      </w:r>
      <w:r w:rsidRPr="002D5F43">
        <w:rPr>
          <w:lang w:val="en-US"/>
        </w:rPr>
        <w:t>'</w:t>
      </w:r>
      <w:r w:rsidRPr="002D5F43">
        <w:t>0</w:t>
      </w:r>
      <w:r w:rsidRPr="002D5F43">
        <w:rPr>
          <w:lang w:val="en-US"/>
        </w:rPr>
        <w:t>'</w:t>
      </w:r>
      <w:r w:rsidRPr="002D5F43">
        <w:t xml:space="preserve"> value for a bit of the cell DTX/DRX indication field indicates </w:t>
      </w:r>
      <w:r w:rsidRPr="002D5F43">
        <w:rPr>
          <w:rFonts w:hint="eastAsia"/>
          <w:lang w:eastAsia="zh-CN"/>
        </w:rPr>
        <w:t xml:space="preserve">deactivation of cell </w:t>
      </w:r>
      <w:r w:rsidRPr="002D5F43">
        <w:t>DTX or of cell DRX</w:t>
      </w:r>
    </w:p>
    <w:p w14:paraId="6ADF167B" w14:textId="77777777" w:rsidR="002D5F43" w:rsidRPr="002D5F43" w:rsidRDefault="002D5F43" w:rsidP="002D5F43">
      <w:pPr>
        <w:pStyle w:val="B1"/>
      </w:pPr>
      <w:r w:rsidRPr="002D5F43">
        <w:t>-</w:t>
      </w:r>
      <w:r w:rsidRPr="002D5F43">
        <w:tab/>
        <w:t xml:space="preserve">a </w:t>
      </w:r>
      <w:r w:rsidRPr="002D5F43">
        <w:rPr>
          <w:lang w:val="en-US"/>
        </w:rPr>
        <w:t>'</w:t>
      </w:r>
      <w:r w:rsidRPr="002D5F43">
        <w:t>1</w:t>
      </w:r>
      <w:r w:rsidRPr="002D5F43">
        <w:rPr>
          <w:lang w:val="en-US"/>
        </w:rPr>
        <w:t>'</w:t>
      </w:r>
      <w:r w:rsidRPr="002D5F43">
        <w:t xml:space="preserve"> value for a bit of the cell DTX/DRX indication field indicates activation of cell DTX or of cell DRX</w:t>
      </w:r>
    </w:p>
    <w:p w14:paraId="0B6E4F38" w14:textId="77777777" w:rsidR="002D5F43" w:rsidRPr="002D5F43" w:rsidRDefault="002D5F43" w:rsidP="002D5F43">
      <w:pPr>
        <w:pStyle w:val="B1"/>
      </w:pPr>
      <w:r w:rsidRPr="002D5F43">
        <w:t>-</w:t>
      </w:r>
      <w:r w:rsidRPr="002D5F43">
        <w:tab/>
        <w:t>if the serving cell is configured with a SUL carrier, the cell DTX/DRX indication field indication for activation or deactivation of cell DRX applies to both the UL carrier and the SUL carrier</w:t>
      </w:r>
    </w:p>
    <w:p w14:paraId="21E1C56D" w14:textId="77777777" w:rsidR="002D5F43" w:rsidRPr="002D5F43" w:rsidRDefault="002D5F43" w:rsidP="002D5F43">
      <w:pPr>
        <w:pStyle w:val="B1"/>
      </w:pPr>
      <w:r w:rsidRPr="002D5F43">
        <w:t>-</w:t>
      </w:r>
      <w:r w:rsidRPr="002D5F43">
        <w:tab/>
        <w:t xml:space="preserve">if </w:t>
      </w:r>
      <w:r w:rsidRPr="002D5F43">
        <w:rPr>
          <w:rFonts w:eastAsia="DengXian"/>
          <w:i/>
          <w:lang w:eastAsia="zh-CN"/>
        </w:rPr>
        <w:t>nesEvent</w:t>
      </w:r>
      <w:r w:rsidRPr="002D5F43">
        <w:t xml:space="preserve"> is configured, the NES-</w:t>
      </w:r>
      <w:r w:rsidRPr="002D5F43">
        <w:rPr>
          <w:rFonts w:eastAsia="Microsoft JhengHei"/>
          <w:lang w:eastAsia="zh-TW"/>
        </w:rPr>
        <w:t>mode</w:t>
      </w:r>
      <w:r w:rsidRPr="002D5F43">
        <w:t xml:space="preserve"> indication field includes one bit indicating NES-specific CHO execution condition, as described in [12, TS 38.331]</w:t>
      </w:r>
    </w:p>
    <w:p w14:paraId="6D5FB545" w14:textId="63904BED" w:rsidR="002D5F43" w:rsidRPr="002D5F43" w:rsidRDefault="002D5F43" w:rsidP="002D5F43">
      <w:pPr>
        <w:pStyle w:val="B2"/>
      </w:pPr>
      <w:r w:rsidRPr="002D5F43">
        <w:t>-</w:t>
      </w:r>
      <w:r w:rsidRPr="002D5F43">
        <w:tab/>
        <w:t xml:space="preserve">a </w:t>
      </w:r>
      <w:r>
        <w:t>'</w:t>
      </w:r>
      <w:r w:rsidRPr="002D5F43">
        <w:t>0</w:t>
      </w:r>
      <w:r>
        <w:t>'</w:t>
      </w:r>
      <w:r w:rsidRPr="002D5F43">
        <w:t xml:space="preserve"> value for the NES-mode indication field indicates NES-specific CHO execution condition is disabled</w:t>
      </w:r>
    </w:p>
    <w:p w14:paraId="0BBA0DA2" w14:textId="77777777" w:rsidR="002D5F43" w:rsidRPr="002D5F43" w:rsidRDefault="002D5F43" w:rsidP="002D5F43">
      <w:pPr>
        <w:pStyle w:val="B2"/>
      </w:pPr>
      <w:r w:rsidRPr="002D5F43">
        <w:t>-</w:t>
      </w:r>
      <w:r w:rsidRPr="002D5F43">
        <w:tab/>
        <w:t>a '1' value for the NES-mode indication field, indicates NES-specific CHO execution condition is enabled</w:t>
      </w:r>
    </w:p>
    <w:p w14:paraId="7BA9B32D" w14:textId="77777777" w:rsidR="002D5F43" w:rsidRPr="002D5F43" w:rsidRDefault="002D5F43" w:rsidP="002D5F43">
      <w:pPr>
        <w:rPr>
          <w:lang w:eastAsia="zh-CN"/>
        </w:rPr>
      </w:pPr>
      <w:r w:rsidRPr="002D5F43">
        <w:rPr>
          <w:lang w:eastAsia="zh-CN"/>
        </w:rPr>
        <w:t>A UE does not expect to monitor PDCCH for detection of DCI format 2_9 on more than one serving cells of one cell group.</w:t>
      </w:r>
    </w:p>
    <w:p w14:paraId="6C3A73C5" w14:textId="77777777" w:rsidR="005366F8" w:rsidRPr="005366F8" w:rsidRDefault="005366F8" w:rsidP="005366F8">
      <w:r w:rsidRPr="005366F8">
        <w:t xml:space="preserve">When a UE receives in slot </w:t>
      </w:r>
      <m:oMath>
        <m:r>
          <w:rPr>
            <w:rFonts w:ascii="Cambria Math" w:hAnsi="Cambria Math"/>
          </w:rPr>
          <m:t>m</m:t>
        </m:r>
      </m:oMath>
      <w:r w:rsidRPr="005366F8">
        <w:rPr>
          <w:iCs/>
        </w:rPr>
        <w:t xml:space="preserve"> </w:t>
      </w:r>
      <w:r w:rsidRPr="005366F8">
        <w:t xml:space="preserve">on the active DL BWP of a first serving cell a PDCCH providing DCI format 2_9 that indicates a change in activation or deactivation of a current cell DTX operation or cell DRX operation for a second serving cell, the UE operates on the second serving cell according to the indicated cell DTX operation or cell DRX operation starting from a slot on the active DL BWP or on the active UL BWP of the second serving cell, respectively, that is not before the beginning of the slot </w:t>
      </w:r>
      <m:oMath>
        <m:r>
          <w:rPr>
            <w:rFonts w:ascii="Cambria Math" w:hAnsi="Cambria Math"/>
          </w:rPr>
          <m:t>m+d</m:t>
        </m:r>
      </m:oMath>
      <w:r w:rsidRPr="005366F8">
        <w:rPr>
          <w:iCs/>
        </w:rPr>
        <w:t xml:space="preserve"> on the </w:t>
      </w:r>
      <w:r w:rsidRPr="005366F8">
        <w:t xml:space="preserve">active DL BWP of the first serving cell where </w:t>
      </w:r>
      <m:oMath>
        <m:r>
          <w:rPr>
            <w:rFonts w:ascii="Cambria Math" w:hAnsi="Cambria Math"/>
          </w:rPr>
          <m:t>d</m:t>
        </m:r>
      </m:oMath>
      <w:r w:rsidRPr="005366F8">
        <w:rPr>
          <w:iCs/>
        </w:rPr>
        <w:t xml:space="preserve"> is a number of slots for the SCS of the </w:t>
      </w:r>
      <w:r w:rsidRPr="005366F8">
        <w:t>active DL BWP of the first serving cell in Table 11.5-1.</w:t>
      </w:r>
    </w:p>
    <w:p w14:paraId="197836D1" w14:textId="77777777" w:rsidR="005366F8" w:rsidRPr="005366F8" w:rsidRDefault="005366F8" w:rsidP="005366F8">
      <w:pPr>
        <w:pStyle w:val="TH"/>
      </w:pPr>
      <w:r w:rsidRPr="005366F8">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587"/>
      </w:tblGrid>
      <w:tr w:rsidR="005366F8" w:rsidRPr="005366F8" w14:paraId="6A14ABD1" w14:textId="77777777" w:rsidTr="00BE6E85">
        <w:trPr>
          <w:trHeight w:val="424"/>
          <w:jc w:val="center"/>
        </w:trPr>
        <w:tc>
          <w:tcPr>
            <w:tcW w:w="0" w:type="auto"/>
            <w:shd w:val="clear" w:color="auto" w:fill="E0E0E0"/>
            <w:vAlign w:val="center"/>
          </w:tcPr>
          <w:p w14:paraId="33DBB948" w14:textId="77777777" w:rsidR="005366F8" w:rsidRPr="005366F8" w:rsidRDefault="005366F8" w:rsidP="005366F8">
            <w:pPr>
              <w:keepNext/>
              <w:keepLines/>
              <w:spacing w:after="0"/>
              <w:jc w:val="center"/>
              <w:rPr>
                <w:rFonts w:ascii="Arial" w:hAnsi="Arial"/>
                <w:b/>
                <w:sz w:val="18"/>
                <w:szCs w:val="18"/>
              </w:rPr>
            </w:pPr>
            <w:r w:rsidRPr="005366F8">
              <w:rPr>
                <w:rFonts w:ascii="Arial" w:hAnsi="Arial"/>
                <w:b/>
                <w:sz w:val="18"/>
                <w:szCs w:val="18"/>
              </w:rPr>
              <w:t>SCS (kHz)</w:t>
            </w:r>
          </w:p>
        </w:tc>
        <w:tc>
          <w:tcPr>
            <w:tcW w:w="0" w:type="auto"/>
            <w:shd w:val="clear" w:color="auto" w:fill="E0E0E0"/>
            <w:vAlign w:val="center"/>
          </w:tcPr>
          <w:p w14:paraId="0F5FD254" w14:textId="77777777" w:rsidR="005366F8" w:rsidRPr="005366F8" w:rsidRDefault="005366F8" w:rsidP="005366F8">
            <w:pPr>
              <w:keepNext/>
              <w:keepLines/>
              <w:spacing w:after="0"/>
              <w:jc w:val="center"/>
              <w:rPr>
                <w:rFonts w:ascii="Arial" w:hAnsi="Arial"/>
                <w:b/>
                <w:sz w:val="18"/>
                <w:szCs w:val="18"/>
                <w:u w:val="single"/>
              </w:rPr>
            </w:pPr>
            <w:r w:rsidRPr="005366F8">
              <w:rPr>
                <w:rFonts w:ascii="Arial" w:hAnsi="Arial"/>
                <w:b/>
                <w:sz w:val="18"/>
                <w:u w:val="single"/>
              </w:rPr>
              <w:t xml:space="preserve">Number of slots </w:t>
            </w:r>
          </w:p>
        </w:tc>
      </w:tr>
      <w:tr w:rsidR="005366F8" w:rsidRPr="005366F8" w14:paraId="7758300A" w14:textId="77777777" w:rsidTr="00BE6E85">
        <w:trPr>
          <w:trHeight w:hRule="exact" w:val="227"/>
          <w:jc w:val="center"/>
        </w:trPr>
        <w:tc>
          <w:tcPr>
            <w:tcW w:w="0" w:type="auto"/>
            <w:vAlign w:val="center"/>
          </w:tcPr>
          <w:p w14:paraId="36105FD2"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15</w:t>
            </w:r>
          </w:p>
        </w:tc>
        <w:tc>
          <w:tcPr>
            <w:tcW w:w="0" w:type="auto"/>
            <w:vAlign w:val="center"/>
          </w:tcPr>
          <w:p w14:paraId="2D38CE8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w:t>
            </w:r>
          </w:p>
        </w:tc>
      </w:tr>
      <w:tr w:rsidR="005366F8" w:rsidRPr="005366F8" w14:paraId="6ED36D09" w14:textId="77777777" w:rsidTr="00BE6E85">
        <w:trPr>
          <w:trHeight w:hRule="exact" w:val="227"/>
          <w:jc w:val="center"/>
        </w:trPr>
        <w:tc>
          <w:tcPr>
            <w:tcW w:w="0" w:type="auto"/>
            <w:vAlign w:val="center"/>
          </w:tcPr>
          <w:p w14:paraId="0D37DA6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30</w:t>
            </w:r>
          </w:p>
        </w:tc>
        <w:tc>
          <w:tcPr>
            <w:tcW w:w="0" w:type="auto"/>
            <w:vAlign w:val="center"/>
          </w:tcPr>
          <w:p w14:paraId="32C29B7A"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w:t>
            </w:r>
          </w:p>
        </w:tc>
      </w:tr>
      <w:tr w:rsidR="005366F8" w:rsidRPr="005366F8" w14:paraId="2C1F1E1F" w14:textId="77777777" w:rsidTr="00BE6E85">
        <w:trPr>
          <w:trHeight w:hRule="exact" w:val="227"/>
          <w:jc w:val="center"/>
        </w:trPr>
        <w:tc>
          <w:tcPr>
            <w:tcW w:w="0" w:type="auto"/>
            <w:vAlign w:val="center"/>
          </w:tcPr>
          <w:p w14:paraId="400AEAA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60</w:t>
            </w:r>
          </w:p>
        </w:tc>
        <w:tc>
          <w:tcPr>
            <w:tcW w:w="0" w:type="auto"/>
            <w:vAlign w:val="center"/>
          </w:tcPr>
          <w:p w14:paraId="7DD9EB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w:t>
            </w:r>
          </w:p>
        </w:tc>
      </w:tr>
      <w:tr w:rsidR="005366F8" w:rsidRPr="005366F8" w14:paraId="326FC7E8" w14:textId="77777777" w:rsidTr="00BE6E85">
        <w:trPr>
          <w:trHeight w:hRule="exact" w:val="227"/>
          <w:jc w:val="center"/>
        </w:trPr>
        <w:tc>
          <w:tcPr>
            <w:tcW w:w="0" w:type="auto"/>
            <w:vAlign w:val="center"/>
          </w:tcPr>
          <w:p w14:paraId="40D354EB"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120</w:t>
            </w:r>
          </w:p>
        </w:tc>
        <w:tc>
          <w:tcPr>
            <w:tcW w:w="0" w:type="auto"/>
            <w:vAlign w:val="center"/>
          </w:tcPr>
          <w:p w14:paraId="066D840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24</w:t>
            </w:r>
          </w:p>
        </w:tc>
      </w:tr>
      <w:tr w:rsidR="005366F8" w:rsidRPr="005366F8" w14:paraId="5AB33248" w14:textId="77777777" w:rsidTr="00BE6E85">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554D950" w14:textId="77777777" w:rsidR="005366F8" w:rsidRPr="005366F8" w:rsidRDefault="005366F8" w:rsidP="005366F8">
            <w:pPr>
              <w:keepNext/>
              <w:keepLines/>
              <w:spacing w:after="0"/>
              <w:jc w:val="center"/>
              <w:rPr>
                <w:rFonts w:ascii="Arial" w:hAnsi="Arial"/>
                <w:sz w:val="18"/>
              </w:rPr>
            </w:pPr>
            <w:r w:rsidRPr="005366F8">
              <w:rPr>
                <w:rFonts w:ascii="Arial" w:hAnsi="Arial"/>
                <w:sz w:val="18"/>
              </w:rPr>
              <w:t>480</w:t>
            </w:r>
          </w:p>
        </w:tc>
        <w:tc>
          <w:tcPr>
            <w:tcW w:w="0" w:type="auto"/>
            <w:tcBorders>
              <w:top w:val="single" w:sz="4" w:space="0" w:color="auto"/>
              <w:left w:val="single" w:sz="4" w:space="0" w:color="auto"/>
              <w:bottom w:val="single" w:sz="4" w:space="0" w:color="auto"/>
              <w:right w:val="single" w:sz="4" w:space="0" w:color="auto"/>
            </w:tcBorders>
            <w:vAlign w:val="center"/>
          </w:tcPr>
          <w:p w14:paraId="2321973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w:t>
            </w:r>
          </w:p>
        </w:tc>
      </w:tr>
      <w:tr w:rsidR="005366F8" w:rsidRPr="005366F8" w14:paraId="4DF36572" w14:textId="77777777" w:rsidTr="00BE6E85">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79CE66C"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960</w:t>
            </w:r>
          </w:p>
        </w:tc>
        <w:tc>
          <w:tcPr>
            <w:tcW w:w="0" w:type="auto"/>
            <w:tcBorders>
              <w:top w:val="single" w:sz="4" w:space="0" w:color="auto"/>
              <w:left w:val="single" w:sz="4" w:space="0" w:color="auto"/>
              <w:bottom w:val="single" w:sz="4" w:space="0" w:color="auto"/>
              <w:right w:val="single" w:sz="4" w:space="0" w:color="auto"/>
            </w:tcBorders>
            <w:vAlign w:val="center"/>
          </w:tcPr>
          <w:p w14:paraId="494097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192</w:t>
            </w:r>
          </w:p>
        </w:tc>
      </w:tr>
    </w:tbl>
    <w:p w14:paraId="791D7CD0" w14:textId="77777777" w:rsidR="005366F8" w:rsidRDefault="005366F8" w:rsidP="005366F8">
      <w:pPr>
        <w:rPr>
          <w:lang w:eastAsia="zh-CN"/>
        </w:rPr>
      </w:pPr>
    </w:p>
    <w:p w14:paraId="5C82EF18" w14:textId="77777777" w:rsidR="00621303" w:rsidRPr="00B916EC" w:rsidRDefault="00621303" w:rsidP="00621303">
      <w:pPr>
        <w:pStyle w:val="Heading1"/>
        <w:tabs>
          <w:tab w:val="left" w:pos="1134"/>
        </w:tabs>
      </w:pPr>
      <w:bookmarkStart w:id="786" w:name="_Ref496621482"/>
      <w:bookmarkStart w:id="787" w:name="_Toc12021494"/>
      <w:bookmarkStart w:id="788" w:name="_Toc20311606"/>
      <w:bookmarkStart w:id="789" w:name="_Toc26719431"/>
      <w:bookmarkStart w:id="790" w:name="_Toc29894871"/>
      <w:bookmarkStart w:id="791" w:name="_Toc29899170"/>
      <w:bookmarkStart w:id="792" w:name="_Toc29899588"/>
      <w:bookmarkStart w:id="793" w:name="_Toc29917324"/>
      <w:bookmarkStart w:id="794" w:name="_Toc36498198"/>
      <w:bookmarkStart w:id="795" w:name="_Toc45699226"/>
      <w:bookmarkStart w:id="796" w:name="_Toc156237242"/>
      <w:r w:rsidRPr="00B916EC">
        <w:t>1</w:t>
      </w:r>
      <w:r w:rsidR="00C208F0" w:rsidRPr="00B916EC">
        <w:t>2</w:t>
      </w:r>
      <w:r w:rsidRPr="00B916EC">
        <w:rPr>
          <w:rFonts w:hint="eastAsia"/>
        </w:rPr>
        <w:tab/>
      </w:r>
      <w:r w:rsidRPr="00B916EC">
        <w:t>Bandwidth part operation</w:t>
      </w:r>
      <w:bookmarkEnd w:id="786"/>
      <w:bookmarkEnd w:id="787"/>
      <w:bookmarkEnd w:id="788"/>
      <w:bookmarkEnd w:id="789"/>
      <w:bookmarkEnd w:id="790"/>
      <w:bookmarkEnd w:id="791"/>
      <w:bookmarkEnd w:id="792"/>
      <w:bookmarkEnd w:id="793"/>
      <w:bookmarkEnd w:id="794"/>
      <w:bookmarkEnd w:id="795"/>
      <w:bookmarkEnd w:id="796"/>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1994BC9C"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 xml:space="preserve">BWPs for transmissions by the UE (UL </w:t>
      </w:r>
      <w:r w:rsidRPr="00B916EC">
        <w:rPr>
          <w:rFonts w:eastAsia="MS Mincho"/>
        </w:rPr>
        <w:lastRenderedPageBreak/>
        <w:t>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34AEEC38"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sidR="001149BC">
        <w:rPr>
          <w:rFonts w:eastAsia="Yu Mincho"/>
        </w:rPr>
        <w:t>after puncturing if any [</w:t>
      </w:r>
      <w:r w:rsidR="001149BC" w:rsidRPr="003F4FF9">
        <w:t>4, TS 38.211</w:t>
      </w:r>
      <w:r w:rsidR="001149BC">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97"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97"/>
    <w:p w14:paraId="2459413C" w14:textId="15782151"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w:t>
      </w:r>
      <w:r w:rsidR="00512AD8">
        <w:rPr>
          <w:lang w:val="en-US"/>
        </w:rPr>
        <w:t>0</w:t>
      </w:r>
      <w:r w:rsidR="00512AD8" w:rsidRPr="00D20E88">
        <w:rPr>
          <w:lang w:val="en-US"/>
        </w:rPr>
        <w:t xml:space="preserve"> </w:t>
      </w:r>
      <w:r w:rsidRPr="00D20E88">
        <w:rPr>
          <w:lang w:val="en-US"/>
        </w:rPr>
        <w:t xml:space="preserve">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3859790C" w14:textId="77777777" w:rsidR="00540049" w:rsidRPr="00540049" w:rsidRDefault="0043292C" w:rsidP="00540049">
      <w:pPr>
        <w:rPr>
          <w:rFonts w:eastAsia="Times New Roman"/>
          <w:lang w:eastAsia="ja-JP"/>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p>
    <w:p w14:paraId="5B85961A" w14:textId="77777777" w:rsidR="00540049" w:rsidRPr="00540049" w:rsidRDefault="00540049" w:rsidP="00540049">
      <w:pPr>
        <w:rPr>
          <w:rFonts w:eastAsia="Times New Roman"/>
          <w:lang w:eastAsia="ja-JP"/>
        </w:rPr>
      </w:pPr>
      <w:r w:rsidRPr="00540049">
        <w:rPr>
          <w:rFonts w:eastAsia="Times New Roman"/>
          <w:lang w:eastAsia="ja-JP"/>
        </w:rPr>
        <w:t xml:space="preserve">If a bandwidth part indicator field is provided by a DCI format 0_3/1_3, </w:t>
      </w:r>
    </w:p>
    <w:p w14:paraId="2EDC4DFF" w14:textId="77777777" w:rsidR="00540049" w:rsidRPr="00540049" w:rsidRDefault="00540049" w:rsidP="00540049">
      <w:pPr>
        <w:pStyle w:val="B1"/>
        <w:rPr>
          <w:lang w:eastAsia="ja-JP"/>
        </w:rPr>
      </w:pPr>
      <w:r w:rsidRPr="00540049">
        <w:lastRenderedPageBreak/>
        <w:t>-</w:t>
      </w:r>
      <w:r w:rsidRPr="00540049">
        <w:tab/>
        <w:t xml:space="preserve">the UE </w:t>
      </w:r>
      <w:r w:rsidRPr="00540049">
        <w:rPr>
          <w:lang w:eastAsia="ja-JP"/>
        </w:rPr>
        <w:t>applies for a serving cell the value of the bandwidth part indicator field, if</w:t>
      </w:r>
    </w:p>
    <w:p w14:paraId="54A8EE5A" w14:textId="77777777" w:rsidR="00540049" w:rsidRPr="00540049" w:rsidRDefault="00540049" w:rsidP="00540049">
      <w:pPr>
        <w:pStyle w:val="B2"/>
        <w:rPr>
          <w:lang w:eastAsia="ja-JP"/>
        </w:rPr>
      </w:pPr>
      <w:r w:rsidRPr="00540049">
        <w:t>-</w:t>
      </w:r>
      <w:r w:rsidRPr="00540049">
        <w:tab/>
      </w:r>
      <w:r w:rsidRPr="00540049">
        <w:rPr>
          <w:lang w:eastAsia="ja-JP"/>
        </w:rPr>
        <w:t>the UE is scheduled by the DCI format 0_3/1_3 to transmit PUSCH/receive PDSCH, respectively, on the serving cell, and</w:t>
      </w:r>
    </w:p>
    <w:p w14:paraId="6FCCCDCE" w14:textId="77777777" w:rsidR="00540049" w:rsidRPr="00540049" w:rsidRDefault="00540049" w:rsidP="00540049">
      <w:pPr>
        <w:pStyle w:val="B2"/>
        <w:rPr>
          <w:lang w:eastAsia="ja-JP"/>
        </w:rPr>
      </w:pPr>
      <w:r w:rsidRPr="00540049">
        <w:t>-</w:t>
      </w:r>
      <w:r w:rsidRPr="00540049">
        <w:tab/>
        <w:t xml:space="preserve">the serving cell includes a configured UL/DL BWP with index corresponding to the value of </w:t>
      </w:r>
      <w:r w:rsidRPr="00540049">
        <w:rPr>
          <w:lang w:eastAsia="ja-JP"/>
        </w:rPr>
        <w:t>the bandwidth part indicator field</w:t>
      </w:r>
    </w:p>
    <w:p w14:paraId="763A8565" w14:textId="359F6F7F" w:rsidR="00540049" w:rsidRPr="00540049" w:rsidRDefault="00540049" w:rsidP="00540049">
      <w:pPr>
        <w:pStyle w:val="B1"/>
        <w:rPr>
          <w:lang w:val="en-GB" w:eastAsia="ja-JP"/>
        </w:rPr>
      </w:pPr>
      <w:r w:rsidRPr="00540049">
        <w:t>-</w:t>
      </w:r>
      <w:r w:rsidRPr="00540049">
        <w:tab/>
        <w:t xml:space="preserve">otherwise, the UE does not </w:t>
      </w:r>
      <w:r w:rsidRPr="00540049">
        <w:rPr>
          <w:lang w:eastAsia="ja-JP"/>
        </w:rPr>
        <w:t>apply for the serving cell the value of the bandwidth part indicator field</w:t>
      </w:r>
      <w:r>
        <w:rPr>
          <w:lang w:val="en-GB" w:eastAsia="ja-JP"/>
        </w:rPr>
        <w:t>.</w:t>
      </w:r>
    </w:p>
    <w:p w14:paraId="20F167AF" w14:textId="1BA3CEA0" w:rsidR="00335065" w:rsidRPr="0080392F" w:rsidRDefault="00335065" w:rsidP="00335065">
      <w:pPr>
        <w:rPr>
          <w:lang w:val="en-US"/>
        </w:rPr>
      </w:pPr>
      <w:r w:rsidRPr="0080392F">
        <w:t xml:space="preserve">If a bandwidth part indicator field </w:t>
      </w:r>
      <w:r w:rsidRPr="0080392F">
        <w:rPr>
          <w:lang w:eastAsia="ja-JP"/>
        </w:rPr>
        <w:t xml:space="preserve">is configured in </w:t>
      </w:r>
      <w:r w:rsidR="00B538FF">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57538DED" w14:textId="22BA65D8" w:rsidR="00540049" w:rsidRPr="00540049" w:rsidRDefault="00540049" w:rsidP="00540049">
      <w:pPr>
        <w:pStyle w:val="B2"/>
      </w:pPr>
      <w:r w:rsidRPr="00540049">
        <w:t>-</w:t>
      </w:r>
      <w:r w:rsidRPr="00540049">
        <w:tab/>
        <w:t xml:space="preserve">for a DCI format 0_3, or for a DCI format 1_3, and for an information field that includes a number of blocks [5, TS 38.212], the above procedures apply separately for each block of the information field </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62BF1B85"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DCI format 0_1</w:t>
      </w:r>
      <w:r w:rsidR="00A13F6A">
        <w:rPr>
          <w:lang w:eastAsia="ja-JP"/>
        </w:rPr>
        <w:t>/0_3</w:t>
      </w:r>
      <w:r w:rsidRPr="00370E38">
        <w:rPr>
          <w:lang w:eastAsia="ja-JP"/>
        </w:rPr>
        <w:t xml:space="preserve">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w:t>
      </w:r>
      <w:r w:rsidR="00A13F6A">
        <w:t xml:space="preserve"> for a serving cell</w:t>
      </w:r>
      <w:r w:rsidRPr="00370E38">
        <w:t>, than a current active UL BWP</w:t>
      </w:r>
      <w:r w:rsidR="00E0020B">
        <w:t xml:space="preserve"> for the serving cell</w:t>
      </w:r>
      <w:r w:rsidRPr="00370E38">
        <w:t xml:space="preserve">, the UE determines an uplink frequency domain resource allocation Type 2 </w:t>
      </w:r>
      <w:r w:rsidR="00A13F6A">
        <w:t>for the serving cell</w:t>
      </w:r>
      <w:r w:rsidR="00A13F6A" w:rsidRPr="00370E38">
        <w:t xml:space="preserve"> </w:t>
      </w:r>
      <w:r w:rsidRPr="00370E38">
        <w:t xml:space="preserve">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t>
      </w:r>
      <w:r w:rsidR="00E0020B">
        <w:t xml:space="preserve">or the block </w:t>
      </w:r>
      <w:r w:rsidR="00E0020B" w:rsidRPr="00370E38">
        <w:t xml:space="preserve">of the frequency domain resource assignment field </w:t>
      </w:r>
      <w:r w:rsidR="00E0020B">
        <w:t>in</w:t>
      </w:r>
      <w:r w:rsidR="00E0020B" w:rsidRPr="00370E38">
        <w:t xml:space="preserve"> DCI format 0_</w:t>
      </w:r>
      <w:r w:rsidR="00E0020B">
        <w:t>3</w:t>
      </w:r>
      <w:r w:rsidR="00E0020B" w:rsidRPr="00C71C0B">
        <w:t xml:space="preserve"> </w:t>
      </w:r>
      <w:r w:rsidR="00E0020B">
        <w:t xml:space="preserve">corresponding to the serving cell, </w:t>
      </w:r>
      <w:r w:rsidRPr="00370E38">
        <w:t>where truncation starts from the MSBs of the X bits or the Y bits, zero-padding prepends zeros to the X bits or the Y bits, and</w:t>
      </w:r>
    </w:p>
    <w:p w14:paraId="50A8F534" w14:textId="3D3DBA7B" w:rsidR="00AF2DCE" w:rsidRPr="00370E38" w:rsidRDefault="00AF2DCE" w:rsidP="00DA4DCE">
      <w:pPr>
        <w:pStyle w:val="B1"/>
        <w:rPr>
          <w:lang w:val="en-GB"/>
        </w:rPr>
      </w:pPr>
      <w:r w:rsidRPr="00370E38">
        <w:t>-</w:t>
      </w:r>
      <w:r w:rsidRPr="00370E38">
        <w:tab/>
        <w:t xml:space="preserve">if the indicated active UL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 xml:space="preserve">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010DBF86" w:rsidR="00AF2DCE" w:rsidRPr="00370E38" w:rsidRDefault="00AF2DCE" w:rsidP="00DA4DCE">
      <w:pPr>
        <w:pStyle w:val="B1"/>
        <w:rPr>
          <w:lang w:val="en-GB"/>
        </w:rPr>
      </w:pPr>
      <w:r w:rsidRPr="00370E38">
        <w:t>-</w:t>
      </w:r>
      <w:r w:rsidRPr="00370E38">
        <w:tab/>
        <w:t xml:space="preserve">if the indicated active UL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43939784" w:rsidR="00AF2DCE" w:rsidRPr="00E0020B" w:rsidRDefault="00AF2DCE" w:rsidP="00DA4DCE">
      <w:pPr>
        <w:pStyle w:val="B1"/>
        <w:rPr>
          <w:lang w:val="en-GB"/>
        </w:rPr>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r w:rsidR="00E0020B">
        <w:rPr>
          <w:lang w:val="en-GB"/>
        </w:rPr>
        <w:t xml:space="preserve"> </w:t>
      </w:r>
      <w:r w:rsidR="00E0020B">
        <w:t>for the serving cell</w:t>
      </w:r>
      <w:r w:rsidR="00E0020B">
        <w:rPr>
          <w:lang w:val="en-GB"/>
        </w:rPr>
        <w:t>.</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lastRenderedPageBreak/>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66DD3355" w14:textId="77777777" w:rsidR="00E33222" w:rsidRPr="00E33222" w:rsidRDefault="00E33222" w:rsidP="00E33222">
      <w:pPr>
        <w:rPr>
          <w:rFonts w:eastAsia="Malgun Gothic"/>
          <w:kern w:val="2"/>
          <w:lang w:eastAsia="ja-JP"/>
        </w:rPr>
      </w:pPr>
      <w:r w:rsidRPr="00E33222">
        <w:rPr>
          <w:rFonts w:eastAsia="Times New Roman"/>
          <w:lang w:eastAsia="zh-CN"/>
        </w:rPr>
        <w:t xml:space="preserve">If a UE is provided </w:t>
      </w:r>
      <w:r w:rsidRPr="00E33222">
        <w:rPr>
          <w:rFonts w:eastAsia="Times New Roman"/>
          <w:i/>
          <w:iCs/>
          <w:lang w:eastAsia="zh-CN"/>
        </w:rPr>
        <w:t>NonCellDefiningSSB</w:t>
      </w:r>
      <w:r w:rsidRPr="00E33222">
        <w:rPr>
          <w:rFonts w:eastAsia="Times New Roman"/>
          <w:lang w:eastAsia="zh-CN"/>
        </w:rPr>
        <w:t xml:space="preserve"> in </w:t>
      </w:r>
      <w:r w:rsidRPr="00E33222">
        <w:rPr>
          <w:rFonts w:eastAsia="Times New Roman"/>
          <w:i/>
          <w:iCs/>
        </w:rPr>
        <w:t>BWP-DownlinkDedicated</w:t>
      </w:r>
      <w:r w:rsidRPr="00E33222">
        <w:rPr>
          <w:rFonts w:eastAsia="Times New Roman"/>
          <w:lang w:eastAsia="zh-CN"/>
        </w:rPr>
        <w:t xml:space="preserve"> for an active DL BWP</w:t>
      </w:r>
      <w:r w:rsidRPr="00E33222">
        <w:rPr>
          <w:rFonts w:eastAsia="Times New Roman"/>
        </w:rPr>
        <w:t xml:space="preserve">, the UE assumes that the active DL BWP includes the SS/PBCH blocks provided by </w:t>
      </w:r>
      <w:r w:rsidRPr="00E33222">
        <w:rPr>
          <w:rFonts w:eastAsia="Times New Roman"/>
          <w:i/>
          <w:iCs/>
        </w:rPr>
        <w:t>NonCellDefiningSSB</w:t>
      </w:r>
      <w:r w:rsidRPr="00E33222">
        <w:rPr>
          <w:rFonts w:eastAsia="Times New Roman"/>
        </w:rPr>
        <w:t xml:space="preserve">. The SS/PBCH blocks provided by </w:t>
      </w:r>
      <w:r w:rsidRPr="00E33222">
        <w:rPr>
          <w:rFonts w:eastAsia="Times New Roman"/>
          <w:i/>
          <w:iCs/>
        </w:rPr>
        <w:t>NonCellDefiningSSB</w:t>
      </w:r>
      <w:r w:rsidRPr="00E33222">
        <w:rPr>
          <w:rFonts w:eastAsia="Times New Roman"/>
        </w:rPr>
        <w:t xml:space="preserve"> and the SS/PBCH blocks that the UE used to obtain SIB1 have same QCL properties if they have a same index</w:t>
      </w:r>
      <w:r w:rsidRPr="00E33222">
        <w:rPr>
          <w:rFonts w:eastAsia="Times New Roman"/>
          <w:i/>
          <w:iCs/>
        </w:rPr>
        <w:t>.</w:t>
      </w:r>
      <w:r w:rsidRPr="00E33222">
        <w:rPr>
          <w:rFonts w:eastAsia="Times New Roman"/>
        </w:rPr>
        <w:t xml:space="preserve"> Unless otherwise stated, handling of overlapping between </w:t>
      </w:r>
      <w:r w:rsidRPr="00E33222">
        <w:rPr>
          <w:rFonts w:eastAsia="Times New Roman"/>
          <w:lang w:eastAsia="zh-CN"/>
        </w:rPr>
        <w:t xml:space="preserve">downlink receptions or uplink transmissions and the SS/PBCH blocks provided by </w:t>
      </w:r>
      <w:r w:rsidRPr="00E33222">
        <w:rPr>
          <w:rFonts w:eastAsia="Times New Roman"/>
          <w:i/>
          <w:iCs/>
          <w:lang w:eastAsia="zh-CN"/>
        </w:rPr>
        <w:t>NonCellDefiningSSB</w:t>
      </w:r>
      <w:r w:rsidRPr="00E33222">
        <w:rPr>
          <w:rFonts w:eastAsia="Times New Roman"/>
          <w:lang w:eastAsia="zh-CN"/>
        </w:rPr>
        <w:t xml:space="preserve"> is same as </w:t>
      </w:r>
      <w:r w:rsidRPr="00E33222">
        <w:rPr>
          <w:rFonts w:eastAsia="Times New Roman"/>
        </w:rPr>
        <w:t xml:space="preserve">handling of overlapping between </w:t>
      </w:r>
      <w:r w:rsidRPr="00E33222">
        <w:rPr>
          <w:rFonts w:eastAsia="Times New Roman"/>
          <w:lang w:eastAsia="zh-CN"/>
        </w:rPr>
        <w:t xml:space="preserve">downlink receptions or uplink transmissions and the </w:t>
      </w:r>
      <w:r w:rsidRPr="00E33222">
        <w:rPr>
          <w:rFonts w:eastAsia="Times New Roman"/>
        </w:rPr>
        <w:t>SS/PBCH blocks</w:t>
      </w:r>
      <w:r w:rsidRPr="00E33222">
        <w:rPr>
          <w:rFonts w:eastAsia="Times New Roman"/>
          <w:lang w:eastAsia="zh-CN"/>
        </w:rPr>
        <w:t xml:space="preserve"> provided by </w:t>
      </w:r>
      <w:r w:rsidRPr="00E33222">
        <w:rPr>
          <w:rFonts w:eastAsia="Times New Roman"/>
          <w:i/>
        </w:rPr>
        <w:t>ssb-PositionsInBurst</w:t>
      </w:r>
      <w:r w:rsidRPr="00E33222">
        <w:rPr>
          <w:rFonts w:eastAsia="Times New Roman"/>
        </w:rPr>
        <w:t xml:space="preserve"> in </w:t>
      </w:r>
      <w:r w:rsidRPr="00E33222">
        <w:rPr>
          <w:rFonts w:eastAsia="Times New Roman"/>
          <w:i/>
        </w:rPr>
        <w:t>SIB1</w:t>
      </w:r>
      <w:r w:rsidRPr="00E33222">
        <w:rPr>
          <w:rFonts w:eastAsia="Times New Roman"/>
        </w:rPr>
        <w:t xml:space="preserve"> or in </w:t>
      </w:r>
      <w:r w:rsidRPr="00E33222">
        <w:rPr>
          <w:rFonts w:eastAsia="Times New Roman"/>
          <w:i/>
        </w:rPr>
        <w:t>ServingCellConfigCommon</w:t>
      </w:r>
      <w:r w:rsidRPr="00E33222">
        <w:rPr>
          <w:rFonts w:eastAsia="Times New Roman"/>
          <w:lang w:eastAsia="zh-CN"/>
        </w:rPr>
        <w:t>.</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8" w:name="_Ref500334477"/>
      <w:bookmarkStart w:id="799" w:name="_Toc12021495"/>
      <w:bookmarkStart w:id="800" w:name="_Toc20311607"/>
      <w:bookmarkStart w:id="801" w:name="_Toc26719432"/>
      <w:bookmarkStart w:id="802" w:name="_Toc29894872"/>
      <w:bookmarkStart w:id="803" w:name="_Toc29899171"/>
      <w:bookmarkStart w:id="804" w:name="_Toc29899589"/>
      <w:bookmarkStart w:id="805" w:name="_Toc29917325"/>
      <w:bookmarkStart w:id="806" w:name="_Toc36498199"/>
      <w:bookmarkStart w:id="807" w:name="_Toc45699227"/>
      <w:bookmarkStart w:id="808" w:name="_Toc156237243"/>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8"/>
      <w:bookmarkEnd w:id="799"/>
      <w:bookmarkEnd w:id="800"/>
      <w:bookmarkEnd w:id="801"/>
      <w:bookmarkEnd w:id="802"/>
      <w:bookmarkEnd w:id="803"/>
      <w:bookmarkEnd w:id="804"/>
      <w:bookmarkEnd w:id="805"/>
      <w:bookmarkEnd w:id="806"/>
      <w:bookmarkEnd w:id="807"/>
      <w:bookmarkEnd w:id="808"/>
    </w:p>
    <w:p w14:paraId="1125F9D0" w14:textId="4956647F"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w:t>
      </w:r>
      <w:r w:rsidR="00512AD8">
        <w:rPr>
          <w:lang w:val="en-US"/>
        </w:rPr>
        <w:t>0</w:t>
      </w:r>
      <w:r w:rsidR="00512AD8" w:rsidRPr="00D20E88">
        <w:rPr>
          <w:lang w:val="en-US"/>
        </w:rPr>
        <w:t xml:space="preserve"> </w:t>
      </w:r>
      <w:r w:rsidRPr="00D20E88">
        <w:rPr>
          <w:lang w:val="en-US"/>
        </w:rPr>
        <w:t xml:space="preserve">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xml:space="preserve">, or as described in Tables </w:t>
      </w:r>
      <w:r w:rsidR="006E1E1F" w:rsidRPr="00D26445">
        <w:rPr>
          <w:lang w:val="en-US"/>
        </w:rPr>
        <w:lastRenderedPageBreak/>
        <w:t>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r w:rsidR="00512AD8">
        <w:rPr>
          <w:iCs/>
          <w:lang w:val="en-US" w:eastAsia="x-none"/>
        </w:rPr>
        <w:t>In Table 13-0, configurations with index 0 to 9 are applicable when an associated SS/PBCH block is located according to Table 5.4.3.3-2 in [</w:t>
      </w:r>
      <w:r w:rsidR="00512AD8" w:rsidRPr="003F4FF9">
        <w:rPr>
          <w:lang w:val="en-US" w:eastAsia="ko-KR"/>
        </w:rPr>
        <w:t>8-1, TS 38.101-1</w:t>
      </w:r>
      <w:r w:rsidR="00512AD8">
        <w:rPr>
          <w:iCs/>
          <w:lang w:val="en-US" w:eastAsia="x-none"/>
        </w:rPr>
        <w:t>], configurations with index 10 to 11 are applicable when an associated SS/PBCH block is located according to NOTE 12 of Table 5.4.3.3-1 in [</w:t>
      </w:r>
      <w:r w:rsidR="00512AD8" w:rsidRPr="003F4FF9">
        <w:rPr>
          <w:lang w:val="en-US" w:eastAsia="ko-KR"/>
        </w:rPr>
        <w:t>8-1, TS 38.101-1</w:t>
      </w:r>
      <w:r w:rsidR="00512AD8">
        <w:rPr>
          <w:iCs/>
          <w:lang w:val="en-US" w:eastAsia="x-none"/>
        </w:rPr>
        <w:t>], and non-interleaved CCE-to-REG mapping applies for configurations with index 6 to 9. In Table 13-1, the associated SS/PBCH block is not located according to NOTE 12 of Table 5.4.3.3-1 in [</w:t>
      </w:r>
      <w:r w:rsidR="00512AD8" w:rsidRPr="003F4FF9">
        <w:rPr>
          <w:lang w:val="en-US" w:eastAsia="ko-KR"/>
        </w:rPr>
        <w:t>8-1, TS 38.101-1</w:t>
      </w:r>
      <w:r w:rsidR="00512AD8">
        <w:rPr>
          <w:iCs/>
          <w:lang w:val="en-US" w:eastAsia="x-none"/>
        </w:rPr>
        <w:t>].</w:t>
      </w:r>
    </w:p>
    <w:p w14:paraId="78ED50F7" w14:textId="65BFD5AB"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w:t>
      </w:r>
      <w:r w:rsidR="00512AD8">
        <w:rPr>
          <w:lang w:val="en-US"/>
        </w:rPr>
        <w:t>0</w:t>
      </w:r>
      <w:r w:rsidR="00512AD8" w:rsidRPr="00C92A5F">
        <w:rPr>
          <w:lang w:val="en-US"/>
        </w:rPr>
        <w:t xml:space="preserve"> </w:t>
      </w:r>
      <w:r w:rsidR="00EA04A8" w:rsidRPr="00C92A5F">
        <w:rPr>
          <w:lang w:val="en-US"/>
        </w:rPr>
        <w:t>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of the corresponding SS/PBCH block</w:t>
      </w:r>
      <w:r w:rsidR="00512AD8">
        <w:rPr>
          <w:lang w:val="en-US"/>
        </w:rPr>
        <w:t xml:space="preserve">, after puncturing if any </w:t>
      </w:r>
      <w:r w:rsidR="00512AD8" w:rsidRPr="003F4FF9">
        <w:t>[4, TS 38.211]</w:t>
      </w:r>
      <w:r w:rsidR="00EA04A8" w:rsidRPr="0085214D">
        <w:rPr>
          <w:lang w:val="en-US"/>
        </w:rPr>
        <w:t xml:space="preserve">.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lastRenderedPageBreak/>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7E55837B" w14:textId="77777777" w:rsidR="00512AD8" w:rsidRPr="00512AD8" w:rsidRDefault="00512AD8" w:rsidP="00512AD8">
      <w:pPr>
        <w:pStyle w:val="TH"/>
        <w:rPr>
          <w:rFonts w:eastAsia="Times New Roman"/>
        </w:rPr>
      </w:pPr>
      <w:r w:rsidRPr="00512AD8">
        <w:lastRenderedPageBreak/>
        <w:t>Table 13-0: Set of resource blocks and slot symbols of CORESET for Type0-PDCCH search space set when {SS/PBCH block, PDCCH} SCS is {15, 15} kHz</w:t>
      </w:r>
      <w:r w:rsidRPr="00512AD8">
        <w:rPr>
          <w:rFonts w:cs="Arial" w:hint="eastAsia"/>
          <w:lang w:val="en-US" w:eastAsia="zh-CN"/>
        </w:rPr>
        <w:t xml:space="preserve"> for frequency bands</w:t>
      </w:r>
      <w:r w:rsidRPr="00512AD8">
        <w:rPr>
          <w:rFonts w:cs="Arial"/>
        </w:rPr>
        <w:t xml:space="preserve"> with minimum channel bandwidth 3 MHz and channel bandwidth 3 MHz or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
        <w:gridCol w:w="3349"/>
        <w:gridCol w:w="1520"/>
        <w:gridCol w:w="1857"/>
        <w:gridCol w:w="1824"/>
      </w:tblGrid>
      <w:tr w:rsidR="00512AD8" w:rsidRPr="00512AD8" w14:paraId="419BE4FF" w14:textId="77777777" w:rsidTr="00B60B79">
        <w:trPr>
          <w:cantSplit/>
        </w:trPr>
        <w:tc>
          <w:tcPr>
            <w:tcW w:w="791" w:type="dxa"/>
            <w:tcBorders>
              <w:bottom w:val="double" w:sz="4" w:space="0" w:color="auto"/>
              <w:right w:val="double" w:sz="4" w:space="0" w:color="auto"/>
            </w:tcBorders>
            <w:shd w:val="clear" w:color="auto" w:fill="E0E0E0"/>
            <w:vAlign w:val="center"/>
          </w:tcPr>
          <w:p w14:paraId="31A20836"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b/>
                <w:bCs/>
                <w:sz w:val="18"/>
                <w:lang w:val="en-US"/>
              </w:rPr>
              <w:t>Index</w:t>
            </w:r>
          </w:p>
        </w:tc>
        <w:tc>
          <w:tcPr>
            <w:tcW w:w="3349" w:type="dxa"/>
            <w:tcBorders>
              <w:left w:val="double" w:sz="4" w:space="0" w:color="auto"/>
              <w:bottom w:val="double" w:sz="4" w:space="0" w:color="auto"/>
            </w:tcBorders>
            <w:shd w:val="clear" w:color="auto" w:fill="E0E0E0"/>
            <w:vAlign w:val="center"/>
          </w:tcPr>
          <w:p w14:paraId="3021C347"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SS/PBCH block and CORESET multiplexing pattern </w:t>
            </w:r>
          </w:p>
        </w:tc>
        <w:tc>
          <w:tcPr>
            <w:tcW w:w="1520" w:type="dxa"/>
            <w:tcBorders>
              <w:bottom w:val="double" w:sz="4" w:space="0" w:color="auto"/>
            </w:tcBorders>
            <w:shd w:val="clear" w:color="auto" w:fill="E0E0E0"/>
            <w:vAlign w:val="center"/>
          </w:tcPr>
          <w:p w14:paraId="1A4D5575"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RBs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RB</m:t>
                  </m:r>
                </m:sub>
                <m:sup>
                  <m:r>
                    <m:rPr>
                      <m:sty m:val="b"/>
                    </m:rPr>
                    <w:rPr>
                      <w:rFonts w:ascii="Cambria Math" w:hAnsi="Arial"/>
                      <w:sz w:val="18"/>
                    </w:rPr>
                    <m:t>CORESET</m:t>
                  </m:r>
                </m:sup>
              </m:sSubSup>
            </m:oMath>
          </w:p>
        </w:tc>
        <w:tc>
          <w:tcPr>
            <w:tcW w:w="1857" w:type="dxa"/>
            <w:tcBorders>
              <w:bottom w:val="double" w:sz="4" w:space="0" w:color="auto"/>
            </w:tcBorders>
            <w:shd w:val="clear" w:color="auto" w:fill="E0E0E0"/>
            <w:vAlign w:val="center"/>
          </w:tcPr>
          <w:p w14:paraId="23D43B1A"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Symbols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symb</m:t>
                  </m:r>
                </m:sub>
                <m:sup>
                  <m:r>
                    <m:rPr>
                      <m:sty m:val="b"/>
                    </m:rPr>
                    <w:rPr>
                      <w:rFonts w:ascii="Cambria Math" w:hAnsi="Arial"/>
                      <w:sz w:val="18"/>
                    </w:rPr>
                    <m:t>CORESET</m:t>
                  </m:r>
                </m:sup>
              </m:sSubSup>
            </m:oMath>
            <w:r w:rsidRPr="00512AD8">
              <w:rPr>
                <w:rFonts w:ascii="Arial" w:hAnsi="Arial" w:cs="Arial"/>
                <w:b/>
                <w:kern w:val="24"/>
                <w:sz w:val="18"/>
              </w:rPr>
              <w:t xml:space="preserve"> </w:t>
            </w:r>
          </w:p>
        </w:tc>
        <w:tc>
          <w:tcPr>
            <w:tcW w:w="1824" w:type="dxa"/>
            <w:tcBorders>
              <w:bottom w:val="double" w:sz="4" w:space="0" w:color="auto"/>
            </w:tcBorders>
            <w:shd w:val="clear" w:color="auto" w:fill="E0E0E0"/>
            <w:vAlign w:val="center"/>
          </w:tcPr>
          <w:p w14:paraId="1FEC26DE"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Offset (RBs) </w:t>
            </w:r>
          </w:p>
        </w:tc>
      </w:tr>
      <w:tr w:rsidR="00512AD8" w:rsidRPr="00512AD8" w14:paraId="290B80E1" w14:textId="77777777" w:rsidTr="00B60B79">
        <w:trPr>
          <w:cantSplit/>
        </w:trPr>
        <w:tc>
          <w:tcPr>
            <w:tcW w:w="791" w:type="dxa"/>
            <w:tcBorders>
              <w:top w:val="double" w:sz="4" w:space="0" w:color="auto"/>
              <w:right w:val="double" w:sz="4" w:space="0" w:color="auto"/>
            </w:tcBorders>
            <w:shd w:val="clear" w:color="auto" w:fill="auto"/>
            <w:vAlign w:val="center"/>
          </w:tcPr>
          <w:p w14:paraId="14ACD604"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0</w:t>
            </w:r>
          </w:p>
        </w:tc>
        <w:tc>
          <w:tcPr>
            <w:tcW w:w="3349" w:type="dxa"/>
            <w:tcBorders>
              <w:top w:val="double" w:sz="4" w:space="0" w:color="auto"/>
              <w:left w:val="double" w:sz="4" w:space="0" w:color="auto"/>
            </w:tcBorders>
            <w:vAlign w:val="center"/>
          </w:tcPr>
          <w:p w14:paraId="459B26F4"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tcBorders>
              <w:top w:val="double" w:sz="4" w:space="0" w:color="auto"/>
            </w:tcBorders>
            <w:vAlign w:val="center"/>
          </w:tcPr>
          <w:p w14:paraId="6C322DC3"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tcBorders>
              <w:top w:val="double" w:sz="4" w:space="0" w:color="auto"/>
            </w:tcBorders>
            <w:vAlign w:val="center"/>
          </w:tcPr>
          <w:p w14:paraId="5C128AD9"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2</w:t>
            </w:r>
          </w:p>
        </w:tc>
        <w:tc>
          <w:tcPr>
            <w:tcW w:w="1824" w:type="dxa"/>
            <w:tcBorders>
              <w:top w:val="double" w:sz="4" w:space="0" w:color="auto"/>
            </w:tcBorders>
            <w:vAlign w:val="center"/>
          </w:tcPr>
          <w:p w14:paraId="4E658E2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43FE65AD" w14:textId="77777777" w:rsidTr="00B60B79">
        <w:trPr>
          <w:cantSplit/>
        </w:trPr>
        <w:tc>
          <w:tcPr>
            <w:tcW w:w="791" w:type="dxa"/>
            <w:tcBorders>
              <w:right w:val="double" w:sz="4" w:space="0" w:color="auto"/>
            </w:tcBorders>
            <w:shd w:val="clear" w:color="auto" w:fill="auto"/>
            <w:vAlign w:val="center"/>
          </w:tcPr>
          <w:p w14:paraId="395C043E"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1</w:t>
            </w:r>
          </w:p>
        </w:tc>
        <w:tc>
          <w:tcPr>
            <w:tcW w:w="3349" w:type="dxa"/>
            <w:tcBorders>
              <w:left w:val="double" w:sz="4" w:space="0" w:color="auto"/>
            </w:tcBorders>
            <w:vAlign w:val="center"/>
          </w:tcPr>
          <w:p w14:paraId="1A1B8376"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vAlign w:val="center"/>
          </w:tcPr>
          <w:p w14:paraId="2C8EFD8A"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vAlign w:val="center"/>
          </w:tcPr>
          <w:p w14:paraId="04A16F67"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3</w:t>
            </w:r>
          </w:p>
        </w:tc>
        <w:tc>
          <w:tcPr>
            <w:tcW w:w="1824" w:type="dxa"/>
            <w:vAlign w:val="center"/>
          </w:tcPr>
          <w:p w14:paraId="403B74D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7CD70F44" w14:textId="77777777" w:rsidTr="00B60B79">
        <w:trPr>
          <w:cantSplit/>
        </w:trPr>
        <w:tc>
          <w:tcPr>
            <w:tcW w:w="791" w:type="dxa"/>
            <w:tcBorders>
              <w:right w:val="double" w:sz="4" w:space="0" w:color="auto"/>
            </w:tcBorders>
            <w:shd w:val="clear" w:color="auto" w:fill="auto"/>
            <w:vAlign w:val="center"/>
          </w:tcPr>
          <w:p w14:paraId="118F643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2</w:t>
            </w:r>
          </w:p>
        </w:tc>
        <w:tc>
          <w:tcPr>
            <w:tcW w:w="3349" w:type="dxa"/>
            <w:tcBorders>
              <w:left w:val="double" w:sz="4" w:space="0" w:color="auto"/>
            </w:tcBorders>
            <w:vAlign w:val="center"/>
          </w:tcPr>
          <w:p w14:paraId="45040E3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47A2EA7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0A9D5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242197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459770AB" w14:textId="77777777" w:rsidTr="00B60B79">
        <w:trPr>
          <w:cantSplit/>
        </w:trPr>
        <w:tc>
          <w:tcPr>
            <w:tcW w:w="791" w:type="dxa"/>
            <w:tcBorders>
              <w:right w:val="double" w:sz="4" w:space="0" w:color="auto"/>
            </w:tcBorders>
            <w:shd w:val="clear" w:color="auto" w:fill="auto"/>
            <w:vAlign w:val="center"/>
          </w:tcPr>
          <w:p w14:paraId="61719046" w14:textId="77777777" w:rsidR="00512AD8" w:rsidRPr="00512AD8" w:rsidRDefault="00512AD8" w:rsidP="00512AD8">
            <w:pPr>
              <w:keepNext/>
              <w:keepLines/>
              <w:spacing w:after="0"/>
              <w:jc w:val="center"/>
              <w:rPr>
                <w:rFonts w:ascii="Arial" w:hAnsi="Arial"/>
                <w:sz w:val="18"/>
              </w:rPr>
            </w:pPr>
            <w:r w:rsidRPr="00512AD8">
              <w:rPr>
                <w:rFonts w:ascii="Arial" w:hAnsi="Arial"/>
                <w:sz w:val="18"/>
              </w:rPr>
              <w:t>3</w:t>
            </w:r>
          </w:p>
        </w:tc>
        <w:tc>
          <w:tcPr>
            <w:tcW w:w="3349" w:type="dxa"/>
            <w:tcBorders>
              <w:left w:val="double" w:sz="4" w:space="0" w:color="auto"/>
            </w:tcBorders>
            <w:vAlign w:val="center"/>
          </w:tcPr>
          <w:p w14:paraId="5CB8AEE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41B068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0BD703E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52BD5CA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D93DBC3" w14:textId="77777777" w:rsidTr="00B60B79">
        <w:trPr>
          <w:cantSplit/>
        </w:trPr>
        <w:tc>
          <w:tcPr>
            <w:tcW w:w="791" w:type="dxa"/>
            <w:tcBorders>
              <w:right w:val="double" w:sz="4" w:space="0" w:color="auto"/>
            </w:tcBorders>
            <w:shd w:val="clear" w:color="auto" w:fill="auto"/>
            <w:vAlign w:val="center"/>
          </w:tcPr>
          <w:p w14:paraId="5DCA2457" w14:textId="77777777" w:rsidR="00512AD8" w:rsidRPr="00512AD8" w:rsidRDefault="00512AD8" w:rsidP="00512AD8">
            <w:pPr>
              <w:keepNext/>
              <w:keepLines/>
              <w:spacing w:after="0"/>
              <w:jc w:val="center"/>
              <w:rPr>
                <w:rFonts w:ascii="Arial" w:hAnsi="Arial"/>
                <w:sz w:val="18"/>
              </w:rPr>
            </w:pPr>
            <w:r w:rsidRPr="00512AD8">
              <w:rPr>
                <w:rFonts w:ascii="Arial" w:hAnsi="Arial"/>
                <w:sz w:val="18"/>
              </w:rPr>
              <w:t>4</w:t>
            </w:r>
          </w:p>
        </w:tc>
        <w:tc>
          <w:tcPr>
            <w:tcW w:w="3349" w:type="dxa"/>
            <w:tcBorders>
              <w:left w:val="double" w:sz="4" w:space="0" w:color="auto"/>
            </w:tcBorders>
            <w:vAlign w:val="center"/>
          </w:tcPr>
          <w:p w14:paraId="2EE0FDB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873173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24EBE3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61E371D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7594E1D8" w14:textId="77777777" w:rsidTr="00B60B79">
        <w:trPr>
          <w:cantSplit/>
        </w:trPr>
        <w:tc>
          <w:tcPr>
            <w:tcW w:w="791" w:type="dxa"/>
            <w:tcBorders>
              <w:right w:val="double" w:sz="4" w:space="0" w:color="auto"/>
            </w:tcBorders>
            <w:shd w:val="clear" w:color="auto" w:fill="auto"/>
            <w:vAlign w:val="center"/>
          </w:tcPr>
          <w:p w14:paraId="5C62B5A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5</w:t>
            </w:r>
          </w:p>
        </w:tc>
        <w:tc>
          <w:tcPr>
            <w:tcW w:w="3349" w:type="dxa"/>
            <w:tcBorders>
              <w:left w:val="double" w:sz="4" w:space="0" w:color="auto"/>
            </w:tcBorders>
            <w:vAlign w:val="center"/>
          </w:tcPr>
          <w:p w14:paraId="51E0DF8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AEB250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69F8CDE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09008FAF"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7AA87C29" w14:textId="77777777" w:rsidTr="00B60B79">
        <w:trPr>
          <w:cantSplit/>
        </w:trPr>
        <w:tc>
          <w:tcPr>
            <w:tcW w:w="791" w:type="dxa"/>
            <w:tcBorders>
              <w:right w:val="double" w:sz="4" w:space="0" w:color="auto"/>
            </w:tcBorders>
            <w:shd w:val="clear" w:color="auto" w:fill="auto"/>
            <w:vAlign w:val="center"/>
          </w:tcPr>
          <w:p w14:paraId="6BA9214A" w14:textId="77777777" w:rsidR="00512AD8" w:rsidRPr="00512AD8" w:rsidRDefault="00512AD8" w:rsidP="00512AD8">
            <w:pPr>
              <w:keepNext/>
              <w:keepLines/>
              <w:spacing w:after="0"/>
              <w:jc w:val="center"/>
              <w:rPr>
                <w:rFonts w:ascii="Arial" w:hAnsi="Arial"/>
                <w:sz w:val="18"/>
              </w:rPr>
            </w:pPr>
            <w:r w:rsidRPr="00512AD8">
              <w:rPr>
                <w:rFonts w:ascii="Arial" w:hAnsi="Arial"/>
                <w:sz w:val="18"/>
              </w:rPr>
              <w:t>6</w:t>
            </w:r>
          </w:p>
        </w:tc>
        <w:tc>
          <w:tcPr>
            <w:tcW w:w="3349" w:type="dxa"/>
            <w:tcBorders>
              <w:left w:val="double" w:sz="4" w:space="0" w:color="auto"/>
            </w:tcBorders>
            <w:vAlign w:val="center"/>
          </w:tcPr>
          <w:p w14:paraId="526EFD9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704088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0C858D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61043D1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5A337383" w14:textId="77777777" w:rsidTr="00B60B79">
        <w:trPr>
          <w:cantSplit/>
        </w:trPr>
        <w:tc>
          <w:tcPr>
            <w:tcW w:w="791" w:type="dxa"/>
            <w:tcBorders>
              <w:right w:val="double" w:sz="4" w:space="0" w:color="auto"/>
            </w:tcBorders>
            <w:shd w:val="clear" w:color="auto" w:fill="auto"/>
            <w:vAlign w:val="center"/>
          </w:tcPr>
          <w:p w14:paraId="2CB024C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7</w:t>
            </w:r>
          </w:p>
        </w:tc>
        <w:tc>
          <w:tcPr>
            <w:tcW w:w="3349" w:type="dxa"/>
            <w:tcBorders>
              <w:left w:val="double" w:sz="4" w:space="0" w:color="auto"/>
            </w:tcBorders>
            <w:vAlign w:val="center"/>
          </w:tcPr>
          <w:p w14:paraId="7C80F30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79F8984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F7C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BD58A9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0263ECE5" w14:textId="77777777" w:rsidTr="00B60B79">
        <w:trPr>
          <w:cantSplit/>
        </w:trPr>
        <w:tc>
          <w:tcPr>
            <w:tcW w:w="791" w:type="dxa"/>
            <w:tcBorders>
              <w:right w:val="double" w:sz="4" w:space="0" w:color="auto"/>
            </w:tcBorders>
            <w:shd w:val="clear" w:color="auto" w:fill="auto"/>
            <w:vAlign w:val="center"/>
          </w:tcPr>
          <w:p w14:paraId="02E3579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8</w:t>
            </w:r>
          </w:p>
        </w:tc>
        <w:tc>
          <w:tcPr>
            <w:tcW w:w="3349" w:type="dxa"/>
            <w:tcBorders>
              <w:left w:val="double" w:sz="4" w:space="0" w:color="auto"/>
            </w:tcBorders>
            <w:vAlign w:val="center"/>
          </w:tcPr>
          <w:p w14:paraId="66A2E32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1F1906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7B3DE7EE"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10F782D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10948CE8" w14:textId="77777777" w:rsidTr="00B60B79">
        <w:trPr>
          <w:cantSplit/>
        </w:trPr>
        <w:tc>
          <w:tcPr>
            <w:tcW w:w="791" w:type="dxa"/>
            <w:tcBorders>
              <w:right w:val="double" w:sz="4" w:space="0" w:color="auto"/>
            </w:tcBorders>
            <w:shd w:val="clear" w:color="auto" w:fill="auto"/>
            <w:vAlign w:val="center"/>
          </w:tcPr>
          <w:p w14:paraId="4E83BECB" w14:textId="77777777" w:rsidR="00512AD8" w:rsidRPr="00512AD8" w:rsidRDefault="00512AD8" w:rsidP="00512AD8">
            <w:pPr>
              <w:keepNext/>
              <w:keepLines/>
              <w:spacing w:after="0"/>
              <w:jc w:val="center"/>
              <w:rPr>
                <w:rFonts w:ascii="Arial" w:hAnsi="Arial"/>
                <w:sz w:val="18"/>
              </w:rPr>
            </w:pPr>
            <w:r w:rsidRPr="00512AD8">
              <w:rPr>
                <w:rFonts w:ascii="Arial" w:hAnsi="Arial"/>
                <w:sz w:val="18"/>
              </w:rPr>
              <w:t>9</w:t>
            </w:r>
          </w:p>
        </w:tc>
        <w:tc>
          <w:tcPr>
            <w:tcW w:w="3349" w:type="dxa"/>
            <w:tcBorders>
              <w:left w:val="double" w:sz="4" w:space="0" w:color="auto"/>
            </w:tcBorders>
            <w:vAlign w:val="center"/>
          </w:tcPr>
          <w:p w14:paraId="2F3B5508"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239D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F353A2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48055B8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BA0B215" w14:textId="77777777" w:rsidTr="00B60B79">
        <w:trPr>
          <w:cantSplit/>
        </w:trPr>
        <w:tc>
          <w:tcPr>
            <w:tcW w:w="791" w:type="dxa"/>
            <w:tcBorders>
              <w:right w:val="double" w:sz="4" w:space="0" w:color="auto"/>
            </w:tcBorders>
            <w:shd w:val="clear" w:color="auto" w:fill="auto"/>
            <w:vAlign w:val="center"/>
          </w:tcPr>
          <w:p w14:paraId="2DEE4B5E"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10</w:t>
            </w:r>
          </w:p>
        </w:tc>
        <w:tc>
          <w:tcPr>
            <w:tcW w:w="3349" w:type="dxa"/>
            <w:tcBorders>
              <w:left w:val="double" w:sz="4" w:space="0" w:color="auto"/>
            </w:tcBorders>
            <w:vAlign w:val="center"/>
          </w:tcPr>
          <w:p w14:paraId="29CE19A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62BA3670"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1CC757AF"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 </w:t>
            </w:r>
          </w:p>
        </w:tc>
        <w:tc>
          <w:tcPr>
            <w:tcW w:w="1824" w:type="dxa"/>
            <w:vAlign w:val="center"/>
          </w:tcPr>
          <w:p w14:paraId="267B84C1"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0 </w:t>
            </w:r>
          </w:p>
        </w:tc>
      </w:tr>
      <w:tr w:rsidR="00512AD8" w:rsidRPr="00512AD8" w14:paraId="5C7D7860" w14:textId="77777777" w:rsidTr="00B60B79">
        <w:trPr>
          <w:cantSplit/>
        </w:trPr>
        <w:tc>
          <w:tcPr>
            <w:tcW w:w="791" w:type="dxa"/>
            <w:tcBorders>
              <w:right w:val="double" w:sz="4" w:space="0" w:color="auto"/>
            </w:tcBorders>
            <w:shd w:val="clear" w:color="auto" w:fill="auto"/>
            <w:vAlign w:val="center"/>
          </w:tcPr>
          <w:p w14:paraId="0EDCC4E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11</w:t>
            </w:r>
          </w:p>
        </w:tc>
        <w:tc>
          <w:tcPr>
            <w:tcW w:w="3349" w:type="dxa"/>
            <w:tcBorders>
              <w:left w:val="double" w:sz="4" w:space="0" w:color="auto"/>
            </w:tcBorders>
            <w:vAlign w:val="center"/>
          </w:tcPr>
          <w:p w14:paraId="467A430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5B6977F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782B5F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3 </w:t>
            </w:r>
          </w:p>
        </w:tc>
        <w:tc>
          <w:tcPr>
            <w:tcW w:w="1824" w:type="dxa"/>
            <w:vAlign w:val="center"/>
          </w:tcPr>
          <w:p w14:paraId="32EA2AEC"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0</w:t>
            </w:r>
          </w:p>
        </w:tc>
      </w:tr>
      <w:tr w:rsidR="00512AD8" w:rsidRPr="00512AD8" w14:paraId="0EFF703B" w14:textId="77777777" w:rsidTr="00B60B79">
        <w:trPr>
          <w:cantSplit/>
        </w:trPr>
        <w:tc>
          <w:tcPr>
            <w:tcW w:w="791" w:type="dxa"/>
            <w:tcBorders>
              <w:right w:val="double" w:sz="4" w:space="0" w:color="auto"/>
            </w:tcBorders>
            <w:shd w:val="clear" w:color="auto" w:fill="auto"/>
            <w:vAlign w:val="center"/>
          </w:tcPr>
          <w:p w14:paraId="547FD024"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12</w:t>
            </w:r>
          </w:p>
        </w:tc>
        <w:tc>
          <w:tcPr>
            <w:tcW w:w="8550" w:type="dxa"/>
            <w:gridSpan w:val="4"/>
            <w:tcBorders>
              <w:left w:val="double" w:sz="4" w:space="0" w:color="auto"/>
            </w:tcBorders>
            <w:vAlign w:val="center"/>
          </w:tcPr>
          <w:p w14:paraId="4660EA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EE5548" w14:textId="77777777" w:rsidTr="00B60B79">
        <w:trPr>
          <w:cantSplit/>
        </w:trPr>
        <w:tc>
          <w:tcPr>
            <w:tcW w:w="791" w:type="dxa"/>
            <w:tcBorders>
              <w:right w:val="double" w:sz="4" w:space="0" w:color="auto"/>
            </w:tcBorders>
            <w:shd w:val="clear" w:color="auto" w:fill="auto"/>
            <w:vAlign w:val="center"/>
          </w:tcPr>
          <w:p w14:paraId="78813ECD"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13</w:t>
            </w:r>
          </w:p>
        </w:tc>
        <w:tc>
          <w:tcPr>
            <w:tcW w:w="8550" w:type="dxa"/>
            <w:gridSpan w:val="4"/>
            <w:tcBorders>
              <w:left w:val="double" w:sz="4" w:space="0" w:color="auto"/>
            </w:tcBorders>
            <w:vAlign w:val="center"/>
          </w:tcPr>
          <w:p w14:paraId="11534798"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FED241" w14:textId="77777777" w:rsidTr="00B60B79">
        <w:trPr>
          <w:cantSplit/>
        </w:trPr>
        <w:tc>
          <w:tcPr>
            <w:tcW w:w="791" w:type="dxa"/>
            <w:tcBorders>
              <w:right w:val="double" w:sz="4" w:space="0" w:color="auto"/>
            </w:tcBorders>
            <w:shd w:val="clear" w:color="auto" w:fill="auto"/>
            <w:vAlign w:val="center"/>
          </w:tcPr>
          <w:p w14:paraId="4C4A747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14</w:t>
            </w:r>
          </w:p>
        </w:tc>
        <w:tc>
          <w:tcPr>
            <w:tcW w:w="8550" w:type="dxa"/>
            <w:gridSpan w:val="4"/>
            <w:tcBorders>
              <w:left w:val="double" w:sz="4" w:space="0" w:color="auto"/>
            </w:tcBorders>
            <w:vAlign w:val="center"/>
          </w:tcPr>
          <w:p w14:paraId="5F61B8E3"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5C0E96C1" w14:textId="77777777" w:rsidTr="00B60B79">
        <w:trPr>
          <w:cantSplit/>
        </w:trPr>
        <w:tc>
          <w:tcPr>
            <w:tcW w:w="791" w:type="dxa"/>
            <w:tcBorders>
              <w:right w:val="double" w:sz="4" w:space="0" w:color="auto"/>
            </w:tcBorders>
            <w:shd w:val="clear" w:color="auto" w:fill="auto"/>
            <w:vAlign w:val="center"/>
          </w:tcPr>
          <w:p w14:paraId="44D4CFC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15</w:t>
            </w:r>
          </w:p>
        </w:tc>
        <w:tc>
          <w:tcPr>
            <w:tcW w:w="8550" w:type="dxa"/>
            <w:gridSpan w:val="4"/>
            <w:tcBorders>
              <w:left w:val="double" w:sz="4" w:space="0" w:color="auto"/>
            </w:tcBorders>
            <w:vAlign w:val="center"/>
          </w:tcPr>
          <w:p w14:paraId="33338F56"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bl>
    <w:p w14:paraId="7798B0F6" w14:textId="77777777" w:rsidR="00512AD8" w:rsidRDefault="00512AD8" w:rsidP="00D03E23"/>
    <w:p w14:paraId="517FB75A" w14:textId="010FBD30"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r w:rsidR="00512AD8">
        <w:rPr>
          <w:rFonts w:cs="Arial"/>
        </w:rPr>
        <w:t xml:space="preserve"> or with </w:t>
      </w:r>
      <w:r w:rsidR="00512AD8" w:rsidRPr="0009732E">
        <w:rPr>
          <w:rFonts w:cs="Arial"/>
        </w:rPr>
        <w:t>minimum channel bandwidth</w:t>
      </w:r>
      <w:r w:rsidR="00512AD8">
        <w:rPr>
          <w:rFonts w:cs="Arial"/>
        </w:rPr>
        <w:t xml:space="preserve"> 3 MHz and channel bandwidth larger than 3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BE0229"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BE0229"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BE0229"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BE0229"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BE0229"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BE0229"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BE0229"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BE0229"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BE0229"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BE0229"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BE0229"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BE0229"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9" w:name="_Toc29894873"/>
      <w:bookmarkStart w:id="810" w:name="_Toc29899172"/>
      <w:bookmarkStart w:id="811" w:name="_Toc29899590"/>
      <w:bookmarkStart w:id="812" w:name="_Toc29917326"/>
      <w:bookmarkStart w:id="813" w:name="_Toc36498200"/>
      <w:bookmarkStart w:id="814" w:name="_Toc45699228"/>
      <w:bookmarkStart w:id="815" w:name="_Toc156237244"/>
      <w:r w:rsidRPr="009861A4">
        <w:t>14</w:t>
      </w:r>
      <w:r w:rsidRPr="009861A4">
        <w:rPr>
          <w:rFonts w:hint="eastAsia"/>
        </w:rPr>
        <w:tab/>
      </w:r>
      <w:r w:rsidRPr="009861A4">
        <w:t>Integrated access-backhaul operation</w:t>
      </w:r>
      <w:bookmarkEnd w:id="809"/>
      <w:bookmarkEnd w:id="810"/>
      <w:bookmarkEnd w:id="811"/>
      <w:bookmarkEnd w:id="812"/>
      <w:bookmarkEnd w:id="813"/>
      <w:bookmarkEnd w:id="814"/>
      <w:bookmarkEnd w:id="815"/>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lastRenderedPageBreak/>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44570BE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The IAB-node can assume the RB set size for the IAB-DU cell is larger than or equal to the IAB-MT</w:t>
      </w:r>
      <w:r w:rsidR="002D5F43">
        <w:rPr>
          <w:rFonts w:ascii="TimesNewRomanPSMT" w:hAnsi="TimesNewRomanPSMT"/>
        </w:rPr>
        <w:t>'</w:t>
      </w:r>
      <w:r w:rsidR="00824633" w:rsidRPr="00267E32">
        <w:rPr>
          <w:rFonts w:ascii="TimesNewRomanPSMT" w:hAnsi="TimesNewRomanPSMT"/>
        </w:rPr>
        <w:t>s smallest RBG size of the configured BWPs of the FDM required IAB-MT</w:t>
      </w:r>
      <w:r w:rsidR="002D5F43">
        <w:rPr>
          <w:rFonts w:ascii="TimesNewRomanPSMT" w:hAnsi="TimesNewRomanPSMT"/>
        </w:rPr>
        <w:t>'</w:t>
      </w:r>
      <w:r w:rsidR="00824633" w:rsidRPr="00267E32">
        <w:rPr>
          <w:rFonts w:ascii="TimesNewRomanPSMT" w:hAnsi="TimesNewRomanPSMT"/>
        </w:rPr>
        <w:t xml:space="preserve">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lastRenderedPageBreak/>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lastRenderedPageBreak/>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 xml:space="preserve">If no TCI state or RS resource index is provided to the IAB-MT, the IAB-MT may assume that a same PDSCH EPRE adjustment applies to </w:t>
      </w:r>
      <w:r>
        <w:lastRenderedPageBreak/>
        <w:t>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16" w:name="_Toc29894874"/>
      <w:bookmarkStart w:id="817" w:name="_Toc29899173"/>
      <w:bookmarkStart w:id="818" w:name="_Toc29899591"/>
      <w:bookmarkStart w:id="819" w:name="_Toc29917327"/>
      <w:bookmarkStart w:id="820" w:name="_Toc36498201"/>
      <w:bookmarkStart w:id="821" w:name="_Toc45699229"/>
      <w:bookmarkStart w:id="822" w:name="_Toc156237245"/>
      <w:r w:rsidRPr="00390429">
        <w:t>1</w:t>
      </w:r>
      <w:r>
        <w:t>5</w:t>
      </w:r>
      <w:r w:rsidRPr="00390429">
        <w:tab/>
      </w:r>
      <w:r w:rsidRPr="00390429">
        <w:rPr>
          <w:lang w:eastAsia="zh-CN"/>
        </w:rPr>
        <w:t>Dual active protocol stack based handover</w:t>
      </w:r>
      <w:bookmarkEnd w:id="816"/>
      <w:bookmarkEnd w:id="817"/>
      <w:bookmarkEnd w:id="818"/>
      <w:bookmarkEnd w:id="819"/>
      <w:bookmarkEnd w:id="820"/>
      <w:bookmarkEnd w:id="821"/>
      <w:bookmarkEnd w:id="822"/>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lastRenderedPageBreak/>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23" w:name="_Toc29894875"/>
      <w:bookmarkStart w:id="824" w:name="_Toc29899174"/>
      <w:bookmarkStart w:id="825" w:name="_Toc29899592"/>
      <w:bookmarkStart w:id="826" w:name="_Toc29917328"/>
      <w:bookmarkStart w:id="827" w:name="_Toc36498202"/>
      <w:bookmarkStart w:id="828" w:name="_Toc45699230"/>
      <w:bookmarkStart w:id="829" w:name="_Toc156237246"/>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23"/>
      <w:bookmarkEnd w:id="824"/>
      <w:bookmarkEnd w:id="825"/>
      <w:bookmarkEnd w:id="826"/>
      <w:bookmarkEnd w:id="827"/>
      <w:bookmarkEnd w:id="828"/>
      <w:bookmarkEnd w:id="829"/>
    </w:p>
    <w:p w14:paraId="3BF6F3A1" w14:textId="77777777" w:rsidR="00DD6A51" w:rsidRDefault="00E21265" w:rsidP="003A5FED">
      <w:pPr>
        <w:rPr>
          <w:rFonts w:eastAsia="MS Mincho"/>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p>
    <w:p w14:paraId="4F73D6E2" w14:textId="77777777" w:rsidR="00DD6A51" w:rsidRDefault="00E21265" w:rsidP="003A5FED">
      <w:pPr>
        <w:rPr>
          <w:rFonts w:eastAsia="MS Mincho"/>
        </w:rPr>
      </w:pPr>
      <w:r>
        <w:rPr>
          <w:rFonts w:eastAsia="MS Mincho"/>
        </w:rPr>
        <w:t>For a resource pool within</w:t>
      </w:r>
      <w:r w:rsidRPr="00821220">
        <w:rPr>
          <w:rFonts w:eastAsia="MS Mincho"/>
        </w:rPr>
        <w:t xml:space="preserve"> the SL BWP, </w:t>
      </w:r>
    </w:p>
    <w:p w14:paraId="738427F1" w14:textId="77777777" w:rsidR="00DD6A51" w:rsidRPr="00DD6A51" w:rsidRDefault="00DD6A51" w:rsidP="00DD6A51">
      <w:pPr>
        <w:pStyle w:val="B1"/>
        <w:rPr>
          <w:rFonts w:eastAsia="MS Mincho"/>
        </w:rPr>
      </w:pPr>
      <w:r w:rsidRPr="00DD6A51">
        <w:rPr>
          <w:lang w:eastAsia="ja-JP"/>
        </w:rPr>
        <w:t>-</w:t>
      </w:r>
      <w:r w:rsidRPr="00DD6A51">
        <w:rPr>
          <w:lang w:eastAsia="ja-JP"/>
        </w:rPr>
        <w:tab/>
        <w:t>f</w:t>
      </w:r>
      <w:r w:rsidRPr="00DD6A51">
        <w:rPr>
          <w:rFonts w:hint="eastAsia"/>
          <w:lang w:eastAsia="ja-JP"/>
        </w:rPr>
        <w:t xml:space="preserve">or </w:t>
      </w:r>
      <w:r w:rsidRPr="00DD6A51">
        <w:rPr>
          <w:lang w:eastAsia="ja-JP"/>
        </w:rPr>
        <w:t xml:space="preserve">operation without shared spectrum channel access, or for operation with shared spectrum channel access and when </w:t>
      </w:r>
      <w:r w:rsidRPr="00DD6A51">
        <w:rPr>
          <w:i/>
          <w:lang w:val="en-US"/>
        </w:rPr>
        <w:t xml:space="preserve">sl-transmissionStructureForPSCCHandPSSCH </w:t>
      </w:r>
      <w:r w:rsidRPr="00DD6A51">
        <w:rPr>
          <w:lang w:val="en-US"/>
        </w:rPr>
        <w:t>= ‘contiguousRB’,</w:t>
      </w:r>
      <w:r w:rsidRPr="00DD6A51">
        <w:rPr>
          <w:i/>
          <w:lang w:val="en-US"/>
        </w:rPr>
        <w:t xml:space="preserve"> </w:t>
      </w:r>
      <w:r w:rsidRPr="00DD6A51">
        <w:rPr>
          <w:rFonts w:eastAsia="MS Mincho"/>
        </w:rPr>
        <w:t xml:space="preserve">the UE is provided by </w:t>
      </w:r>
      <w:r w:rsidRPr="00DD6A51">
        <w:rPr>
          <w:i/>
          <w:iCs/>
          <w:lang w:val="en-US"/>
        </w:rPr>
        <w:t>sl-NumSubchannel</w:t>
      </w:r>
      <w:r w:rsidRPr="00DD6A51">
        <w:rPr>
          <w:lang w:val="en-US"/>
        </w:rPr>
        <w:t xml:space="preserve"> </w:t>
      </w:r>
      <w:r w:rsidRPr="00DD6A51">
        <w:rPr>
          <w:rFonts w:eastAsia="MS Mincho"/>
        </w:rPr>
        <w:t xml:space="preserve">a number of sub-channels where each sub-channel includes a number of contiguous RBs provided by </w:t>
      </w:r>
      <w:r w:rsidRPr="00DD6A51">
        <w:rPr>
          <w:rFonts w:eastAsia="MS Mincho"/>
          <w:i/>
          <w:iCs/>
        </w:rPr>
        <w:t>sl-SubchannelSize</w:t>
      </w:r>
      <w:r w:rsidRPr="00DD6A51">
        <w:rPr>
          <w:rFonts w:eastAsia="MS Mincho"/>
        </w:rPr>
        <w:t xml:space="preserve">. The first RB of the first sub-channel in the SL BWP is indicated by </w:t>
      </w:r>
      <w:r w:rsidRPr="00DD6A51">
        <w:rPr>
          <w:rFonts w:eastAsia="MS Mincho"/>
          <w:i/>
          <w:iCs/>
        </w:rPr>
        <w:t>sl-StartRB-Subchannel</w:t>
      </w:r>
      <w:r w:rsidRPr="00DD6A51">
        <w:rPr>
          <w:rFonts w:eastAsia="MS Mincho"/>
        </w:rPr>
        <w:t xml:space="preserve"> </w:t>
      </w:r>
    </w:p>
    <w:p w14:paraId="2FFD40BD" w14:textId="77777777" w:rsidR="00DD6A51" w:rsidRPr="00DD6A51" w:rsidRDefault="00DD6A51" w:rsidP="00DD6A51">
      <w:pPr>
        <w:pStyle w:val="B1"/>
        <w:rPr>
          <w:rFonts w:eastAsia="MS Mincho"/>
        </w:rPr>
      </w:pPr>
      <w:r w:rsidRPr="00DD6A51">
        <w:rPr>
          <w:lang w:eastAsia="ja-JP"/>
        </w:rPr>
        <w:t>-</w:t>
      </w:r>
      <w:r w:rsidRPr="00DD6A51">
        <w:rPr>
          <w:lang w:eastAsia="ja-JP"/>
        </w:rPr>
        <w:tab/>
        <w:t>f</w:t>
      </w:r>
      <w:r w:rsidRPr="00DD6A51">
        <w:rPr>
          <w:rFonts w:hint="eastAsia"/>
          <w:lang w:eastAsia="ja-JP"/>
        </w:rPr>
        <w:t xml:space="preserve">or </w:t>
      </w:r>
      <w:r w:rsidRPr="00DD6A51">
        <w:rPr>
          <w:lang w:eastAsia="ja-JP"/>
        </w:rPr>
        <w:t xml:space="preserve">operation with shared spectrum channel access and when </w:t>
      </w:r>
      <w:r w:rsidRPr="00DD6A51">
        <w:rPr>
          <w:i/>
          <w:lang w:val="en-US"/>
        </w:rPr>
        <w:t xml:space="preserve">sl-transmissionStructureForPSCCHandPSSCH </w:t>
      </w:r>
      <w:r w:rsidRPr="00DD6A51">
        <w:rPr>
          <w:lang w:val="en-US"/>
        </w:rPr>
        <w:t>= ‘interlaceRB’</w:t>
      </w:r>
      <w:r w:rsidRPr="00DD6A51">
        <w:rPr>
          <w:i/>
          <w:lang w:val="en-US"/>
        </w:rPr>
        <w:t xml:space="preserve">, </w:t>
      </w:r>
      <w:r w:rsidRPr="00DD6A51">
        <w:rPr>
          <w:rFonts w:eastAsia="MS Mincho"/>
        </w:rPr>
        <w:t xml:space="preserve">the UE is provided by </w:t>
      </w:r>
      <w:r w:rsidRPr="00DD6A51">
        <w:rPr>
          <w:i/>
          <w:iCs/>
          <w:lang w:val="en-US"/>
        </w:rPr>
        <w:t>sl-NumSubchannel</w:t>
      </w:r>
      <w:r w:rsidRPr="00DD6A51">
        <w:rPr>
          <w:lang w:val="en-US"/>
        </w:rPr>
        <w:t xml:space="preserve"> </w:t>
      </w:r>
      <w:r w:rsidRPr="00DD6A51">
        <w:rPr>
          <w:rFonts w:eastAsia="MS Mincho"/>
        </w:rPr>
        <w:t>a number of sub-channels where each sub-channel includes a number</w:t>
      </w:r>
      <w:r w:rsidRPr="00DD6A51">
        <w:rPr>
          <w:rFonts w:eastAsia="MS Mincho"/>
          <w:lang w:val="en-US"/>
        </w:rPr>
        <w:t xml:space="preserve"> </w:t>
      </w:r>
      <w:r w:rsidRPr="00DD6A51">
        <w:rPr>
          <w:rFonts w:eastAsia="MS Mincho"/>
        </w:rPr>
        <w:t xml:space="preserve">of </w:t>
      </w:r>
      <w:r w:rsidRPr="00DD6A51">
        <w:rPr>
          <w:rFonts w:eastAsia="MS Mincho"/>
          <w:lang w:val="en-US"/>
        </w:rPr>
        <w:t xml:space="preserve">interlaces, provided by </w:t>
      </w:r>
      <w:r w:rsidRPr="00DD6A51">
        <w:rPr>
          <w:rFonts w:eastAsia="MS Mincho"/>
          <w:i/>
          <w:lang w:val="en-US"/>
        </w:rPr>
        <w:t>sl-</w:t>
      </w:r>
      <w:r w:rsidRPr="00DD6A51">
        <w:rPr>
          <w:i/>
          <w:color w:val="000000"/>
          <w:lang w:eastAsia="ko-KR"/>
        </w:rPr>
        <w:t>numInterlacePerSubchannel</w:t>
      </w:r>
      <w:r w:rsidRPr="00DD6A51">
        <w:rPr>
          <w:color w:val="000000"/>
          <w:lang w:eastAsia="ko-KR"/>
        </w:rPr>
        <w:t>,</w:t>
      </w:r>
      <w:r w:rsidRPr="00DD6A51">
        <w:rPr>
          <w:rFonts w:eastAsia="MS Mincho"/>
          <w:lang w:val="en-US"/>
        </w:rPr>
        <w:t xml:space="preserve"> and the interlaces have contiguous interlace indexes</w:t>
      </w:r>
      <w:r w:rsidRPr="00DD6A51">
        <w:rPr>
          <w:rFonts w:eastAsia="MS Mincho"/>
        </w:rPr>
        <w:t xml:space="preserve"> </w:t>
      </w:r>
    </w:p>
    <w:p w14:paraId="3CC6C622" w14:textId="1212E7DF" w:rsidR="00E21265" w:rsidRDefault="00E21265" w:rsidP="003A5FED">
      <w:pPr>
        <w:rPr>
          <w:lang w:val="en-US" w:eastAsia="ko-KR"/>
        </w:rPr>
      </w:pPr>
      <w:r w:rsidRPr="00821220">
        <w:rPr>
          <w:rFonts w:eastAsia="MS Mincho"/>
        </w:rPr>
        <w:lastRenderedPageBreak/>
        <w:t xml:space="preserve">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w:t>
      </w:r>
      <w:r w:rsidR="00CC2EEE" w:rsidRPr="003E3CBC">
        <w:rPr>
          <w:iCs/>
          <w:lang w:val="en-US" w:eastAsia="ko-KR"/>
        </w:rPr>
        <w:t>or</w:t>
      </w:r>
      <w:r w:rsidR="00CC2EEE">
        <w:rPr>
          <w:iCs/>
          <w:lang w:val="en-US" w:eastAsia="ko-KR"/>
        </w:rPr>
        <w:t xml:space="preserve">, </w:t>
      </w:r>
      <w:r w:rsidR="00CC2EEE">
        <w:rPr>
          <w:lang w:val="en-US" w:eastAsia="ko-KR"/>
        </w:rPr>
        <w:t>for operation with shared spectrum channel access,</w:t>
      </w:r>
      <w:r w:rsidR="00CC2EEE" w:rsidRPr="003E3CBC">
        <w:rPr>
          <w:iCs/>
          <w:lang w:val="en-US" w:eastAsia="ko-KR"/>
        </w:rPr>
        <w:t xml:space="preserve"> can start from a first symbol indicated by</w:t>
      </w:r>
      <w:r w:rsidR="00CC2EEE">
        <w:rPr>
          <w:i/>
          <w:iCs/>
          <w:lang w:val="en-US" w:eastAsia="ko-KR"/>
        </w:rPr>
        <w:t xml:space="preserve"> sl-</w:t>
      </w:r>
      <w:r w:rsidR="00CC2EEE">
        <w:rPr>
          <w:rFonts w:ascii="Times" w:eastAsia="Batang" w:hAnsi="Times"/>
          <w:i/>
          <w:iCs/>
          <w:szCs w:val="24"/>
          <w:lang w:val="en-US"/>
        </w:rPr>
        <w:t>S</w:t>
      </w:r>
      <w:r w:rsidR="00CC2EEE" w:rsidRPr="00CF4A77">
        <w:rPr>
          <w:rFonts w:ascii="Times" w:eastAsia="Batang" w:hAnsi="Times"/>
          <w:i/>
          <w:iCs/>
          <w:szCs w:val="24"/>
        </w:rPr>
        <w:t xml:space="preserve">tartingSymbolFirst </w:t>
      </w:r>
      <w:r w:rsidR="00CC2EEE">
        <w:rPr>
          <w:rFonts w:ascii="Times" w:eastAsia="Batang" w:hAnsi="Times"/>
          <w:szCs w:val="24"/>
          <w:lang w:val="en-US"/>
        </w:rPr>
        <w:t>or from a second symbol indicated by</w:t>
      </w:r>
      <w:r w:rsidR="00CC2EEE" w:rsidRPr="00CF4A77">
        <w:rPr>
          <w:rFonts w:ascii="Times" w:eastAsia="Batang" w:hAnsi="Times"/>
          <w:szCs w:val="24"/>
        </w:rPr>
        <w:t xml:space="preserve"> </w:t>
      </w:r>
      <w:r w:rsidR="00CC2EEE" w:rsidRPr="006A07E8">
        <w:rPr>
          <w:rFonts w:ascii="Times" w:eastAsia="Batang" w:hAnsi="Times"/>
          <w:i/>
          <w:szCs w:val="24"/>
          <w:lang w:val="en-US"/>
        </w:rPr>
        <w:t>sl-</w:t>
      </w:r>
      <w:r w:rsidR="00CC2EEE">
        <w:rPr>
          <w:rFonts w:ascii="Times" w:eastAsia="Batang" w:hAnsi="Times"/>
          <w:i/>
          <w:iCs/>
          <w:szCs w:val="24"/>
          <w:lang w:val="en-US"/>
        </w:rPr>
        <w:t>S</w:t>
      </w:r>
      <w:r w:rsidR="00CC2EEE" w:rsidRPr="00CF4A77">
        <w:rPr>
          <w:rFonts w:ascii="Times" w:eastAsia="Batang" w:hAnsi="Times"/>
          <w:i/>
          <w:iCs/>
          <w:szCs w:val="24"/>
        </w:rPr>
        <w:t>tartingSymbolSecond</w:t>
      </w:r>
      <w:r w:rsidR="00CC2EEE">
        <w:rPr>
          <w:rFonts w:ascii="Times" w:eastAsia="Batang" w:hAnsi="Times"/>
          <w:szCs w:val="24"/>
        </w:rPr>
        <w:t xml:space="preserve"> [6, TS 38.214]</w:t>
      </w:r>
      <w:r w:rsidR="00CC2EEE">
        <w:rPr>
          <w:lang w:val="en-US" w:eastAsia="ko-KR"/>
        </w:rPr>
        <w:t xml:space="preserve">, </w:t>
      </w:r>
      <w:r>
        <w:rPr>
          <w:lang w:val="en-US" w:eastAsia="ko-KR"/>
        </w:rPr>
        <w:t>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30" w:name="_Toc29894876"/>
      <w:bookmarkStart w:id="831" w:name="_Toc29899175"/>
      <w:bookmarkStart w:id="832" w:name="_Toc29899593"/>
      <w:bookmarkStart w:id="833" w:name="_Toc29917329"/>
      <w:bookmarkStart w:id="834" w:name="_Toc36498203"/>
      <w:bookmarkStart w:id="835" w:name="_Toc45699231"/>
      <w:bookmarkStart w:id="836" w:name="_Toc156237247"/>
      <w:r>
        <w:t>16</w:t>
      </w:r>
      <w:r w:rsidRPr="00B916EC">
        <w:t>.</w:t>
      </w:r>
      <w:r>
        <w:t>1</w:t>
      </w:r>
      <w:r w:rsidRPr="00B916EC">
        <w:rPr>
          <w:rFonts w:hint="eastAsia"/>
        </w:rPr>
        <w:tab/>
      </w:r>
      <w:r>
        <w:t>Synchronization procedures</w:t>
      </w:r>
      <w:bookmarkEnd w:id="830"/>
      <w:bookmarkEnd w:id="831"/>
      <w:bookmarkEnd w:id="832"/>
      <w:bookmarkEnd w:id="833"/>
      <w:bookmarkEnd w:id="834"/>
      <w:bookmarkEnd w:id="835"/>
      <w:bookmarkEnd w:id="836"/>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1B2FAE7" w14:textId="77777777" w:rsidR="000E3D53" w:rsidRDefault="00E21265" w:rsidP="00E21265">
      <w:pPr>
        <w:kinsoku w:val="0"/>
        <w:overflowPunct w:val="0"/>
      </w:pPr>
      <w:r>
        <w:t xml:space="preserve">For reception of a S-SS/PSBCH block, </w:t>
      </w:r>
    </w:p>
    <w:p w14:paraId="0C4EE5F4" w14:textId="66545183" w:rsidR="000E3D53" w:rsidRDefault="000E3D53" w:rsidP="000E3D53">
      <w:pPr>
        <w:pStyle w:val="B1"/>
      </w:pPr>
      <w:r>
        <w:rPr>
          <w:lang w:eastAsia="ja-JP"/>
        </w:rPr>
        <w:t>-</w:t>
      </w:r>
      <w:r>
        <w:rPr>
          <w:lang w:eastAsia="ja-JP"/>
        </w:rPr>
        <w:tab/>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for operation with shared spectrum channel access and when </w:t>
      </w:r>
      <w:r w:rsidRPr="00430B5F">
        <w:rPr>
          <w:i/>
        </w:rPr>
        <w:t>sl-NumberRepeatedSSB</w:t>
      </w:r>
      <w:r w:rsidRPr="00430B5F">
        <w:t xml:space="preserve"> is not provided </w:t>
      </w:r>
      <w:r>
        <w:t xml:space="preserve">and </w:t>
      </w:r>
      <w:r w:rsidRPr="00430B5F">
        <w:t xml:space="preserve">for RB-set </w:t>
      </w:r>
      <m:oMath>
        <m:r>
          <w:rPr>
            <w:rFonts w:ascii="Cambria Math" w:hAnsi="Cambria Math"/>
          </w:rPr>
          <m:t>j</m:t>
        </m:r>
      </m:oMath>
      <w:r w:rsidRPr="00430B5F">
        <w:t xml:space="preserve">, </w:t>
      </w:r>
      <w:r w:rsidR="00E21265">
        <w:t>a UE assumes a frequency location corresponding to the subcarrier with index 66 in the S-</w:t>
      </w:r>
      <w:r w:rsidR="00E21265" w:rsidRPr="00B916EC">
        <w:t>SS/P</w:t>
      </w:r>
      <w:r w:rsidR="00E21265">
        <w:t>S</w:t>
      </w:r>
      <w:r w:rsidR="00E21265" w:rsidRPr="00B916EC">
        <w:t xml:space="preserve">BCH </w:t>
      </w:r>
      <w:r w:rsidR="00E21265" w:rsidRPr="00E93803">
        <w:t>block [4, TS 38.211], is provided by</w:t>
      </w:r>
    </w:p>
    <w:p w14:paraId="569C957E" w14:textId="3B3EBF64" w:rsidR="000E3D53" w:rsidRDefault="000E3D53" w:rsidP="000E3D53">
      <w:pPr>
        <w:pStyle w:val="B2"/>
      </w:pPr>
      <w:r>
        <w:t>-</w:t>
      </w:r>
      <w:r>
        <w:tab/>
      </w:r>
      <w:r w:rsidR="007B6046">
        <w:rPr>
          <w:i/>
        </w:rPr>
        <w:t>sl-A</w:t>
      </w:r>
      <w:r w:rsidR="007B6046" w:rsidRPr="00E93803">
        <w:rPr>
          <w:i/>
        </w:rPr>
        <w:t>bsoluteFrequencySSB</w:t>
      </w:r>
      <w:r w:rsidRPr="00430B5F">
        <w:rPr>
          <w:iCs/>
        </w:rPr>
        <w:t xml:space="preserve">, </w:t>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w:t>
      </w:r>
      <w:r w:rsidRPr="00430B5F">
        <w:rPr>
          <w:iCs/>
        </w:rPr>
        <w:t>when</w:t>
      </w:r>
      <w:r w:rsidRPr="00430B5F">
        <w:rPr>
          <w:lang w:eastAsia="ja-JP"/>
        </w:rPr>
        <w:t xml:space="preserve"> RB-set </w:t>
      </w:r>
      <m:oMath>
        <m:r>
          <w:rPr>
            <w:rFonts w:ascii="Cambria Math" w:hAnsi="Cambria Math"/>
            <w:lang w:eastAsia="ja-JP"/>
          </w:rPr>
          <m:t>j</m:t>
        </m:r>
      </m:oMath>
      <w:r w:rsidRPr="00430B5F">
        <w:t xml:space="preserve"> is the anchor RB-set </w:t>
      </w:r>
      <w:r>
        <w:t>that is the RB set that includes the S-SS/PSBCH block</w:t>
      </w:r>
    </w:p>
    <w:p w14:paraId="5893DE22" w14:textId="23E6434A" w:rsidR="00CC2EEE" w:rsidRPr="00CC2EEE" w:rsidRDefault="00CC2EEE" w:rsidP="000E3D53">
      <w:pPr>
        <w:pStyle w:val="B2"/>
        <w:rPr>
          <w:lang w:val="en-GB"/>
        </w:rPr>
      </w:pPr>
      <w:r>
        <w:rPr>
          <w:lang w:val="en-GB"/>
        </w:rPr>
        <w:t>-</w:t>
      </w:r>
      <w:r>
        <w:rPr>
          <w:lang w:val="en-GB"/>
        </w:rPr>
        <w:tab/>
      </w:r>
      <w:r>
        <w:rPr>
          <w:lang w:val="en-US"/>
        </w:rPr>
        <w:t xml:space="preserve">a corresponding value in </w:t>
      </w:r>
      <w:r>
        <w:rPr>
          <w:i/>
        </w:rPr>
        <w:t>sl-A</w:t>
      </w:r>
      <w:r w:rsidRPr="00E93803">
        <w:rPr>
          <w:i/>
        </w:rPr>
        <w:t>bsoluteFrequencySSB</w:t>
      </w:r>
      <w:r>
        <w:rPr>
          <w:i/>
          <w:lang w:val="en-US"/>
        </w:rPr>
        <w:t xml:space="preserve">-NonAnchorList </w:t>
      </w:r>
      <w:r w:rsidRPr="004E690F">
        <w:rPr>
          <w:lang w:val="en-US"/>
        </w:rPr>
        <w:t>when RB-set</w:t>
      </w:r>
      <w:r>
        <w:rPr>
          <w:i/>
          <w:lang w:val="en-US"/>
        </w:rPr>
        <w:t xml:space="preserve"> </w:t>
      </w:r>
      <m:oMath>
        <m:r>
          <w:rPr>
            <w:rFonts w:ascii="Cambria Math" w:hAnsi="Cambria Math"/>
            <w:lang w:eastAsia="ja-JP"/>
          </w:rPr>
          <m:t>j</m:t>
        </m:r>
      </m:oMath>
      <w:r w:rsidRPr="00430B5F">
        <w:t xml:space="preserve"> is </w:t>
      </w:r>
      <w:r>
        <w:rPr>
          <w:lang w:val="en-US"/>
        </w:rPr>
        <w:t>a non-</w:t>
      </w:r>
      <w:r w:rsidRPr="00430B5F">
        <w:t>anchor RB-set</w:t>
      </w:r>
    </w:p>
    <w:p w14:paraId="501FF99C" w14:textId="77777777" w:rsidR="000E3D53" w:rsidRPr="00430B5F" w:rsidRDefault="000E3D53" w:rsidP="000E3D53">
      <w:pPr>
        <w:pStyle w:val="B1"/>
      </w:pPr>
      <w:r w:rsidRPr="00430B5F">
        <w:t>-</w:t>
      </w:r>
      <w:r w:rsidRPr="00430B5F">
        <w:tab/>
      </w:r>
      <w:r w:rsidRPr="00430B5F">
        <w:rPr>
          <w:lang w:eastAsia="ja-JP"/>
        </w:rPr>
        <w:t xml:space="preserve">for operation with shared spectrum channel access when </w:t>
      </w:r>
      <w:r w:rsidRPr="00430B5F">
        <w:rPr>
          <w:i/>
        </w:rPr>
        <w:t xml:space="preserve">sl-NumberRepeatedSSB </w:t>
      </w:r>
      <w:r w:rsidRPr="00430B5F">
        <w:t>is provided</w:t>
      </w:r>
      <w:r w:rsidRPr="00430B5F">
        <w:rPr>
          <w:lang w:eastAsia="ja-JP"/>
        </w:rPr>
        <w:t xml:space="preserve"> and in RB-set </w:t>
      </w:r>
      <m:oMath>
        <m:r>
          <w:rPr>
            <w:rFonts w:ascii="Cambria Math" w:hAnsi="Cambria Math"/>
            <w:lang w:eastAsia="ja-JP"/>
          </w:rPr>
          <m:t>j</m:t>
        </m:r>
      </m:oMath>
      <w:r w:rsidRPr="00430B5F">
        <w:rPr>
          <w:lang w:eastAsia="ja-JP"/>
        </w:rPr>
        <w:t xml:space="preserve">, </w:t>
      </w:r>
      <w:r w:rsidRPr="00430B5F">
        <w:t xml:space="preserve">a UE assumes a frequency location corresponding to the subcarrier with index 66 in the S-SS/PSBCH block [4, TS 38.211] is provided by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start,</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w:t>
      </w:r>
      <m:oMath>
        <m:r>
          <w:rPr>
            <w:rFonts w:ascii="Cambria Math" w:hAnsi="Cambria Math"/>
          </w:rPr>
          <m:t xml:space="preserve"> </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r>
              <w:rPr>
                <w:rFonts w:ascii="Cambria Math" w:hAnsi="Cambria Math"/>
              </w:rPr>
              <m:t>+</m:t>
            </m:r>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r>
          <w:rPr>
            <w:rFonts w:ascii="Cambria Math" w:hAnsi="Cambria Math"/>
          </w:rPr>
          <m:t>⋅12⋅</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 kHz</m:t>
        </m:r>
      </m:oMath>
      <w:r w:rsidRPr="00430B5F">
        <w:t>, where</w:t>
      </w:r>
    </w:p>
    <w:p w14:paraId="75B7B2A8" w14:textId="727C4EB3" w:rsidR="000E3D53" w:rsidRPr="00430B5F" w:rsidRDefault="000E3D53" w:rsidP="000E3D53">
      <w:pPr>
        <w:pStyle w:val="B2"/>
        <w:rPr>
          <w:lang w:eastAsia="ja-JP"/>
        </w:rPr>
      </w:pPr>
      <w:r w:rsidRPr="00430B5F">
        <w:rPr>
          <w:lang w:eastAsia="ja-JP"/>
        </w:rPr>
        <w:t>-</w:t>
      </w:r>
      <w:r w:rsidRPr="00430B5F">
        <w:rPr>
          <w:lang w:eastAsia="ja-JP"/>
        </w:rPr>
        <w:tab/>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frequency location of a lowest S-SS/PSBCH block in RB-set </w:t>
      </w:r>
      <m:oMath>
        <m:r>
          <w:rPr>
            <w:rFonts w:ascii="Cambria Math" w:hAnsi="Cambria Math"/>
            <w:lang w:eastAsia="ja-JP"/>
          </w:rPr>
          <m:t>j</m:t>
        </m:r>
      </m:oMath>
      <w:r w:rsidRPr="00430B5F">
        <w:rPr>
          <w:lang w:eastAsia="ja-JP"/>
        </w:rPr>
        <w:t xml:space="preserve">, where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provided by</w:t>
      </w:r>
      <w:r w:rsidRPr="00430B5F">
        <w:rPr>
          <w:lang w:eastAsia="ja-JP"/>
        </w:rPr>
        <w:t xml:space="preserve"> </w:t>
      </w:r>
    </w:p>
    <w:p w14:paraId="234DC0D5" w14:textId="439FF7BC" w:rsidR="000E3D53" w:rsidRDefault="000E3D53" w:rsidP="00CC2EEE">
      <w:pPr>
        <w:pStyle w:val="B3"/>
      </w:pPr>
      <w:r w:rsidRPr="00430B5F">
        <w:rPr>
          <w:lang w:eastAsia="ja-JP"/>
        </w:rPr>
        <w:t>-</w:t>
      </w:r>
      <w:r w:rsidRPr="00430B5F">
        <w:rPr>
          <w:lang w:eastAsia="ja-JP"/>
        </w:rPr>
        <w:tab/>
      </w:r>
      <w:r w:rsidRPr="00430B5F">
        <w:rPr>
          <w:i/>
        </w:rPr>
        <w:t xml:space="preserve">sl-AbsoluteFrequencySSB </w:t>
      </w:r>
      <w:r w:rsidRPr="00430B5F">
        <w:t>when RB-set</w:t>
      </w:r>
      <w:r w:rsidRPr="00430B5F">
        <w:rPr>
          <w:i/>
        </w:rPr>
        <w:t xml:space="preserve"> j </w:t>
      </w:r>
      <w:r w:rsidRPr="00430B5F">
        <w:t xml:space="preserve">is the anchor RB-set, </w:t>
      </w:r>
    </w:p>
    <w:p w14:paraId="10F476F9" w14:textId="515145B8" w:rsidR="00CC2EEE" w:rsidRPr="00430B5F" w:rsidRDefault="00CC2EEE" w:rsidP="00CC2EEE">
      <w:pPr>
        <w:pStyle w:val="B3"/>
      </w:pPr>
      <w:r>
        <w:t>-</w:t>
      </w:r>
      <w:r>
        <w:tab/>
      </w:r>
      <w:r>
        <w:rPr>
          <w:lang w:val="en-US"/>
        </w:rPr>
        <w:t xml:space="preserve">a corresponding value in </w:t>
      </w:r>
      <w:r>
        <w:rPr>
          <w:i/>
        </w:rPr>
        <w:t>sl-A</w:t>
      </w:r>
      <w:r w:rsidRPr="00E93803">
        <w:rPr>
          <w:i/>
        </w:rPr>
        <w:t>bsoluteFrequencySSB</w:t>
      </w:r>
      <w:r>
        <w:rPr>
          <w:i/>
          <w:lang w:val="en-US"/>
        </w:rPr>
        <w:t xml:space="preserve">-NonAnchorList </w:t>
      </w:r>
      <w:r>
        <w:rPr>
          <w:lang w:val="en-US"/>
        </w:rPr>
        <w:t xml:space="preserve">when </w:t>
      </w:r>
      <w:r w:rsidRPr="009B4B89">
        <w:rPr>
          <w:lang w:val="en-US"/>
        </w:rPr>
        <w:t>RB-set</w:t>
      </w:r>
      <w:r>
        <w:rPr>
          <w:i/>
          <w:lang w:val="en-US"/>
        </w:rPr>
        <w:t xml:space="preserve"> </w:t>
      </w:r>
      <m:oMath>
        <m:r>
          <w:rPr>
            <w:rFonts w:ascii="Cambria Math" w:hAnsi="Cambria Math"/>
            <w:lang w:eastAsia="ja-JP"/>
          </w:rPr>
          <m:t>j</m:t>
        </m:r>
      </m:oMath>
      <w:r w:rsidRPr="00430B5F">
        <w:t xml:space="preserve"> is </w:t>
      </w:r>
      <w:r>
        <w:rPr>
          <w:lang w:val="en-US"/>
        </w:rPr>
        <w:t>a non-</w:t>
      </w:r>
      <w:r w:rsidRPr="00430B5F">
        <w:t>anchor RB-set</w:t>
      </w:r>
    </w:p>
    <w:p w14:paraId="78EB7122" w14:textId="307FB0FF" w:rsidR="000E3D53" w:rsidRPr="00430B5F" w:rsidRDefault="000E3D53" w:rsidP="000E3D53">
      <w:pPr>
        <w:pStyle w:val="B2"/>
      </w:pPr>
      <w:r w:rsidRPr="00430B5F">
        <w:rPr>
          <w:lang w:eastAsia="ja-JP"/>
        </w:rPr>
        <w:t>-</w:t>
      </w:r>
      <w:r w:rsidRPr="00430B5F">
        <w:rPr>
          <w:lang w:eastAsia="ja-JP"/>
        </w:rPr>
        <w:tab/>
      </w:r>
      <m:oMath>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oMath>
      <w:r w:rsidRPr="00430B5F">
        <w:t xml:space="preserve"> is an index of an S-SS/PSBCH block from repeated S-SS/PSBCH blocks in the frequency domain and within the RB-set </w:t>
      </w:r>
      <m:oMath>
        <m:r>
          <w:rPr>
            <w:rFonts w:ascii="Cambria Math" w:hAnsi="Cambria Math"/>
          </w:rPr>
          <m:t>j</m:t>
        </m:r>
      </m:oMath>
      <w:r w:rsidRPr="00430B5F">
        <w:t xml:space="preserve">, where </w:t>
      </w:r>
      <m:oMath>
        <m:r>
          <w:rPr>
            <w:rFonts w:ascii="Cambria Math" w:hAnsi="Cambria Math"/>
          </w:rPr>
          <m:t>0≤</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r>
          <w:rPr>
            <w:rFonts w:ascii="Cambria Math" w:hAnsi="Cambria Math"/>
          </w:rPr>
          <m:t>-1</m:t>
        </m:r>
      </m:oMath>
      <w:r w:rsidRPr="00430B5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oMath>
      <w:r w:rsidRPr="00430B5F">
        <w:t xml:space="preserve"> is provided by a value in </w:t>
      </w:r>
      <w:r w:rsidRPr="00430B5F">
        <w:rPr>
          <w:i/>
        </w:rPr>
        <w:t xml:space="preserve">sl-NumberRepeatedSSB </w:t>
      </w:r>
      <w:r w:rsidRPr="00430B5F">
        <w:t xml:space="preserve">corresponding to RB-set </w:t>
      </w:r>
      <m:oMath>
        <m:r>
          <w:rPr>
            <w:rFonts w:ascii="Cambria Math" w:hAnsi="Cambria Math"/>
          </w:rPr>
          <m:t>j</m:t>
        </m:r>
      </m:oMath>
      <w:r w:rsidRPr="00430B5F">
        <w:t>;</w:t>
      </w:r>
    </w:p>
    <w:p w14:paraId="7B6029AC" w14:textId="09F44357" w:rsidR="000E3D53" w:rsidRPr="00430B5F" w:rsidRDefault="000E3D53" w:rsidP="000E3D53">
      <w:pPr>
        <w:pStyle w:val="B2"/>
      </w:pPr>
      <w:r w:rsidRPr="00430B5F">
        <w:t>-</w:t>
      </w:r>
      <w:r w:rsidRPr="00430B5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number of resource blocks, provided by </w:t>
      </w:r>
      <w:r w:rsidRPr="00430B5F">
        <w:rPr>
          <w:i/>
        </w:rPr>
        <w:t>sl-GapRepeatedSSB</w:t>
      </w:r>
      <w:r w:rsidRPr="00430B5F">
        <w:t xml:space="preserve">, for a gap between </w:t>
      </w:r>
      <w:r>
        <w:t xml:space="preserve">two adjacent </w:t>
      </w:r>
      <w:r w:rsidRPr="00430B5F">
        <w:t>repeated S-SS/PSBCH blocks;</w:t>
      </w:r>
    </w:p>
    <w:p w14:paraId="332BA34C" w14:textId="2A01E943" w:rsidR="000E3D53" w:rsidRPr="00430B5F" w:rsidRDefault="000E3D53" w:rsidP="000E3D53">
      <w:pPr>
        <w:pStyle w:val="B2"/>
      </w:pPr>
      <w:r w:rsidRPr="00430B5F">
        <w:t>-</w:t>
      </w:r>
      <w:r w:rsidRPr="00430B5F">
        <w:tab/>
      </w:r>
      <m:oMath>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430B5F">
        <w:t xml:space="preserve"> is a number of resource blocks for a S-SS/PSBCH block transmission with SCS configuration </w:t>
      </w:r>
      <m:oMath>
        <m:r>
          <w:rPr>
            <w:rFonts w:ascii="Cambria Math" w:hAnsi="Cambria Math"/>
          </w:rPr>
          <m:t>μ</m:t>
        </m:r>
      </m:oMath>
      <w:r w:rsidRPr="00430B5F">
        <w:t>.</w:t>
      </w:r>
    </w:p>
    <w:p w14:paraId="24849BFC" w14:textId="79A677E3" w:rsidR="000E3D53" w:rsidRDefault="000E3D53" w:rsidP="000E3D53">
      <w:r w:rsidRPr="00430B5F">
        <w:t xml:space="preserve">For </w:t>
      </w:r>
      <w:r w:rsidRPr="00430B5F">
        <w:rPr>
          <w:lang w:eastAsia="ja-JP"/>
        </w:rPr>
        <w:t xml:space="preserve">operation with shared spectrum channel access, a </w:t>
      </w:r>
      <w:r w:rsidRPr="008A7672">
        <w:rPr>
          <w:lang w:eastAsia="ja-JP"/>
        </w:rPr>
        <w:t xml:space="preserve">UE attempts to transmit at least S-SS/PSBCH blocks in the slots including S-SS/PSBCH blocks in the anchor RB set. The UE applies CP extension to the first symbol of an S-SS/PSBCH block and within the first one or two symbols before </w:t>
      </w:r>
      <w:r w:rsidRPr="00F36215">
        <w:rPr>
          <w:lang w:eastAsia="ja-JP"/>
        </w:rPr>
        <w:t xml:space="preserve">the first symbol of the </w:t>
      </w:r>
      <w:r>
        <w:rPr>
          <w:lang w:eastAsia="ja-JP"/>
        </w:rPr>
        <w:t>S-SS/PSBCH block</w:t>
      </w:r>
      <w:r w:rsidRPr="00F36215">
        <w:rPr>
          <w:lang w:eastAsia="ja-JP"/>
        </w:rPr>
        <w:t xml:space="preserve"> </w:t>
      </w:r>
      <w:r>
        <w:rPr>
          <w:lang w:eastAsia="ja-JP"/>
        </w:rPr>
        <w:t xml:space="preserve">according to an index [4, TS 38.211] provided by </w:t>
      </w:r>
      <w:r w:rsidRPr="003A0CD1">
        <w:rPr>
          <w:i/>
          <w:iCs/>
          <w:lang w:eastAsia="ja-JP"/>
        </w:rPr>
        <w:t>sl-CP-Extension-SSB</w:t>
      </w:r>
      <w:r w:rsidR="00E21265" w:rsidRPr="00E93803">
        <w:t xml:space="preserve">. </w:t>
      </w:r>
      <w:r w:rsidR="00CC2EEE">
        <w:t xml:space="preserve">The UE assumes PRB(s) in an intra-cell guard band </w:t>
      </w:r>
      <w:r w:rsidR="00CC2EEE">
        <w:rPr>
          <w:lang w:eastAsia="ja-JP"/>
        </w:rPr>
        <w:t xml:space="preserve">[6, TS 38.214] </w:t>
      </w:r>
      <w:r w:rsidR="00CC2EEE">
        <w:t>are not used for transmission of S-</w:t>
      </w:r>
      <w:r w:rsidR="00CC2EEE" w:rsidRPr="008A7672">
        <w:rPr>
          <w:lang w:eastAsia="ja-JP"/>
        </w:rPr>
        <w:t>SS/PSBCH blocks</w:t>
      </w:r>
      <w:r w:rsidR="00CC2EEE">
        <w:rPr>
          <w:lang w:eastAsia="ja-JP"/>
        </w:rPr>
        <w:t>.</w:t>
      </w:r>
    </w:p>
    <w:p w14:paraId="49BBC7AF" w14:textId="3F7C7440" w:rsidR="00E21265" w:rsidRDefault="00E21265" w:rsidP="00E21265">
      <w:pPr>
        <w:kinsoku w:val="0"/>
        <w:overflowPunct w:val="0"/>
      </w:pPr>
      <w:r w:rsidRPr="00E93803">
        <w:lastRenderedPageBreak/>
        <w:t xml:space="preserve">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347B23ED" w14:textId="411EAD52" w:rsidR="000E3D53" w:rsidRPr="00A340B0" w:rsidRDefault="000E3D53" w:rsidP="000E3D53">
      <w:bookmarkStart w:id="837" w:name="_Toc29894877"/>
      <w:r w:rsidRPr="00A340B0">
        <w:t xml:space="preserve">For </w:t>
      </w:r>
      <w:r w:rsidRPr="00A340B0">
        <w:rPr>
          <w:lang w:eastAsia="ja-JP"/>
        </w:rPr>
        <w:t xml:space="preserve">operation with shared spectrum channel access and for each slot </w:t>
      </w:r>
      <w:r w:rsidRPr="00A340B0">
        <w:t>that includes S-SS/PSBCH blocks, a</w:t>
      </w:r>
      <w:r w:rsidRPr="00A340B0">
        <w:rPr>
          <w:lang w:eastAsia="ja-JP"/>
        </w:rPr>
        <w:t xml:space="preserve"> UE is provided, by</w:t>
      </w:r>
      <w:r w:rsidRPr="00A340B0">
        <w:rPr>
          <w:i/>
          <w:iCs/>
        </w:rPr>
        <w:t xml:space="preserve"> sl-</w:t>
      </w:r>
      <w:r w:rsidRPr="00A340B0">
        <w:rPr>
          <w:i/>
        </w:rPr>
        <w:t>NumAdditionalOccasionPerSSB</w:t>
      </w:r>
      <w:r w:rsidRPr="00A340B0">
        <w:t>, a number</w:t>
      </w:r>
      <w:r w:rsidRPr="00A340B0">
        <w:rPr>
          <w:lang w:eastAsia="ja-JP"/>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oMath>
      <w:r w:rsidRPr="00A340B0">
        <w:t xml:space="preserve"> of additional candidate S-SS/P</w:t>
      </w:r>
      <w:r>
        <w:t>S</w:t>
      </w:r>
      <w:r w:rsidRPr="00A340B0">
        <w:t xml:space="preserve">BCH block transmission occasions. </w:t>
      </w:r>
      <w:r w:rsidR="0059041D" w:rsidRPr="00B306D7">
        <w:t xml:space="preserve">When </w:t>
      </w:r>
      <w:r w:rsidR="0059041D">
        <w:t>the</w:t>
      </w:r>
      <w:r w:rsidR="0059041D" w:rsidRPr="00B306D7">
        <w:t xml:space="preserve"> UE determines to transmit </w:t>
      </w:r>
      <w:r w:rsidR="0059041D" w:rsidRPr="005A545C">
        <w:t>S-SS/PSBCH block</w:t>
      </w:r>
      <w:r w:rsidR="0059041D" w:rsidRPr="008E4A6F">
        <w:t>s</w:t>
      </w:r>
      <w:r w:rsidR="0059041D" w:rsidRPr="001D4CC8">
        <w:t xml:space="preserve"> on additional candidate S-SS/PSBCH block transmission occasions, the UE attempts to transmit S-SS/PSBCH blocks </w:t>
      </w:r>
      <w:r w:rsidR="0059041D" w:rsidRPr="00B306D7">
        <w:t xml:space="preserve">at least in the anchor RB set. </w:t>
      </w:r>
      <w:r w:rsidRPr="00A340B0">
        <w:t xml:space="preserve">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&gt;0</m:t>
        </m:r>
      </m:oMath>
      <w:r w:rsidRPr="00A340B0">
        <w:t xml:space="preserve">, for S-SS/PSBCH block with index </w:t>
      </w:r>
      <m:oMath>
        <m:sSub>
          <m:sSubPr>
            <m:ctrlPr>
              <w:rPr>
                <w:rFonts w:ascii="Cambria Math" w:hAnsi="Cambria Math"/>
                <w:i/>
                <w:lang w:val="x-none"/>
              </w:rPr>
            </m:ctrlPr>
          </m:sSubPr>
          <m:e>
            <m:r>
              <w:rPr>
                <w:rFonts w:ascii="Cambria Math" w:hAnsi="Cambria Math"/>
                <w:lang w:val="x-none"/>
              </w:rPr>
              <m:t>i</m:t>
            </m:r>
          </m:e>
          <m:sub>
            <m:r>
              <m:rPr>
                <m:sty m:val="p"/>
              </m:rPr>
              <w:rPr>
                <w:rFonts w:ascii="Cambria Math" w:hAnsi="Cambria Math"/>
                <w:lang w:val="x-none"/>
              </w:rPr>
              <m:t>S-SSB</m:t>
            </m:r>
          </m:sub>
        </m:sSub>
      </m:oMath>
      <w:r w:rsidRPr="00A340B0">
        <w:t>, the UE determines indexes of slots that include the additional candidate S-SS/P</w:t>
      </w:r>
      <w:r>
        <w:t>S</w:t>
      </w:r>
      <w:r w:rsidRPr="00A340B0">
        <w:t xml:space="preserve">BCH block transmission occasions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rsidRPr="00A340B0">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A340B0">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+1)</m:t>
        </m:r>
      </m:oMath>
      <w:r w:rsidRPr="00A340B0">
        <w:t xml:space="preserve">, where </w:t>
      </w:r>
    </w:p>
    <w:p w14:paraId="731E00EE" w14:textId="31444B57" w:rsidR="000E3D53" w:rsidRPr="00A340B0" w:rsidRDefault="000E3D53" w:rsidP="000E3D53">
      <w:pPr>
        <w:pStyle w:val="B1"/>
        <w:rPr>
          <w:i/>
        </w:rPr>
      </w:pPr>
      <w:r w:rsidRPr="00A340B0">
        <w:t>-</w:t>
      </w:r>
      <w:r w:rsidRPr="00A340B0">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oMath>
      <w:r w:rsidRPr="00A340B0">
        <w:t xml:space="preserve"> is a slot gap, provided by </w:t>
      </w:r>
      <w:r w:rsidRPr="00A340B0">
        <w:rPr>
          <w:i/>
          <w:iCs/>
        </w:rPr>
        <w:t>sl-</w:t>
      </w:r>
      <w:r w:rsidRPr="00A340B0">
        <w:rPr>
          <w:i/>
        </w:rPr>
        <w:t>TimeGapAdditionalOccasion</w:t>
      </w:r>
      <w:r w:rsidRPr="00A340B0">
        <w:t>, for determining the additional candidate S-SS/P</w:t>
      </w:r>
      <w:r>
        <w:t>S</w:t>
      </w:r>
      <w:r w:rsidRPr="00A340B0">
        <w:t>BCH block transmission occasions, and</w:t>
      </w:r>
    </w:p>
    <w:p w14:paraId="61168F63" w14:textId="2847E65C" w:rsidR="000E3D53" w:rsidRPr="000E3D53" w:rsidRDefault="000E3D53" w:rsidP="000E3D53">
      <w:pPr>
        <w:pStyle w:val="B1"/>
        <w:rPr>
          <w:i/>
          <w:lang w:val="en-GB"/>
        </w:rPr>
      </w:pPr>
      <w:r w:rsidRPr="00A340B0">
        <w:t>-</w:t>
      </w:r>
      <w:r w:rsidRPr="00A340B0">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oMath>
      <w:r w:rsidRPr="00A340B0">
        <w:t xml:space="preserve"> is an index of the additional candidate S-SS/P</w:t>
      </w:r>
      <w:r>
        <w:t>S</w:t>
      </w:r>
      <w:r w:rsidRPr="00A340B0">
        <w:t xml:space="preserve">BCH block transmission occasions, with </w:t>
      </w:r>
      <m:oMath>
        <m:sSub>
          <m:sSubPr>
            <m:ctrlPr>
              <w:rPr>
                <w:rFonts w:ascii="Cambria Math" w:hAnsi="Cambria Math"/>
                <w:i/>
              </w:rPr>
            </m:ctrlPr>
          </m:sSubPr>
          <m:e>
            <m:r>
              <w:rPr>
                <w:rFonts w:ascii="Cambria Math" w:hAnsi="Cambria Math"/>
              </w:rPr>
              <m:t>0≤</m:t>
            </m:r>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-1</m:t>
        </m:r>
      </m:oMath>
      <w:r>
        <w:rPr>
          <w:lang w:val="en-GB"/>
        </w:rPr>
        <w:t>.</w:t>
      </w:r>
    </w:p>
    <w:p w14:paraId="05B5A8AC" w14:textId="43196CBA" w:rsidR="00674122" w:rsidRDefault="00674122" w:rsidP="000E3D53">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xml:space="preserve">. </w:t>
      </w:r>
      <w:r w:rsidR="000E3D53">
        <w:t>If</w:t>
      </w:r>
      <w:r w:rsidRPr="00D809F4">
        <w:t xml:space="preserve">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lastRenderedPageBreak/>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BE0229"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BE0229"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BE0229"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lastRenderedPageBreak/>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8" w:name="_Toc29899176"/>
      <w:bookmarkStart w:id="839" w:name="_Toc29899594"/>
      <w:bookmarkStart w:id="840" w:name="_Toc29917330"/>
      <w:bookmarkStart w:id="841" w:name="_Toc36498204"/>
      <w:bookmarkStart w:id="842" w:name="_Toc45699232"/>
      <w:bookmarkStart w:id="843" w:name="_Toc156237248"/>
      <w:r>
        <w:rPr>
          <w:rFonts w:cs="Arial"/>
        </w:rPr>
        <w:t>16</w:t>
      </w:r>
      <w:r w:rsidRPr="00D84934">
        <w:rPr>
          <w:rFonts w:cs="Arial"/>
        </w:rPr>
        <w:t>.</w:t>
      </w:r>
      <w:r>
        <w:rPr>
          <w:rFonts w:cs="Arial"/>
        </w:rPr>
        <w:t>2</w:t>
      </w:r>
      <w:r w:rsidRPr="00D84934">
        <w:rPr>
          <w:rFonts w:cs="Arial"/>
        </w:rPr>
        <w:tab/>
        <w:t>Power control</w:t>
      </w:r>
      <w:bookmarkEnd w:id="837"/>
      <w:bookmarkEnd w:id="838"/>
      <w:bookmarkEnd w:id="839"/>
      <w:bookmarkEnd w:id="840"/>
      <w:bookmarkEnd w:id="841"/>
      <w:bookmarkEnd w:id="842"/>
      <w:bookmarkEnd w:id="843"/>
    </w:p>
    <w:p w14:paraId="3593E809" w14:textId="77777777" w:rsidR="006A00C3" w:rsidRDefault="006A00C3" w:rsidP="006A00C3">
      <w:pPr>
        <w:pStyle w:val="Heading3"/>
        <w:spacing w:before="0"/>
      </w:pPr>
      <w:bookmarkStart w:id="844" w:name="_Toc36498205"/>
      <w:bookmarkStart w:id="845" w:name="_Toc45699233"/>
      <w:bookmarkStart w:id="846" w:name="_Toc156237249"/>
      <w:r>
        <w:t>16</w:t>
      </w:r>
      <w:r w:rsidRPr="00B35299">
        <w:t>.</w:t>
      </w:r>
      <w:r>
        <w:t>2</w:t>
      </w:r>
      <w:r w:rsidRPr="00B35299">
        <w:t>.</w:t>
      </w:r>
      <w:r>
        <w:t>0</w:t>
      </w:r>
      <w:r w:rsidRPr="00B35299">
        <w:tab/>
      </w:r>
      <w:r w:rsidRPr="007B25D4">
        <w:rPr>
          <w:rFonts w:cs="Arial"/>
          <w:szCs w:val="24"/>
          <w:lang w:val="x-none" w:eastAsia="x-none"/>
        </w:rPr>
        <w:t>S-SS/PSBCH blocks</w:t>
      </w:r>
      <w:bookmarkEnd w:id="844"/>
      <w:bookmarkEnd w:id="845"/>
      <w:bookmarkEnd w:id="846"/>
    </w:p>
    <w:p w14:paraId="0639696E" w14:textId="4D52C291"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00A107D2" w:rsidRPr="00A340B0">
        <w:rPr>
          <w:szCs w:val="18"/>
        </w:rPr>
        <w:t>, in the anchor RB-set if applicable,</w:t>
      </w:r>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12F9AD54"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offset</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Default="006A00C3" w:rsidP="00393CCA">
      <w:pPr>
        <w:pStyle w:val="B1"/>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6AF5822B" w14:textId="77777777" w:rsidR="00A107D2" w:rsidRPr="00A340B0" w:rsidRDefault="00A107D2" w:rsidP="00A107D2">
      <w:pPr>
        <w:pStyle w:val="B1"/>
      </w:pPr>
      <w:r w:rsidRPr="00A340B0">
        <w:t>-</w:t>
      </w:r>
      <w:r w:rsidRPr="00A340B0">
        <w:tab/>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oMath>
      <w:r w:rsidRPr="00A340B0">
        <w:t xml:space="preserve"> is a value of </w:t>
      </w:r>
      <w:r w:rsidRPr="00A340B0">
        <w:rPr>
          <w:i/>
        </w:rPr>
        <w:t>sl-PowerOffsetAnchor</w:t>
      </w:r>
      <w:r w:rsidRPr="00A340B0">
        <w:t xml:space="preserve">, if provided; otherwise, </w:t>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r>
          <w:rPr>
            <w:rFonts w:ascii="Cambria Math" w:hAnsi="Cambria Math"/>
            <w:noProof/>
          </w:rPr>
          <m:t>=0</m:t>
        </m:r>
      </m:oMath>
      <w:r w:rsidRPr="00A340B0">
        <w:t>.</w:t>
      </w:r>
    </w:p>
    <w:p w14:paraId="11650B30" w14:textId="77777777" w:rsidR="0059041D" w:rsidRDefault="00A107D2" w:rsidP="00A107D2">
      <w:r w:rsidRPr="00A340B0">
        <w:t xml:space="preserve">For operation with shared spectrum channel access, after allocating power </w:t>
      </w:r>
      <m:oMath>
        <m:sSub>
          <m:sSubPr>
            <m:ctrlPr>
              <w:rPr>
                <w:rFonts w:ascii="Cambria Math" w:hAnsi="Cambria Math"/>
                <w:i/>
                <w:iCs/>
                <w:szCs w:val="18"/>
              </w:rPr>
            </m:ctrlPr>
          </m:sSubPr>
          <m:e>
            <m:r>
              <w:rPr>
                <w:rFonts w:ascii="Cambria Math" w:hAnsi="Cambria Math"/>
                <w:szCs w:val="18"/>
              </w:rPr>
              <m:t>P</m:t>
            </m:r>
          </m:e>
          <m:sub>
            <m:r>
              <m:rPr>
                <m:nor/>
              </m:rPr>
              <w:rPr>
                <w:iCs/>
                <w:szCs w:val="18"/>
              </w:rPr>
              <m:t>S-SSB</m:t>
            </m:r>
            <m:ctrlPr>
              <w:rPr>
                <w:rFonts w:ascii="Cambria Math" w:hAnsi="Cambria Math"/>
                <w:iCs/>
                <w:szCs w:val="18"/>
              </w:rPr>
            </m:ctrlPr>
          </m:sub>
        </m:sSub>
        <m:r>
          <w:rPr>
            <w:rFonts w:ascii="Cambria Math" w:hAnsi="Cambria Math"/>
            <w:szCs w:val="18"/>
          </w:rPr>
          <m:t>(i)</m:t>
        </m:r>
      </m:oMath>
      <w:r w:rsidRPr="00A340B0">
        <w:rPr>
          <w:szCs w:val="18"/>
        </w:rPr>
        <w:t xml:space="preserve"> </w:t>
      </w:r>
      <w:r w:rsidRPr="00A340B0">
        <w:t>for transmission of each S-SS/P</w:t>
      </w:r>
      <w:r>
        <w:t>S</w:t>
      </w:r>
      <w:r w:rsidRPr="00A340B0">
        <w:t xml:space="preserve">BCH block in the anchor RB-set, the UE equally allocates power </w:t>
      </w:r>
      <m:oMath>
        <m:sSub>
          <m:sSubPr>
            <m:ctrlPr>
              <w:rPr>
                <w:rFonts w:ascii="Cambria Math" w:eastAsiaTheme="minorEastAsia" w:hAnsi="Cambria Math"/>
              </w:rPr>
            </m:ctrlPr>
          </m:sSubPr>
          <m:e>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e>
          <m:sub>
            <m:r>
              <m:rPr>
                <m:nor/>
              </m:rPr>
              <w:rPr>
                <w:rFonts w:eastAsiaTheme="minorEastAsia"/>
              </w:rPr>
              <m:t>S-SSB</m:t>
            </m:r>
          </m:sub>
        </m:sSub>
        <m:d>
          <m:dPr>
            <m:ctrlPr>
              <w:rPr>
                <w:rFonts w:ascii="Cambria Math" w:eastAsiaTheme="minorEastAsia" w:hAnsi="Cambria Math"/>
              </w:rPr>
            </m:ctrlPr>
          </m:dPr>
          <m:e>
            <m:r>
              <w:rPr>
                <w:rFonts w:ascii="Cambria Math" w:eastAsiaTheme="minorEastAsia" w:hAnsi="Cambria Math"/>
              </w:rPr>
              <m:t>i</m:t>
            </m:r>
          </m:e>
        </m:d>
      </m:oMath>
      <w:r w:rsidR="0059041D">
        <w:t xml:space="preserve"> </w:t>
      </w:r>
      <w:r w:rsidRPr="00A340B0">
        <w:t xml:space="preserve">remaining from </w:t>
      </w:r>
      <m:oMath>
        <m:sSub>
          <m:sSubPr>
            <m:ctrlPr>
              <w:rPr>
                <w:rFonts w:ascii="Cambria Math" w:hAnsi="Cambria Math"/>
                <w:noProof/>
              </w:rPr>
            </m:ctrlPr>
          </m:sSubPr>
          <m:e>
            <m:r>
              <w:rPr>
                <w:rFonts w:ascii="Cambria Math" w:hAnsi="Cambria Math"/>
                <w:noProof/>
              </w:rPr>
              <m:t>P</m:t>
            </m:r>
          </m:e>
          <m:sub>
            <m:r>
              <m:rPr>
                <m:nor/>
              </m:rPr>
              <w:rPr>
                <w:noProof/>
              </w:rPr>
              <m:t>CMAX</m:t>
            </m:r>
          </m:sub>
        </m:sSub>
      </m:oMath>
      <w:r w:rsidRPr="00A340B0">
        <w:t>, if any, for transmission of each S-SS/P</w:t>
      </w:r>
      <w:r>
        <w:t>S</w:t>
      </w:r>
      <w:r w:rsidRPr="00A340B0">
        <w:t xml:space="preserve">BCH block in </w:t>
      </w:r>
      <w:r w:rsidR="0059041D">
        <w:t xml:space="preserve">all </w:t>
      </w:r>
      <w:r w:rsidRPr="00A340B0">
        <w:t>non-anchor RB-sets</w:t>
      </w:r>
      <w:r w:rsidR="0059041D">
        <w:t xml:space="preserve"> within the SL BWP</w:t>
      </w:r>
    </w:p>
    <w:p w14:paraId="4E06718B" w14:textId="77777777" w:rsidR="0059041D" w:rsidRPr="0059041D" w:rsidRDefault="0059041D" w:rsidP="0059041D">
      <w:pPr>
        <w:pStyle w:val="B1"/>
        <w:rPr>
          <w:color w:val="000000"/>
        </w:rPr>
      </w:pPr>
      <w:r w:rsidRPr="0059041D">
        <w:t>-</w:t>
      </w:r>
      <w:r w:rsidRPr="0059041D">
        <w:tab/>
        <w:t xml:space="preserve">if </w:t>
      </w:r>
      <w:r w:rsidRPr="0059041D">
        <w:rPr>
          <w:i/>
          <w:iCs/>
        </w:rPr>
        <w:t>dl-P0-PSBCH</w:t>
      </w:r>
      <w:r w:rsidRPr="0059041D">
        <w:rPr>
          <w:iCs/>
        </w:rPr>
        <w:t xml:space="preserve"> is not provided, a power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r w:rsidRPr="0059041D">
        <w:rPr>
          <w:szCs w:val="18"/>
        </w:rPr>
        <w:t xml:space="preserve"> </w:t>
      </w:r>
      <w:r w:rsidRPr="0059041D">
        <w:t xml:space="preserve">for transmission of each S-SS/PSBCH block in a non-anchor RB-set is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w:rPr>
            <w:rFonts w:ascii="Cambria Math" w:hAnsi="Cambria Math"/>
            <w:szCs w:val="18"/>
          </w:rPr>
          <m:t>=</m:t>
        </m:r>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p>
    <w:p w14:paraId="09F6A640" w14:textId="080E3AFF" w:rsidR="00A107D2" w:rsidRPr="00A107D2" w:rsidRDefault="0059041D" w:rsidP="0059041D">
      <w:pPr>
        <w:pStyle w:val="B1"/>
      </w:pPr>
      <w:r w:rsidRPr="0059041D">
        <w:t>-</w:t>
      </w:r>
      <w:r w:rsidRPr="0059041D">
        <w:tab/>
        <w:t>otherwise</w:t>
      </w:r>
      <w:r w:rsidRPr="0059041D">
        <w:rPr>
          <w:iCs/>
        </w:rPr>
        <w:t xml:space="preserve">, a power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r w:rsidRPr="0059041D">
        <w:rPr>
          <w:szCs w:val="18"/>
        </w:rPr>
        <w:t xml:space="preserve"> </w:t>
      </w:r>
      <w:r w:rsidRPr="0059041D">
        <w:t xml:space="preserve">for transmission of each S-SS/PSBCH block in a non-anchor RB-set is </w:t>
      </w:r>
      <w:r w:rsidRPr="0059041D">
        <w:rPr>
          <w:iCs/>
        </w:rPr>
        <w:t xml:space="preserve">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w:rPr>
            <w:rFonts w:ascii="Cambria Math" w:hAnsi="Cambria Math"/>
            <w:szCs w:val="18"/>
          </w:rPr>
          <m:t>=</m:t>
        </m:r>
        <m:func>
          <m:funcPr>
            <m:ctrlPr>
              <w:rPr>
                <w:rFonts w:ascii="Cambria Math" w:hAnsi="Cambria Math"/>
                <w:color w:val="000000"/>
              </w:rPr>
            </m:ctrlPr>
          </m:funcPr>
          <m:fName>
            <m:r>
              <m:rPr>
                <m:sty m:val="p"/>
              </m:rPr>
              <w:rPr>
                <w:rFonts w:ascii="Cambria Math" w:hAnsi="Cambria Math"/>
                <w:color w:val="000000"/>
              </w:rPr>
              <m:t>min</m:t>
            </m:r>
            <m:ctrlPr>
              <w:rPr>
                <w:rFonts w:ascii="Cambria Math" w:hAnsi="Cambria Math"/>
                <w:i/>
                <w:szCs w:val="18"/>
              </w:rPr>
            </m:ctrlPr>
          </m:fName>
          <m:e>
            <m:d>
              <m:dPr>
                <m:ctrlPr>
                  <w:rPr>
                    <w:rFonts w:ascii="Cambria Math" w:hAnsi="Cambria Math"/>
                    <w:i/>
                    <w:color w:val="000000"/>
                  </w:rPr>
                </m:ctrlPr>
              </m:dPr>
              <m:e>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m:rPr>
                    <m:sty m:val="p"/>
                  </m:rP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0, S-SSB</m:t>
                    </m:r>
                  </m:sub>
                </m:sSub>
                <m:r>
                  <w:rPr>
                    <w:rFonts w:ascii="Cambria Math" w:hAnsi="Cambria Math"/>
                    <w:color w:val="000000"/>
                  </w:rPr>
                  <m:t>+10</m:t>
                </m:r>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ctrlPr>
                          <w:rPr>
                            <w:rFonts w:ascii="Cambria Math" w:hAnsi="Cambria Math"/>
                            <w:color w:val="000000"/>
                          </w:rPr>
                        </m:ctrlPr>
                      </m:e>
                      <m:sub>
                        <m:r>
                          <w:rPr>
                            <w:rFonts w:ascii="Cambria Math" w:hAnsi="Cambria Math"/>
                            <w:color w:val="000000"/>
                          </w:rPr>
                          <m:t>10</m:t>
                        </m:r>
                        <m:ctrlPr>
                          <w:rPr>
                            <w:rFonts w:ascii="Cambria Math" w:hAnsi="Cambria Math"/>
                            <w:color w:val="000000"/>
                          </w:rPr>
                        </m:ctrlPr>
                      </m:sub>
                    </m:sSub>
                  </m:fName>
                  <m:e>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μ</m:t>
                        </m:r>
                      </m:sup>
                    </m:sSup>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M</m:t>
                        </m:r>
                      </m:e>
                      <m:sub>
                        <m:r>
                          <w:rPr>
                            <w:rFonts w:ascii="Cambria Math" w:hAnsi="Cambria Math"/>
                            <w:color w:val="000000"/>
                          </w:rPr>
                          <m:t>RB</m:t>
                        </m:r>
                      </m:sub>
                      <m:sup>
                        <m:r>
                          <w:rPr>
                            <w:rFonts w:ascii="Cambria Math" w:hAnsi="Cambria Math"/>
                            <w:color w:val="000000"/>
                          </w:rPr>
                          <m:t>S-SSB</m:t>
                        </m:r>
                      </m:sup>
                    </m:sSubSup>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α</m:t>
                        </m:r>
                      </m:e>
                      <m:sub>
                        <m:r>
                          <w:rPr>
                            <w:rFonts w:ascii="Cambria Math" w:hAnsi="Cambria Math"/>
                            <w:color w:val="000000"/>
                          </w:rPr>
                          <m:t>S-SSB</m:t>
                        </m:r>
                      </m:sub>
                    </m:sSub>
                    <m:r>
                      <w:rPr>
                        <w:rFonts w:ascii="Cambria Math" w:hAnsi="Cambria Math"/>
                        <w:color w:val="000000"/>
                      </w:rPr>
                      <m:t>⋅PL</m:t>
                    </m:r>
                  </m:e>
                </m:func>
              </m:e>
            </m:d>
          </m:e>
        </m:func>
      </m:oMath>
      <w:r w:rsidR="00A107D2" w:rsidRPr="00A340B0">
        <w:t>.</w:t>
      </w:r>
    </w:p>
    <w:p w14:paraId="063BDDC0" w14:textId="77777777" w:rsidR="00E21265" w:rsidRDefault="00E21265" w:rsidP="00E21265">
      <w:pPr>
        <w:pStyle w:val="Heading3"/>
        <w:spacing w:before="0"/>
      </w:pPr>
      <w:bookmarkStart w:id="847" w:name="_Toc29894878"/>
      <w:bookmarkStart w:id="848" w:name="_Toc29899177"/>
      <w:bookmarkStart w:id="849" w:name="_Toc29899595"/>
      <w:bookmarkStart w:id="850" w:name="_Toc29917331"/>
      <w:bookmarkStart w:id="851" w:name="_Toc36498206"/>
      <w:bookmarkStart w:id="852" w:name="_Toc45699234"/>
      <w:bookmarkStart w:id="853" w:name="_Toc156237250"/>
      <w:r>
        <w:t>16</w:t>
      </w:r>
      <w:r w:rsidRPr="00B35299">
        <w:t>.</w:t>
      </w:r>
      <w:r>
        <w:t>2</w:t>
      </w:r>
      <w:r w:rsidRPr="00B35299">
        <w:t>.</w:t>
      </w:r>
      <w:r>
        <w:t>1</w:t>
      </w:r>
      <w:r w:rsidRPr="00B35299">
        <w:tab/>
        <w:t>PSSCH</w:t>
      </w:r>
      <w:bookmarkEnd w:id="847"/>
      <w:bookmarkEnd w:id="848"/>
      <w:bookmarkEnd w:id="849"/>
      <w:bookmarkEnd w:id="850"/>
      <w:bookmarkEnd w:id="851"/>
      <w:bookmarkEnd w:id="852"/>
      <w:bookmarkEnd w:id="853"/>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lastRenderedPageBreak/>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384F4B75"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BE0229"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lastRenderedPageBreak/>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54" w:name="_Toc29894879"/>
      <w:bookmarkStart w:id="855" w:name="_Toc29899178"/>
      <w:bookmarkStart w:id="856" w:name="_Toc29899596"/>
      <w:bookmarkStart w:id="857" w:name="_Toc29917332"/>
      <w:bookmarkStart w:id="858" w:name="_Toc36498207"/>
      <w:bookmarkStart w:id="859" w:name="_Toc45699235"/>
      <w:bookmarkStart w:id="860" w:name="_Toc156237251"/>
      <w:r>
        <w:t>16.2</w:t>
      </w:r>
      <w:r w:rsidRPr="008A4A6B">
        <w:t>.</w:t>
      </w:r>
      <w:r>
        <w:t>2</w:t>
      </w:r>
      <w:r w:rsidRPr="008A4A6B">
        <w:tab/>
        <w:t>PS</w:t>
      </w:r>
      <w:r>
        <w:t>C</w:t>
      </w:r>
      <w:r w:rsidRPr="008A4A6B">
        <w:t>CH</w:t>
      </w:r>
      <w:bookmarkEnd w:id="854"/>
      <w:bookmarkEnd w:id="855"/>
      <w:bookmarkEnd w:id="856"/>
      <w:bookmarkEnd w:id="857"/>
      <w:bookmarkEnd w:id="858"/>
      <w:bookmarkEnd w:id="859"/>
      <w:bookmarkEnd w:id="860"/>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BE0229"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683C6667" w:rsidR="00393CCA" w:rsidRDefault="005F05E6" w:rsidP="00393CCA">
      <w:pPr>
        <w:pStyle w:val="B1"/>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m:oMath>
        <m:r>
          <w:rPr>
            <w:rFonts w:ascii="Cambria Math" w:hAnsi="Cambria Math"/>
          </w:rPr>
          <m:t>i</m:t>
        </m:r>
      </m:oMath>
      <w:r w:rsidRPr="00393CCA">
        <w:t xml:space="preserve"> </w:t>
      </w:r>
    </w:p>
    <w:p w14:paraId="62C1EED4" w14:textId="7E657DC0" w:rsidR="00764F3A" w:rsidRDefault="00764F3A" w:rsidP="00764F3A">
      <w:pPr>
        <w:rPr>
          <w:lang w:eastAsia="ja-JP"/>
        </w:rPr>
      </w:pPr>
      <w:r>
        <w:rPr>
          <w:lang w:val="en-US" w:eastAsia="ja-JP"/>
        </w:rPr>
        <w:t>For</w:t>
      </w:r>
      <w:r>
        <w:rPr>
          <w:lang w:eastAsia="ja-JP"/>
        </w:rPr>
        <w:t xml:space="preserve"> a PSCCH transmission by a UE on a </w:t>
      </w:r>
      <w:r w:rsidRPr="000B5F5D">
        <w:rPr>
          <w:lang w:eastAsia="ja-JP"/>
        </w:rPr>
        <w:t xml:space="preserve">dedicated SL PRS </w:t>
      </w:r>
      <w:r w:rsidR="00E169CB" w:rsidRPr="000B5F5D">
        <w:rPr>
          <w:lang w:eastAsia="ja-JP"/>
        </w:rPr>
        <w:t>resource pool</w:t>
      </w:r>
      <w:r>
        <w:rPr>
          <w:lang w:eastAsia="ja-JP"/>
        </w:rPr>
        <w:t>, a power of the PSCCH transmission in a slot is same as a power of SL PRS transmission by the UE in the slot. The UE determines the power as described in Clause 16.2.3A.</w:t>
      </w:r>
    </w:p>
    <w:p w14:paraId="3ADE1896" w14:textId="56CA5B15" w:rsidR="009C68B4" w:rsidRPr="009C68B4" w:rsidRDefault="009C68B4" w:rsidP="00764F3A">
      <w:pPr>
        <w:rPr>
          <w:lang w:val="en-US"/>
        </w:rPr>
      </w:pPr>
      <w:r w:rsidRPr="00FD0BBC">
        <w:t xml:space="preserve">For sidelink co-channel coexistence between E-UTRA and NR, and for NR PSCCH/PSSCH transmissions with SCS configuration </w:t>
      </w:r>
      <m:oMath>
        <m:r>
          <w:rPr>
            <w:rFonts w:ascii="Cambria Math" w:hAnsi="Cambria Math"/>
            <w:lang w:val="en-US"/>
          </w:rPr>
          <m:t>μ=1</m:t>
        </m:r>
      </m:oMath>
      <w:r w:rsidRPr="00FD0BBC">
        <w:t xml:space="preserve"> in slots that overlap with an E-UTRA subframe</w:t>
      </w:r>
      <w:r>
        <w:t xml:space="preserve"> on the sidelink</w:t>
      </w:r>
      <w:r w:rsidRPr="00FD0BBC">
        <w:t>, the UE transmits NR P</w:t>
      </w:r>
      <w:r>
        <w:t>SC</w:t>
      </w:r>
      <w:r w:rsidRPr="00FD0BBC">
        <w:t>CH/PS</w:t>
      </w:r>
      <w:r>
        <w:t>S</w:t>
      </w:r>
      <w:r w:rsidRPr="00FD0BBC">
        <w:t xml:space="preserve">CH in the </w:t>
      </w:r>
      <w:r>
        <w:t>earlier</w:t>
      </w:r>
      <w:r w:rsidRPr="00FD0BBC">
        <w:t xml:space="preserve"> overlapping slot with a power that is larger than or equal to the power in the</w:t>
      </w:r>
      <w:r>
        <w:t xml:space="preserve"> later</w:t>
      </w:r>
      <w:r w:rsidRPr="00FD0BBC">
        <w:t xml:space="preserve"> overlapping slot</w:t>
      </w:r>
      <w:r w:rsidRPr="007800AA">
        <w:t>.</w:t>
      </w:r>
    </w:p>
    <w:p w14:paraId="520CE245" w14:textId="77777777" w:rsidR="00E21265" w:rsidRDefault="00E21265" w:rsidP="00E21265">
      <w:pPr>
        <w:pStyle w:val="Heading3"/>
        <w:spacing w:before="0"/>
      </w:pPr>
      <w:bookmarkStart w:id="861" w:name="_Toc29894880"/>
      <w:bookmarkStart w:id="862" w:name="_Toc29899179"/>
      <w:bookmarkStart w:id="863" w:name="_Toc29899597"/>
      <w:bookmarkStart w:id="864" w:name="_Toc29917333"/>
      <w:bookmarkStart w:id="865" w:name="_Toc36498208"/>
      <w:bookmarkStart w:id="866" w:name="_Toc45699236"/>
      <w:bookmarkStart w:id="867" w:name="_Toc156237252"/>
      <w:r>
        <w:t>16.2</w:t>
      </w:r>
      <w:r w:rsidRPr="008A4A6B">
        <w:t>.</w:t>
      </w:r>
      <w:r>
        <w:t>3</w:t>
      </w:r>
      <w:r w:rsidRPr="008A4A6B">
        <w:tab/>
        <w:t>PSFCH</w:t>
      </w:r>
      <w:bookmarkEnd w:id="861"/>
      <w:bookmarkEnd w:id="862"/>
      <w:bookmarkEnd w:id="863"/>
      <w:bookmarkEnd w:id="864"/>
      <w:bookmarkEnd w:id="865"/>
      <w:bookmarkEnd w:id="866"/>
      <w:bookmarkEnd w:id="867"/>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52B8DBB" w:rsidR="00BB0A93" w:rsidRDefault="00BB47BB" w:rsidP="0014760F">
      <w:pPr>
        <w:pStyle w:val="B2"/>
        <w:rPr>
          <w:rFonts w:eastAsia="Malgun Gothic"/>
          <w:lang w:eastAsia="ko-KR"/>
        </w:rPr>
      </w:pPr>
      <w:r w:rsidRPr="00CD4F4D">
        <w:t>W</w:t>
      </w:r>
      <w:r w:rsidR="00BB0A93" w:rsidRPr="00CD4F4D">
        <w:rPr>
          <w:rFonts w:eastAsia="Malgun Gothic"/>
          <w:lang w:eastAsia="ko-KR"/>
        </w:rPr>
        <w:t>here</w:t>
      </w:r>
    </w:p>
    <w:p w14:paraId="056F80DF" w14:textId="77777777" w:rsidR="00BB47BB" w:rsidRPr="00B8386D" w:rsidRDefault="00BB47BB" w:rsidP="00BB47BB">
      <w:pPr>
        <w:pStyle w:val="B2"/>
      </w:pPr>
      <w:r w:rsidRPr="00B8386D">
        <w:t>-</w:t>
      </w:r>
      <w:r w:rsidRPr="00B8386D">
        <w:tab/>
      </w:r>
      <m:oMath>
        <m:sSub>
          <m:sSubPr>
            <m:ctrlPr>
              <w:rPr>
                <w:rFonts w:ascii="Cambria Math" w:hAnsi="Cambria Math"/>
                <w:i/>
                <w:noProof/>
              </w:rPr>
            </m:ctrlPr>
          </m:sSubPr>
          <m:e>
            <m:r>
              <w:rPr>
                <w:rFonts w:ascii="Cambria Math" w:hAnsi="Cambria Math"/>
                <w:noProof/>
              </w:rPr>
              <m:t>P</m:t>
            </m:r>
          </m:e>
          <m:sub>
            <m:r>
              <m:rPr>
                <m:nor/>
              </m:rPr>
              <w:rPr>
                <w:noProof/>
              </w:rPr>
              <m:t>PSFCH</m:t>
            </m:r>
            <m:r>
              <m:rPr>
                <m:nor/>
              </m:rPr>
              <w:rPr>
                <w:rFonts w:ascii="Cambria Math"/>
                <w:noProof/>
              </w:rPr>
              <m:t>,one</m:t>
            </m:r>
            <m:ctrlPr>
              <w:rPr>
                <w:rFonts w:ascii="Cambria Math" w:hAnsi="Cambria Math"/>
                <w:noProof/>
              </w:rPr>
            </m:ctrlPr>
          </m:sub>
        </m:sSub>
      </m:oMath>
      <w:r w:rsidRPr="00B8386D">
        <w:t xml:space="preserve"> is applicable for</w:t>
      </w:r>
    </w:p>
    <w:p w14:paraId="21AFB185" w14:textId="77777777" w:rsidR="00BB47BB" w:rsidRPr="00B8386D" w:rsidRDefault="00BB47BB" w:rsidP="00BB47BB">
      <w:pPr>
        <w:pStyle w:val="B3"/>
      </w:pPr>
      <w:r w:rsidRPr="00B8386D">
        <w:t>-</w:t>
      </w:r>
      <w:r w:rsidRPr="00B8386D">
        <w:tab/>
      </w:r>
      <w:r w:rsidRPr="00B8386D">
        <w:rPr>
          <w:iCs/>
        </w:rPr>
        <w:t xml:space="preserve">the PRB of </w:t>
      </w:r>
      <w:r w:rsidRPr="00B8386D">
        <w:t>the PSFCH transmission</w:t>
      </w:r>
      <w:r w:rsidRPr="00B8386D">
        <w:rPr>
          <w:iCs/>
        </w:rPr>
        <w:t xml:space="preserve"> </w:t>
      </w:r>
      <w:r w:rsidRPr="00B8386D">
        <w:t>for operation without shared spectrum channel access,</w:t>
      </w:r>
    </w:p>
    <w:p w14:paraId="6C3A123B" w14:textId="77777777" w:rsidR="00BB47BB" w:rsidRPr="00B8386D" w:rsidRDefault="00BB47BB" w:rsidP="00BB47BB">
      <w:pPr>
        <w:pStyle w:val="B3"/>
      </w:pPr>
      <w:r w:rsidRPr="00B8386D">
        <w:t>-</w:t>
      </w:r>
      <w:r w:rsidRPr="00B8386D">
        <w:tab/>
        <w:t xml:space="preserve">each PRB in the interlace of the PSFCH transmission for operation with shared spectrum channel access and </w:t>
      </w:r>
      <w:r w:rsidRPr="00B8386D">
        <w:rPr>
          <w:i/>
        </w:rPr>
        <w:t xml:space="preserve">sl-PSFCH-Type = </w:t>
      </w:r>
      <w:r w:rsidRPr="00B8386D">
        <w:t>‘type1’,</w:t>
      </w:r>
    </w:p>
    <w:p w14:paraId="038027AC" w14:textId="4729BFE2" w:rsidR="00BB47BB" w:rsidRPr="00BB47BB" w:rsidRDefault="00BB47BB" w:rsidP="00BB47BB">
      <w:pPr>
        <w:pStyle w:val="B3"/>
      </w:pPr>
      <w:r w:rsidRPr="00B8386D">
        <w:t>-</w:t>
      </w:r>
      <w:r w:rsidRPr="00B8386D">
        <w:tab/>
        <w:t xml:space="preserve">each PRB in the subset of PRBs in the second interlace of the PSFCH transmission for operation with shared spectrum channel access and </w:t>
      </w:r>
      <w:r w:rsidRPr="00B8386D">
        <w:rPr>
          <w:i/>
        </w:rPr>
        <w:t xml:space="preserve">sl-PSFCH-Type = </w:t>
      </w:r>
      <w:r w:rsidRPr="00B8386D">
        <w:t>‘type2’</w:t>
      </w:r>
    </w:p>
    <w:p w14:paraId="4141CC02" w14:textId="3CAA94D9"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BB47BB">
        <w:rPr>
          <w:rFonts w:eastAsia="Malgun Gothic"/>
          <w:iCs/>
          <w:color w:val="000000"/>
          <w:lang w:val="en-GB"/>
        </w:rPr>
        <w:t xml:space="preserve"> </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lastRenderedPageBreak/>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28B2F2B4" w14:textId="77777777" w:rsidR="005B7DA7" w:rsidRPr="005B7DA7" w:rsidRDefault="005B7DA7" w:rsidP="005B7DA7">
      <w:pPr>
        <w:pStyle w:val="B3"/>
      </w:pPr>
      <w:r w:rsidRPr="005B7DA7">
        <w:t>-</w:t>
      </w:r>
      <w:r w:rsidRPr="005B7DA7">
        <w:tab/>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B7DA7">
        <w:rPr>
          <w:lang w:val="en-US"/>
        </w:rPr>
        <w:t>,</w:t>
      </w:r>
      <w:r w:rsidRPr="005B7DA7">
        <w:t xml:space="preserve"> 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B7DA7">
        <w:t xml:space="preserve"> </w:t>
      </w:r>
      <w:r w:rsidRPr="005B7DA7">
        <w:rPr>
          <w:lang w:val="en-US"/>
        </w:rPr>
        <w:t>is</w:t>
      </w:r>
      <w:r w:rsidRPr="005B7DA7">
        <w:t xml:space="preserve"> determined for </w:t>
      </w:r>
      <m:oMath>
        <m:sSub>
          <m:sSubPr>
            <m:ctrlPr>
              <w:rPr>
                <w:rFonts w:ascii="Cambria Math" w:hAnsi="Cambria Math"/>
                <w:i/>
                <w:noProof/>
              </w:rPr>
            </m:ctrlPr>
          </m:sSubPr>
          <m:e>
            <m:r>
              <w:rPr>
                <w:rFonts w:ascii="Cambria Math" w:hAnsi="Cambria Math"/>
                <w:noProof/>
              </w:rPr>
              <m:t>N</m:t>
            </m:r>
          </m:e>
          <m:sub>
            <m:r>
              <m:rPr>
                <m:sty m:val="p"/>
              </m:rPr>
              <w:rPr>
                <w:rFonts w:ascii="Cambria Math" w:hAnsi="Cambria Math"/>
                <w:noProof/>
              </w:rPr>
              <m:t>sch,Tx,PSFCH</m:t>
            </m:r>
          </m:sub>
        </m:sSub>
      </m:oMath>
      <w:r w:rsidRPr="005B7DA7">
        <w:t xml:space="preserve"> PSFCH transmissions according to [8-1, TS 38.101-1] and</w:t>
      </w:r>
    </w:p>
    <w:p w14:paraId="7415AC25" w14:textId="77777777" w:rsidR="005B7DA7" w:rsidRPr="005B7DA7" w:rsidRDefault="005B7DA7" w:rsidP="005B7DA7">
      <w:pPr>
        <w:pStyle w:val="B4"/>
      </w:pPr>
      <w:bookmarkStart w:id="868" w:name="_Hlk151837463"/>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for operation without shared spectrum channel access</w:t>
      </w:r>
    </w:p>
    <w:bookmarkEnd w:id="868"/>
    <w:p w14:paraId="7E79EF97" w14:textId="77777777"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w:t>
      </w:r>
      <w:r w:rsidRPr="005B7DA7">
        <w:rPr>
          <w:lang w:val="en-US"/>
        </w:rPr>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5B7DA7">
        <w:t xml:space="preserve"> [dBm] </w:t>
      </w:r>
    </w:p>
    <w:p w14:paraId="26E96047" w14:textId="77777777" w:rsidR="005B7DA7" w:rsidRPr="005B7DA7" w:rsidRDefault="005B7DA7" w:rsidP="005B7DA7">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B7DA7">
        <w:t xml:space="preserve"> for operation with shared spectrum channel access and </w:t>
      </w:r>
      <w:r w:rsidRPr="005B7DA7">
        <w:rPr>
          <w:i/>
        </w:rPr>
        <w:t xml:space="preserve">sl-PSFCH-Type = </w:t>
      </w:r>
      <w:r w:rsidRPr="005B7DA7">
        <w:t xml:space="preserve">‘type1’,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5B7DA7">
        <w:t xml:space="preserve"> is the number of PRBs in the interlace for PSFCH transmission </w:t>
      </w:r>
      <m:oMath>
        <m:r>
          <w:rPr>
            <w:rFonts w:ascii="Cambria Math" w:hAnsi="Cambria Math"/>
          </w:rPr>
          <m:t>k</m:t>
        </m:r>
      </m:oMath>
    </w:p>
    <w:p w14:paraId="621F5756" w14:textId="1C00CA00"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5B7DA7">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5B7DA7">
        <w:t xml:space="preserve"> </w:t>
      </w:r>
    </w:p>
    <w:p w14:paraId="67666C62" w14:textId="77777777" w:rsidR="005B7DA7" w:rsidRPr="005B7DA7" w:rsidRDefault="005B7DA7" w:rsidP="005B7DA7">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PSFCH,one</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B7DA7">
        <w:t xml:space="preserve"> for operation with shared spectrum channel access and </w:t>
      </w:r>
      <w:r w:rsidRPr="005B7DA7">
        <w:rPr>
          <w:i/>
        </w:rPr>
        <w:t xml:space="preserve">sl-PSFCH-Type = </w:t>
      </w:r>
      <w:r w:rsidRPr="005B7DA7">
        <w:t xml:space="preserve">‘type2’,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5B7DA7">
        <w:t xml:space="preserve"> is provided by </w:t>
      </w:r>
      <w:r w:rsidRPr="005B7DA7">
        <w:rPr>
          <w:i/>
        </w:rPr>
        <w:t>sl-PSFCH-Type2-DedicatedPRB</w:t>
      </w:r>
      <w:r w:rsidRPr="005B7DA7">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Pr="005B7DA7">
        <w:rPr>
          <w:i/>
        </w:rPr>
        <w:t>sl-PSFCH-Type2-PowerOffset</w:t>
      </w:r>
      <w:r w:rsidRPr="005B7DA7">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5B7DA7">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PSFCH transmissions after excluding PRBs for PSFCH transmissions as described in Clause 16.3.0</w:t>
      </w:r>
    </w:p>
    <w:p w14:paraId="5F58EC40" w14:textId="646BDF79"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5B7DA7">
        <w:t xml:space="preserve"> [dBm],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PSFCH,PRB,first,</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PSFCH,offset</m:t>
            </m:r>
            <m:ctrlPr>
              <w:rPr>
                <w:rFonts w:ascii="Cambria Math" w:hAnsi="Cambria Math"/>
                <w:iCs/>
                <w:noProof/>
              </w:rPr>
            </m:ctrlPr>
          </m:sub>
        </m:sSub>
      </m:oMath>
      <w:r w:rsidRPr="005B7DA7">
        <w:rPr>
          <w:iCs/>
        </w:rPr>
        <w:t xml:space="preserve"> and the </w:t>
      </w:r>
      <w:r w:rsidRPr="005B7DA7">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PSFCH,one</m:t>
            </m:r>
            <m:ctrlPr>
              <w:rPr>
                <w:rFonts w:ascii="Cambria Math" w:hAnsi="Cambria Math"/>
                <w:iCs/>
                <w:noProof/>
              </w:rPr>
            </m:ctrlPr>
          </m:sub>
        </m:sSub>
      </m:oMath>
      <w:r w:rsidRPr="005B7DA7">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Pr="005B7DA7">
        <w:rPr>
          <w:i/>
        </w:rPr>
        <w:t>sl-PSFCH-Type2-PowerOffset</w:t>
      </w:r>
      <w:r w:rsidRPr="005B7DA7">
        <w:rPr>
          <w:iCs/>
        </w:rPr>
        <w:t xml:space="preserve">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9"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9"/>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37948AC6" w14:textId="77777777" w:rsidR="005F7DA0" w:rsidRPr="005F7DA0" w:rsidRDefault="005F7DA0" w:rsidP="005F7DA0">
      <w:pPr>
        <w:pStyle w:val="B5"/>
        <w:rPr>
          <w:i/>
          <w:iCs/>
          <w:lang w:val="en-US"/>
        </w:rPr>
      </w:pPr>
      <w:r w:rsidRPr="005F7DA0">
        <w:t>-</w:t>
      </w:r>
      <w:r w:rsidRPr="005F7DA0">
        <w:tab/>
      </w:r>
      <w:r w:rsidRPr="005F7DA0">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rPr>
          <w:iCs/>
        </w:rPr>
        <w:t xml:space="preserve"> </w:t>
      </w:r>
      <w:r w:rsidRPr="005F7DA0">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t xml:space="preserve"> is determined according to [8-1, TS 38.101-1] for transmission of all PSFCHs 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sidRPr="005F7DA0">
        <w:rPr>
          <w:iCs/>
          <w:lang w:val="en-US"/>
        </w:rPr>
        <w:t xml:space="preserve">, </w:t>
      </w:r>
      <w:r w:rsidRPr="005F7DA0">
        <w:rPr>
          <w:iCs/>
        </w:rPr>
        <w:t xml:space="preserve">if </w:t>
      </w:r>
      <w:r w:rsidRPr="005F7DA0">
        <w:rPr>
          <w:iCs/>
          <w:lang w:val="en-US"/>
        </w:rPr>
        <w:t>any</w:t>
      </w:r>
    </w:p>
    <w:p w14:paraId="589C9EA0" w14:textId="77777777"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5F7DA0">
        <w:t xml:space="preserve"> for operation without shared spectrum channel access</w:t>
      </w:r>
    </w:p>
    <w:p w14:paraId="0B7E5205" w14:textId="77777777"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F7DA0">
        <w:t xml:space="preserve"> for operation with shared spectrum channel access and </w:t>
      </w:r>
      <w:r w:rsidRPr="005F7DA0">
        <w:rPr>
          <w:i/>
        </w:rPr>
        <w:t xml:space="preserve">sl-PSFCH-Type = </w:t>
      </w:r>
      <w:r w:rsidRPr="005F7DA0">
        <w:t>‘type1’</w:t>
      </w:r>
    </w:p>
    <w:p w14:paraId="081D40E4" w14:textId="77777777"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F7DA0">
        <w:t xml:space="preserve"> for operation with shared spectrum channel access and </w:t>
      </w:r>
      <w:r w:rsidRPr="005F7DA0">
        <w:rPr>
          <w:i/>
        </w:rPr>
        <w:t xml:space="preserve">sl-PSFCH-Type = </w:t>
      </w:r>
      <w:r w:rsidRPr="005F7DA0">
        <w:t xml:space="preserve">‘type2’,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5F7DA0">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5F7DA0">
        <w:t xml:space="preserve"> PSFCH transmissions after excluding PRBs for PSFCH transmissions as described in Clause 16.3.0</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1942AB2C" w14:textId="77777777" w:rsidR="009B4751" w:rsidRPr="009B4751" w:rsidRDefault="009B4751" w:rsidP="009B4751">
      <w:pPr>
        <w:pStyle w:val="B5"/>
        <w:rPr>
          <w:noProof/>
        </w:rPr>
      </w:pPr>
      <w:r w:rsidRPr="009B4751">
        <w:t>-</w:t>
      </w:r>
      <w:r w:rsidRPr="009B4751">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9B4751">
        <w:t xml:space="preserve"> [dBm] </w:t>
      </w:r>
      <w:r w:rsidRPr="009B4751">
        <w:rPr>
          <w:noProof/>
        </w:rPr>
        <w:t>for operation without shared spectrum channel access</w:t>
      </w:r>
    </w:p>
    <w:p w14:paraId="2DAD7840" w14:textId="77777777" w:rsidR="009B4751" w:rsidRPr="009B4751" w:rsidRDefault="009B4751" w:rsidP="009B4751">
      <w:pPr>
        <w:pStyle w:val="B5"/>
      </w:pPr>
      <w:r w:rsidRPr="009B4751">
        <w:lastRenderedPageBreak/>
        <w:t>-</w:t>
      </w:r>
      <w:r w:rsidRPr="009B4751">
        <w:tab/>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r>
              <w:rPr>
                <w:rFonts w:ascii="Cambria Math" w:hAnsi="Cambria Math"/>
              </w:rPr>
              <m:t>+</m:t>
            </m:r>
            <m:r>
              <m:rPr>
                <m:sty m:val="p"/>
              </m:rPr>
              <w:rPr>
                <w:rFonts w:ascii="Cambria Math" w:hAnsi="Cambria Math"/>
              </w:rPr>
              <m:t xml:space="preserve"> </m:t>
            </m:r>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9B4751">
        <w:t xml:space="preserve"> [dBm] for operation with shared spectrum channel access and </w:t>
      </w:r>
      <w:r w:rsidRPr="009B4751">
        <w:rPr>
          <w:i/>
        </w:rPr>
        <w:t xml:space="preserve">sl-PSFCH-Type = </w:t>
      </w:r>
      <w:r w:rsidRPr="009B4751">
        <w:t xml:space="preserve">‘type1’,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72EAEABE" w14:textId="456857F7" w:rsidR="009B4751" w:rsidRPr="009B4751" w:rsidRDefault="009B4751" w:rsidP="009B4751">
      <w:pPr>
        <w:pStyle w:val="B5"/>
      </w:pPr>
      <w:r w:rsidRPr="009B4751">
        <w:t>-</w:t>
      </w:r>
      <w:r w:rsidRPr="009B4751">
        <w:tab/>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num>
                          <m:den>
                            <m:r>
                              <w:rPr>
                                <w:rFonts w:ascii="Cambria Math" w:hAnsi="Cambria Math"/>
                              </w:rPr>
                              <m:t>10</m:t>
                            </m:r>
                          </m:den>
                        </m:f>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oMath>
      <w:r w:rsidRPr="009B4751">
        <w:t xml:space="preserve"> [dBm] for operation with shared spectrum channel access and </w:t>
      </w:r>
      <w:r w:rsidRPr="009B4751">
        <w:rPr>
          <w:i/>
        </w:rPr>
        <w:t xml:space="preserve">sl-PSFCH-Type = </w:t>
      </w:r>
      <w:r w:rsidRPr="009B4751">
        <w:t xml:space="preserve">‘type2’,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9B4751">
        <w:rPr>
          <w:iCs/>
        </w:rPr>
        <w:t xml:space="preserve"> and the </w:t>
      </w:r>
      <w:r w:rsidRPr="009B4751">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9B4751">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9B4751">
        <w:t xml:space="preserve"> is provided by </w:t>
      </w:r>
      <w:r w:rsidRPr="009B4751">
        <w:rPr>
          <w:i/>
        </w:rPr>
        <w:t>sl-PSFCH-Type2-PowerOffset</w:t>
      </w:r>
      <w:r w:rsidRPr="009B4751">
        <w:rPr>
          <w:iCs/>
        </w:rPr>
        <w:t xml:space="preserve"> </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70" w:name="_Hlk39409839"/>
      <w:r w:rsidRPr="00CD4F4D">
        <w:rPr>
          <w:rFonts w:eastAsia="Malgun Gothic"/>
          <w:iCs/>
          <w:lang w:val="en-US"/>
        </w:rPr>
        <w:t>selects</w:t>
      </w:r>
      <w:bookmarkEnd w:id="870"/>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37A709D8"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03C4BDD5" w14:textId="77777777" w:rsidR="0077498D" w:rsidRPr="0077498D" w:rsidRDefault="0077498D" w:rsidP="0077498D">
      <w:pPr>
        <w:pStyle w:val="B5"/>
        <w:rPr>
          <w:noProof/>
        </w:rPr>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t xml:space="preserve"> [dBm] </w:t>
      </w:r>
      <w:r w:rsidRPr="0077498D">
        <w:rPr>
          <w:noProof/>
        </w:rPr>
        <w:t>for operation without shared spectrum channel access</w:t>
      </w:r>
    </w:p>
    <w:p w14:paraId="2DB33C78" w14:textId="77777777" w:rsidR="0077498D" w:rsidRPr="0077498D"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77498D">
        <w:rPr>
          <w:rFonts w:hint="eastAsia"/>
        </w:rPr>
        <w:t xml:space="preserve"> [dBm]</w:t>
      </w:r>
      <w:r w:rsidRPr="0077498D">
        <w:t xml:space="preserve"> </w:t>
      </w:r>
    </w:p>
    <w:p w14:paraId="502381E3" w14:textId="77777777" w:rsidR="0077498D" w:rsidRPr="0077498D" w:rsidRDefault="0077498D" w:rsidP="0077498D">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77498D">
        <w:t xml:space="preserve"> for operation with shared spectrum channel access and </w:t>
      </w:r>
      <w:r w:rsidRPr="0077498D">
        <w:rPr>
          <w:i/>
        </w:rPr>
        <w:t xml:space="preserve">sl-PSFCH-Type = </w:t>
      </w:r>
      <w:r w:rsidRPr="0077498D">
        <w:t xml:space="preserve">‘type1’,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77498D">
        <w:t xml:space="preserve"> is the number of PRBs in the interlace for the PSFCH transmission </w:t>
      </w:r>
      <m:oMath>
        <m:r>
          <w:rPr>
            <w:rFonts w:ascii="Cambria Math" w:hAnsi="Cambria Math"/>
          </w:rPr>
          <m:t>k</m:t>
        </m:r>
      </m:oMath>
    </w:p>
    <w:p w14:paraId="7D3AC770" w14:textId="77777777" w:rsidR="0077498D" w:rsidRPr="0077498D"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77498D">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p>
    <w:p w14:paraId="53021C0E" w14:textId="77777777" w:rsidR="0077498D" w:rsidRPr="0077498D" w:rsidRDefault="0077498D" w:rsidP="006B6AB6">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PSFCH,one,max</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77498D">
        <w:t xml:space="preserve"> for operation with shared spectrum channel access and </w:t>
      </w:r>
      <w:r w:rsidRPr="0077498D">
        <w:rPr>
          <w:i/>
        </w:rPr>
        <w:t xml:space="preserve">sl-PSFCH-Type = </w:t>
      </w:r>
      <w:r w:rsidRPr="0077498D">
        <w:t xml:space="preserve">‘type2’,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77498D">
        <w:t xml:space="preserve"> is provided by </w:t>
      </w:r>
      <w:r w:rsidRPr="0077498D">
        <w:rPr>
          <w:i/>
        </w:rPr>
        <w:t>sl-PSFCH-Type2-DedicatedPRB</w:t>
      </w:r>
      <w:r w:rsidRPr="0077498D">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77498D">
        <w:t xml:space="preserve"> is provided by </w:t>
      </w:r>
      <w:r w:rsidRPr="0077498D">
        <w:rPr>
          <w:i/>
        </w:rPr>
        <w:t>sl-PSFCH-Type2-PowerOffset</w:t>
      </w:r>
      <w:r w:rsidRPr="0077498D">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77498D">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t xml:space="preserve"> PSFCH transmissions after excluding PRBs for PSFCH transmissions as described in Clause 16.3.0</w:t>
      </w:r>
    </w:p>
    <w:p w14:paraId="2DA7654B" w14:textId="19127B3A" w:rsidR="00BB0A93"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77498D">
        <w:t xml:space="preserve"> [dBm],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77498D">
        <w:rPr>
          <w:iCs/>
        </w:rPr>
        <w:t xml:space="preserve"> and the </w:t>
      </w:r>
      <w:r w:rsidRPr="0077498D">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77498D">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77498D">
        <w:t xml:space="preserve"> is provided by </w:t>
      </w:r>
      <w:r w:rsidRPr="0077498D">
        <w:rPr>
          <w:i/>
        </w:rPr>
        <w:t>sl-PSFCH-Type2-PowerOffset</w:t>
      </w:r>
      <w:r w:rsidRPr="0077498D">
        <w:rPr>
          <w:iCs/>
        </w:rPr>
        <w:t xml:space="preserve"> </w:t>
      </w:r>
    </w:p>
    <w:p w14:paraId="09E5B1E9" w14:textId="77777777" w:rsidR="00BB0A93" w:rsidRPr="00DE20B2" w:rsidRDefault="00BB0A93" w:rsidP="006B6AB6">
      <w:pPr>
        <w:pStyle w:val="B4"/>
      </w:pPr>
      <w:r w:rsidRPr="00CD4F4D">
        <w:rPr>
          <w:rFonts w:hint="eastAsia"/>
        </w:rPr>
        <w:t>-</w:t>
      </w:r>
      <w:r w:rsidRPr="00CD4F4D">
        <w:tab/>
      </w:r>
      <w:r w:rsidRPr="00DE20B2">
        <w:t>else</w:t>
      </w:r>
    </w:p>
    <w:p w14:paraId="4BE6EBF2" w14:textId="7E31158C" w:rsidR="00BB0A93" w:rsidRDefault="00BB0A93" w:rsidP="006B6AB6">
      <w:pPr>
        <w:pStyle w:val="B5"/>
      </w:pPr>
      <w:r w:rsidRPr="00DE20B2">
        <w:rPr>
          <w:rFonts w:eastAsiaTheme="minorEastAsia"/>
          <w:szCs w:val="22"/>
        </w:rPr>
        <w:t>-</w:t>
      </w:r>
      <w:r w:rsidRPr="00DE20B2">
        <w:rPr>
          <w:rFonts w:eastAsiaTheme="minorEastAsia"/>
          <w:szCs w:val="22"/>
        </w:rPr>
        <w:tab/>
        <w:t xml:space="preserve">the </w:t>
      </w:r>
      <w:r w:rsidRPr="00DE20B2">
        <w:t>UE aut</w:t>
      </w:r>
      <w:r w:rsidRPr="00CD4F4D">
        <w:t xml:space="preserve">onomously </w:t>
      </w:r>
      <w:r w:rsidRPr="00CD4F4D">
        <w:rPr>
          <w:lang w:val="en-US"/>
        </w:rPr>
        <w:t>selects</w:t>
      </w:r>
      <w:r w:rsidRPr="00CD4F4D">
        <w:t xml:space="preser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CD4F4D">
        <w:rPr>
          <w:rFonts w:hint="eastAsia"/>
        </w:rPr>
        <w:t xml:space="preserve"> </w:t>
      </w:r>
      <w:r w:rsidRPr="00CD4F4D">
        <w:t xml:space="preserve">PSFCH transmissions </w:t>
      </w:r>
      <w:r>
        <w:t>in</w:t>
      </w:r>
      <w:r w:rsidRPr="00CD4F4D">
        <w:t xml:space="preserve"> ascending order </w:t>
      </w:r>
      <w:r>
        <w:t xml:space="preserve">of corresponding priority field values </w:t>
      </w:r>
      <w:r w:rsidRPr="00CD4F4D">
        <w:t xml:space="preserve">as described </w:t>
      </w:r>
      <w:r w:rsidR="006F5F9E">
        <w:t>in clause</w:t>
      </w:r>
      <w:r w:rsidRPr="00CD4F4D">
        <w:t xml:space="preserve"> 16.2.4.2</w:t>
      </w:r>
      <w:r w:rsidR="00045723" w:rsidRPr="00045723">
        <w:t xml:space="preserve"> </w:t>
      </w:r>
      <w:r w:rsidR="00045723" w:rsidRPr="007053C7">
        <w:t>over the PSFCH transmissions with HARQ-ACK information, if any, and then with ascending order of priority value over the PSFCH transmissions with conflict information, if any,</w:t>
      </w:r>
      <w:r w:rsidRPr="00CD4F4D">
        <w:t xml:space="preserve"> such that</w:t>
      </w:r>
      <w:r w:rsidRPr="00CD4F4D">
        <w:rPr>
          <w:rFonts w:hint="eastAsia"/>
        </w:rPr>
        <w:t xml:space="preserve"> </w:t>
      </w:r>
      <m:oMath>
        <m:sSub>
          <m:sSubPr>
            <m:ctrlPr>
              <w:rPr>
                <w:rFonts w:ascii="Cambria Math" w:hAnsi="Cambria Math"/>
                <w:i/>
                <w:noProof/>
                <w:szCs w:val="22"/>
              </w:rPr>
            </m:ctrlPr>
          </m:sSubPr>
          <m:e>
            <m:r>
              <w:rPr>
                <w:rFonts w:ascii="Cambria Math" w:hAnsi="Cambria Math"/>
                <w:noProof/>
                <w:szCs w:val="22"/>
              </w:rPr>
              <m:t>N</m:t>
            </m:r>
          </m:e>
          <m:sub>
            <m:r>
              <m:rPr>
                <m:sty m:val="p"/>
              </m:rPr>
              <w:rPr>
                <w:rFonts w:ascii="Cambria Math" w:hAnsi="Cambria Math"/>
                <w:noProof/>
                <w:szCs w:val="22"/>
              </w:rPr>
              <m:t>Tx,PSFCH</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Pr>
          <w:lang w:val="en-US"/>
        </w:rPr>
        <w:t xml:space="preserve"> </w:t>
      </w:r>
      <w:r w:rsidRPr="00CD4F4D">
        <w:rPr>
          <w:rFonts w:hint="eastAsia"/>
        </w:rPr>
        <w:t>where</w:t>
      </w:r>
      <w:r>
        <w:rPr>
          <w:lang w:val="en-US"/>
        </w:rPr>
        <w:t xml:space="preserv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8E3EF2">
        <w:t xml:space="preserve">, </w:t>
      </w:r>
      <m:oMath>
        <m:r>
          <w:rPr>
            <w:rFonts w:ascii="Cambria Math" w:hAnsi="Cambria Math"/>
          </w:rPr>
          <m:t>1≤i≤8</m:t>
        </m:r>
      </m:oMath>
      <w:r w:rsidR="008E3EF2">
        <w:t>,</w:t>
      </w:r>
      <w:r w:rsidRPr="00543B26">
        <w:rPr>
          <w:lang w:val="en-US"/>
        </w:rPr>
        <w:t xml:space="preserve"> </w:t>
      </w:r>
      <w:r w:rsidRPr="00543B26">
        <w:t xml:space="preserve">is </w:t>
      </w:r>
      <w:r>
        <w:rPr>
          <w:lang w:val="en-US"/>
        </w:rPr>
        <w:t>a</w:t>
      </w:r>
      <w:r w:rsidRPr="00543B26">
        <w:t xml:space="preserve"> number of PSFCHs with priority value </w:t>
      </w:r>
      <m:oMath>
        <m:r>
          <w:rPr>
            <w:rFonts w:ascii="Cambria Math" w:hAnsi="Cambria Math"/>
          </w:rPr>
          <m:t>i</m:t>
        </m:r>
      </m:oMath>
      <w:r w:rsidRPr="00543B26">
        <w:t xml:space="preserve"> </w:t>
      </w:r>
      <w:r w:rsidR="00045723" w:rsidRPr="007053C7">
        <w:t>for PSFCH with HARQ-</w:t>
      </w:r>
      <w:r w:rsidR="00045723" w:rsidRPr="007053C7">
        <w:lastRenderedPageBreak/>
        <w:t xml:space="preserve">ACK information and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8E3EF2">
        <w:t xml:space="preserve">, </w:t>
      </w:r>
      <m:oMath>
        <m:r>
          <w:rPr>
            <w:rFonts w:ascii="Cambria Math" w:hAnsi="Cambria Math"/>
          </w:rPr>
          <m:t>i&gt;8,</m:t>
        </m:r>
      </m:oMath>
      <w:r w:rsidR="00045723" w:rsidRPr="007053C7">
        <w:rPr>
          <w:lang w:val="en-US"/>
        </w:rPr>
        <w:t xml:space="preserve"> </w:t>
      </w:r>
      <w:r w:rsidR="00045723" w:rsidRPr="007053C7">
        <w:t xml:space="preserve">is </w:t>
      </w:r>
      <w:r w:rsidR="00045723" w:rsidRPr="007053C7">
        <w:rPr>
          <w:lang w:val="en-US"/>
        </w:rPr>
        <w:t>a</w:t>
      </w:r>
      <w:r w:rsidR="00045723" w:rsidRPr="007053C7">
        <w:t xml:space="preserve"> number of PSFCHs with priority value </w:t>
      </w:r>
      <m:oMath>
        <m:r>
          <w:rPr>
            <w:rFonts w:ascii="Cambria Math" w:hAnsi="Cambria Math"/>
          </w:rPr>
          <m:t>i-8</m:t>
        </m:r>
      </m:oMath>
      <w:r w:rsidR="00045723" w:rsidRPr="007053C7">
        <w:t xml:space="preserve"> for PSFCH with conflict information </w:t>
      </w:r>
      <w:r w:rsidRPr="00543B26">
        <w:t xml:space="preserve">and </w:t>
      </w:r>
      <m:oMath>
        <m:r>
          <w:rPr>
            <w:rFonts w:ascii="Cambria Math" w:hAnsi="Cambria Math"/>
          </w:rPr>
          <m:t>K</m:t>
        </m:r>
      </m:oMath>
      <w:r w:rsidRPr="00543B26">
        <w:t xml:space="preserve"> is defined as </w:t>
      </w:r>
    </w:p>
    <w:p w14:paraId="74F67482" w14:textId="26006444" w:rsidR="00BB0A93" w:rsidRDefault="00BB0A93" w:rsidP="006B6AB6">
      <w:pPr>
        <w:pStyle w:val="B5"/>
        <w:ind w:left="1985"/>
        <w:rPr>
          <w:iCs/>
          <w:lang w:val="en-US"/>
        </w:rPr>
      </w:pPr>
      <w:r w:rsidRPr="00543B26">
        <w:t>-</w:t>
      </w:r>
      <w:r w:rsidRPr="00543B26">
        <w:tab/>
      </w:r>
      <w:r w:rsidRPr="00543B26">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rPr>
          <w:iCs/>
        </w:rPr>
        <w:t xml:space="preserve"> </w:t>
      </w:r>
      <w:r w:rsidRPr="00543B26">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t xml:space="preserve"> is determined according to [8-1, TS 38.101-1] for transmission of all PSFCHs </w:t>
      </w:r>
      <w:r w:rsidR="00045723" w:rsidRPr="007053C7">
        <w:t xml:space="preserve">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Pr>
          <w:iCs/>
          <w:lang w:val="en-US"/>
        </w:rPr>
        <w:t xml:space="preserve">, </w:t>
      </w:r>
      <w:r w:rsidRPr="00543B26">
        <w:rPr>
          <w:iCs/>
        </w:rPr>
        <w:t xml:space="preserve">if </w:t>
      </w:r>
      <w:r>
        <w:rPr>
          <w:iCs/>
          <w:lang w:val="en-US"/>
        </w:rPr>
        <w:t>any</w:t>
      </w:r>
    </w:p>
    <w:p w14:paraId="7CFEE7AD" w14:textId="77777777"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for operation without shared spectrum channel access</w:t>
      </w:r>
    </w:p>
    <w:p w14:paraId="5A0ACBD6" w14:textId="77777777"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6B6AB6">
        <w:t xml:space="preserve"> for operation with shared spectrum channel access and </w:t>
      </w:r>
      <w:r w:rsidRPr="006B6AB6">
        <w:rPr>
          <w:i/>
        </w:rPr>
        <w:t xml:space="preserve">sl-PSFCH-Type = </w:t>
      </w:r>
      <w:r w:rsidRPr="006B6AB6">
        <w:t>‘type1’</w:t>
      </w:r>
    </w:p>
    <w:p w14:paraId="224606E1" w14:textId="6CDB5FD7"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6B6AB6">
        <w:t xml:space="preserve"> for operation with shared spectrum channel access and </w:t>
      </w:r>
      <w:r w:rsidRPr="006B6AB6">
        <w:rPr>
          <w:i/>
        </w:rPr>
        <w:t xml:space="preserve">sl-PSFCH-Type = </w:t>
      </w:r>
      <w:r w:rsidRPr="006B6AB6">
        <w:t xml:space="preserve">‘type2’,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6B6AB6">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PSFCH transmissions after excluding PRBs for PSFCH transmissions as described in Clause 16.3.0</w:t>
      </w:r>
    </w:p>
    <w:p w14:paraId="2DE09803" w14:textId="77777777" w:rsidR="00BB0A93" w:rsidRPr="00357791" w:rsidRDefault="00BB0A93" w:rsidP="006B6AB6">
      <w:pPr>
        <w:pStyle w:val="B5"/>
        <w:ind w:left="1985"/>
        <w:rPr>
          <w:lang w:val="en-US"/>
        </w:rPr>
      </w:pPr>
      <w:r w:rsidRPr="00CD4F4D">
        <w:t>-</w:t>
      </w:r>
      <w:r w:rsidRPr="00CD4F4D">
        <w:tab/>
      </w:r>
      <w:r>
        <w:rPr>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1363829F" w14:textId="77777777" w:rsidR="00DA7EE4" w:rsidRPr="00DA7EE4" w:rsidRDefault="00DA7EE4" w:rsidP="00DA7EE4">
      <w:pPr>
        <w:pStyle w:val="B5"/>
        <w:ind w:left="1985"/>
        <w:rPr>
          <w:noProof/>
        </w:rPr>
      </w:pPr>
      <w:r w:rsidRPr="00DA7EE4">
        <w:t>-</w:t>
      </w:r>
      <w:r w:rsidRPr="00DA7EE4">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DA7EE4">
        <w:t xml:space="preserve"> [dBm] </w:t>
      </w:r>
      <w:r w:rsidRPr="00DA7EE4">
        <w:rPr>
          <w:noProof/>
        </w:rPr>
        <w:t>for operation without shared spectrum channel access</w:t>
      </w:r>
    </w:p>
    <w:p w14:paraId="6B96D803" w14:textId="77777777" w:rsidR="00DA7EE4" w:rsidRPr="00DA7EE4" w:rsidRDefault="00DA7EE4" w:rsidP="00DA7EE4">
      <w:pPr>
        <w:pStyle w:val="B5"/>
        <w:ind w:left="1985"/>
      </w:pPr>
      <w:r w:rsidRPr="00DA7EE4">
        <w:t>-</w:t>
      </w:r>
      <w:r w:rsidRPr="00DA7EE4">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r>
              <w:rPr>
                <w:rFonts w:ascii="Cambria Math" w:hAnsi="Cambria Math"/>
                <w:noProof/>
              </w:rPr>
              <m:t>)</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DA7EE4">
        <w:t xml:space="preserve"> [dBm] for operation with shared spectrum channel access and </w:t>
      </w:r>
      <w:r w:rsidRPr="00DA7EE4">
        <w:rPr>
          <w:i/>
        </w:rPr>
        <w:t xml:space="preserve">sl-PSFCH-Type = </w:t>
      </w:r>
      <w:r w:rsidRPr="00DA7EE4">
        <w:t xml:space="preserve">‘type1’,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14E9EB85" w14:textId="005188ED" w:rsidR="00DA7EE4" w:rsidRPr="00DA7EE4" w:rsidRDefault="00DA7EE4" w:rsidP="00DA7EE4">
      <w:pPr>
        <w:pStyle w:val="B5"/>
        <w:ind w:left="1985"/>
      </w:pPr>
      <w:r w:rsidRPr="00DA7EE4">
        <w:t>-</w:t>
      </w:r>
      <w:r w:rsidRPr="00DA7EE4">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r>
              <w:rPr>
                <w:rFonts w:ascii="Cambria Math" w:hAnsi="Cambria Math"/>
                <w:noProof/>
              </w:rPr>
              <m:t>)</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rPr>
          <m:t>+</m:t>
        </m:r>
        <m:r>
          <m:rPr>
            <m:sty m:val="p"/>
          </m:rPr>
          <w:rPr>
            <w:rFonts w:ascii="Cambria Math" w:hAnsi="Cambria Math"/>
          </w:rPr>
          <m:t xml:space="preserve"> </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DA7EE4">
        <w:t xml:space="preserve"> [dBm] for operation with shared spectrum channel access and </w:t>
      </w:r>
      <w:r w:rsidRPr="00DA7EE4">
        <w:rPr>
          <w:i/>
        </w:rPr>
        <w:t xml:space="preserve">sl-PSFCH-Type = </w:t>
      </w:r>
      <w:r w:rsidRPr="00DA7EE4">
        <w:t xml:space="preserve">‘type2’,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DA7EE4">
        <w:rPr>
          <w:iCs/>
        </w:rPr>
        <w:t xml:space="preserve"> and the </w:t>
      </w:r>
      <w:r w:rsidRPr="00DA7EE4">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DA7EE4">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DA7EE4">
        <w:t xml:space="preserve"> is provided by </w:t>
      </w:r>
      <w:r w:rsidRPr="00DA7EE4">
        <w:rPr>
          <w:i/>
        </w:rPr>
        <w:t>sl-PSFCH-Type2-PowerOffset</w:t>
      </w:r>
      <w:r w:rsidRPr="00DA7EE4">
        <w:t xml:space="preserve"> </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2C12FC9F" w14:textId="77777777" w:rsidR="005963ED" w:rsidRPr="005963ED" w:rsidRDefault="005963ED" w:rsidP="005963ED">
      <w:pPr>
        <w:pStyle w:val="B2"/>
        <w:rPr>
          <w:noProof/>
        </w:rPr>
      </w:pPr>
      <w:r w:rsidRPr="005963ED">
        <w:t>-</w:t>
      </w:r>
      <w:r w:rsidRPr="005963ED">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Tx,PSFCH</m:t>
            </m:r>
          </m:sub>
        </m:sSub>
        <m:r>
          <w:rPr>
            <w:rFonts w:ascii="Cambria Math" w:hAnsi="Cambria Math"/>
          </w:rPr>
          <m:t>)</m:t>
        </m:r>
      </m:oMath>
      <w:r w:rsidRPr="005963ED">
        <w:t xml:space="preserve"> [dBm] </w:t>
      </w:r>
      <w:r w:rsidRPr="005963ED">
        <w:rPr>
          <w:noProof/>
        </w:rPr>
        <w:t>for operation without shared spectrum channel access</w:t>
      </w:r>
    </w:p>
    <w:p w14:paraId="6F723BD9" w14:textId="77777777" w:rsidR="005963ED" w:rsidRPr="005963ED" w:rsidRDefault="005963ED" w:rsidP="005963ED">
      <w:pPr>
        <w:pStyle w:val="B2"/>
        <w:rPr>
          <w:iCs/>
        </w:rPr>
      </w:pPr>
      <w:r w:rsidRPr="005963ED">
        <w:t>-</w:t>
      </w:r>
      <w:r w:rsidRPr="005963ED">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r>
          <w:rPr>
            <w:rFonts w:ascii="Cambria Math" w:hAnsi="Cambria Math"/>
          </w:rPr>
          <m:t>)</m:t>
        </m:r>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5963ED">
        <w:rPr>
          <w:noProof/>
        </w:rPr>
        <w:t xml:space="preserve"> [dBm] </w:t>
      </w:r>
      <w:r w:rsidRPr="005963ED">
        <w:t xml:space="preserve">for operation with shared spectrum channel access and </w:t>
      </w:r>
      <w:r w:rsidRPr="005963ED">
        <w:rPr>
          <w:i/>
        </w:rPr>
        <w:t xml:space="preserve">sl-PSFCH-Type = </w:t>
      </w:r>
      <w:r w:rsidRPr="005963ED">
        <w:t xml:space="preserve">‘type1’,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oMath>
    </w:p>
    <w:p w14:paraId="0C6ED6BE" w14:textId="2EB8A601" w:rsidR="005963ED" w:rsidRPr="005963ED" w:rsidRDefault="005963ED" w:rsidP="005963ED">
      <w:pPr>
        <w:pStyle w:val="B2"/>
      </w:pPr>
      <w:r w:rsidRPr="005963ED">
        <w:rPr>
          <w:iCs/>
          <w:noProof/>
        </w:rPr>
        <w:t>-</w:t>
      </w:r>
      <w:r>
        <w:rPr>
          <w:iCs/>
          <w:noProof/>
        </w:rPr>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r>
          <w:rPr>
            <w:rFonts w:ascii="Cambria Math" w:hAnsi="Cambria Math"/>
            <w:noProof/>
          </w:rPr>
          <m:t>)</m:t>
        </m:r>
        <m:r>
          <w:rPr>
            <w:rFonts w:ascii="Cambria Math" w:hAnsi="Cambria Math"/>
          </w:rPr>
          <m:t>+</m:t>
        </m:r>
        <m:r>
          <m:rPr>
            <m:sty m:val="p"/>
          </m:rPr>
          <w:rPr>
            <w:rFonts w:ascii="Cambria Math" w:hAnsi="Cambria Math"/>
          </w:rPr>
          <m:t xml:space="preserve"> </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5963ED">
        <w:rPr>
          <w:noProof/>
        </w:rPr>
        <w:t xml:space="preserve"> [dBm] </w:t>
      </w:r>
      <w:r w:rsidRPr="005963ED">
        <w:t xml:space="preserve">for operation with shared spectrum channel access and </w:t>
      </w:r>
      <w:r w:rsidRPr="005963ED">
        <w:rPr>
          <w:i/>
        </w:rPr>
        <w:t xml:space="preserve">sl-PSFCH-Type = </w:t>
      </w:r>
      <w:r w:rsidRPr="005963ED">
        <w:t xml:space="preserve">‘type2’,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5963ED">
        <w:rPr>
          <w:iCs/>
        </w:rPr>
        <w:t xml:space="preserve"> and the </w:t>
      </w:r>
      <w:r w:rsidRPr="005963ED">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oMath>
      <w:r w:rsidRPr="005963ED">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963ED">
        <w:t xml:space="preserve"> is provided by </w:t>
      </w:r>
      <w:r w:rsidRPr="005963ED">
        <w:rPr>
          <w:i/>
        </w:rPr>
        <w:t>sl-PSFCH-Type2-PowerOffset</w:t>
      </w:r>
      <w:r w:rsidR="00881786">
        <w:rPr>
          <w:i/>
          <w:lang w:val="en-GB"/>
        </w:rPr>
        <w:t xml:space="preserve"> </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w:t>
      </w:r>
      <w:r w:rsidR="00045723" w:rsidRPr="007053C7">
        <w:rPr>
          <w:rFonts w:eastAsia="Malgun Gothic"/>
        </w:rPr>
        <w:lastRenderedPageBreak/>
        <w:t>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Default="00664302" w:rsidP="00664302">
      <w:pPr>
        <w:rPr>
          <w:szCs w:val="22"/>
          <w:lang w:eastAsia="ko-KR"/>
        </w:rPr>
      </w:pPr>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32CAF688" w14:textId="77777777" w:rsidR="00764F3A" w:rsidRPr="00764F3A" w:rsidRDefault="00764F3A" w:rsidP="00764F3A">
      <w:pPr>
        <w:pStyle w:val="Heading3"/>
      </w:pPr>
      <w:bookmarkStart w:id="871" w:name="_Toc156237253"/>
      <w:r w:rsidRPr="00764F3A">
        <w:t>16.2.3A</w:t>
      </w:r>
      <w:r w:rsidRPr="00764F3A">
        <w:tab/>
        <w:t>SL PRS</w:t>
      </w:r>
      <w:bookmarkEnd w:id="871"/>
    </w:p>
    <w:p w14:paraId="2F607BBA" w14:textId="77777777" w:rsidR="00764F3A" w:rsidRPr="00764F3A" w:rsidRDefault="00764F3A" w:rsidP="00764F3A">
      <w:r w:rsidRPr="00764F3A">
        <w:t xml:space="preserve">A UE determines a power </w:t>
      </w:r>
      <m:oMath>
        <m:sSub>
          <m:sSubPr>
            <m:ctrlPr>
              <w:rPr>
                <w:rFonts w:ascii="Cambria Math" w:hAnsi="Cambria Math"/>
                <w:i/>
              </w:rPr>
            </m:ctrlPr>
          </m:sSubPr>
          <m:e>
            <m:r>
              <w:rPr>
                <w:rFonts w:ascii="Cambria Math" w:hAnsi="Cambria Math"/>
              </w:rPr>
              <m:t>P</m:t>
            </m:r>
          </m:e>
          <m:sub>
            <m:r>
              <m:rPr>
                <m:sty m:val="p"/>
              </m:rPr>
              <w:rPr>
                <w:rFonts w:ascii="Cambria Math" w:hAnsi="Cambria Math"/>
              </w:rPr>
              <m:t>SL-PRS</m:t>
            </m:r>
          </m:sub>
        </m:sSub>
        <m:d>
          <m:dPr>
            <m:ctrlPr>
              <w:rPr>
                <w:rFonts w:ascii="Cambria Math" w:hAnsi="Cambria Math"/>
                <w:i/>
              </w:rPr>
            </m:ctrlPr>
          </m:dPr>
          <m:e>
            <m:r>
              <w:rPr>
                <w:rFonts w:ascii="Cambria Math" w:hAnsi="Cambria Math"/>
              </w:rPr>
              <m:t>i</m:t>
            </m:r>
          </m:e>
        </m:d>
      </m:oMath>
      <w:r w:rsidRPr="00764F3A">
        <w:rPr>
          <w:iCs/>
        </w:rPr>
        <w:t xml:space="preserve"> </w:t>
      </w:r>
      <w:r w:rsidRPr="00764F3A">
        <w:t>for a SL PRS transmission on a resource pool</w:t>
      </w:r>
      <w:r w:rsidRPr="00764F3A">
        <w:rPr>
          <w:rFonts w:eastAsia="Malgun Gothic"/>
        </w:rPr>
        <w:t xml:space="preserve"> </w:t>
      </w:r>
      <w:r w:rsidRPr="00764F3A">
        <w:t xml:space="preserve">in SL PRS transmission occasion </w:t>
      </w:r>
      <m:oMath>
        <m:r>
          <w:rPr>
            <w:rFonts w:ascii="Cambria Math" w:hAnsi="Cambria Math"/>
          </w:rPr>
          <m:t>i</m:t>
        </m:r>
      </m:oMath>
      <w:r w:rsidRPr="00764F3A">
        <w:rPr>
          <w:iCs/>
        </w:rPr>
        <w:t xml:space="preserve"> </w:t>
      </w:r>
      <w:r w:rsidRPr="00764F3A">
        <w:rPr>
          <w:szCs w:val="18"/>
        </w:rPr>
        <w:t xml:space="preserve">on active SL BWP </w:t>
      </w:r>
      <m:oMath>
        <m:r>
          <w:rPr>
            <w:rFonts w:ascii="Cambria Math" w:hAnsi="Cambria Math"/>
            <w:szCs w:val="18"/>
          </w:rPr>
          <m:t>b</m:t>
        </m:r>
      </m:oMath>
      <w:r w:rsidRPr="00764F3A">
        <w:rPr>
          <w:szCs w:val="18"/>
        </w:rPr>
        <w:t xml:space="preserve"> of carrier </w:t>
      </w:r>
      <m:oMath>
        <m:r>
          <w:rPr>
            <w:rFonts w:ascii="Cambria Math" w:hAnsi="Cambria Math"/>
            <w:szCs w:val="18"/>
          </w:rPr>
          <m:t>f</m:t>
        </m:r>
      </m:oMath>
      <w:r w:rsidRPr="00764F3A">
        <w:rPr>
          <w:i/>
          <w:szCs w:val="18"/>
        </w:rPr>
        <w:t xml:space="preserve"> </w:t>
      </w:r>
      <w:r w:rsidRPr="00764F3A">
        <w:t>as:</w:t>
      </w:r>
    </w:p>
    <w:p w14:paraId="23774A84" w14:textId="77777777" w:rsidR="00764F3A" w:rsidRPr="00764F3A" w:rsidRDefault="00BE0229" w:rsidP="00764F3A">
      <w:pPr>
        <w:pStyle w:val="EQ"/>
      </w:pPr>
      <m:oMathPara>
        <m:oMath>
          <m:sSub>
            <m:sSubPr>
              <m:ctrlPr>
                <w:rPr>
                  <w:rFonts w:ascii="Cambria Math" w:hAnsi="Cambria Math"/>
                </w:rPr>
              </m:ctrlPr>
            </m:sSubPr>
            <m:e>
              <m:r>
                <w:rPr>
                  <w:rFonts w:ascii="Cambria Math" w:hAnsi="Cambria Math"/>
                </w:rPr>
                <m:t>P</m:t>
              </m:r>
            </m:e>
            <m:sub>
              <m:r>
                <m:rPr>
                  <m:sty m:val="p"/>
                </m:rPr>
                <w:rPr>
                  <w:rFonts w:ascii="Cambria Math" w:hAnsi="Cambria Math"/>
                </w:rPr>
                <m:t>SL-PRS</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MAX,CBR</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SL-PRS,SL</m:t>
                              </m:r>
                            </m:sub>
                          </m:sSub>
                          <m:d>
                            <m:dPr>
                              <m:ctrlPr>
                                <w:rPr>
                                  <w:rFonts w:ascii="Cambria Math" w:hAnsi="Cambria Math"/>
                                </w:rPr>
                              </m:ctrlPr>
                            </m:dPr>
                            <m:e>
                              <m:r>
                                <w:rPr>
                                  <w:rFonts w:ascii="Cambria Math" w:hAnsi="Cambria Math"/>
                                </w:rPr>
                                <m:t>i</m:t>
                              </m:r>
                            </m:e>
                          </m:d>
                        </m:e>
                      </m:d>
                    </m:e>
                  </m:func>
                </m:e>
              </m:d>
            </m:e>
          </m:func>
        </m:oMath>
      </m:oMathPara>
    </w:p>
    <w:p w14:paraId="3272696B" w14:textId="77777777" w:rsidR="00764F3A" w:rsidRDefault="00764F3A" w:rsidP="00764F3A">
      <w:pPr>
        <w:snapToGrid w:val="0"/>
        <w:jc w:val="both"/>
      </w:pPr>
      <w:r w:rsidRPr="00764F3A">
        <w:t>where,</w:t>
      </w:r>
    </w:p>
    <w:p w14:paraId="6A4301F0" w14:textId="369AF43D" w:rsidR="00764F3A" w:rsidRDefault="00764F3A" w:rsidP="00764F3A">
      <w:pPr>
        <w:pStyle w:val="B1"/>
        <w:rPr>
          <w:rFonts w:eastAsia="Calibri"/>
        </w:rPr>
      </w:pPr>
      <w:r>
        <w:t>-</w:t>
      </w:r>
      <w:r>
        <w:tab/>
      </w:r>
      <m:oMath>
        <m:sSub>
          <m:sSubPr>
            <m:ctrlPr>
              <w:rPr>
                <w:rFonts w:ascii="Cambria Math" w:eastAsia="Calibri" w:hAnsi="Cambria Math"/>
                <w:i/>
              </w:rPr>
            </m:ctrlPr>
          </m:sSubPr>
          <m:e>
            <m:r>
              <w:rPr>
                <w:rFonts w:ascii="Cambria Math" w:eastAsia="Calibri" w:hAnsi="Cambria Math"/>
              </w:rPr>
              <m:t>P</m:t>
            </m:r>
          </m:e>
          <m:sub>
            <m:r>
              <m:rPr>
                <m:sty m:val="p"/>
              </m:rPr>
              <w:rPr>
                <w:rFonts w:ascii="Cambria Math" w:eastAsia="Calibri" w:hAnsi="Cambria Math"/>
              </w:rPr>
              <m:t>CMAX</m:t>
            </m:r>
          </m:sub>
        </m:sSub>
      </m:oMath>
      <w:r w:rsidRPr="00764F3A">
        <w:rPr>
          <w:rFonts w:eastAsia="Calibri"/>
        </w:rPr>
        <w:t xml:space="preserve"> is </w:t>
      </w:r>
      <w:r w:rsidRPr="00764F3A">
        <w:rPr>
          <w:rFonts w:eastAsia="Calibri"/>
          <w:lang w:val="en-US"/>
        </w:rPr>
        <w:t>defined in</w:t>
      </w:r>
      <w:r w:rsidRPr="00764F3A">
        <w:rPr>
          <w:rFonts w:eastAsia="Calibri"/>
        </w:rPr>
        <w:t xml:space="preserve"> [8-1, TS 38.101-1]</w:t>
      </w:r>
    </w:p>
    <w:p w14:paraId="27AE4CC0" w14:textId="076ECA10" w:rsidR="00764F3A" w:rsidRPr="00764F3A" w:rsidRDefault="00764F3A" w:rsidP="00764F3A">
      <w:pPr>
        <w:pStyle w:val="B1"/>
        <w:rPr>
          <w:lang w:val="en-GB"/>
        </w:rPr>
      </w:pPr>
      <w:r>
        <w:rPr>
          <w:rFonts w:eastAsia="Calibri"/>
          <w:lang w:val="en-GB"/>
        </w:rPr>
        <w:t>-</w:t>
      </w:r>
      <w:r>
        <w:rPr>
          <w:rFonts w:eastAsia="Calibri"/>
          <w:lang w:val="en-GB"/>
        </w:rPr>
        <w:tab/>
      </w:r>
      <m:oMath>
        <m:sSub>
          <m:sSubPr>
            <m:ctrlPr>
              <w:rPr>
                <w:rFonts w:ascii="Cambria Math" w:eastAsia="Calibri" w:hAnsi="Cambria Math"/>
                <w:i/>
              </w:rPr>
            </m:ctrlPr>
          </m:sSubPr>
          <m:e>
            <m:r>
              <w:rPr>
                <w:rFonts w:ascii="Cambria Math" w:eastAsia="Calibri" w:hAnsi="Cambria Math"/>
              </w:rPr>
              <m:t>P</m:t>
            </m:r>
          </m:e>
          <m:sub>
            <m:r>
              <m:rPr>
                <m:sty m:val="p"/>
              </m:rPr>
              <w:rPr>
                <w:rFonts w:ascii="Cambria Math" w:eastAsia="Calibri" w:hAnsi="Cambria Math"/>
              </w:rPr>
              <m:t>MAX,CBR</m:t>
            </m:r>
          </m:sub>
        </m:sSub>
      </m:oMath>
      <w:r w:rsidRPr="00764F3A">
        <w:rPr>
          <w:rFonts w:eastAsia="Calibri"/>
        </w:rPr>
        <w:t xml:space="preserve"> is determined </w:t>
      </w:r>
      <w:r w:rsidRPr="00764F3A">
        <w:rPr>
          <w:rFonts w:eastAsia="Malgun Gothic"/>
        </w:rPr>
        <w:t>by</w:t>
      </w:r>
      <w:r w:rsidRPr="00764F3A">
        <w:rPr>
          <w:rFonts w:eastAsia="Malgun Gothic"/>
          <w:lang w:val="en-US"/>
        </w:rPr>
        <w:t xml:space="preserve"> a value of</w:t>
      </w:r>
      <w:r w:rsidRPr="00764F3A">
        <w:rPr>
          <w:rFonts w:eastAsia="Malgun Gothic"/>
        </w:rPr>
        <w:t xml:space="preserve"> </w:t>
      </w:r>
      <w:r w:rsidRPr="00764F3A">
        <w:rPr>
          <w:rFonts w:eastAsia="Calibri"/>
          <w:i/>
        </w:rPr>
        <w:t>sl-MaxTxPower</w:t>
      </w:r>
      <w:r w:rsidRPr="00764F3A">
        <w:rPr>
          <w:rFonts w:eastAsia="Malgun Gothic"/>
          <w:iCs/>
          <w:lang w:val="en-US"/>
        </w:rPr>
        <w:t xml:space="preserve"> </w:t>
      </w:r>
      <w:r w:rsidRPr="00764F3A">
        <w:rPr>
          <w:rFonts w:eastAsia="Calibri"/>
        </w:rPr>
        <w:t xml:space="preserve">based on </w:t>
      </w:r>
      <w:r w:rsidRPr="00764F3A">
        <w:rPr>
          <w:rFonts w:eastAsia="Calibri"/>
          <w:lang w:val="en-US"/>
        </w:rPr>
        <w:t>a</w:t>
      </w:r>
      <w:r w:rsidRPr="00764F3A">
        <w:rPr>
          <w:rFonts w:eastAsia="Calibri"/>
        </w:rPr>
        <w:t xml:space="preserve"> priority level and a CBR range for a CBR measured in slot </w:t>
      </w:r>
      <m:oMath>
        <m:r>
          <w:rPr>
            <w:rFonts w:ascii="Cambria Math" w:eastAsia="Calibri" w:hAnsi="Cambria Math"/>
          </w:rPr>
          <m:t>i-N</m:t>
        </m:r>
      </m:oMath>
      <w:r w:rsidRPr="00764F3A">
        <w:rPr>
          <w:rFonts w:eastAsia="Calibri"/>
          <w:lang w:val="en-US"/>
        </w:rPr>
        <w:t>,</w:t>
      </w:r>
      <w:r w:rsidRPr="00764F3A">
        <w:rPr>
          <w:rFonts w:eastAsia="Calibri"/>
        </w:rPr>
        <w:t xml:space="preserve"> </w:t>
      </w:r>
      <w:r w:rsidRPr="00764F3A">
        <w:rPr>
          <w:rFonts w:eastAsia="Calibri"/>
          <w:lang w:val="en-US"/>
        </w:rPr>
        <w:t>w</w:t>
      </w:r>
      <w:r w:rsidRPr="00764F3A">
        <w:rPr>
          <w:rFonts w:eastAsia="Calibri"/>
        </w:rPr>
        <w:t xml:space="preserve">here </w:t>
      </w:r>
      <m:oMath>
        <m:r>
          <w:rPr>
            <w:rFonts w:ascii="Cambria Math" w:eastAsia="Calibri" w:hAnsi="Cambria Math"/>
          </w:rPr>
          <m:t>N</m:t>
        </m:r>
      </m:oMath>
      <w:r w:rsidRPr="00764F3A">
        <w:rPr>
          <w:rFonts w:eastAsia="Calibri"/>
        </w:rPr>
        <w:t xml:space="preserve"> is the congestion control processing time [</w:t>
      </w:r>
      <w:r w:rsidRPr="00764F3A">
        <w:rPr>
          <w:rFonts w:eastAsia="Calibri"/>
          <w:lang w:val="en-US"/>
        </w:rPr>
        <w:t xml:space="preserve">6, </w:t>
      </w:r>
      <w:r w:rsidRPr="00764F3A">
        <w:rPr>
          <w:rFonts w:eastAsia="Calibri"/>
        </w:rPr>
        <w:t>TS 38.214]</w:t>
      </w:r>
      <w:r w:rsidRPr="00764F3A">
        <w:rPr>
          <w:rFonts w:eastAsia="Malgun Gothic"/>
          <w:lang w:val="en-US"/>
        </w:rPr>
        <w:t xml:space="preserve"> ]</w:t>
      </w:r>
      <w:r w:rsidRPr="00764F3A">
        <w:rPr>
          <w:rFonts w:eastAsia="Calibri"/>
          <w:lang w:val="en-US"/>
        </w:rPr>
        <w:t xml:space="preserve">; </w:t>
      </w:r>
      <w:r w:rsidRPr="00764F3A">
        <w:rPr>
          <w:rFonts w:eastAsia="Calibri"/>
        </w:rPr>
        <w:t xml:space="preserve">if </w:t>
      </w:r>
      <w:r w:rsidRPr="00764F3A">
        <w:rPr>
          <w:rFonts w:eastAsia="Calibri"/>
          <w:i/>
        </w:rPr>
        <w:t>sl-MaxTxPower</w:t>
      </w:r>
      <w:r w:rsidRPr="00764F3A">
        <w:rPr>
          <w:rFonts w:eastAsia="Calibri"/>
          <w:iCs/>
          <w:lang w:val="en-US"/>
        </w:rPr>
        <w:t xml:space="preserve"> </w:t>
      </w:r>
      <w:r w:rsidRPr="00764F3A">
        <w:rPr>
          <w:rFonts w:eastAsia="Calibri"/>
        </w:rPr>
        <w:t xml:space="preserve">is not provided, then </w:t>
      </w:r>
      <m:oMath>
        <m:sSub>
          <m:sSubPr>
            <m:ctrlPr>
              <w:rPr>
                <w:rFonts w:ascii="Cambria Math" w:eastAsia="Calibri" w:hAnsi="Cambria Math"/>
                <w:i/>
              </w:rPr>
            </m:ctrlPr>
          </m:sSubPr>
          <m:e>
            <m:r>
              <w:rPr>
                <w:rFonts w:ascii="Cambria Math" w:eastAsia="Calibri" w:hAnsi="Cambria Math"/>
              </w:rPr>
              <m:t>P</m:t>
            </m:r>
          </m:e>
          <m:sub>
            <m:r>
              <m:rPr>
                <m:nor/>
              </m:rPr>
              <w:rPr>
                <w:rFonts w:eastAsia="Calibri"/>
              </w:rPr>
              <m:t>MAX</m:t>
            </m:r>
            <m:r>
              <m:rPr>
                <m:sty m:val="p"/>
              </m:rPr>
              <w:rPr>
                <w:rFonts w:ascii="Cambria Math" w:eastAsia="Calibri" w:hAnsi="Cambria Math"/>
              </w:rPr>
              <m:t>,CBR</m:t>
            </m:r>
            <m:ctrlPr>
              <w:rPr>
                <w:rFonts w:ascii="Cambria Math" w:eastAsia="Calibri" w:hAnsi="Cambria Math"/>
              </w:rPr>
            </m:ctrlP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P</m:t>
            </m:r>
          </m:e>
          <m:sub>
            <m:r>
              <m:rPr>
                <m:nor/>
              </m:rPr>
              <w:rPr>
                <w:rFonts w:eastAsia="Calibri"/>
              </w:rPr>
              <m:t>CMAX</m:t>
            </m:r>
            <m:ctrlPr>
              <w:rPr>
                <w:rFonts w:ascii="Cambria Math" w:eastAsia="Calibri" w:hAnsi="Cambria Math"/>
              </w:rPr>
            </m:ctrlPr>
          </m:sub>
        </m:sSub>
      </m:oMath>
    </w:p>
    <w:p w14:paraId="64C31F30" w14:textId="0AB82EB6" w:rsidR="00764F3A" w:rsidRPr="00764F3A" w:rsidRDefault="00764F3A" w:rsidP="00764F3A">
      <w:pPr>
        <w:pStyle w:val="B2"/>
      </w:pPr>
      <w:r>
        <w:rPr>
          <w:lang w:val="en-GB" w:eastAsia="ja-JP"/>
        </w:rPr>
        <w:t>-</w:t>
      </w:r>
      <w:r>
        <w:rPr>
          <w:lang w:val="en-GB" w:eastAsia="ja-JP"/>
        </w:rPr>
        <w:tab/>
      </w:r>
      <w:r w:rsidRPr="00764F3A">
        <w:rPr>
          <w:lang w:eastAsia="ja-JP"/>
        </w:rPr>
        <w:t xml:space="preserve">if the resource pool is </w:t>
      </w:r>
      <w:r w:rsidR="00E169CB">
        <w:rPr>
          <w:lang w:eastAsia="ja-JP"/>
        </w:rPr>
        <w:t>a shared SL PRS resource pool</w:t>
      </w:r>
      <w:r w:rsidRPr="00764F3A">
        <w:rPr>
          <w:lang w:eastAsia="ja-JP"/>
        </w:rPr>
        <w:t xml:space="preserve">, the priority level is same for PSSCH and SL PRS </w:t>
      </w:r>
    </w:p>
    <w:p w14:paraId="2C90728B" w14:textId="20421419" w:rsidR="00764F3A" w:rsidRPr="00764F3A" w:rsidRDefault="00764F3A" w:rsidP="00764F3A">
      <w:pPr>
        <w:pStyle w:val="B2"/>
      </w:pPr>
      <w:r>
        <w:rPr>
          <w:lang w:val="en-GB" w:eastAsia="ja-JP"/>
        </w:rPr>
        <w:t>-</w:t>
      </w:r>
      <w:r>
        <w:rPr>
          <w:lang w:val="en-GB" w:eastAsia="ja-JP"/>
        </w:rPr>
        <w:tab/>
      </w:r>
      <w:r w:rsidRPr="00764F3A">
        <w:rPr>
          <w:lang w:eastAsia="ja-JP"/>
        </w:rPr>
        <w:t xml:space="preserve">if the resource pool is </w:t>
      </w:r>
      <w:r w:rsidR="00E169CB">
        <w:rPr>
          <w:lang w:val="en-GB" w:eastAsia="ja-JP"/>
        </w:rPr>
        <w:t xml:space="preserve">a </w:t>
      </w:r>
      <w:r w:rsidRPr="00764F3A">
        <w:rPr>
          <w:lang w:eastAsia="ja-JP"/>
        </w:rPr>
        <w:t xml:space="preserve">dedicated SL PRS </w:t>
      </w:r>
      <w:r w:rsidR="00E169CB">
        <w:rPr>
          <w:lang w:eastAsia="ja-JP"/>
        </w:rPr>
        <w:t>resource pool</w:t>
      </w:r>
      <w:r w:rsidRPr="00764F3A">
        <w:rPr>
          <w:lang w:eastAsia="ja-JP"/>
        </w:rPr>
        <w:t>, the priority level is for SL PRS</w:t>
      </w:r>
    </w:p>
    <w:p w14:paraId="3C870CDF" w14:textId="2833D38A" w:rsidR="00764F3A" w:rsidRDefault="00764F3A" w:rsidP="00764F3A">
      <w:pPr>
        <w:pStyle w:val="B1"/>
        <w:rPr>
          <w:color w:val="000000"/>
        </w:rPr>
      </w:pPr>
      <w:r>
        <w:rPr>
          <w:lang w:val="en-GB"/>
        </w:rPr>
        <w:t>-</w:t>
      </w:r>
      <w:r>
        <w:rPr>
          <w:lang w:val="en-GB"/>
        </w:rPr>
        <w:tab/>
      </w:r>
      <w:r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rPr>
          <w:color w:val="000000"/>
        </w:rPr>
        <w:t xml:space="preserve"> is provided</w:t>
      </w:r>
    </w:p>
    <w:p w14:paraId="2405A0B4" w14:textId="14D5E299" w:rsidR="00764F3A" w:rsidRPr="00764F3A" w:rsidRDefault="00764F3A" w:rsidP="00764F3A">
      <w:pPr>
        <w:pStyle w:val="B2"/>
      </w:pPr>
      <w:r>
        <w:t>-</w:t>
      </w:r>
      <w:r>
        <w:tab/>
      </w:r>
      <m:oMath>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lang w:eastAsia="zh-CN"/>
              </w:rPr>
            </m:ctrlPr>
          </m:dPr>
          <m:e>
            <m:r>
              <w:rPr>
                <w:rFonts w:ascii="Cambria Math" w:hAnsi="Cambria Math"/>
              </w:rPr>
              <m:t>i</m:t>
            </m:r>
          </m:e>
        </m:d>
        <m:r>
          <m:rPr>
            <m:sty m:val="p"/>
          </m:rPr>
          <w:rPr>
            <w:rFonts w:ascii="Cambria Math" w:eastAsia="Malgun Gothic" w:hAnsi="Cambria Math"/>
            <w:lang w:eastAsia="zh-CN"/>
          </w:rPr>
          <m:t>=</m:t>
        </m:r>
        <m:sSub>
          <m:sSubPr>
            <m:ctrlPr>
              <w:rPr>
                <w:rFonts w:ascii="Cambria Math" w:hAnsi="Cambria Math"/>
              </w:rPr>
            </m:ctrlPr>
          </m:sSubPr>
          <m:e>
            <m:r>
              <w:rPr>
                <w:rFonts w:ascii="Cambria Math" w:hAnsi="Cambria Math"/>
              </w:rPr>
              <m:t>P</m:t>
            </m:r>
          </m:e>
          <m:sub>
            <m:r>
              <m:rPr>
                <m:sty m:val="p"/>
              </m:rPr>
              <w:rPr>
                <w:rFonts w:ascii="Cambria Math" w:hAnsi="Cambria Math"/>
              </w:rPr>
              <m:t>O,D</m:t>
            </m:r>
          </m:sub>
        </m:sSub>
        <m:r>
          <m:rPr>
            <m:sty m:val="p"/>
          </m:rPr>
          <w:rPr>
            <w:rFonts w:ascii="Cambria Math" w:hAnsi="Cambria Math"/>
          </w:rPr>
          <m:t>+10</m:t>
        </m:r>
        <m:func>
          <m:funcPr>
            <m:ctrlPr>
              <w:rPr>
                <w:rFonts w:ascii="Cambria Math" w:hAnsi="Cambria Math"/>
              </w:rPr>
            </m:ctrlPr>
          </m:funcPr>
          <m:fName>
            <m:sSub>
              <m:sSubPr>
                <m:ctrlPr>
                  <w:rPr>
                    <w:rFonts w:ascii="Cambria Math" w:eastAsia="Malgun Gothic" w:hAnsi="Cambria Math"/>
                    <w:lang w:eastAsia="zh-CN"/>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eastAsia="Malgun Gothic" w:hAnsi="Cambria Math"/>
                    <w:lang w:eastAsia="zh-CN"/>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rsidRPr="00764F3A">
        <w:t xml:space="preserve"> [dBm]</w:t>
      </w:r>
    </w:p>
    <w:p w14:paraId="06F2DD21" w14:textId="66A1B626" w:rsidR="00764F3A" w:rsidRDefault="00764F3A" w:rsidP="00764F3A">
      <w:pPr>
        <w:pStyle w:val="B1"/>
      </w:pPr>
      <w:r>
        <w:rPr>
          <w:lang w:val="en-GB"/>
        </w:rPr>
        <w:t>-</w:t>
      </w:r>
      <w:r>
        <w:rPr>
          <w:lang w:val="en-GB"/>
        </w:rPr>
        <w:tab/>
      </w:r>
      <w:r w:rsidRPr="00764F3A">
        <w:t>else</w:t>
      </w:r>
    </w:p>
    <w:p w14:paraId="2E19F642" w14:textId="438A84A2" w:rsidR="00764F3A" w:rsidRPr="00764F3A" w:rsidRDefault="00764F3A" w:rsidP="00764F3A">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lang w:eastAsia="zh-CN"/>
              </w:rPr>
            </m:ctrlPr>
          </m:dPr>
          <m:e>
            <m:r>
              <w:rPr>
                <w:rFonts w:ascii="Cambria Math" w:hAnsi="Cambria Math"/>
              </w:rPr>
              <m:t>i</m:t>
            </m:r>
          </m:e>
        </m:d>
        <m:r>
          <w:rPr>
            <w:rFonts w:ascii="Cambria Math" w:eastAsia="Malgun Gothic" w:hAnsi="Cambria Math"/>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MAX,CBR</m:t>
                    </m:r>
                  </m:sub>
                </m:sSub>
              </m:e>
            </m:d>
          </m:e>
        </m:func>
      </m:oMath>
      <w:r w:rsidRPr="00764F3A">
        <w:t xml:space="preserve"> [dBm]</w:t>
      </w:r>
    </w:p>
    <w:p w14:paraId="35090F74" w14:textId="77777777" w:rsidR="00764F3A" w:rsidRPr="00764F3A" w:rsidRDefault="00764F3A" w:rsidP="00764F3A">
      <w:pPr>
        <w:pStyle w:val="B2"/>
      </w:pPr>
      <w:r w:rsidRPr="00764F3A">
        <w:t>where</w:t>
      </w:r>
    </w:p>
    <w:p w14:paraId="37A2A7F0" w14:textId="3AD63B96" w:rsidR="00764F3A" w:rsidRPr="00764F3A" w:rsidRDefault="00764F3A" w:rsidP="00764F3A">
      <w:pPr>
        <w:pStyle w:val="B3"/>
        <w:rPr>
          <w:color w:val="000000"/>
          <w:lang w:val="en-US"/>
        </w:rPr>
      </w:pPr>
      <w:r>
        <w:rPr>
          <w:lang w:eastAsia="ja-JP"/>
        </w:rPr>
        <w:t>-</w:t>
      </w:r>
      <w:r>
        <w:rPr>
          <w:lang w:eastAsia="ja-JP"/>
        </w:rPr>
        <w:tab/>
      </w:r>
      <w:r w:rsidRPr="00764F3A">
        <w:rPr>
          <w:lang w:eastAsia="ja-JP"/>
        </w:rPr>
        <w:t xml:space="preserve">if the resource pool is </w:t>
      </w:r>
      <w:r w:rsidR="00E169CB">
        <w:rPr>
          <w:lang w:eastAsia="ja-JP"/>
        </w:rPr>
        <w:t>a shared SL PRS resource pool</w:t>
      </w:r>
      <w:r w:rsidRPr="00764F3A">
        <w:rPr>
          <w:lang w:eastAsia="ja-JP"/>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 xml:space="preserve">dl-P0-PSSCH-PSCCH </w:t>
      </w:r>
      <w:r w:rsidRPr="00764F3A">
        <w:t>or</w:t>
      </w:r>
      <w:r w:rsidRPr="00764F3A">
        <w:rPr>
          <w:i/>
        </w:rPr>
        <w:t xml:space="preserve"> dl-P0-PSSCH-PSCCH-r17</w:t>
      </w:r>
      <w:r w:rsidRPr="00764F3A">
        <w:rPr>
          <w:lang w:val="en-US"/>
        </w:rPr>
        <w:t xml:space="preserve">; else, </w:t>
      </w:r>
      <w:r w:rsidRPr="00764F3A">
        <w:rPr>
          <w:lang w:eastAsia="ja-JP"/>
        </w:rPr>
        <w:t xml:space="preserve">if the resource pool is </w:t>
      </w:r>
      <w:r w:rsidR="00E169CB">
        <w:rPr>
          <w:lang w:eastAsia="ja-JP"/>
        </w:rPr>
        <w:t xml:space="preserve">a </w:t>
      </w:r>
      <w:r w:rsidRPr="00764F3A">
        <w:rPr>
          <w:lang w:eastAsia="ja-JP"/>
        </w:rPr>
        <w:t xml:space="preserve">dedicated SL PRS </w:t>
      </w:r>
      <w:r w:rsidR="00E169CB" w:rsidRPr="00764F3A">
        <w:rPr>
          <w:lang w:eastAsia="ja-JP"/>
        </w:rPr>
        <w:t>resource pool</w:t>
      </w:r>
      <w:r w:rsidRPr="00764F3A">
        <w:rPr>
          <w:lang w:eastAsia="ja-JP"/>
        </w:rPr>
        <w:t>,</w:t>
      </w:r>
      <w:r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dl-P0-SLPRS</w:t>
      </w:r>
    </w:p>
    <w:p w14:paraId="76117102" w14:textId="01EEEE07" w:rsidR="00764F3A" w:rsidRDefault="00764F3A" w:rsidP="00764F3A">
      <w:pPr>
        <w:pStyle w:val="B3"/>
        <w:rPr>
          <w:iCs/>
        </w:rPr>
      </w:pPr>
      <w:r>
        <w:rPr>
          <w:iCs/>
          <w:lang w:eastAsia="ja-JP"/>
        </w:rPr>
        <w:t>-</w:t>
      </w:r>
      <w:r>
        <w:rPr>
          <w:iCs/>
          <w:lang w:eastAsia="ja-JP"/>
        </w:rPr>
        <w:tab/>
      </w:r>
      <w:r w:rsidRPr="00764F3A">
        <w:rPr>
          <w:iCs/>
          <w:lang w:eastAsia="ja-JP"/>
        </w:rPr>
        <w:t>if</w:t>
      </w:r>
      <w:r w:rsidRPr="00764F3A">
        <w:rPr>
          <w:lang w:eastAsia="ja-JP"/>
        </w:rPr>
        <w:t xml:space="preserve"> the resource pool is </w:t>
      </w:r>
      <w:r w:rsidR="00E169CB">
        <w:rPr>
          <w:lang w:eastAsia="ja-JP"/>
        </w:rPr>
        <w:t>a shared SL PRS resource pool</w:t>
      </w:r>
      <w:r w:rsidRPr="00764F3A">
        <w:rPr>
          <w:lang w:eastAsia="ja-JP"/>
        </w:rPr>
        <w:t xml:space="preserve">,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a value of </w:t>
      </w:r>
      <w:r w:rsidRPr="00764F3A">
        <w:rPr>
          <w:i/>
        </w:rPr>
        <w:t>dl-Alpha-PSSCH-PSCCH</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dl-Alpha-PSSCH-PSCCH</w:t>
      </w:r>
      <w:r w:rsidRPr="00764F3A">
        <w:rPr>
          <w:iCs/>
        </w:rPr>
        <w:t xml:space="preserve"> is not provided</w:t>
      </w:r>
      <w:r w:rsidRPr="00764F3A">
        <w:rPr>
          <w:lang w:val="en-US"/>
        </w:rPr>
        <w:t xml:space="preserve">; else, </w:t>
      </w:r>
      <w:r w:rsidRPr="00764F3A">
        <w:rPr>
          <w:lang w:eastAsia="ja-JP"/>
        </w:rPr>
        <w:t xml:space="preserve">if the resource pool is </w:t>
      </w:r>
      <w:r w:rsidR="00E169CB">
        <w:rPr>
          <w:lang w:eastAsia="ja-JP"/>
        </w:rPr>
        <w:t xml:space="preserve">a </w:t>
      </w:r>
      <w:r w:rsidRPr="00764F3A">
        <w:rPr>
          <w:lang w:eastAsia="ja-JP"/>
        </w:rPr>
        <w:t xml:space="preserve">dedicated SL PRS </w:t>
      </w:r>
      <w:r w:rsidR="00E169CB" w:rsidRPr="00764F3A">
        <w:rPr>
          <w:lang w:eastAsia="ja-JP"/>
        </w:rPr>
        <w:t>resource pool</w:t>
      </w:r>
      <w:r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provided by </w:t>
      </w:r>
      <w:r w:rsidRPr="00764F3A">
        <w:rPr>
          <w:i/>
        </w:rPr>
        <w:t>dl-Alpha-SLPRS</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dl-Alpha-SLPRS</w:t>
      </w:r>
      <w:r w:rsidRPr="00764F3A">
        <w:rPr>
          <w:iCs/>
        </w:rPr>
        <w:t xml:space="preserve"> is not provided</w:t>
      </w:r>
    </w:p>
    <w:p w14:paraId="16295D3B" w14:textId="67BD4AF5" w:rsidR="00764F3A" w:rsidRPr="00764F3A" w:rsidRDefault="00764F3A" w:rsidP="00764F3A">
      <w:pPr>
        <w:pStyle w:val="B3"/>
        <w:rPr>
          <w:color w:val="000000"/>
          <w:lang w:val="en-US"/>
        </w:rPr>
      </w:pPr>
      <w:r>
        <w:rPr>
          <w:iCs/>
        </w:rPr>
        <w:t>-</w:t>
      </w:r>
      <w:r>
        <w:rPr>
          <w:iCs/>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764F3A">
        <w:t xml:space="preserve"> when the active SL BWP is on a serving cell </w:t>
      </w:r>
      <m:oMath>
        <m:r>
          <w:rPr>
            <w:rFonts w:ascii="Cambria Math" w:hAnsi="Cambria Math"/>
            <w:szCs w:val="18"/>
          </w:rPr>
          <m:t>c</m:t>
        </m:r>
      </m:oMath>
      <w:r w:rsidRPr="00764F3A">
        <w:t>, as described in clause 7.1.1 except that</w:t>
      </w:r>
    </w:p>
    <w:p w14:paraId="4BEA4B84" w14:textId="44D1A647" w:rsidR="00764F3A" w:rsidRPr="00764F3A" w:rsidRDefault="00764F3A" w:rsidP="00764F3A">
      <w:pPr>
        <w:pStyle w:val="B4"/>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the UE uses for determining a power of a PUSCH transmission scheduled by a DCI format 0_0 </w:t>
      </w:r>
      <w:r w:rsidRPr="00764F3A">
        <w:rPr>
          <w:lang w:val="x-none" w:eastAsia="zh-CN"/>
        </w:rPr>
        <w:t xml:space="preserve">in serving cell </w:t>
      </w:r>
      <m:oMath>
        <m:r>
          <w:rPr>
            <w:rFonts w:ascii="Cambria Math" w:hAnsi="Cambria Math"/>
            <w:szCs w:val="18"/>
          </w:rPr>
          <m:t>c</m:t>
        </m:r>
      </m:oMath>
      <w:r w:rsidRPr="00764F3A">
        <w:t xml:space="preserve"> when the UE is configured to monitor PDCCH for detection of DCI format 0_0 </w:t>
      </w:r>
      <w:r w:rsidRPr="00764F3A">
        <w:rPr>
          <w:lang w:val="x-none" w:eastAsia="zh-CN"/>
        </w:rPr>
        <w:t xml:space="preserve">in serving cell </w:t>
      </w:r>
      <m:oMath>
        <m:r>
          <w:rPr>
            <w:rFonts w:ascii="Cambria Math" w:hAnsi="Cambria Math"/>
            <w:szCs w:val="18"/>
          </w:rPr>
          <m:t>c</m:t>
        </m:r>
      </m:oMath>
    </w:p>
    <w:p w14:paraId="765FF1CC" w14:textId="30BF25A6" w:rsidR="00764F3A" w:rsidRDefault="00764F3A" w:rsidP="00764F3A">
      <w:pPr>
        <w:pStyle w:val="B4"/>
        <w:rPr>
          <w:szCs w:val="18"/>
        </w:rPr>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corresponding to the SS/PBCH block the UE uses to obtain MIB when the UE is not configured to monitor PDCCH for detection of DCI format 0_0 </w:t>
      </w:r>
      <w:r w:rsidRPr="00764F3A">
        <w:rPr>
          <w:lang w:val="x-none" w:eastAsia="zh-CN"/>
        </w:rPr>
        <w:t xml:space="preserve">in serving cell </w:t>
      </w:r>
      <m:oMath>
        <m:r>
          <w:rPr>
            <w:rFonts w:ascii="Cambria Math" w:hAnsi="Cambria Math"/>
            <w:szCs w:val="18"/>
          </w:rPr>
          <m:t>c</m:t>
        </m:r>
      </m:oMath>
    </w:p>
    <w:p w14:paraId="59CC200F" w14:textId="4032CBFC" w:rsidR="00764F3A" w:rsidRPr="00764F3A" w:rsidRDefault="00764F3A" w:rsidP="00764F3A">
      <w:pPr>
        <w:pStyle w:val="B3"/>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Pr="00764F3A">
        <w:rPr>
          <w:rFonts w:eastAsia="Malgun Gothic"/>
          <w:lang w:val="en-US"/>
        </w:rPr>
        <w:t xml:space="preserve"> is a number of </w:t>
      </w:r>
      <w:r w:rsidRPr="00764F3A">
        <w:t xml:space="preserve">resource blocks for </w:t>
      </w:r>
      <w:r w:rsidRPr="00764F3A">
        <w:rPr>
          <w:lang w:val="en-US"/>
        </w:rPr>
        <w:t>the SL PRS transmission occasion</w:t>
      </w:r>
      <w:r w:rsidRPr="00764F3A">
        <w:t xml:space="preserve"> </w:t>
      </w:r>
      <m:oMath>
        <m:r>
          <w:rPr>
            <w:rFonts w:ascii="Cambria Math"/>
          </w:rPr>
          <m:t>i</m:t>
        </m:r>
      </m:oMath>
      <w:r w:rsidRPr="00764F3A">
        <w:rPr>
          <w:iCs/>
        </w:rPr>
        <w:t xml:space="preserve"> </w:t>
      </w:r>
      <w:r w:rsidRPr="00764F3A">
        <w:rPr>
          <w:lang w:val="en-US"/>
        </w:rPr>
        <w:t xml:space="preserve">and </w:t>
      </w:r>
      <m:oMath>
        <m:r>
          <w:rPr>
            <w:rFonts w:ascii="Cambria Math"/>
          </w:rPr>
          <m:t>μ</m:t>
        </m:r>
      </m:oMath>
      <w:r w:rsidRPr="00764F3A">
        <w:rPr>
          <w:lang w:val="en-US"/>
        </w:rPr>
        <w:t xml:space="preserve"> is a SCS configuration for the SL PRS transmission</w:t>
      </w:r>
    </w:p>
    <w:p w14:paraId="06F6D085" w14:textId="3B20E29E" w:rsidR="00764F3A" w:rsidRDefault="007365B8" w:rsidP="007365B8">
      <w:pPr>
        <w:pStyle w:val="B1"/>
        <w:rPr>
          <w:color w:val="000000"/>
        </w:rPr>
      </w:pPr>
      <w:r>
        <w:rPr>
          <w:lang w:val="en-GB"/>
        </w:rPr>
        <w:t>-</w:t>
      </w:r>
      <w:r>
        <w:rPr>
          <w:lang w:val="en-GB"/>
        </w:rPr>
        <w:tab/>
      </w:r>
      <w:r w:rsidR="00764F3A"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rPr>
          <w:color w:val="000000"/>
        </w:rPr>
        <w:t xml:space="preserve"> is provided</w:t>
      </w:r>
    </w:p>
    <w:p w14:paraId="45AA3577" w14:textId="55A0227F" w:rsidR="00764F3A" w:rsidRPr="00764F3A" w:rsidRDefault="007365B8" w:rsidP="007365B8">
      <w:pPr>
        <w:pStyle w:val="B2"/>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r>
          <w:rPr>
            <w:rFonts w:ascii="Cambria Math" w:hAnsi="Cambria Math"/>
          </w:rPr>
          <m:t>+10</m:t>
        </m:r>
        <m:func>
          <m:funcPr>
            <m:ctrlPr>
              <w:rPr>
                <w:rFonts w:ascii="Cambria Math" w:hAnsi="Cambria Math"/>
                <w:i/>
              </w:rPr>
            </m:ctrlPr>
          </m:funcPr>
          <m:fName>
            <m:sSub>
              <m:sSubPr>
                <m:ctrlPr>
                  <w:rPr>
                    <w:rFonts w:ascii="Cambria Math" w:eastAsia="Malgun Gothic" w:hAnsi="Cambria Math"/>
                    <w:szCs w:val="22"/>
                    <w:lang w:eastAsia="zh-CN"/>
                  </w:rPr>
                </m:ctrlPr>
              </m:sSubPr>
              <m:e>
                <m:r>
                  <m:rPr>
                    <m:sty m:val="p"/>
                  </m:rPr>
                  <w:rPr>
                    <w:rFonts w:ascii="Cambria Math" w:hAnsi="Cambria Math"/>
                  </w:rPr>
                  <m:t>log</m:t>
                </m:r>
              </m:e>
              <m:sub>
                <m:r>
                  <w:rPr>
                    <w:rFonts w:ascii="Cambria Math" w:hAnsi="Cambria Math"/>
                  </w:rPr>
                  <m:t>10</m:t>
                </m:r>
              </m:sub>
            </m:sSub>
          </m:fName>
          <m:e>
            <m:d>
              <m:dPr>
                <m:ctrlPr>
                  <w:rPr>
                    <w:rFonts w:ascii="Cambria Math" w:eastAsia="Malgun Gothic" w:hAnsi="Cambria Math"/>
                    <w:i/>
                    <w:szCs w:val="22"/>
                    <w:lang w:eastAsia="zh-CN"/>
                  </w:rPr>
                </m:ctrlPr>
              </m:d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i/>
                      </w:rPr>
                    </m:ctrlPr>
                  </m:dPr>
                  <m:e>
                    <m:r>
                      <w:rPr>
                        <w:rFonts w:ascii="Cambria Math" w:hAnsi="Cambria Math"/>
                      </w:rPr>
                      <m:t>i</m:t>
                    </m:r>
                  </m:e>
                </m:d>
              </m:e>
            </m:d>
          </m:e>
        </m:fun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oMath>
      <w:r w:rsidR="00764F3A" w:rsidRPr="00764F3A">
        <w:t xml:space="preserve"> [dBm]</w:t>
      </w:r>
    </w:p>
    <w:p w14:paraId="2DD1E415" w14:textId="655A4DC4" w:rsidR="00764F3A" w:rsidRDefault="007365B8" w:rsidP="007365B8">
      <w:pPr>
        <w:pStyle w:val="B1"/>
      </w:pPr>
      <w:r>
        <w:rPr>
          <w:lang w:val="en-GB"/>
        </w:rPr>
        <w:lastRenderedPageBreak/>
        <w:t>-</w:t>
      </w:r>
      <w:r>
        <w:rPr>
          <w:lang w:val="en-GB"/>
        </w:rPr>
        <w:tab/>
      </w:r>
      <w:r w:rsidR="00764F3A" w:rsidRPr="00764F3A">
        <w:t>else</w:t>
      </w:r>
    </w:p>
    <w:p w14:paraId="6827C8E7" w14:textId="5ED6D6B7" w:rsidR="00764F3A" w:rsidRPr="007365B8" w:rsidRDefault="007365B8" w:rsidP="007365B8">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szCs w:val="22"/>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szCs w:val="22"/>
                        <w:lang w:eastAsia="zh-CN"/>
                      </w:rPr>
                    </m:ctrlPr>
                  </m:dPr>
                  <m:e>
                    <m:r>
                      <w:rPr>
                        <w:rFonts w:ascii="Cambria Math" w:hAnsi="Cambria Math"/>
                      </w:rPr>
                      <m:t>i</m:t>
                    </m:r>
                  </m:e>
                </m:d>
              </m:e>
            </m:d>
          </m:e>
        </m:func>
      </m:oMath>
      <w:r w:rsidR="00764F3A" w:rsidRPr="00764F3A">
        <w:t xml:space="preserve"> [dBm]</w:t>
      </w:r>
    </w:p>
    <w:p w14:paraId="59532680" w14:textId="77777777" w:rsidR="00764F3A" w:rsidRPr="00764F3A" w:rsidRDefault="00764F3A" w:rsidP="007365B8">
      <w:pPr>
        <w:pStyle w:val="B2"/>
      </w:pPr>
      <w:r w:rsidRPr="00764F3A">
        <w:t>where</w:t>
      </w:r>
    </w:p>
    <w:p w14:paraId="65F8DB82" w14:textId="25C738F5" w:rsidR="00764F3A" w:rsidRPr="00764F3A" w:rsidRDefault="007365B8" w:rsidP="007365B8">
      <w:pPr>
        <w:pStyle w:val="B3"/>
        <w:rPr>
          <w:color w:val="000000"/>
          <w:lang w:val="en-US"/>
        </w:rPr>
      </w:pPr>
      <w:r>
        <w:rPr>
          <w:lang w:eastAsia="ja-JP"/>
        </w:rPr>
        <w:t>-</w:t>
      </w:r>
      <w:r>
        <w:rPr>
          <w:lang w:eastAsia="ja-JP"/>
        </w:rPr>
        <w:tab/>
      </w:r>
      <w:r w:rsidR="00764F3A" w:rsidRPr="00764F3A">
        <w:rPr>
          <w:lang w:eastAsia="ja-JP"/>
        </w:rPr>
        <w:t xml:space="preserve">if the resource pool is </w:t>
      </w:r>
      <w:r w:rsidR="00E169CB">
        <w:rPr>
          <w:lang w:eastAsia="ja-JP"/>
        </w:rPr>
        <w:t>a shared SL PRS resource pool</w:t>
      </w:r>
      <w:r w:rsidR="00764F3A" w:rsidRPr="00764F3A">
        <w:rPr>
          <w:lang w:eastAsia="ja-JP"/>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 xml:space="preserve">sl-P0-PSSCH-PSCCH </w:t>
      </w:r>
      <w:r w:rsidR="00764F3A" w:rsidRPr="00764F3A">
        <w:t>or</w:t>
      </w:r>
      <w:r w:rsidR="00764F3A" w:rsidRPr="00764F3A">
        <w:rPr>
          <w:i/>
        </w:rPr>
        <w:t xml:space="preserve"> sl-P0-PSSCH-PSCCH-r17</w:t>
      </w:r>
      <w:r w:rsidR="00764F3A" w:rsidRPr="00764F3A">
        <w:rPr>
          <w:lang w:val="en-US"/>
        </w:rPr>
        <w:t xml:space="preserve">; else, </w:t>
      </w:r>
      <w:r w:rsidR="00764F3A" w:rsidRPr="00764F3A">
        <w:rPr>
          <w:lang w:eastAsia="ja-JP"/>
        </w:rPr>
        <w:t>if the resource pool is dedicated for SL PRS transmissions</w:t>
      </w:r>
      <w:r w:rsidR="00764F3A"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sl-P0-SLPRS</w:t>
      </w:r>
    </w:p>
    <w:p w14:paraId="1709F05B" w14:textId="782CC886" w:rsidR="00764F3A" w:rsidRDefault="007365B8" w:rsidP="007365B8">
      <w:pPr>
        <w:pStyle w:val="B3"/>
        <w:rPr>
          <w:i/>
        </w:rPr>
      </w:pPr>
      <w:r>
        <w:rPr>
          <w:iCs/>
          <w:lang w:eastAsia="ja-JP"/>
        </w:rPr>
        <w:t>-</w:t>
      </w:r>
      <w:r>
        <w:rPr>
          <w:iCs/>
          <w:lang w:eastAsia="ja-JP"/>
        </w:rPr>
        <w:tab/>
      </w:r>
      <w:r w:rsidR="00764F3A" w:rsidRPr="00764F3A">
        <w:rPr>
          <w:iCs/>
          <w:lang w:eastAsia="ja-JP"/>
        </w:rPr>
        <w:t>if</w:t>
      </w:r>
      <w:r w:rsidR="00764F3A" w:rsidRPr="00764F3A">
        <w:rPr>
          <w:lang w:eastAsia="ja-JP"/>
        </w:rPr>
        <w:t xml:space="preserve"> the resource pool is </w:t>
      </w:r>
      <w:r w:rsidR="00E169CB">
        <w:rPr>
          <w:lang w:eastAsia="ja-JP"/>
        </w:rPr>
        <w:t>a shared SL PRS resource pool</w:t>
      </w:r>
      <w:r w:rsidR="00764F3A" w:rsidRPr="00764F3A">
        <w:rPr>
          <w:lang w:eastAsia="ja-JP"/>
        </w:rPr>
        <w:t xml:space="preserve">,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a value of </w:t>
      </w:r>
      <w:r w:rsidR="00764F3A" w:rsidRPr="00764F3A">
        <w:rPr>
          <w:i/>
        </w:rPr>
        <w:t>sl-Alpha-PSSCH-PSCCH</w:t>
      </w:r>
      <w:r w:rsidR="00764F3A"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=1</m:t>
        </m:r>
      </m:oMath>
      <w:r w:rsidR="00764F3A" w:rsidRPr="00764F3A">
        <w:rPr>
          <w:iCs/>
        </w:rPr>
        <w:t xml:space="preserve"> if </w:t>
      </w:r>
      <w:r w:rsidR="00764F3A" w:rsidRPr="00764F3A">
        <w:rPr>
          <w:i/>
        </w:rPr>
        <w:t>sl-Alpha-PSSCH-PSCCH</w:t>
      </w:r>
      <w:r w:rsidR="00764F3A" w:rsidRPr="00764F3A">
        <w:rPr>
          <w:iCs/>
        </w:rPr>
        <w:t xml:space="preserve"> is not provided</w:t>
      </w:r>
      <w:r w:rsidR="00764F3A" w:rsidRPr="00764F3A">
        <w:rPr>
          <w:lang w:val="en-US"/>
        </w:rPr>
        <w:t xml:space="preserve">; else, </w:t>
      </w:r>
      <w:r w:rsidR="00764F3A" w:rsidRPr="00764F3A">
        <w:rPr>
          <w:lang w:eastAsia="ja-JP"/>
        </w:rPr>
        <w:t xml:space="preserve">if the resource pool is </w:t>
      </w:r>
      <w:r w:rsidR="00E169CB">
        <w:rPr>
          <w:lang w:eastAsia="ja-JP"/>
        </w:rPr>
        <w:t xml:space="preserve">a </w:t>
      </w:r>
      <w:r w:rsidR="00764F3A" w:rsidRPr="00764F3A">
        <w:rPr>
          <w:lang w:eastAsia="ja-JP"/>
        </w:rPr>
        <w:t xml:space="preserve">dedicated SL PRS </w:t>
      </w:r>
      <w:r w:rsidR="00E169CB" w:rsidRPr="00764F3A">
        <w:rPr>
          <w:lang w:eastAsia="ja-JP"/>
        </w:rPr>
        <w:t>resource pool</w:t>
      </w:r>
      <w:r w:rsidR="00764F3A"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provided by </w:t>
      </w:r>
      <w:r w:rsidR="00764F3A" w:rsidRPr="00764F3A">
        <w:rPr>
          <w:i/>
        </w:rPr>
        <w:t>sl-Alpha-SLPRS</w:t>
      </w:r>
    </w:p>
    <w:p w14:paraId="73569CA3" w14:textId="4DEE2176" w:rsidR="00764F3A" w:rsidRPr="00764F3A" w:rsidRDefault="00084410" w:rsidP="00084410">
      <w:pPr>
        <w:pStyle w:val="B3"/>
        <w:rPr>
          <w:color w:val="000000"/>
          <w:lang w:val="en-US"/>
        </w:rPr>
      </w:pPr>
      <w:r>
        <w:rPr>
          <w:i/>
        </w:rPr>
        <w:t>-</w:t>
      </w:r>
      <w:r>
        <w:rPr>
          <w:i/>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00764F3A" w:rsidRPr="00764F3A">
        <w:t xml:space="preserve">, where </w:t>
      </w:r>
    </w:p>
    <w:p w14:paraId="5CC4014A" w14:textId="6281B1A7" w:rsidR="00764F3A" w:rsidRPr="00764F3A" w:rsidRDefault="00084410" w:rsidP="00084410">
      <w:pPr>
        <w:pStyle w:val="B4"/>
      </w:pPr>
      <w:r>
        <w:rPr>
          <w:iCs/>
        </w:rPr>
        <w:t>-</w:t>
      </w:r>
      <w:r>
        <w:rPr>
          <w:iCs/>
        </w:rPr>
        <w:tab/>
      </w:r>
      <m:oMath>
        <m:r>
          <w:rPr>
            <w:rFonts w:ascii="Cambria Math" w:hAnsi="Cambria Math"/>
          </w:rPr>
          <m:t>referenceSignalPower</m:t>
        </m:r>
      </m:oMath>
      <w:r w:rsidR="00764F3A" w:rsidRPr="00764F3A">
        <w:rPr>
          <w:lang w:val="en-US"/>
        </w:rPr>
        <w:t xml:space="preserve"> is </w:t>
      </w:r>
      <w:r w:rsidR="00764F3A" w:rsidRPr="00764F3A">
        <w:t>obtained</w:t>
      </w:r>
    </w:p>
    <w:p w14:paraId="66725942" w14:textId="6915B52A" w:rsidR="00764F3A" w:rsidRPr="00764F3A" w:rsidRDefault="00084410" w:rsidP="00084410">
      <w:pPr>
        <w:pStyle w:val="B5"/>
      </w:pPr>
      <w:r>
        <w:rPr>
          <w:rFonts w:eastAsia="MS Mincho"/>
          <w:lang w:eastAsia="ja-JP"/>
        </w:rPr>
        <w:t>-</w:t>
      </w:r>
      <w:r>
        <w:rPr>
          <w:rFonts w:eastAsia="MS Mincho"/>
          <w:lang w:eastAsia="ja-JP"/>
        </w:rPr>
        <w:tab/>
      </w:r>
      <w:r w:rsidR="00764F3A" w:rsidRPr="00764F3A">
        <w:rPr>
          <w:rFonts w:eastAsia="MS Mincho"/>
          <w:lang w:eastAsia="ja-JP"/>
        </w:rPr>
        <w:t xml:space="preserve">if the resource pool is </w:t>
      </w:r>
      <w:r w:rsidR="00E169CB">
        <w:rPr>
          <w:lang w:eastAsia="ja-JP"/>
        </w:rPr>
        <w:t>a shared SL PRS resource pool</w:t>
      </w:r>
      <w:r w:rsidR="00764F3A" w:rsidRPr="00764F3A">
        <w:rPr>
          <w:rFonts w:eastAsia="MS Mincho"/>
          <w:lang w:eastAsia="ja-JP"/>
        </w:rPr>
        <w:t>,</w:t>
      </w:r>
      <w:r w:rsidR="00764F3A" w:rsidRPr="00764F3A">
        <w:t xml:space="preserve"> from a PSSCH transmit power per RE summed over the antenna ports of the UE and higher layer filtered across PSSCH transmission occasions using a filter configuration provided by </w:t>
      </w:r>
      <w:r w:rsidR="00764F3A" w:rsidRPr="00764F3A">
        <w:rPr>
          <w:i/>
          <w:iCs/>
        </w:rPr>
        <w:t>sl-</w:t>
      </w:r>
      <w:r w:rsidR="00764F3A" w:rsidRPr="00764F3A">
        <w:rPr>
          <w:i/>
        </w:rPr>
        <w:t>FilterCoefficient</w:t>
      </w:r>
      <w:r w:rsidR="00764F3A" w:rsidRPr="00764F3A">
        <w:rPr>
          <w:rFonts w:eastAsia="MS Mincho"/>
          <w:lang w:eastAsia="ja-JP"/>
        </w:rPr>
        <w:t>,</w:t>
      </w:r>
      <w:r w:rsidR="00764F3A" w:rsidRPr="00764F3A">
        <w:rPr>
          <w:lang w:val="en-US"/>
        </w:rPr>
        <w:t xml:space="preserve"> </w:t>
      </w:r>
    </w:p>
    <w:p w14:paraId="4BD72FF6" w14:textId="5CA21994"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 xml:space="preserve">if the resource pool is </w:t>
      </w:r>
      <w:r w:rsidR="00E169CB">
        <w:rPr>
          <w:rFonts w:eastAsia="MS Mincho"/>
          <w:lang w:eastAsia="ja-JP"/>
        </w:rPr>
        <w:t xml:space="preserve">a </w:t>
      </w:r>
      <w:r w:rsidR="00764F3A" w:rsidRPr="00764F3A">
        <w:rPr>
          <w:rFonts w:eastAsia="MS Mincho"/>
          <w:lang w:eastAsia="ja-JP"/>
        </w:rPr>
        <w:t xml:space="preserve">dedicated SL PRS </w:t>
      </w:r>
      <w:r w:rsidR="00E169CB" w:rsidRPr="00764F3A">
        <w:rPr>
          <w:lang w:eastAsia="ja-JP"/>
        </w:rPr>
        <w:t>resource pool</w:t>
      </w:r>
      <w:r w:rsidR="00764F3A" w:rsidRPr="00764F3A">
        <w:t xml:space="preserve">, from a SL PRS transmit power per RE and higher layer filtered across SL PRS transmission occasions using a filter configuration provided by </w:t>
      </w:r>
      <w:r w:rsidR="00764F3A" w:rsidRPr="00764F3A">
        <w:rPr>
          <w:i/>
          <w:iCs/>
        </w:rPr>
        <w:t>sl-</w:t>
      </w:r>
      <w:r w:rsidR="00764F3A" w:rsidRPr="00764F3A">
        <w:rPr>
          <w:i/>
        </w:rPr>
        <w:t>FilterCoefficient</w:t>
      </w:r>
    </w:p>
    <w:p w14:paraId="34AA997A" w14:textId="65B81145" w:rsidR="00084410" w:rsidRPr="00084410" w:rsidRDefault="00084410" w:rsidP="00084410">
      <w:pPr>
        <w:pStyle w:val="B4"/>
      </w:pPr>
      <w:r>
        <w:t>-</w:t>
      </w:r>
      <w:r>
        <w:tab/>
      </w:r>
      <m:oMath>
        <m:r>
          <w:rPr>
            <w:rFonts w:ascii="Cambria Math" w:hAnsi="Cambria Math"/>
          </w:rPr>
          <m:t>higher</m:t>
        </m:r>
        <m:r>
          <m:rPr>
            <m:sty m:val="p"/>
          </m:rPr>
          <w:rPr>
            <w:rFonts w:ascii="Cambria Math" w:hAnsi="Cambria Math"/>
          </w:rPr>
          <m:t xml:space="preserve"> </m:t>
        </m:r>
        <m:r>
          <w:rPr>
            <w:rFonts w:ascii="Cambria Math" w:hAnsi="Cambria Math"/>
          </w:rPr>
          <m:t>layer</m:t>
        </m:r>
        <m:r>
          <m:rPr>
            <m:sty m:val="p"/>
          </m:rPr>
          <w:rPr>
            <w:rFonts w:ascii="Cambria Math" w:hAnsi="Cambria Math"/>
          </w:rPr>
          <m:t xml:space="preserve"> </m:t>
        </m:r>
        <m:r>
          <w:rPr>
            <w:rFonts w:ascii="Cambria Math" w:hAnsi="Cambria Math"/>
          </w:rPr>
          <m:t>filtered</m:t>
        </m:r>
        <m:r>
          <m:rPr>
            <m:sty m:val="p"/>
          </m:rPr>
          <w:rPr>
            <w:rFonts w:ascii="Cambria Math" w:hAnsi="Cambria Math"/>
          </w:rPr>
          <m:t xml:space="preserve"> </m:t>
        </m:r>
        <m:r>
          <w:rPr>
            <w:rFonts w:ascii="Cambria Math" w:hAnsi="Cambria Math"/>
          </w:rPr>
          <m:t>RSRP</m:t>
        </m:r>
      </m:oMath>
      <w:r w:rsidRPr="00084410">
        <w:rPr>
          <w:iCs/>
          <w:lang w:val="en-US"/>
        </w:rPr>
        <w:t xml:space="preserve"> is a </w:t>
      </w:r>
      <w:r w:rsidRPr="00084410">
        <w:t>RSRP, as defined in [</w:t>
      </w:r>
      <w:r w:rsidRPr="00084410">
        <w:rPr>
          <w:lang w:val="en-US"/>
        </w:rPr>
        <w:t>7</w:t>
      </w:r>
      <w:r w:rsidRPr="00084410">
        <w:t>, TS 38.21</w:t>
      </w:r>
      <w:r w:rsidRPr="00084410">
        <w:rPr>
          <w:lang w:val="en-US"/>
        </w:rPr>
        <w:t>5</w:t>
      </w:r>
      <w:r w:rsidRPr="00084410">
        <w:t xml:space="preserve">], that is </w:t>
      </w:r>
      <w:r w:rsidRPr="00084410">
        <w:rPr>
          <w:iCs/>
          <w:lang w:val="en-US"/>
        </w:rPr>
        <w:t xml:space="preserve">reported to the UE from a UE receiving the SL PRS transmission and is obtained </w:t>
      </w:r>
    </w:p>
    <w:p w14:paraId="5A848770" w14:textId="51BC3721" w:rsidR="00764F3A" w:rsidRPr="00764F3A" w:rsidRDefault="00084410" w:rsidP="00084410">
      <w:pPr>
        <w:pStyle w:val="B5"/>
        <w:rPr>
          <w:rFonts w:eastAsia="Times New Roman"/>
        </w:rPr>
      </w:pPr>
      <w:r>
        <w:rPr>
          <w:rFonts w:eastAsia="MS Mincho"/>
          <w:lang w:eastAsia="ja-JP"/>
        </w:rPr>
        <w:t>-</w:t>
      </w:r>
      <w:r>
        <w:rPr>
          <w:rFonts w:eastAsia="MS Mincho"/>
          <w:lang w:eastAsia="ja-JP"/>
        </w:rPr>
        <w:tab/>
      </w:r>
      <w:r w:rsidR="00764F3A" w:rsidRPr="00764F3A">
        <w:rPr>
          <w:rFonts w:eastAsia="MS Mincho"/>
          <w:lang w:eastAsia="ja-JP"/>
        </w:rPr>
        <w:t xml:space="preserve">if the resource pool is </w:t>
      </w:r>
      <w:r w:rsidR="00E169CB">
        <w:rPr>
          <w:lang w:eastAsia="ja-JP"/>
        </w:rPr>
        <w:t>a shared SL PRS resource pool</w:t>
      </w:r>
      <w:r w:rsidR="00764F3A" w:rsidRPr="00764F3A">
        <w:rPr>
          <w:rFonts w:eastAsia="MS Mincho"/>
          <w:lang w:eastAsia="ja-JP"/>
        </w:rPr>
        <w:t>,</w:t>
      </w:r>
      <w:r w:rsidR="00764F3A" w:rsidRPr="00764F3A">
        <w:t xml:space="preserve"> </w:t>
      </w:r>
      <w:r w:rsidR="00764F3A" w:rsidRPr="00764F3A">
        <w:rPr>
          <w:rFonts w:eastAsia="MS Mincho"/>
          <w:iCs/>
          <w:lang w:val="en-US"/>
        </w:rPr>
        <w:t xml:space="preserve">from a PSSCH DM-RS using a filter configuration provided by </w:t>
      </w:r>
      <w:r w:rsidR="00764F3A" w:rsidRPr="00764F3A">
        <w:rPr>
          <w:i/>
          <w:iCs/>
        </w:rPr>
        <w:t>sl-</w:t>
      </w:r>
      <w:r w:rsidR="00764F3A" w:rsidRPr="00764F3A">
        <w:rPr>
          <w:i/>
        </w:rPr>
        <w:t>FilterCoefficient</w:t>
      </w:r>
    </w:p>
    <w:p w14:paraId="294CC08F" w14:textId="4160AB15"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 xml:space="preserve">if the resource pool is </w:t>
      </w:r>
      <w:r w:rsidR="00E169CB">
        <w:rPr>
          <w:rFonts w:eastAsia="MS Mincho"/>
          <w:lang w:eastAsia="ja-JP"/>
        </w:rPr>
        <w:t xml:space="preserve">a </w:t>
      </w:r>
      <w:r w:rsidR="00764F3A" w:rsidRPr="00764F3A">
        <w:rPr>
          <w:rFonts w:eastAsia="MS Mincho"/>
          <w:lang w:eastAsia="ja-JP"/>
        </w:rPr>
        <w:t xml:space="preserve">dedicated SL PRS </w:t>
      </w:r>
      <w:r w:rsidR="00E169CB" w:rsidRPr="00764F3A">
        <w:rPr>
          <w:lang w:eastAsia="ja-JP"/>
        </w:rPr>
        <w:t>resource pool</w:t>
      </w:r>
      <w:r w:rsidR="00764F3A" w:rsidRPr="00764F3A">
        <w:rPr>
          <w:rFonts w:eastAsia="MS Mincho"/>
          <w:lang w:eastAsia="ja-JP"/>
        </w:rPr>
        <w:t>,</w:t>
      </w:r>
      <w:r w:rsidR="00764F3A" w:rsidRPr="00764F3A">
        <w:t xml:space="preserve"> </w:t>
      </w:r>
      <w:r w:rsidR="00764F3A" w:rsidRPr="00764F3A">
        <w:rPr>
          <w:rFonts w:eastAsia="MS Mincho"/>
          <w:iCs/>
          <w:lang w:val="en-US"/>
        </w:rPr>
        <w:t xml:space="preserve">from a SL PRS using a filter configuration provided by </w:t>
      </w:r>
      <w:r w:rsidR="00764F3A" w:rsidRPr="00764F3A">
        <w:rPr>
          <w:i/>
          <w:iCs/>
        </w:rPr>
        <w:t>sl-</w:t>
      </w:r>
      <w:r w:rsidR="00764F3A" w:rsidRPr="00764F3A">
        <w:rPr>
          <w:i/>
        </w:rPr>
        <w:t>FilterCoefficient</w:t>
      </w:r>
    </w:p>
    <w:p w14:paraId="53FBB918" w14:textId="6D3C7CCD" w:rsidR="00764F3A" w:rsidRPr="00084410" w:rsidRDefault="00084410" w:rsidP="00084410">
      <w:pPr>
        <w:pStyle w:val="B4"/>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00764F3A" w:rsidRPr="00764F3A">
        <w:rPr>
          <w:rFonts w:eastAsia="Malgun Gothic"/>
          <w:lang w:val="en-US"/>
        </w:rPr>
        <w:t xml:space="preserve"> is a number of </w:t>
      </w:r>
      <w:r w:rsidR="00764F3A" w:rsidRPr="00764F3A">
        <w:t xml:space="preserve">resource blocks for </w:t>
      </w:r>
      <w:r w:rsidR="00764F3A" w:rsidRPr="00764F3A">
        <w:rPr>
          <w:lang w:val="en-US"/>
        </w:rPr>
        <w:t>the SL PRS transmission occasion</w:t>
      </w:r>
      <w:r w:rsidR="00764F3A" w:rsidRPr="00764F3A">
        <w:t xml:space="preserve"> </w:t>
      </w:r>
      <m:oMath>
        <m:r>
          <w:rPr>
            <w:rFonts w:ascii="Cambria Math"/>
          </w:rPr>
          <m:t>i</m:t>
        </m:r>
      </m:oMath>
      <w:r w:rsidR="00764F3A" w:rsidRPr="00764F3A">
        <w:rPr>
          <w:iCs/>
        </w:rPr>
        <w:t xml:space="preserve"> </w:t>
      </w:r>
      <w:r w:rsidR="00764F3A" w:rsidRPr="00764F3A">
        <w:rPr>
          <w:lang w:val="en-US"/>
        </w:rPr>
        <w:t xml:space="preserve">and </w:t>
      </w:r>
      <m:oMath>
        <m:r>
          <w:rPr>
            <w:rFonts w:ascii="Cambria Math"/>
          </w:rPr>
          <m:t>μ</m:t>
        </m:r>
      </m:oMath>
      <w:r w:rsidR="00764F3A" w:rsidRPr="00764F3A">
        <w:rPr>
          <w:lang w:val="en-US"/>
        </w:rPr>
        <w:t xml:space="preserve"> is a SCS configuration for the SL PRS transmission</w:t>
      </w:r>
    </w:p>
    <w:p w14:paraId="444E68A8" w14:textId="77777777" w:rsidR="00E21265" w:rsidRPr="009415CA" w:rsidRDefault="00E21265" w:rsidP="00D2686C">
      <w:pPr>
        <w:pStyle w:val="Heading3"/>
      </w:pPr>
      <w:bookmarkStart w:id="872" w:name="_Toc29894881"/>
      <w:bookmarkStart w:id="873" w:name="_Toc29899180"/>
      <w:bookmarkStart w:id="874" w:name="_Toc29899598"/>
      <w:bookmarkStart w:id="875" w:name="_Toc29917334"/>
      <w:bookmarkStart w:id="876" w:name="_Toc36498209"/>
      <w:bookmarkStart w:id="877" w:name="_Toc45699237"/>
      <w:bookmarkStart w:id="878" w:name="_Toc156237254"/>
      <w:r>
        <w:t>16</w:t>
      </w:r>
      <w:r w:rsidRPr="00B916EC">
        <w:t>.</w:t>
      </w:r>
      <w:r>
        <w:t>2</w:t>
      </w:r>
      <w:r w:rsidRPr="00B916EC">
        <w:t>.</w:t>
      </w:r>
      <w:r>
        <w:t>4</w:t>
      </w:r>
      <w:r w:rsidRPr="00B916EC">
        <w:tab/>
      </w:r>
      <w:r>
        <w:t>Prioritization of transmissions/receptions</w:t>
      </w:r>
      <w:bookmarkEnd w:id="872"/>
      <w:bookmarkEnd w:id="873"/>
      <w:bookmarkEnd w:id="874"/>
      <w:bookmarkEnd w:id="875"/>
      <w:bookmarkEnd w:id="876"/>
      <w:bookmarkEnd w:id="877"/>
      <w:bookmarkEnd w:id="878"/>
    </w:p>
    <w:p w14:paraId="0F11D611" w14:textId="77777777" w:rsidR="00E21265" w:rsidRPr="00B916EC" w:rsidRDefault="00E21265" w:rsidP="009D1348">
      <w:pPr>
        <w:pStyle w:val="Heading4"/>
      </w:pPr>
      <w:bookmarkStart w:id="879" w:name="_Toc29894882"/>
      <w:bookmarkStart w:id="880" w:name="_Toc29899181"/>
      <w:bookmarkStart w:id="881" w:name="_Toc29899599"/>
      <w:bookmarkStart w:id="882" w:name="_Toc29917335"/>
      <w:bookmarkStart w:id="883" w:name="_Toc36498210"/>
      <w:bookmarkStart w:id="884" w:name="_Toc45699238"/>
      <w:bookmarkStart w:id="885" w:name="_Toc156237255"/>
      <w:r>
        <w:t>16</w:t>
      </w:r>
      <w:r w:rsidRPr="00B916EC">
        <w:rPr>
          <w:rFonts w:hint="eastAsia"/>
        </w:rPr>
        <w:t>.</w:t>
      </w:r>
      <w:r>
        <w:t>2.4.1</w:t>
      </w:r>
      <w:r w:rsidRPr="00B916EC">
        <w:rPr>
          <w:rFonts w:hint="eastAsia"/>
        </w:rPr>
        <w:tab/>
      </w:r>
      <w:r>
        <w:t>Simultaneous NR and E-UTRA transmission/reception</w:t>
      </w:r>
      <w:bookmarkEnd w:id="879"/>
      <w:bookmarkEnd w:id="880"/>
      <w:bookmarkEnd w:id="881"/>
      <w:bookmarkEnd w:id="882"/>
      <w:bookmarkEnd w:id="883"/>
      <w:bookmarkEnd w:id="884"/>
      <w:bookmarkEnd w:id="88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lastRenderedPageBreak/>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86" w:name="_Toc29894883"/>
      <w:bookmarkStart w:id="887" w:name="_Toc29899182"/>
      <w:bookmarkStart w:id="888" w:name="_Toc29899600"/>
      <w:bookmarkStart w:id="889" w:name="_Toc29917336"/>
      <w:bookmarkStart w:id="890" w:name="_Toc36498211"/>
      <w:bookmarkStart w:id="891" w:name="_Toc45699239"/>
      <w:bookmarkStart w:id="892" w:name="_Toc156237256"/>
      <w:r>
        <w:t>16</w:t>
      </w:r>
      <w:r w:rsidRPr="00B916EC">
        <w:rPr>
          <w:rFonts w:hint="eastAsia"/>
        </w:rPr>
        <w:t>.</w:t>
      </w:r>
      <w:r>
        <w:t>2.4.2</w:t>
      </w:r>
      <w:r w:rsidRPr="00B916EC">
        <w:rPr>
          <w:rFonts w:hint="eastAsia"/>
        </w:rPr>
        <w:tab/>
      </w:r>
      <w:r>
        <w:t>Simultaneous PSFCH transmission/reception</w:t>
      </w:r>
      <w:bookmarkEnd w:id="886"/>
      <w:bookmarkEnd w:id="887"/>
      <w:bookmarkEnd w:id="888"/>
      <w:bookmarkEnd w:id="889"/>
      <w:bookmarkEnd w:id="890"/>
      <w:bookmarkEnd w:id="891"/>
      <w:bookmarkEnd w:id="89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7B08380D" w14:textId="77777777" w:rsidR="00B31340" w:rsidRDefault="00B31340" w:rsidP="00B31340">
      <w:pPr>
        <w:jc w:val="both"/>
      </w:pPr>
      <w:r w:rsidRPr="00A340B0">
        <w:t xml:space="preserve">For </w:t>
      </w:r>
      <w:r w:rsidRPr="00A340B0">
        <w:rPr>
          <w:lang w:eastAsia="ja-JP"/>
        </w:rPr>
        <w:t>operation with shared spectrum channel</w:t>
      </w:r>
      <w:r>
        <w:rPr>
          <w:lang w:eastAsia="ja-JP"/>
        </w:rPr>
        <w:t xml:space="preserve"> access, </w:t>
      </w:r>
      <w:r>
        <w:t>i</w:t>
      </w:r>
      <w:r w:rsidRPr="00D94928">
        <w:t xml:space="preserve">f a UE </w:t>
      </w:r>
      <w:r>
        <w:t>does not support</w:t>
      </w:r>
      <w:r w:rsidRPr="00D94928">
        <w:t xml:space="preserve"> </w:t>
      </w:r>
      <w:r>
        <w:t>PSFCH</w:t>
      </w:r>
      <w:r w:rsidRPr="00D94928">
        <w:t xml:space="preserve"> </w:t>
      </w:r>
      <w:r>
        <w:t>transmission in</w:t>
      </w:r>
      <w:r w:rsidRPr="00D94928">
        <w:t xml:space="preserve"> </w:t>
      </w:r>
      <w:r>
        <w:t>non-</w:t>
      </w:r>
      <w:r w:rsidRPr="00D94928">
        <w:t>contiguous RB sets, the</w:t>
      </w:r>
      <w:r>
        <w:t xml:space="preserve"> UE</w:t>
      </w:r>
      <w:r w:rsidRPr="00D94928">
        <w:t xml:space="preserve"> </w:t>
      </w:r>
      <w:r>
        <w:t xml:space="preserve">selects for PSFCH transmission any </w:t>
      </w:r>
      <w:r>
        <w:rPr>
          <w:noProof/>
          <w:lang w:eastAsia="zh-CN"/>
        </w:rPr>
        <w:t xml:space="preserve">contiguous </w:t>
      </w:r>
      <w:r w:rsidRPr="00D94928">
        <w:rPr>
          <w:noProof/>
          <w:lang w:eastAsia="zh-CN"/>
        </w:rPr>
        <w:t>RB set</w:t>
      </w:r>
      <w:r>
        <w:rPr>
          <w:noProof/>
          <w:lang w:eastAsia="zh-CN"/>
        </w:rPr>
        <w:t xml:space="preserve">(s) that include PSFCH with the smallest priority value. </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93" w:name="_Toc29894884"/>
      <w:bookmarkStart w:id="894" w:name="_Toc29899183"/>
      <w:bookmarkStart w:id="895" w:name="_Toc29899601"/>
      <w:bookmarkStart w:id="896" w:name="_Toc29917337"/>
      <w:bookmarkStart w:id="897" w:name="_Toc36498212"/>
      <w:bookmarkStart w:id="898" w:name="_Toc45699240"/>
      <w:bookmarkStart w:id="899" w:name="_Toc156237257"/>
      <w:r>
        <w:t>16</w:t>
      </w:r>
      <w:r w:rsidRPr="00B916EC">
        <w:rPr>
          <w:rFonts w:hint="eastAsia"/>
        </w:rPr>
        <w:t>.</w:t>
      </w:r>
      <w:r>
        <w:t>2.4.3</w:t>
      </w:r>
      <w:r w:rsidRPr="00B916EC">
        <w:rPr>
          <w:rFonts w:hint="eastAsia"/>
        </w:rPr>
        <w:tab/>
      </w:r>
      <w:r>
        <w:t>Simultaneous SL and UL transmissions</w:t>
      </w:r>
      <w:bookmarkEnd w:id="893"/>
      <w:bookmarkEnd w:id="894"/>
      <w:bookmarkEnd w:id="895"/>
      <w:bookmarkEnd w:id="896"/>
      <w:bookmarkEnd w:id="897"/>
      <w:bookmarkEnd w:id="898"/>
      <w:r w:rsidR="006959EE" w:rsidRPr="00DB76C6">
        <w:t>/receptions</w:t>
      </w:r>
      <w:bookmarkEnd w:id="89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lastRenderedPageBreak/>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900" w:name="_Toc45699241"/>
      <w:bookmarkStart w:id="901" w:name="_Toc15623725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900"/>
      <w:r w:rsidR="006959EE">
        <w:rPr>
          <w:rFonts w:eastAsia="Malgun Gothic"/>
        </w:rPr>
        <w:t>/receptions</w:t>
      </w:r>
      <w:bookmarkEnd w:id="90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lastRenderedPageBreak/>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54C9C403" w14:textId="77777777" w:rsidR="009C68B4" w:rsidRDefault="009C68B4" w:rsidP="009C68B4">
      <w:pPr>
        <w:pStyle w:val="Heading3"/>
      </w:pPr>
      <w:bookmarkStart w:id="902" w:name="_Toc156237259"/>
      <w:r>
        <w:t>16.2</w:t>
      </w:r>
      <w:r w:rsidRPr="008A4A6B">
        <w:t>.</w:t>
      </w:r>
      <w:r>
        <w:t>5</w:t>
      </w:r>
      <w:r w:rsidRPr="008A4A6B">
        <w:tab/>
      </w:r>
      <w:r>
        <w:t>SL Carrier Aggregation</w:t>
      </w:r>
      <w:bookmarkEnd w:id="902"/>
    </w:p>
    <w:p w14:paraId="5B718F17" w14:textId="77777777" w:rsidR="009C68B4" w:rsidRDefault="009C68B4" w:rsidP="009C68B4">
      <w:pPr>
        <w:rPr>
          <w:lang w:eastAsia="zh-CN"/>
        </w:rPr>
      </w:pPr>
      <w:r>
        <w:rPr>
          <w:lang w:eastAsia="zh-CN"/>
        </w:rPr>
        <w:t xml:space="preserve">If a UE is configured for sidelink operation on multiple carriers, the UE applies the synchronization procedures in Clause 16.1 on each of the multiple carriers </w:t>
      </w:r>
      <w:r w:rsidRPr="00975A26">
        <w:rPr>
          <w:lang w:eastAsia="zh-CN"/>
        </w:rPr>
        <w:t>[12, TS 38.331]</w:t>
      </w:r>
      <w:r>
        <w:rPr>
          <w:lang w:eastAsia="zh-CN"/>
        </w:rPr>
        <w:t>.</w:t>
      </w:r>
    </w:p>
    <w:p w14:paraId="2E8B43B1" w14:textId="4C6CF5A9" w:rsidR="009C68B4" w:rsidRPr="00271082" w:rsidRDefault="009C68B4" w:rsidP="009C68B4">
      <w:pPr>
        <w:rPr>
          <w:rFonts w:eastAsia="Malgun Gothic"/>
        </w:rPr>
      </w:pPr>
      <w:r>
        <w:rPr>
          <w:lang w:eastAsia="zh-CN"/>
        </w:rPr>
        <w:t>If</w:t>
      </w:r>
      <w:r w:rsidRPr="00664EA5">
        <w:rPr>
          <w:lang w:eastAsia="zh-CN"/>
        </w:rPr>
        <w:t xml:space="preserve"> a UE would transmit </w:t>
      </w:r>
      <w:r>
        <w:rPr>
          <w:lang w:eastAsia="zh-CN"/>
        </w:rPr>
        <w:t xml:space="preserve">S-SS/PSBCH blocks </w:t>
      </w:r>
      <w:r w:rsidRPr="00664EA5">
        <w:rPr>
          <w:lang w:eastAsia="zh-CN"/>
        </w:rPr>
        <w:t xml:space="preserve">on multiple carriers, the UE determines a power for </w:t>
      </w:r>
      <w:r>
        <w:rPr>
          <w:lang w:eastAsia="zh-CN"/>
        </w:rPr>
        <w:t>each S-SS/PSBCH block</w:t>
      </w:r>
      <w:r w:rsidRPr="00664EA5">
        <w:rPr>
          <w:lang w:eastAsia="zh-CN"/>
        </w:rPr>
        <w:t xml:space="preserve"> transmission as described in Clause 16.2.</w:t>
      </w:r>
      <w:r>
        <w:rPr>
          <w:lang w:eastAsia="zh-CN"/>
        </w:rPr>
        <w:t xml:space="preserve">0. </w:t>
      </w:r>
      <w:r>
        <w:rPr>
          <w:rFonts w:eastAsia="Malgun Gothic"/>
          <w:lang w:eastAsia="ko-KR"/>
        </w:rPr>
        <w:t xml:space="preserve">If the UE would transmit S-SS/PSBCH blocks that would overlap in time on respective carriers and a total power for the transmissions of the S-SS/PSBCH blocks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xml:space="preserve"> </w:t>
      </w:r>
      <w:r w:rsidRPr="00A340B0">
        <w:rPr>
          <w:rFonts w:eastAsiaTheme="minorEastAsia"/>
        </w:rPr>
        <w:t>[8-1, TS 38.101-1]</w:t>
      </w:r>
      <w:r>
        <w:rPr>
          <w:rFonts w:eastAsia="Malgun Gothic"/>
        </w:rPr>
        <w:t xml:space="preserve">, the UE autonomously reduces a power for one or more of the S-SS/PSBCH blocks transmissions so that a resulting total power would not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w:t>
      </w:r>
    </w:p>
    <w:p w14:paraId="3C3F31DB" w14:textId="77777777" w:rsidR="00B31340" w:rsidRPr="00344B9A" w:rsidRDefault="00B31340" w:rsidP="00B31340">
      <w:pPr>
        <w:rPr>
          <w:rFonts w:eastAsia="Malgun Gothic"/>
        </w:rPr>
      </w:pPr>
      <w:r>
        <w:rPr>
          <w:lang w:eastAsia="zh-CN"/>
        </w:rPr>
        <w:t>If</w:t>
      </w:r>
      <w:r w:rsidRPr="00664EA5">
        <w:rPr>
          <w:lang w:eastAsia="zh-CN"/>
        </w:rPr>
        <w:t xml:space="preserve"> a UE would transmit PS</w:t>
      </w:r>
      <w:r>
        <w:rPr>
          <w:lang w:eastAsia="zh-CN"/>
        </w:rPr>
        <w:t>C</w:t>
      </w:r>
      <w:r w:rsidRPr="00664EA5">
        <w:rPr>
          <w:lang w:eastAsia="zh-CN"/>
        </w:rPr>
        <w:t>CH</w:t>
      </w:r>
      <w:r>
        <w:rPr>
          <w:lang w:eastAsia="zh-CN"/>
        </w:rPr>
        <w:t xml:space="preserve">s/PSSCHs </w:t>
      </w:r>
      <w:r w:rsidRPr="00664EA5">
        <w:rPr>
          <w:lang w:eastAsia="zh-CN"/>
        </w:rPr>
        <w:t xml:space="preserve">on multiple carriers, the UE determines a power for </w:t>
      </w:r>
      <w:r>
        <w:rPr>
          <w:lang w:eastAsia="zh-CN"/>
        </w:rPr>
        <w:t xml:space="preserve">each </w:t>
      </w:r>
      <w:r w:rsidRPr="00664EA5">
        <w:rPr>
          <w:lang w:eastAsia="zh-CN"/>
        </w:rPr>
        <w:t>PS</w:t>
      </w:r>
      <w:r>
        <w:rPr>
          <w:lang w:eastAsia="zh-CN"/>
        </w:rPr>
        <w:t>C</w:t>
      </w:r>
      <w:r w:rsidRPr="00664EA5">
        <w:rPr>
          <w:lang w:eastAsia="zh-CN"/>
        </w:rPr>
        <w:t>CH</w:t>
      </w:r>
      <w:r>
        <w:rPr>
          <w:lang w:eastAsia="zh-CN"/>
        </w:rPr>
        <w:t>/PSSCH</w:t>
      </w:r>
      <w:r w:rsidRPr="00664EA5">
        <w:rPr>
          <w:lang w:eastAsia="zh-CN"/>
        </w:rPr>
        <w:t xml:space="preserve"> transmission as described in Clause</w:t>
      </w:r>
      <w:r>
        <w:rPr>
          <w:lang w:eastAsia="zh-CN"/>
        </w:rPr>
        <w:t>s</w:t>
      </w:r>
      <w:r w:rsidRPr="00664EA5">
        <w:rPr>
          <w:lang w:eastAsia="zh-CN"/>
        </w:rPr>
        <w:t xml:space="preserve"> 16.2.1</w:t>
      </w:r>
      <w:r>
        <w:rPr>
          <w:lang w:eastAsia="zh-CN"/>
        </w:rPr>
        <w:t xml:space="preserve"> and 16.2.2, respectively</w:t>
      </w:r>
      <w:r w:rsidRPr="00664EA5">
        <w:rPr>
          <w:lang w:eastAsia="zh-CN"/>
        </w:rPr>
        <w:t xml:space="preserve">. </w:t>
      </w:r>
      <w:r>
        <w:rPr>
          <w:rFonts w:eastAsia="Malgun Gothic"/>
          <w:lang w:eastAsia="ko-KR"/>
        </w:rPr>
        <w:t xml:space="preserve">If the UE would transmit PSCCHs/PSSCHs that would overlap in time on respective carriers and a total power for the PSCCH/PSSCH transmissions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the UE reduces a power for a PSCCH/PSSCH transmission that has the largest priority value as determined by SCI formats provided by the PSCCHs scheduling the respective PSSCHs. If more than one PSCCH/PSSCH transmission have the largest priority value, the UE autonomously selects one of the more than one PSCCH/PSSCH transmissions</w:t>
      </w:r>
      <w:r w:rsidRPr="00344B9A">
        <w:rPr>
          <w:rFonts w:eastAsia="Malgun Gothic"/>
        </w:rPr>
        <w:t xml:space="preserve"> </w:t>
      </w:r>
      <w:r>
        <w:rPr>
          <w:rFonts w:eastAsia="Malgun Gothic"/>
        </w:rPr>
        <w:t xml:space="preserve">to reduce a respective power. If, after the reduction of the power of the PSCCH/PSSCH transmission with the largest priority value, a total power exceeds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sidRPr="00344B9A">
        <w:rPr>
          <w:rFonts w:eastAsia="Malgun Gothic"/>
        </w:rPr>
        <w:t xml:space="preserve">, the UE </w:t>
      </w:r>
      <w:r>
        <w:rPr>
          <w:rFonts w:eastAsia="Malgun Gothic"/>
        </w:rPr>
        <w:t>drops</w:t>
      </w:r>
      <w:r w:rsidRPr="00344B9A">
        <w:rPr>
          <w:rFonts w:eastAsia="Malgun Gothic"/>
        </w:rPr>
        <w:t xml:space="preserve"> the PSCCH</w:t>
      </w:r>
      <w:r>
        <w:rPr>
          <w:rFonts w:eastAsia="Malgun Gothic"/>
        </w:rPr>
        <w:t>/</w:t>
      </w:r>
      <w:r w:rsidRPr="00344B9A">
        <w:rPr>
          <w:rFonts w:eastAsia="Malgun Gothic"/>
        </w:rPr>
        <w:t>PSSCH</w:t>
      </w:r>
      <w:r w:rsidRPr="00765B51">
        <w:rPr>
          <w:rFonts w:eastAsia="Malgun Gothic"/>
        </w:rPr>
        <w:t xml:space="preserve"> </w:t>
      </w:r>
      <w:r>
        <w:rPr>
          <w:rFonts w:eastAsia="Malgun Gothic"/>
        </w:rPr>
        <w:t>transmission with the largest priority value</w:t>
      </w:r>
      <w:r w:rsidRPr="00344B9A">
        <w:rPr>
          <w:rFonts w:eastAsia="Malgun Gothic"/>
        </w:rPr>
        <w:t>, respectively</w:t>
      </w:r>
      <w:r>
        <w:rPr>
          <w:rFonts w:eastAsia="Malgun Gothic"/>
        </w:rPr>
        <w:t>, and repeats the procedure over the remaining PSCCH/PSSCH transmissions</w:t>
      </w:r>
      <w:r w:rsidRPr="00344B9A">
        <w:rPr>
          <w:rFonts w:eastAsia="Malgun Gothic"/>
        </w:rPr>
        <w:t>.</w:t>
      </w:r>
    </w:p>
    <w:p w14:paraId="5F686092" w14:textId="77777777" w:rsidR="00B31340" w:rsidRPr="009B40A1" w:rsidRDefault="00B31340" w:rsidP="00B31340">
      <w:pPr>
        <w:rPr>
          <w:lang w:eastAsia="zh-CN"/>
        </w:rPr>
      </w:pPr>
      <w:r>
        <w:rPr>
          <w:lang w:eastAsia="zh-CN"/>
        </w:rPr>
        <w:t>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and receive PSFCHs </w:t>
      </w:r>
      <w:r w:rsidRPr="00664EA5">
        <w:rPr>
          <w:lang w:eastAsia="zh-CN"/>
        </w:rPr>
        <w:t>on multiple carriers</w:t>
      </w:r>
      <w:r>
        <w:rPr>
          <w:lang w:eastAsia="zh-CN"/>
        </w:rPr>
        <w:t xml:space="preserve">, the UE performs the procedures in Clause 16.2.4.2 by considering all the PSFCHs for transmission and all the PSFCHs for reception in order </w:t>
      </w:r>
      <w:r>
        <w:rPr>
          <w:lang w:eastAsia="zh-CN"/>
        </w:rPr>
        <w:lastRenderedPageBreak/>
        <w:t>to determine either PSFCHs to transmit or PSFCHs to receive. 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w:t>
      </w:r>
      <w:r w:rsidRPr="00664EA5">
        <w:rPr>
          <w:lang w:eastAsia="zh-CN"/>
        </w:rPr>
        <w:t>on multiple carriers</w:t>
      </w:r>
      <w:r>
        <w:rPr>
          <w:lang w:eastAsia="zh-CN"/>
        </w:rPr>
        <w:t xml:space="preserve">, the </w:t>
      </w:r>
      <w:r w:rsidRPr="009B40A1">
        <w:rPr>
          <w:lang w:eastAsia="zh-CN"/>
        </w:rPr>
        <w:t xml:space="preserve">UE performs the procedures for single carrier in Clause 16.2.3 by considering all the PSFCHs for transmission using a corresponding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max, PSFCH</m:t>
            </m:r>
          </m:sub>
        </m:sSub>
      </m:oMath>
      <w:r w:rsidRPr="009B40A1">
        <w:rPr>
          <w:lang w:eastAsia="zh-CN"/>
        </w:rPr>
        <w:t xml:space="preserve"> and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sidRPr="009B40A1">
        <w:t xml:space="preserve"> </w:t>
      </w:r>
      <w:r w:rsidRPr="009B40A1">
        <w:rPr>
          <w:lang w:eastAsia="zh-CN"/>
        </w:rPr>
        <w:t xml:space="preserve">in order to determine PSFCHs to transmit and a corresponding power per PSFCH transmission. The UE expects to </w:t>
      </w:r>
      <w:r>
        <w:rPr>
          <w:lang w:eastAsia="zh-CN"/>
        </w:rPr>
        <w:t xml:space="preserve">be provided a (pre)configuration such that </w:t>
      </w:r>
      <w:r w:rsidRPr="009B40A1">
        <w:rPr>
          <w:lang w:eastAsia="zh-CN"/>
        </w:rPr>
        <w:t xml:space="preserve">the PSFCH transmissions on </w:t>
      </w:r>
      <w:r>
        <w:rPr>
          <w:lang w:eastAsia="zh-CN"/>
        </w:rPr>
        <w:t xml:space="preserve">the </w:t>
      </w:r>
      <w:r w:rsidRPr="009B40A1">
        <w:rPr>
          <w:lang w:eastAsia="zh-CN"/>
        </w:rPr>
        <w:t>multiple carriers</w:t>
      </w:r>
      <w:r>
        <w:rPr>
          <w:lang w:eastAsia="zh-CN"/>
        </w:rPr>
        <w:t xml:space="preserve"> are with</w:t>
      </w:r>
      <w:r w:rsidRPr="009B40A1">
        <w:rPr>
          <w:lang w:eastAsia="zh-CN"/>
        </w:rPr>
        <w:t xml:space="preserve"> time resource </w:t>
      </w:r>
      <w:r>
        <w:rPr>
          <w:lang w:eastAsia="zh-CN"/>
        </w:rPr>
        <w:t xml:space="preserve">alignment </w:t>
      </w:r>
      <w:r w:rsidRPr="009B40A1">
        <w:rPr>
          <w:lang w:eastAsia="zh-CN"/>
        </w:rPr>
        <w:t>and a same power.</w:t>
      </w:r>
    </w:p>
    <w:p w14:paraId="424D9BDA" w14:textId="77777777" w:rsidR="00B31340" w:rsidRDefault="00B31340" w:rsidP="00B31340">
      <w:pPr>
        <w:spacing w:after="120" w:line="259" w:lineRule="auto"/>
        <w:jc w:val="both"/>
      </w:pPr>
      <w:r>
        <w:rPr>
          <w:lang w:eastAsia="zh-CN"/>
        </w:rPr>
        <w:t xml:space="preserve">A </w:t>
      </w:r>
      <w:r w:rsidRPr="009F6733">
        <w:rPr>
          <w:lang w:eastAsia="zh-CN"/>
        </w:rPr>
        <w:t xml:space="preserve">UE expects that </w:t>
      </w:r>
      <w:r w:rsidRPr="009F6733">
        <w:rPr>
          <w:i/>
          <w:lang w:eastAsia="zh-CN"/>
        </w:rPr>
        <w:t>sl-StartSymbol</w:t>
      </w:r>
      <w:r w:rsidRPr="009F6733">
        <w:rPr>
          <w:lang w:eastAsia="zh-CN"/>
        </w:rPr>
        <w:t xml:space="preserve">, </w:t>
      </w:r>
      <w:r w:rsidRPr="009F6733">
        <w:rPr>
          <w:i/>
          <w:lang w:eastAsia="zh-CN"/>
        </w:rPr>
        <w:t>sl-LengthSymbols</w:t>
      </w:r>
      <w:r w:rsidRPr="009F6733">
        <w:rPr>
          <w:lang w:eastAsia="zh-CN"/>
        </w:rPr>
        <w:t xml:space="preserve">, </w:t>
      </w:r>
      <w:r w:rsidRPr="009F6733">
        <w:rPr>
          <w:i/>
        </w:rPr>
        <w:t>cyclicPrefix</w:t>
      </w:r>
      <w:r w:rsidRPr="009F6733">
        <w:t xml:space="preserve">, and </w:t>
      </w:r>
      <w:r w:rsidRPr="009F6733">
        <w:rPr>
          <w:i/>
        </w:rPr>
        <w:t>subcarrierSpacing</w:t>
      </w:r>
      <w:r w:rsidRPr="009F6733">
        <w:t xml:space="preserve"> </w:t>
      </w:r>
      <w:r>
        <w:rPr>
          <w:lang w:eastAsia="zh-CN"/>
        </w:rPr>
        <w:t>are (pre)configured to have same</w:t>
      </w:r>
      <w:r w:rsidRPr="009F6733">
        <w:rPr>
          <w:lang w:eastAsia="zh-CN"/>
        </w:rPr>
        <w:t xml:space="preserve"> </w:t>
      </w:r>
      <w:r>
        <w:rPr>
          <w:lang w:eastAsia="zh-CN"/>
        </w:rPr>
        <w:t xml:space="preserve">respective values </w:t>
      </w:r>
      <w:r w:rsidRPr="009F6733">
        <w:rPr>
          <w:lang w:eastAsia="zh-CN"/>
        </w:rPr>
        <w:t>on multiple carriers.</w:t>
      </w:r>
    </w:p>
    <w:p w14:paraId="0E8AD026" w14:textId="77777777" w:rsidR="00682BAB" w:rsidRPr="005B0583" w:rsidRDefault="00682BAB" w:rsidP="00682BAB">
      <w:pPr>
        <w:pStyle w:val="Heading2"/>
        <w:spacing w:before="0"/>
        <w:ind w:left="1136" w:hanging="1136"/>
      </w:pPr>
      <w:bookmarkStart w:id="903" w:name="_Toc29894885"/>
      <w:bookmarkStart w:id="904" w:name="_Toc29899184"/>
      <w:bookmarkStart w:id="905" w:name="_Toc29899602"/>
      <w:bookmarkStart w:id="906" w:name="_Toc29917338"/>
      <w:bookmarkStart w:id="907" w:name="_Toc36498213"/>
      <w:bookmarkStart w:id="908" w:name="_Toc45699242"/>
      <w:bookmarkStart w:id="909" w:name="_Toc83289714"/>
      <w:bookmarkStart w:id="910" w:name="_Toc156237260"/>
      <w:r w:rsidRPr="005B0583">
        <w:t>16.3</w:t>
      </w:r>
      <w:r w:rsidRPr="005B0583">
        <w:rPr>
          <w:rFonts w:hint="eastAsia"/>
        </w:rPr>
        <w:tab/>
      </w:r>
      <w:r w:rsidRPr="005B0583">
        <w:t>UE procedure for reporting and obtaining control information in PSFCH</w:t>
      </w:r>
      <w:bookmarkEnd w:id="903"/>
      <w:bookmarkEnd w:id="904"/>
      <w:bookmarkEnd w:id="905"/>
      <w:bookmarkEnd w:id="906"/>
      <w:bookmarkEnd w:id="907"/>
      <w:bookmarkEnd w:id="908"/>
      <w:bookmarkEnd w:id="909"/>
      <w:bookmarkEnd w:id="910"/>
      <w:r w:rsidRPr="005B0583">
        <w:t xml:space="preserve"> </w:t>
      </w:r>
    </w:p>
    <w:p w14:paraId="7E5FF5BA" w14:textId="77777777" w:rsidR="00682BAB" w:rsidRPr="005B0583" w:rsidRDefault="00682BAB" w:rsidP="00682BAB">
      <w:bookmarkStart w:id="911"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12" w:name="_Toc156237261"/>
      <w:r w:rsidRPr="005B0583">
        <w:t>16.3.0</w:t>
      </w:r>
      <w:r w:rsidRPr="005B0583">
        <w:tab/>
        <w:t>UE procedure for transmitting PSFCH</w:t>
      </w:r>
      <w:bookmarkEnd w:id="911"/>
      <w:r w:rsidRPr="005B0583">
        <w:t xml:space="preserve"> with control information</w:t>
      </w:r>
      <w:bookmarkEnd w:id="912"/>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3BCC9BA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1C5630A8"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w:t>
      </w:r>
      <w:r w:rsidR="000C6EB7" w:rsidRPr="0059124C">
        <w:t>For operation without shared spectrum channel access, the</w:t>
      </w:r>
      <w:r>
        <w:t xml:space="preserv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r w:rsidR="000C6EB7" w:rsidRPr="0059124C">
        <w:t>For operation with shared spectrum channel access, the UE can attempt to transmit the PSFCH over a number of</w:t>
      </w:r>
      <w:r w:rsidR="000C6EB7">
        <w:t xml:space="preserve"> first</w:t>
      </w:r>
      <w:r w:rsidR="000C6EB7" w:rsidRPr="0059124C">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59124C">
        <w:t xml:space="preserve"> slots, provided by </w:t>
      </w:r>
      <w:r w:rsidR="000C6EB7" w:rsidRPr="0059124C">
        <w:rPr>
          <w:i/>
        </w:rPr>
        <w:t>sl-candidatePSFCH-Occasions</w:t>
      </w:r>
      <w:r w:rsidR="00B31340">
        <w:rPr>
          <w:i/>
        </w:rPr>
        <w:t xml:space="preserve"> </w:t>
      </w:r>
      <w:r w:rsidR="00B31340" w:rsidRPr="004041D7">
        <w:t>and indexed from 1 to</w:t>
      </w:r>
      <w:r w:rsidR="00B31340">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B31340">
        <w:rPr>
          <w:iCs/>
        </w:rPr>
        <w:t xml:space="preserve"> </w:t>
      </w:r>
      <w:r w:rsidR="00B31340">
        <w:t>in ascending order in time</w:t>
      </w:r>
      <w:r w:rsidR="000C6EB7" w:rsidRPr="0059124C">
        <w:t xml:space="preserve">, that </w:t>
      </w:r>
      <w:r w:rsidR="000C6EB7" w:rsidRPr="00A12FA9">
        <w:t xml:space="preserve">include PSFCH resources and are at least a number of slots, provided by </w:t>
      </w:r>
      <w:r w:rsidR="000C6EB7" w:rsidRPr="00A12FA9">
        <w:rPr>
          <w:i/>
          <w:iCs/>
        </w:rPr>
        <w:t>sl-</w:t>
      </w:r>
      <w:r w:rsidR="000C6EB7" w:rsidRPr="00A12FA9">
        <w:rPr>
          <w:i/>
        </w:rPr>
        <w:t>MinTimeGapPSFCH</w:t>
      </w:r>
      <w:r w:rsidR="000C6EB7" w:rsidRPr="00A12FA9">
        <w:t xml:space="preserve">, of the resource pool after a last slot of the PSSCH reception. The UE attempts to transmit </w:t>
      </w:r>
      <w:r w:rsidR="000C6EB7">
        <w:t xml:space="preserve">PSFCH </w:t>
      </w:r>
      <w:r w:rsidR="000C6EB7" w:rsidRPr="00A12FA9">
        <w:t xml:space="preserve">in a slot only when the UE fails to transmit </w:t>
      </w:r>
      <w:r w:rsidR="000C6EB7">
        <w:t>PSFCH associated with the PSSCH</w:t>
      </w:r>
      <w:r w:rsidR="000C6EB7" w:rsidRPr="00A12FA9">
        <w:t xml:space="preserve"> in all previous slots</w:t>
      </w:r>
      <w:r w:rsidR="000C6EB7">
        <w:t xml:space="preserve"> for PSFCH </w:t>
      </w:r>
      <w:r w:rsidR="000C6EB7" w:rsidRPr="00A12FA9">
        <w:t>within the</w:t>
      </w:r>
      <w:r w:rsidR="000C6EB7" w:rsidRPr="00A12FA9">
        <w:rPr>
          <w:rFonts w:hint="eastAsia"/>
          <w:lang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A12FA9">
        <w:t xml:space="preserve"> slots.</w:t>
      </w:r>
    </w:p>
    <w:p w14:paraId="0E928C6C" w14:textId="14BFEC4A" w:rsidR="00257C58" w:rsidRDefault="000C6EB7" w:rsidP="00257C58">
      <w:r w:rsidRPr="0059124C">
        <w:t>For operation without shared spectrum channel access, a</w:t>
      </w:r>
      <w:r w:rsidR="00E21265">
        <w:t xml:space="preserve"> UE is provided by </w:t>
      </w:r>
      <w:r w:rsidR="00D74B66" w:rsidRPr="00617960">
        <w:rPr>
          <w:i/>
          <w:iCs/>
        </w:rPr>
        <w:t>sl-PSFCH-RB-Set</w:t>
      </w:r>
      <w:r w:rsidR="00E21265">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in a resource pool for PSFCH transmission </w:t>
      </w:r>
      <w:r w:rsidR="00682BAB" w:rsidRPr="005B0583">
        <w:t xml:space="preserve">with HARQ-ACK information </w:t>
      </w:r>
      <w:r w:rsidR="00E21265">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rsidR="00E21265">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sub-channels for the resource pool, provided by </w:t>
      </w:r>
      <w:r w:rsidR="00B227FA">
        <w:rPr>
          <w:i/>
          <w:iCs/>
        </w:rPr>
        <w:t>sl-</w:t>
      </w:r>
      <w:r w:rsidR="00B227FA">
        <w:rPr>
          <w:i/>
        </w:rPr>
        <w:t>N</w:t>
      </w:r>
      <w:r w:rsidR="00B227FA" w:rsidRPr="009429C7">
        <w:rPr>
          <w:i/>
        </w:rPr>
        <w:t>umSubchannel</w:t>
      </w:r>
      <w:r w:rsidR="00E21265">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rsidR="00E21265">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to slot </w:t>
      </w:r>
      <m:oMath>
        <m:r>
          <w:rPr>
            <w:rFonts w:ascii="Cambria Math" w:hAnsi="Cambria Math"/>
          </w:rPr>
          <m:t>i</m:t>
        </m:r>
      </m:oMath>
      <w:r w:rsidR="00E21265">
        <w:t xml:space="preserve"> </w:t>
      </w:r>
      <w:r w:rsidR="00B227FA" w:rsidRPr="00227C3B">
        <w:t>among the PSSCH slots associated with the PSFCH slot</w:t>
      </w:r>
      <w:r w:rsidR="00E21265">
        <w:t xml:space="preserve"> and sub-channel </w:t>
      </w:r>
      <m:oMath>
        <m:r>
          <w:rPr>
            <w:rFonts w:ascii="Cambria Math" w:hAnsi="Cambria Math"/>
          </w:rPr>
          <m:t>j</m:t>
        </m:r>
      </m:oMath>
      <w:r w:rsidR="00E21265">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00E21265">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and the allocation starts in an ascending order of </w:t>
      </w:r>
      <m:oMath>
        <m:r>
          <w:rPr>
            <w:rFonts w:ascii="Cambria Math" w:hAnsi="Cambria Math"/>
          </w:rPr>
          <m:t>i</m:t>
        </m:r>
      </m:oMath>
      <w:r w:rsidR="00E21265">
        <w:t xml:space="preserve"> and continues in an ascending order of </w:t>
      </w:r>
      <m:oMath>
        <m:r>
          <w:rPr>
            <w:rFonts w:ascii="Cambria Math" w:hAnsi="Cambria Math"/>
          </w:rPr>
          <m:t>j</m:t>
        </m:r>
      </m:oMath>
      <w:r w:rsidR="00E21265">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rsidR="00E21265">
        <w:t xml:space="preserve"> </w:t>
      </w:r>
    </w:p>
    <w:p w14:paraId="24788EDF" w14:textId="77777777" w:rsidR="00B31340" w:rsidRPr="006C7227" w:rsidRDefault="00B31340" w:rsidP="00B31340">
      <w:r>
        <w:t>For operation with</w:t>
      </w:r>
      <w:r w:rsidRPr="006C7227">
        <w:t xml:space="preserve"> shared spectrum channel access</w:t>
      </w:r>
      <w:r>
        <w:t xml:space="preserve">, when </w:t>
      </w:r>
      <w:r>
        <w:rPr>
          <w:i/>
        </w:rPr>
        <w:t xml:space="preserve">sl-PSFCH-Type </w:t>
      </w:r>
      <w:r w:rsidRPr="006C7227">
        <w:t xml:space="preserve">is not provided and within RB-set </w:t>
      </w:r>
      <m:oMath>
        <m:r>
          <w:rPr>
            <w:rFonts w:ascii="Cambria Math" w:hAnsi="Cambria Math"/>
          </w:rPr>
          <m:t>k</m:t>
        </m:r>
      </m:oMath>
      <w:r w:rsidRPr="006C7227">
        <w:t xml:space="preserve">, </w:t>
      </w:r>
      <w:r>
        <w:rPr>
          <w:iCs/>
        </w:rPr>
        <w:t>f</w:t>
      </w:r>
      <w:r w:rsidRPr="006C7227">
        <w:rPr>
          <w:iCs/>
        </w:rPr>
        <w:t xml:space="preserve">or the </w:t>
      </w:r>
      <m:oMath>
        <m:r>
          <w:rPr>
            <w:rFonts w:ascii="Cambria Math" w:hAnsi="Cambria Math"/>
          </w:rPr>
          <m:t>n</m:t>
        </m:r>
      </m:oMath>
      <w:r w:rsidRPr="006C7227">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6C7227">
        <w:t>,</w:t>
      </w:r>
      <w:r>
        <w:t xml:space="preserve"> a UE determines</w:t>
      </w:r>
      <w:r w:rsidRPr="006C7227">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rsidRPr="006C7227">
        <w:t xml:space="preserve"> PRBs in a resource pool </w:t>
      </w:r>
      <w:r>
        <w:t xml:space="preserve">based on </w:t>
      </w:r>
      <w:r w:rsidRPr="006C7227">
        <w:rPr>
          <w:iCs/>
        </w:rPr>
        <w:t xml:space="preserve">the </w:t>
      </w:r>
      <m:oMath>
        <m:r>
          <w:rPr>
            <w:rFonts w:ascii="Cambria Math" w:hAnsi="Cambria Math"/>
          </w:rPr>
          <m:t>n</m:t>
        </m:r>
      </m:oMath>
      <w:r w:rsidRPr="006C7227">
        <w:rPr>
          <w:iCs/>
        </w:rPr>
        <w:t xml:space="preserve">-th indication </w:t>
      </w:r>
      <w:r>
        <w:t xml:space="preserve">provided </w:t>
      </w:r>
      <w:r w:rsidRPr="006C7227">
        <w:t xml:space="preserve">by </w:t>
      </w:r>
      <w:r w:rsidRPr="006C7227">
        <w:rPr>
          <w:i/>
          <w:iCs/>
        </w:rPr>
        <w:t>sl-PSFCH-RB-Se</w:t>
      </w:r>
      <w:r>
        <w:rPr>
          <w:i/>
          <w:iCs/>
        </w:rPr>
        <w:t>tList</w:t>
      </w:r>
      <w:r>
        <w:t xml:space="preserve"> or </w:t>
      </w:r>
      <w:r w:rsidRPr="006C7227">
        <w:rPr>
          <w:i/>
          <w:iCs/>
        </w:rPr>
        <w:t>sl-RB-SetPSFCH</w:t>
      </w:r>
      <w:r>
        <w:rPr>
          <w:i/>
          <w:iCs/>
        </w:rPr>
        <w:t>List</w:t>
      </w:r>
      <w:r w:rsidRPr="006C7227">
        <w:t xml:space="preserve"> for PSFCH transmission with HARQ-ACK information </w:t>
      </w:r>
      <w:r>
        <w:t xml:space="preserve">or conflict information, respectively. </w:t>
      </w:r>
      <w:r>
        <w:rPr>
          <w:bCs/>
          <w:szCs w:val="21"/>
        </w:rPr>
        <w:t>The</w:t>
      </w:r>
      <w:r w:rsidRPr="006C7227">
        <w:rPr>
          <w:bCs/>
          <w:szCs w:val="21"/>
        </w:rPr>
        <w:t xml:space="preserve"> UE expects that different PRBs </w:t>
      </w:r>
      <w:r w:rsidRPr="006C7227">
        <w:rPr>
          <w:bCs/>
          <w:szCs w:val="21"/>
        </w:rPr>
        <w:lastRenderedPageBreak/>
        <w:t xml:space="preserve">are (pre)configured for conflict information and HARQ-ACK information. </w:t>
      </w:r>
      <w:r w:rsidRPr="006C7227">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6C7227">
        <w:t xml:space="preserve"> sub-channels </w:t>
      </w:r>
      <w:r w:rsidRPr="00B03E6A">
        <w:t xml:space="preserve">in RB-set </w:t>
      </w:r>
      <m:oMath>
        <m:r>
          <w:rPr>
            <w:rFonts w:ascii="Cambria Math" w:hAnsi="Cambria Math"/>
          </w:rPr>
          <m:t>k</m:t>
        </m:r>
      </m:oMath>
      <w:r w:rsidRPr="006C7227">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6C7227">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rsidRPr="006C7227">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rsidRPr="006C7227">
        <w:t xml:space="preserve"> PRBs to slot </w:t>
      </w:r>
      <m:oMath>
        <m:r>
          <w:rPr>
            <w:rFonts w:ascii="Cambria Math" w:hAnsi="Cambria Math"/>
          </w:rPr>
          <m:t>i</m:t>
        </m:r>
      </m:oMath>
      <w:r w:rsidRPr="006C7227">
        <w:t xml:space="preserve"> among the PSSCH slots associated with the PSFCH slot and sub-channel </w:t>
      </w:r>
      <m:oMath>
        <m:r>
          <w:rPr>
            <w:rFonts w:ascii="Cambria Math" w:hAnsi="Cambria Math"/>
          </w:rPr>
          <m:t>j</m:t>
        </m:r>
      </m:oMath>
      <w:r w:rsidRPr="006C7227">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6C7227">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6C7227">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6C7227">
        <w:t xml:space="preserve">, and the allocation starts in an ascending order of </w:t>
      </w:r>
      <m:oMath>
        <m:r>
          <w:rPr>
            <w:rFonts w:ascii="Cambria Math" w:hAnsi="Cambria Math"/>
          </w:rPr>
          <m:t>i</m:t>
        </m:r>
      </m:oMath>
      <w:r w:rsidRPr="006C7227">
        <w:t xml:space="preserve"> and continues in an ascending order of </w:t>
      </w:r>
      <m:oMath>
        <m:r>
          <w:rPr>
            <w:rFonts w:ascii="Cambria Math" w:hAnsi="Cambria Math"/>
          </w:rPr>
          <m:t>j</m:t>
        </m:r>
      </m:oMath>
      <w:r w:rsidRPr="006C7227">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rsidRPr="006C7227">
        <w:rPr>
          <w:rFonts w:hint="eastAsia"/>
          <w:lang w:eastAsia="ko-KR"/>
        </w:rPr>
        <w:t xml:space="preserve"> </w:t>
      </w:r>
      <w:r w:rsidRPr="006C7227">
        <w:t>is</w:t>
      </w:r>
      <w:r w:rsidRPr="006C7227">
        <w:rPr>
          <w:i/>
        </w:rPr>
        <w:t xml:space="preserve"> </w:t>
      </w:r>
      <w:r w:rsidRPr="006C7227">
        <w:t>a multiple of</w:t>
      </w:r>
      <w:r w:rsidRPr="006C7227">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6C7227">
        <w:rPr>
          <w:i/>
        </w:rPr>
        <w:t>.</w:t>
      </w:r>
      <w:r w:rsidRPr="006C7227">
        <w:t xml:space="preserve"> </w:t>
      </w:r>
    </w:p>
    <w:p w14:paraId="5D0B445E" w14:textId="2BC4F39B" w:rsidR="000C6EB7" w:rsidRPr="0059124C" w:rsidRDefault="000C6EB7" w:rsidP="000C6EB7">
      <w:pPr>
        <w:rPr>
          <w:i/>
          <w:iCs/>
        </w:rPr>
      </w:pPr>
      <w:r w:rsidRPr="0059124C">
        <w:t xml:space="preserve">For operation with shared spectrum channel access, when </w:t>
      </w:r>
      <w:r w:rsidRPr="0059124C">
        <w:rPr>
          <w:i/>
        </w:rPr>
        <w:t xml:space="preserve">sl-PSFCH-Type = </w:t>
      </w:r>
      <w:r w:rsidR="002D5F43" w:rsidRPr="00B31340">
        <w:rPr>
          <w:iCs/>
        </w:rPr>
        <w:t>'</w:t>
      </w:r>
      <w:r w:rsidRPr="00B31340">
        <w:rPr>
          <w:iCs/>
        </w:rPr>
        <w:t>type1</w:t>
      </w:r>
      <w:r w:rsidR="002D5F43" w:rsidRPr="00B31340">
        <w:rPr>
          <w:iCs/>
        </w:rPr>
        <w:t>'</w:t>
      </w:r>
      <w:r w:rsidRPr="0059124C">
        <w:t xml:space="preserve"> and within RB-set </w:t>
      </w:r>
      <m:oMath>
        <m:r>
          <w:rPr>
            <w:rFonts w:ascii="Cambria Math" w:hAnsi="Cambria Math"/>
          </w:rPr>
          <m:t>k</m:t>
        </m:r>
      </m:oMath>
      <w:r w:rsidRPr="0059124C">
        <w:t xml:space="preserve">, a UE determines, based on </w:t>
      </w:r>
      <w:r w:rsidRPr="0059124C">
        <w:rPr>
          <w:i/>
          <w:iCs/>
        </w:rPr>
        <w:t>sl-PSFCH-RB-Set</w:t>
      </w:r>
      <w:r w:rsidR="00B31340" w:rsidRPr="007C178D">
        <w:rPr>
          <w:i/>
          <w:iCs/>
        </w:rPr>
        <w:t>List</w:t>
      </w:r>
      <w:r w:rsidRPr="0059124C">
        <w:t xml:space="preserve">, all PRBs of an interlace for </w:t>
      </w:r>
      <w:r>
        <w:t xml:space="preserve">one </w:t>
      </w:r>
      <w:r w:rsidRPr="0059124C">
        <w:t>PSFCH transmission with HARQ-ACK information in the resource pool</w:t>
      </w:r>
      <w:r w:rsidRPr="0059124C">
        <w:rPr>
          <w:iCs/>
        </w:rPr>
        <w:t xml:space="preserve">. </w:t>
      </w:r>
      <w:r w:rsidR="00B31340" w:rsidRPr="007C178D">
        <w:rPr>
          <w:iCs/>
        </w:rPr>
        <w:t xml:space="preserve">Within RB-set </w:t>
      </w:r>
      <m:oMath>
        <m:r>
          <w:rPr>
            <w:rFonts w:ascii="Cambria Math" w:hAnsi="Cambria Math"/>
          </w:rPr>
          <m:t>k</m:t>
        </m:r>
      </m:oMath>
      <w:r w:rsidR="00B31340" w:rsidRPr="007C178D">
        <w:t xml:space="preserve">, the UE determines, based on </w:t>
      </w:r>
      <w:r w:rsidR="00B31340" w:rsidRPr="007C178D">
        <w:rPr>
          <w:i/>
        </w:rPr>
        <w:t>sl-RB-SetPSFCH</w:t>
      </w:r>
      <w:r w:rsidR="00B31340" w:rsidRPr="007C178D">
        <w:rPr>
          <w:i/>
          <w:iCs/>
        </w:rPr>
        <w:t>List</w:t>
      </w:r>
      <w:r w:rsidR="00B31340" w:rsidRPr="007C178D">
        <w:t xml:space="preserve">, all PRBs of an interlace for one PSFCH transmission with conflict information in the resource pool. </w:t>
      </w:r>
      <w:r w:rsidRPr="0059124C">
        <w:rPr>
          <w:iCs/>
        </w:rPr>
        <w:t xml:space="preserve">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w:t>
      </w:r>
      <w:r w:rsidRPr="0059124C">
        <w:rPr>
          <w:iCs/>
        </w:rPr>
        <w:t xml:space="preserve">the UE determines </w:t>
      </w:r>
      <w:r>
        <w:rPr>
          <w:iCs/>
        </w:rPr>
        <w:t xml:space="preserve">a set of interlaces that includes </w:t>
      </w:r>
      <w:r w:rsidRPr="0059124C">
        <w:rPr>
          <w:iCs/>
        </w:rPr>
        <w:t xml:space="preserve">a number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w:t>
      </w:r>
      <w:r w:rsidRPr="0059124C">
        <w:rPr>
          <w:iCs/>
        </w:rPr>
        <w:t>of interlaces based on</w:t>
      </w:r>
      <w:r w:rsidRPr="0059124C">
        <w:rPr>
          <w:i/>
          <w:iCs/>
        </w:rPr>
        <w:t xml:space="preserve"> </w:t>
      </w:r>
      <w:r w:rsidR="00B31340">
        <w:rPr>
          <w:iCs/>
        </w:rPr>
        <w:t xml:space="preserve">the </w:t>
      </w:r>
      <m:oMath>
        <m:r>
          <w:rPr>
            <w:rFonts w:ascii="Cambria Math" w:hAnsi="Cambria Math"/>
          </w:rPr>
          <m:t>n</m:t>
        </m:r>
      </m:oMath>
      <w:r w:rsidR="00B31340" w:rsidRPr="007C178D">
        <w:rPr>
          <w:iCs/>
        </w:rPr>
        <w:t>-th indication provided by</w:t>
      </w:r>
      <w:r w:rsidR="00B31340" w:rsidRPr="007C178D">
        <w:rPr>
          <w:i/>
          <w:iCs/>
        </w:rPr>
        <w:t xml:space="preserve"> sl-PSFCH-RB-Set</w:t>
      </w:r>
      <w:r w:rsidR="00B31340">
        <w:rPr>
          <w:i/>
          <w:iCs/>
        </w:rPr>
        <w:t>List</w:t>
      </w:r>
      <w:r w:rsidR="00B31340" w:rsidRPr="007C178D">
        <w:rPr>
          <w:iCs/>
        </w:rPr>
        <w:t xml:space="preserve"> or </w:t>
      </w:r>
      <w:r w:rsidR="00B31340" w:rsidRPr="007C178D">
        <w:rPr>
          <w:i/>
        </w:rPr>
        <w:t>sl-RB-SetPSFCH</w:t>
      </w:r>
      <w:r w:rsidR="00B31340" w:rsidRPr="007C178D">
        <w:rPr>
          <w:i/>
          <w:iCs/>
        </w:rPr>
        <w:t>List</w:t>
      </w:r>
      <w:r w:rsidR="00B31340" w:rsidRPr="007C178D">
        <w:t xml:space="preserve"> for HARQ-ACK information or conflict information, respectively</w:t>
      </w:r>
      <w:r w:rsidR="00B31340" w:rsidRPr="007C178D">
        <w:rPr>
          <w:iCs/>
        </w:rPr>
        <w:t xml:space="preserve">. </w:t>
      </w:r>
      <w:r w:rsidR="00B31340" w:rsidRPr="007C178D">
        <w:t>The UE expects that different interlaces are determined for conflict information and HARQ-ACK information</w:t>
      </w:r>
      <w:r w:rsidRPr="0059124C">
        <w:rPr>
          <w:iCs/>
        </w:rPr>
        <w:t xml:space="preserve">. </w:t>
      </w:r>
      <w:r>
        <w:rPr>
          <w:iCs/>
        </w:rPr>
        <w:t>The set of</w:t>
      </w:r>
      <w:r w:rsidRPr="0059124C">
        <w:rPr>
          <w:iCs/>
        </w:rPr>
        <w:t xml:space="preserve"> interlaces are </w:t>
      </w:r>
      <w:r>
        <w:rPr>
          <w:iCs/>
        </w:rPr>
        <w:t>indexed in an ascending order of</w:t>
      </w:r>
      <w:r w:rsidRPr="0059124C">
        <w:rPr>
          <w:iCs/>
        </w:rPr>
        <w:t xml:space="preserve"> interlace indexes. </w:t>
      </w:r>
      <w:r>
        <w:rPr>
          <w:iCs/>
        </w:rPr>
        <w:t>For each interlace of the set of interlaces, all</w:t>
      </w:r>
      <w:r w:rsidRPr="0059124C">
        <w:rPr>
          <w:iCs/>
        </w:rPr>
        <w:t xml:space="preserve"> PRBs in the interlace are available for PSFCH transmission</w:t>
      </w:r>
      <w:r w:rsidRPr="0059124C">
        <w:rPr>
          <w:i/>
          <w:iCs/>
        </w:rPr>
        <w:t xml:space="preserve">. </w:t>
      </w:r>
      <w:r w:rsidRPr="0059124C">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sub-channels in RB-set </w:t>
      </w:r>
      <m:oMath>
        <m:r>
          <w:rPr>
            <w:rFonts w:ascii="Cambria Math" w:hAnsi="Cambria Math"/>
          </w:rPr>
          <m:t>k</m:t>
        </m:r>
      </m:oMath>
      <w:r w:rsidRPr="0059124C">
        <w:t xml:space="preserve"> and a number of PSSCH slots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59124C">
        <w:t xml:space="preserve"> interlaces from the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interlaces to slot </w:t>
      </w:r>
      <m:oMath>
        <m:r>
          <w:rPr>
            <w:rFonts w:ascii="Cambria Math" w:hAnsi="Cambria Math"/>
          </w:rPr>
          <m:t>i</m:t>
        </m:r>
      </m:oMath>
      <w:r w:rsidRPr="0059124C">
        <w:t xml:space="preserve"> and sub-channel </w:t>
      </w:r>
      <m:oMath>
        <m:r>
          <w:rPr>
            <w:rFonts w:ascii="Cambria Math" w:hAnsi="Cambria Math"/>
          </w:rPr>
          <m:t>j</m:t>
        </m:r>
      </m:oMath>
      <w:r w:rsidRPr="0059124C">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59124C">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The allocation starts in an ascending order of </w:t>
      </w:r>
      <m:oMath>
        <m:r>
          <w:rPr>
            <w:rFonts w:ascii="Cambria Math" w:hAnsi="Cambria Math"/>
          </w:rPr>
          <m:t>i</m:t>
        </m:r>
      </m:oMath>
      <w:r w:rsidRPr="0059124C">
        <w:t xml:space="preserve"> and continues in an ascending order of </w:t>
      </w:r>
      <m:oMath>
        <m:r>
          <w:rPr>
            <w:rFonts w:ascii="Cambria Math" w:hAnsi="Cambria Math"/>
          </w:rPr>
          <m:t>j</m:t>
        </m:r>
      </m:oMath>
      <w:r w:rsidRPr="0059124C">
        <w:t xml:space="preserve">. The UE expects that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rPr>
          <w:rFonts w:hint="eastAsia"/>
          <w:lang w:eastAsia="ko-KR"/>
        </w:rPr>
        <w:t xml:space="preserve"> </w:t>
      </w:r>
      <w:r w:rsidRPr="0059124C">
        <w:t>is</w:t>
      </w:r>
      <w:r w:rsidRPr="0059124C">
        <w:rPr>
          <w:i/>
        </w:rPr>
        <w:t xml:space="preserve"> </w:t>
      </w:r>
      <w:r w:rsidRPr="0059124C">
        <w:t>a multiple of</w:t>
      </w:r>
      <w:r w:rsidRPr="0059124C">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rPr>
          <w:i/>
        </w:rPr>
        <w:t>.</w:t>
      </w:r>
    </w:p>
    <w:p w14:paraId="144ABE37" w14:textId="0A52909D" w:rsidR="000C6EB7" w:rsidRPr="002C6323" w:rsidRDefault="000C6EB7" w:rsidP="000C6EB7">
      <w:pPr>
        <w:rPr>
          <w:bCs/>
          <w:szCs w:val="21"/>
        </w:rPr>
      </w:pPr>
      <w:r w:rsidRPr="0059124C">
        <w:t xml:space="preserve">For operation with shared spectrum channel access, when </w:t>
      </w:r>
      <w:r w:rsidRPr="0059124C">
        <w:rPr>
          <w:i/>
        </w:rPr>
        <w:t xml:space="preserve">sl-PSFCH-Type = </w:t>
      </w:r>
      <w:r w:rsidR="002D5F43" w:rsidRPr="00BC7538">
        <w:rPr>
          <w:iCs/>
        </w:rPr>
        <w:t>'</w:t>
      </w:r>
      <w:r w:rsidRPr="00BC7538">
        <w:rPr>
          <w:iCs/>
        </w:rPr>
        <w:t>type2</w:t>
      </w:r>
      <w:r w:rsidR="002D5F43" w:rsidRPr="00BC7538">
        <w:rPr>
          <w:iCs/>
        </w:rPr>
        <w:t>'</w:t>
      </w:r>
      <w:r w:rsidRPr="0059124C">
        <w:t xml:space="preserve"> and within RB-set </w:t>
      </w:r>
      <m:oMath>
        <m:r>
          <w:rPr>
            <w:rFonts w:ascii="Cambria Math" w:hAnsi="Cambria Math"/>
          </w:rPr>
          <m:t>k</m:t>
        </m:r>
      </m:oMath>
      <w:r w:rsidRPr="0059124C">
        <w:t>, a UE determines</w:t>
      </w:r>
      <w:r>
        <w:t xml:space="preserve"> </w:t>
      </w:r>
      <w:r w:rsidRPr="0059124C">
        <w:t xml:space="preserve">a subset of PRBs in a first interlace and, based on </w:t>
      </w:r>
      <w:r w:rsidRPr="0059124C">
        <w:rPr>
          <w:i/>
          <w:iCs/>
        </w:rPr>
        <w:t>sl-PSFCH-RB-Set</w:t>
      </w:r>
      <w:r w:rsidR="00BC7538" w:rsidRPr="007C178D">
        <w:rPr>
          <w:i/>
          <w:iCs/>
        </w:rPr>
        <w:t>List</w:t>
      </w:r>
      <w:r w:rsidRPr="0059124C">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a second interlace for </w:t>
      </w:r>
      <w:r>
        <w:t xml:space="preserve">a </w:t>
      </w:r>
      <w:r w:rsidRPr="0059124C">
        <w:t>PSFCH transmission with HARQ-ACK information in a resource pool</w:t>
      </w:r>
      <w:r w:rsidR="00BC7538" w:rsidRPr="007C178D">
        <w:t xml:space="preserve">, or based on </w:t>
      </w:r>
      <w:r w:rsidR="00BC7538" w:rsidRPr="007C178D">
        <w:rPr>
          <w:i/>
          <w:iCs/>
        </w:rPr>
        <w:t>sl-RB-SetPSFCHList</w:t>
      </w:r>
      <w:r w:rsidR="00BC7538" w:rsidRPr="007C178D">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00BC7538" w:rsidRPr="007C178D">
        <w:t xml:space="preserve"> PRBs in a second interlace for a PSFCH transmission with conflict information in a resource pool</w:t>
      </w:r>
      <w:r w:rsidRPr="0059124C">
        <w:rPr>
          <w:iCs/>
        </w:rPr>
        <w:t xml:space="preserve">. </w:t>
      </w:r>
      <w:r w:rsidRPr="0059124C">
        <w:rPr>
          <w:bCs/>
          <w:szCs w:val="21"/>
        </w:rPr>
        <w:t xml:space="preserve">An index of the first interlace is provided by </w:t>
      </w:r>
      <w:r w:rsidRPr="0059124C">
        <w:rPr>
          <w:bCs/>
          <w:i/>
          <w:szCs w:val="21"/>
        </w:rPr>
        <w:t>sl-PSFCH-Type2-CommonInterlace</w:t>
      </w:r>
      <w:r w:rsidRPr="0059124C">
        <w:rPr>
          <w:bCs/>
          <w:szCs w:val="21"/>
        </w:rPr>
        <w:t xml:space="preserve">.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the second interlace are provided by </w:t>
      </w:r>
      <w:r w:rsidRPr="0059124C">
        <w:rPr>
          <w:bCs/>
          <w:i/>
          <w:szCs w:val="21"/>
        </w:rPr>
        <w:t>sl-PSFCH-Type2-DedicatedPRB</w:t>
      </w:r>
      <w:r w:rsidRPr="0059124C">
        <w:t xml:space="preserve"> </w:t>
      </w:r>
      <w:r w:rsidRPr="0059124C">
        <w:rPr>
          <w:iCs/>
        </w:rPr>
        <w:t>where,</w:t>
      </w:r>
      <w:r w:rsidRPr="0059124C">
        <w:rPr>
          <w:bCs/>
          <w:szCs w:val="21"/>
        </w:rPr>
        <w:t xml:space="preserve"> </w:t>
      </w:r>
      <w:r w:rsidRPr="0059124C">
        <w:rPr>
          <w:iCs/>
        </w:rPr>
        <w:t xml:space="preserve">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and for each interlace </w:t>
      </w:r>
      <m:oMath>
        <m:r>
          <w:rPr>
            <w:rFonts w:ascii="Cambria Math" w:hAnsi="Cambria Math"/>
          </w:rPr>
          <m:t>l</m:t>
        </m:r>
      </m:oMath>
      <w:r w:rsidRPr="0059124C">
        <w:t xml:space="preserve">, the UE determines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 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PRB</w:t>
      </w:r>
      <w:r>
        <w:t>s</w:t>
      </w:r>
      <w:r w:rsidRPr="0059124C">
        <w:t xml:space="preserve"> </w:t>
      </w:r>
      <w:r w:rsidRPr="0059124C">
        <w:rPr>
          <w:iCs/>
        </w:rPr>
        <w:t>based on</w:t>
      </w:r>
      <w:r w:rsidRPr="0059124C">
        <w:rPr>
          <w:i/>
          <w:iCs/>
        </w:rPr>
        <w:t xml:space="preserve"> </w:t>
      </w:r>
      <w:r w:rsidR="00BC7538">
        <w:rPr>
          <w:iCs/>
        </w:rPr>
        <w:t xml:space="preserve">the </w:t>
      </w:r>
      <m:oMath>
        <m:r>
          <w:rPr>
            <w:rFonts w:ascii="Cambria Math" w:hAnsi="Cambria Math"/>
          </w:rPr>
          <m:t>n</m:t>
        </m:r>
      </m:oMath>
      <w:r w:rsidR="00BC7538" w:rsidRPr="007C178D">
        <w:rPr>
          <w:iCs/>
        </w:rPr>
        <w:t>-th</w:t>
      </w:r>
      <w:r w:rsidR="00BC7538" w:rsidRPr="007C178D">
        <w:t xml:space="preserve"> indication provided by</w:t>
      </w:r>
      <w:r w:rsidR="00BC7538" w:rsidRPr="007C178D">
        <w:rPr>
          <w:i/>
          <w:iCs/>
        </w:rPr>
        <w:t xml:space="preserve"> sl-PSFCH-RB-SetList</w:t>
      </w:r>
      <w:r w:rsidR="00BC7538" w:rsidRPr="007C178D">
        <w:rPr>
          <w:iCs/>
        </w:rPr>
        <w:t xml:space="preserve"> or </w:t>
      </w:r>
      <w:r w:rsidR="00BC7538" w:rsidRPr="007C178D">
        <w:rPr>
          <w:i/>
        </w:rPr>
        <w:t>sl-RB-SetPSFCH</w:t>
      </w:r>
      <w:r w:rsidR="00BC7538" w:rsidRPr="007C178D">
        <w:rPr>
          <w:i/>
          <w:iCs/>
        </w:rPr>
        <w:t>List</w:t>
      </w:r>
      <w:r w:rsidR="00BC7538" w:rsidRPr="007C178D">
        <w:t xml:space="preserve"> for HARQ-ACK information or conflict information, respectively</w:t>
      </w:r>
      <w:r w:rsidR="00BC7538" w:rsidRPr="007C178D">
        <w:rPr>
          <w:iCs/>
        </w:rPr>
        <w:t xml:space="preserve">. The UE expects that different subsets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00BC7538" w:rsidRPr="007C178D">
        <w:t xml:space="preserve"> PRBs are determined for conflict information and HARQ-ACK information</w:t>
      </w:r>
      <w:r w:rsidRPr="0059124C">
        <w:rPr>
          <w:iCs/>
        </w:rPr>
        <w:t xml:space="preserve">. </w:t>
      </w:r>
      <w:r w:rsidRPr="0059124C">
        <w:t>The UE expects that</w:t>
      </w:r>
      <w:r w:rsidRPr="0059124C">
        <w:rPr>
          <w:iCs/>
        </w:rPr>
        <w:t xml:space="preserve">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is a multiple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For interlace </w:t>
      </w:r>
      <m:oMath>
        <m:r>
          <w:rPr>
            <w:rFonts w:ascii="Cambria Math" w:hAnsi="Cambria Math"/>
          </w:rPr>
          <m:t>l</m:t>
        </m:r>
      </m:oMath>
      <w:r w:rsidRPr="0059124C">
        <w:t xml:space="preserve">, the UE determines a PRB subset with index </w:t>
      </w:r>
      <m:oMath>
        <m:r>
          <w:rPr>
            <w:rFonts w:ascii="Cambria Math" w:hAnsi="Cambria Math"/>
          </w:rPr>
          <m:t>s</m:t>
        </m:r>
      </m:oMath>
      <w:r w:rsidRPr="0059124C">
        <w:t xml:space="preserve"> to </w:t>
      </w:r>
      <w:r w:rsidRPr="002C6323">
        <w:t xml:space="preserve">include PRBs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m:t>
            </m:r>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⋅s+1</m:t>
            </m:r>
            <m:r>
              <m:rPr>
                <m:sty m:val="p"/>
              </m:rPr>
              <w:rPr>
                <w:rFonts w:ascii="Cambria Math" w:hAnsi="Cambria Math"/>
              </w:rPr>
              <m:t xml:space="preserve">, …,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-1</m:t>
            </m:r>
          </m:e>
        </m:d>
      </m:oMath>
      <w:r w:rsidRPr="002C6323">
        <w:t xml:space="preserve">, </w:t>
      </w:r>
      <m:oMath>
        <m:r>
          <w:rPr>
            <w:rFonts w:ascii="Cambria Math" w:hAnsi="Cambria Math"/>
          </w:rPr>
          <m:t>0≤s≤</m:t>
        </m:r>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-1</m:t>
        </m:r>
      </m:oMath>
      <w:r w:rsidRPr="002C6323">
        <w:t xml:space="preserve">. The UE determines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2C6323">
        <w:t xml:space="preserve"> PRB subsets by ordering the PRB subsets first in an ascending order of PRB subset index within an interlace and second in ascending order of interlace index. 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2C6323">
        <w:t xml:space="preserve"> sub-channels in RB-set </w:t>
      </w:r>
      <m:oMath>
        <m:r>
          <w:rPr>
            <w:rFonts w:ascii="Cambria Math" w:hAnsi="Cambria Math"/>
          </w:rPr>
          <m:t>k</m:t>
        </m:r>
      </m:oMath>
      <w:r w:rsidRPr="002C6323">
        <w:t xml:space="preserve"> and a number of slots for PSSCH transmissions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+1, …,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2C6323">
        <w:t xml:space="preserve"> PRB subsets from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2C6323">
        <w:t xml:space="preserve"> PRB subsets to slot </w:t>
      </w:r>
      <m:oMath>
        <m:r>
          <w:rPr>
            <w:rFonts w:ascii="Cambria Math" w:hAnsi="Cambria Math"/>
          </w:rPr>
          <m:t>i</m:t>
        </m:r>
      </m:oMath>
      <w:r w:rsidRPr="002C6323">
        <w:t xml:space="preserve"> among the slots for PSSCH transmissions that are associated with the slot and sub-channel </w:t>
      </w:r>
      <m:oMath>
        <m:r>
          <w:rPr>
            <w:rFonts w:ascii="Cambria Math" w:hAnsi="Cambria Math"/>
          </w:rPr>
          <m:t>j</m:t>
        </m:r>
      </m:oMath>
      <w:r w:rsidRPr="002C6323">
        <w:t xml:space="preserve"> for PSFCH transmissions,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2C6323">
        <w:t xml:space="preserve"> and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2C6323">
        <w:t xml:space="preserve">. The allocation starts in an ascending order of </w:t>
      </w:r>
      <m:oMath>
        <m:r>
          <w:rPr>
            <w:rFonts w:ascii="Cambria Math" w:hAnsi="Cambria Math"/>
          </w:rPr>
          <m:t>i</m:t>
        </m:r>
      </m:oMath>
      <w:r w:rsidRPr="002C6323">
        <w:t xml:space="preserve"> and continues in an ascending order of </w:t>
      </w:r>
      <m:oMath>
        <m:r>
          <w:rPr>
            <w:rFonts w:ascii="Cambria Math" w:hAnsi="Cambria Math"/>
          </w:rPr>
          <m:t>j</m:t>
        </m:r>
      </m:oMath>
      <w:r w:rsidRPr="002C6323">
        <w:t xml:space="preserve">. The UE expects that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2C6323">
        <w:rPr>
          <w:rFonts w:hint="eastAsia"/>
          <w:lang w:eastAsia="ko-KR"/>
        </w:rPr>
        <w:t xml:space="preserve"> </w:t>
      </w:r>
      <w:r w:rsidRPr="002C6323">
        <w:t>is</w:t>
      </w:r>
      <w:r w:rsidRPr="002C6323">
        <w:rPr>
          <w:i/>
        </w:rPr>
        <w:t xml:space="preserve"> </w:t>
      </w:r>
      <w:r w:rsidRPr="002C6323">
        <w:t>a multiple of</w:t>
      </w:r>
      <w:r w:rsidRPr="002C6323">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rPr>
          <w:i/>
        </w:rPr>
        <w:t>.</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00B00DBE" w:rsidR="00E21265" w:rsidRDefault="000C6EB7" w:rsidP="00E21265">
      <w:r w:rsidRPr="0059124C">
        <w:t xml:space="preserve">For operation without shared spectrum channel access, </w:t>
      </w:r>
      <w:r w:rsidR="00562338">
        <w:t>a</w:t>
      </w:r>
      <w:r w:rsidR="00E21265">
        <w:t xml:space="preserve"> UE determines a number of PSFCH resources available for multiplexing HARQ-ACK </w:t>
      </w:r>
      <w:r w:rsidR="00682BAB" w:rsidRPr="005B0583">
        <w:t xml:space="preserve">or conflict </w:t>
      </w:r>
      <w:r w:rsidR="00E21265">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rsidR="00E21265">
        <w:t xml:space="preserve">and, based on an indication by </w:t>
      </w:r>
      <w:r w:rsidR="00CD415F">
        <w:rPr>
          <w:i/>
        </w:rPr>
        <w:t>sl-PSFCH-CandidateResourceType</w:t>
      </w:r>
      <w:r w:rsidR="00E21265">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lastRenderedPageBreak/>
        <w:t>-</w:t>
      </w:r>
      <w:r w:rsidRPr="007053C7">
        <w:tab/>
      </w:r>
      <w:r w:rsidRPr="007053C7">
        <w:rPr>
          <w:lang w:val="en-US"/>
        </w:rPr>
        <w:t xml:space="preserve">for conflict information, the corresponding PSSCH is determined based on </w:t>
      </w:r>
      <w:r w:rsidR="002B1778">
        <w:rPr>
          <w:i/>
          <w:iCs/>
        </w:rPr>
        <w:t>sl-PSFCH-Occasion</w:t>
      </w:r>
    </w:p>
    <w:p w14:paraId="51EDC407" w14:textId="7FF406BF"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w:t>
      </w:r>
    </w:p>
    <w:p w14:paraId="3833DFD6" w14:textId="77777777" w:rsidR="00562338" w:rsidRPr="00562338" w:rsidRDefault="00562338" w:rsidP="00562338">
      <w:r w:rsidRPr="00562338">
        <w:t xml:space="preserve">For operation with shared spectrum channel access and for </w:t>
      </w:r>
      <w:r w:rsidRPr="00562338">
        <w:rPr>
          <w:iCs/>
        </w:rPr>
        <w:t xml:space="preserve">the </w:t>
      </w:r>
      <m:oMath>
        <m:r>
          <w:rPr>
            <w:rFonts w:ascii="Cambria Math" w:hAnsi="Cambria Math"/>
          </w:rPr>
          <m:t>n</m:t>
        </m:r>
      </m:oMath>
      <w:r w:rsidRPr="00562338">
        <w:rPr>
          <w:iCs/>
        </w:rPr>
        <w:t>-th candidate PSFCH transmission occasion,</w:t>
      </w:r>
      <w:r w:rsidRPr="00562338">
        <w:t xml:space="preserve">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is a number of cyclic shift pairs for the resource pool provided by </w:t>
      </w:r>
      <w:r w:rsidRPr="00562338">
        <w:rPr>
          <w:i/>
        </w:rPr>
        <w:t>sl-NumMuxCS-Pair</w:t>
      </w:r>
      <w:r w:rsidRPr="00562338">
        <w:t xml:space="preserve"> and, based on an indication by </w:t>
      </w:r>
      <w:r w:rsidRPr="00562338">
        <w:rPr>
          <w:i/>
        </w:rPr>
        <w:t>sl-PSFCH-CandidateResourceType</w:t>
      </w:r>
    </w:p>
    <w:p w14:paraId="391EDB53" w14:textId="77777777" w:rsidR="00562338" w:rsidRPr="00562338" w:rsidRDefault="00562338" w:rsidP="00562338">
      <w:pPr>
        <w:pStyle w:val="B1"/>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startSubCH</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rsidRPr="00562338">
        <w:t xml:space="preserve">, </w:t>
      </w:r>
      <m:oMath>
        <m:r>
          <w:rPr>
            <w:rFonts w:ascii="Cambria Math" w:hAnsi="Cambria Math"/>
          </w:rPr>
          <m:t>M=</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62338">
        <w:rPr>
          <w:lang w:val="en-US"/>
        </w:rPr>
        <w:t>, and the</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interlaces</w:t>
      </w:r>
      <w:r w:rsidRPr="00562338">
        <w:t xml:space="preserve"> </w:t>
      </w:r>
      <w:r w:rsidRPr="00562338">
        <w:rPr>
          <w:lang w:val="en-US"/>
        </w:rPr>
        <w:t xml:space="preserve">or PRB subsets </w:t>
      </w:r>
      <w:r w:rsidRPr="00562338">
        <w:t xml:space="preserve">are </w:t>
      </w:r>
      <w:r w:rsidRPr="00562338">
        <w:rPr>
          <w:rFonts w:eastAsia="Malgun Gothic"/>
        </w:rPr>
        <w:t xml:space="preserve">associated with the lowest sub-channel index </w:t>
      </w:r>
      <w:r w:rsidRPr="00562338">
        <w:rPr>
          <w:rFonts w:eastAsia="Malgun Gothic"/>
          <w:lang w:val="en-US"/>
        </w:rPr>
        <w:t xml:space="preserve">within the RB-set with smallest index </w:t>
      </w:r>
      <w:r w:rsidRPr="00562338">
        <w:rPr>
          <w:rFonts w:eastAsia="Malgun Gothic"/>
        </w:rPr>
        <w:t>of the corresponding PSSCH</w:t>
      </w:r>
      <w:r w:rsidRPr="00562338">
        <w:t xml:space="preserve"> </w:t>
      </w:r>
    </w:p>
    <w:p w14:paraId="6FD0DD09" w14:textId="77777777" w:rsidR="00562338" w:rsidRPr="00562338" w:rsidRDefault="00562338" w:rsidP="00562338">
      <w:pPr>
        <w:pStyle w:val="B1"/>
        <w:rPr>
          <w:lang w:val="en-US"/>
        </w:rPr>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allocSubCH</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w:t>
      </w:r>
      <w:r w:rsidRPr="00562338">
        <w:t xml:space="preserve">and </w:t>
      </w:r>
      <m:oMath>
        <m:r>
          <w:rPr>
            <w:rFonts w:ascii="Cambria Math" w:hAnsi="Cambria Math"/>
          </w:rPr>
          <m:t>M=</m:t>
        </m:r>
        <m:nary>
          <m:naryPr>
            <m:chr m:val="∑"/>
            <m:limLoc m:val="undOvr"/>
            <m:supHide m:val="1"/>
            <m:ctrlPr>
              <w:rPr>
                <w:rFonts w:ascii="Cambria Math" w:hAnsi="Cambria Math"/>
                <w:i/>
              </w:rPr>
            </m:ctrlPr>
          </m:naryPr>
          <m:sub>
            <m:r>
              <w:rPr>
                <w:rFonts w:ascii="Cambria Math"/>
              </w:rPr>
              <m:t>k</m:t>
            </m:r>
          </m:sub>
          <m:sup/>
          <m:e>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e>
        </m:nary>
      </m:oMath>
      <w:r w:rsidRPr="00562338">
        <w:rPr>
          <w:lang w:val="en-US"/>
        </w:rPr>
        <w:t xml:space="preserve"> where the sum is over all RB-sets including resources for the corresponding PSSCH, and </w:t>
      </w:r>
      <w:r w:rsidRPr="00562338">
        <w:t xml:space="preserve">the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combinations of interlaces and RB-sets or PRB subsets are associated with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sub-channels of the corresponding PSSCH</w:t>
      </w:r>
    </w:p>
    <w:p w14:paraId="3ABC92F6" w14:textId="77777777" w:rsidR="00562338" w:rsidRPr="00562338" w:rsidRDefault="00562338" w:rsidP="00562338">
      <w:pPr>
        <w:pStyle w:val="B1"/>
      </w:pPr>
      <w:r w:rsidRPr="00562338">
        <w:t>-</w:t>
      </w:r>
      <w:r w:rsidRPr="00562338">
        <w:tab/>
      </w:r>
      <w:r w:rsidRPr="00562338">
        <w:rPr>
          <w:lang w:val="en-US"/>
        </w:rPr>
        <w:t xml:space="preserve">for conflict information, the corresponding PSSCH is determined based on </w:t>
      </w:r>
      <w:r w:rsidRPr="00562338">
        <w:rPr>
          <w:i/>
          <w:iCs/>
        </w:rPr>
        <w:t>sl-PSFCH-Occasion</w:t>
      </w:r>
    </w:p>
    <w:p w14:paraId="6F5EC866" w14:textId="29B3DF92" w:rsidR="00562338" w:rsidRPr="00562338" w:rsidRDefault="00562338" w:rsidP="00562338">
      <w:r w:rsidRPr="00562338">
        <w:t xml:space="preserve">The PSFCH resources are first indexed according to an ascending order of the interlace </w:t>
      </w:r>
      <w:r w:rsidRPr="00562338">
        <w:rPr>
          <w:lang w:val="en-US"/>
        </w:rPr>
        <w:t xml:space="preserve">or PRB subset </w:t>
      </w:r>
      <w:r w:rsidRPr="00562338">
        <w:t xml:space="preserve">index, second according to an ascending order of the RB-set index,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cyclic shift pairs. </w:t>
      </w:r>
      <w:r w:rsidRPr="00562338">
        <w:rPr>
          <w:lang w:eastAsia="ja-JP"/>
        </w:rPr>
        <w:t xml:space="preserve">The UE applies CP extension to the first symbol of a PSFCH and within the first one or two symbols before the first symbol of the PSFCH according to an index [4, TS 38.211] provided by </w:t>
      </w:r>
      <w:r w:rsidRPr="00562338">
        <w:rPr>
          <w:i/>
          <w:iCs/>
          <w:lang w:eastAsia="ja-JP"/>
        </w:rPr>
        <w:t>sl-CP-Extension-PSFCH</w:t>
      </w:r>
      <w:r w:rsidRPr="00562338">
        <w:rPr>
          <w:lang w:eastAsia="ja-JP"/>
        </w:rPr>
        <w:t>.</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6C57E5CB" w14:textId="56E5FE64" w:rsidR="00562338" w:rsidRPr="007C6266" w:rsidRDefault="00562338" w:rsidP="00562338">
      <w:r w:rsidRPr="007C6266">
        <w:t xml:space="preserve">For operation with shared spectrum channel access, when </w:t>
      </w:r>
      <w:r w:rsidRPr="007C6266">
        <w:rPr>
          <w:i/>
        </w:rPr>
        <w:t xml:space="preserve">sl-PSFCH-Type = </w:t>
      </w:r>
      <w:r w:rsidR="002D5F43">
        <w:rPr>
          <w:i/>
        </w:rPr>
        <w:t>'</w:t>
      </w:r>
      <w:r w:rsidRPr="007C6266">
        <w:rPr>
          <w:i/>
        </w:rPr>
        <w:t>type2</w:t>
      </w:r>
      <w:r w:rsidR="002D5F43">
        <w:rPr>
          <w:i/>
        </w:rPr>
        <w:t>'</w:t>
      </w:r>
      <w:r w:rsidRPr="007C6266">
        <w:rPr>
          <w:iCs/>
        </w:rPr>
        <w:t>, a</w:t>
      </w:r>
      <w:r w:rsidRPr="007C6266">
        <w:t xml:space="preserve">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in the first interlace is excluded from the resources for a PSFCH transmission, if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|≤5</m:t>
        </m:r>
      </m:oMath>
      <w:r w:rsidRPr="007C6266">
        <w:t xml:space="preserve"> for </w:t>
      </w:r>
      <m:oMath>
        <m:r>
          <w:rPr>
            <w:rFonts w:ascii="Cambria Math" w:hAnsi="Cambria Math"/>
          </w:rPr>
          <m:t>μ=0</m:t>
        </m:r>
      </m:oMath>
      <w:r w:rsidRPr="007C6266">
        <w:t xml:space="preserve"> 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|≤2</m:t>
        </m:r>
      </m:oMath>
      <w:r w:rsidRPr="007C6266">
        <w:t xml:space="preserve"> for </w:t>
      </w:r>
      <m:oMath>
        <m:r>
          <w:rPr>
            <w:rFonts w:ascii="Cambria Math" w:hAnsi="Cambria Math"/>
          </w:rPr>
          <m:t>μ=1</m:t>
        </m:r>
      </m:oMath>
      <w:r w:rsidRPr="007C6266">
        <w:t xml:space="preserve"> for any PRB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Pr="007C6266">
        <w:t xml:space="preserve"> in the PRB subset</w:t>
      </w:r>
      <w:r w:rsidRPr="007C6266">
        <w:rPr>
          <w:rFonts w:hint="eastAsia"/>
          <w:lang w:eastAsia="zh-CN"/>
        </w:rPr>
        <w:t xml:space="preserve"> when</w:t>
      </w:r>
      <w:r w:rsidRPr="007C6266">
        <w:t xml:space="preserve"> the PRB subset is selected for PSFCH transmission, and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≥88</m:t>
        </m:r>
      </m:oMath>
      <w:r w:rsidRPr="007C6266">
        <w:t xml:space="preserve"> for </w:t>
      </w:r>
      <m:oMath>
        <m:r>
          <w:rPr>
            <w:rFonts w:ascii="Cambria Math" w:hAnsi="Cambria Math"/>
          </w:rPr>
          <m:t>μ=0</m:t>
        </m:r>
      </m:oMath>
      <w:r w:rsidRPr="007C6266">
        <w:t xml:space="preserve"> or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≥44</m:t>
        </m:r>
      </m:oMath>
      <w:r w:rsidRPr="007C6266">
        <w:t xml:space="preserve"> for </w:t>
      </w:r>
      <m:oMath>
        <m:r>
          <w:rPr>
            <w:rFonts w:ascii="Cambria Math" w:hAnsi="Cambria Math"/>
          </w:rPr>
          <m:t>μ=1</m:t>
        </m:r>
      </m:oMath>
      <w:r w:rsidRPr="007C6266">
        <w:t xml:space="preserve">, where PRB </w:t>
      </w:r>
      <m:oMath>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oMath>
      <w:r w:rsidRPr="007C6266">
        <w:t xml:space="preserve"> and PRB </w:t>
      </w:r>
      <m:oMath>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oMath>
      <w:r w:rsidRPr="007C6266">
        <w:t xml:space="preserve"> are the largest and smallest PRB indexes, respectively, in the resources for the PSFCH transmission assuming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is excluded.</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BE0229"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BE0229"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lastRenderedPageBreak/>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13"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13"/>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lastRenderedPageBreak/>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39B0FEE5" w14:textId="77777777" w:rsidR="00A463CE"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p>
    <w:p w14:paraId="6E3F23AC" w14:textId="6B52E7EB" w:rsidR="00083A49" w:rsidRDefault="00A463CE" w:rsidP="00A463CE">
      <w:pPr>
        <w:pStyle w:val="B2"/>
        <w:rPr>
          <w:lang w:val="en-US"/>
        </w:rPr>
      </w:pPr>
      <w:r>
        <w:rPr>
          <w:lang w:val="en-US"/>
        </w:rPr>
        <w:t>-</w:t>
      </w:r>
      <w:r>
        <w:rPr>
          <w:lang w:val="en-US"/>
        </w:rPr>
        <w:tab/>
        <w:t xml:space="preserve">for operation without shared spectrum channel access, </w:t>
      </w:r>
      <w:r w:rsidR="00083A49" w:rsidRPr="005B0583">
        <w:t xml:space="preserve">the UE transmits the PSFCH in a first slot that includes PSFCH resources and is at least a number of slots, provided by </w:t>
      </w:r>
      <w:r w:rsidR="00083A49" w:rsidRPr="005B0583">
        <w:rPr>
          <w:i/>
          <w:iCs/>
        </w:rPr>
        <w:t>sl-</w:t>
      </w:r>
      <w:r w:rsidR="00083A49" w:rsidRPr="005B0583">
        <w:rPr>
          <w:i/>
        </w:rPr>
        <w:t>MinTimeGapPSFCH</w:t>
      </w:r>
      <w:r w:rsidR="00083A49">
        <w:rPr>
          <w:lang w:val="en-US"/>
        </w:rPr>
        <w:t>, of</w:t>
      </w:r>
      <w:r w:rsidR="00083A49" w:rsidRPr="005B0583">
        <w:t xml:space="preserve"> the resource pool </w:t>
      </w:r>
      <w:r w:rsidR="00083A49" w:rsidRPr="005B0583">
        <w:rPr>
          <w:lang w:val="en-US"/>
        </w:rPr>
        <w:t>after</w:t>
      </w:r>
      <w:r w:rsidR="00083A49" w:rsidRPr="005B0583">
        <w:t xml:space="preserve"> </w:t>
      </w:r>
      <w:r w:rsidR="00083A49" w:rsidRPr="005B0583">
        <w:rPr>
          <w:lang w:val="en-US"/>
        </w:rPr>
        <w:t>a slot of a PSCCH reception that provides the SCI format 1-A</w:t>
      </w:r>
      <w:r w:rsidR="00083A49" w:rsidRPr="005B0583">
        <w:t>.</w:t>
      </w:r>
      <w:r w:rsidR="00083A49"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00083A49"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00083A49" w:rsidRPr="005B0583">
        <w:rPr>
          <w:lang w:val="en-US"/>
        </w:rPr>
        <w:t>.</w:t>
      </w:r>
    </w:p>
    <w:p w14:paraId="10E6EA00" w14:textId="75EEF0F4" w:rsidR="00A463CE" w:rsidRPr="00A463CE" w:rsidRDefault="00A463CE" w:rsidP="00A463CE">
      <w:pPr>
        <w:pStyle w:val="B2"/>
        <w:rPr>
          <w:lang w:val="en-US"/>
        </w:rPr>
      </w:pPr>
      <w:r w:rsidRPr="00A463CE">
        <w:rPr>
          <w:lang w:val="en-US"/>
        </w:rPr>
        <w:t>-</w:t>
      </w:r>
      <w:r w:rsidRPr="00A463CE">
        <w:rPr>
          <w:lang w:val="en-US"/>
        </w:rPr>
        <w:tab/>
        <w:t xml:space="preserve">for operation with shared spectrum channel access, </w:t>
      </w:r>
      <w:r w:rsidRPr="00A463CE">
        <w:t xml:space="preserve">the UE can attempt to transmit the PSFCH over a number of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provided by </w:t>
      </w:r>
      <w:r w:rsidRPr="00A463CE">
        <w:rPr>
          <w:i/>
        </w:rPr>
        <w:t xml:space="preserve">sl-candidatePSFCH-Occasions </w:t>
      </w:r>
      <w:r w:rsidRPr="00A463CE">
        <w:t>and indexed from 1 to</w:t>
      </w:r>
      <w:r w:rsidRPr="00A463CE">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rPr>
          <w:iCs/>
        </w:rPr>
        <w:t xml:space="preserve"> </w:t>
      </w:r>
      <w:r w:rsidRPr="00A463CE">
        <w:t xml:space="preserve">in ascending order in time, that include PSFCH resources and are at least a number of slots, provided by </w:t>
      </w:r>
      <w:r w:rsidRPr="00A463CE">
        <w:rPr>
          <w:i/>
          <w:iCs/>
        </w:rPr>
        <w:t>sl-</w:t>
      </w:r>
      <w:r w:rsidRPr="00A463CE">
        <w:rPr>
          <w:i/>
        </w:rPr>
        <w:t>MinTimeGapPSFCH</w:t>
      </w:r>
      <w:r w:rsidRPr="00A463CE">
        <w:t xml:space="preserve">, of the resource pool after a last slot of a PSCCH reception that provides the SCI format 1-A. If the PSFCH resource is in a slot within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that is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A463CE">
        <w:t xml:space="preserve"> slots before the resource associated with conflict information, the UE can attempt to transmit the PSFCH with conflict information in the slot; otherwise, the UE does not transmit the PSFCH with conflict information in the slot.</w:t>
      </w:r>
    </w:p>
    <w:p w14:paraId="44F17C74" w14:textId="77777777" w:rsidR="00A463CE"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p>
    <w:p w14:paraId="509DBE16" w14:textId="7FF9DC9C" w:rsidR="00083A49" w:rsidRDefault="00A463CE" w:rsidP="00A463CE">
      <w:pPr>
        <w:pStyle w:val="B2"/>
      </w:pPr>
      <w:r>
        <w:t>-</w:t>
      </w:r>
      <w:r>
        <w:tab/>
        <w:t xml:space="preserve">for operation without shared spectrum channel access, </w:t>
      </w:r>
      <w:r w:rsidR="00083A49" w:rsidRPr="005B0583">
        <w:t xml:space="preserve">the UE transmits the PSFCH in a latest slot that includes PSFCH resources and is at least </w:t>
      </w:r>
      <m:oMath>
        <m:sSub>
          <m:sSubPr>
            <m:ctrlPr>
              <w:rPr>
                <w:rFonts w:ascii="Cambria Math" w:hAnsi="Cambria Math"/>
                <w:i/>
                <w:iCs/>
              </w:rPr>
            </m:ctrlPr>
          </m:sSubPr>
          <m:e>
            <m:r>
              <w:rPr>
                <w:rFonts w:ascii="Cambria Math" w:hAnsi="Cambria Math"/>
              </w:rPr>
              <m:t>T</m:t>
            </m:r>
          </m:e>
          <m:sub>
            <m:r>
              <w:rPr>
                <w:rFonts w:ascii="Cambria Math" w:hAnsi="Cambria Math"/>
              </w:rPr>
              <m:t>3</m:t>
            </m:r>
          </m:sub>
        </m:sSub>
      </m:oMath>
      <w:r w:rsidR="00083A49" w:rsidRPr="005B0583">
        <w:t xml:space="preserve"> </w:t>
      </w:r>
      <w:r w:rsidR="00083A49">
        <w:t xml:space="preserve">slots </w:t>
      </w:r>
      <w:r w:rsidR="004226AF" w:rsidRPr="004F3EC4">
        <w:rPr>
          <w:rFonts w:hint="eastAsia"/>
          <w:lang w:eastAsia="zh-CN"/>
        </w:rPr>
        <w:t xml:space="preserve">of the resource pool </w:t>
      </w:r>
      <w:r w:rsidR="00083A49" w:rsidRPr="005B0583">
        <w:t>before a slot of the resource associated with conflict information. The PSFCH resource is in a slot that is at least</w:t>
      </w:r>
      <w:r w:rsidR="00B26273">
        <w:t xml:space="preserve"> </w:t>
      </w:r>
      <w:bookmarkStart w:id="914" w:name="_Hlk99744670"/>
      <w:r w:rsidR="00B26273" w:rsidRPr="007053C7">
        <w:rPr>
          <w:rFonts w:cs="Times"/>
          <w:i/>
        </w:rPr>
        <w:t>sl-MinTimeGapPSFCH</w:t>
      </w:r>
      <w:bookmarkEnd w:id="914"/>
      <w:r w:rsidR="00083A49" w:rsidRPr="005B0583">
        <w:t xml:space="preserve"> slots after a slot of a PSCCH reception that provides the SCI format 1-A</w:t>
      </w:r>
      <w:r w:rsidR="00B26273" w:rsidRPr="007053C7">
        <w:t>; otherwise, the UE does not transmit the PSFCH with conflict information</w:t>
      </w:r>
      <w:r w:rsidR="00B26273">
        <w:t>.</w:t>
      </w:r>
    </w:p>
    <w:p w14:paraId="26A10F0B" w14:textId="704993A0" w:rsidR="00A463CE" w:rsidRDefault="00A463CE" w:rsidP="00A463CE">
      <w:pPr>
        <w:pStyle w:val="B2"/>
      </w:pPr>
      <w:r w:rsidRPr="00A463CE">
        <w:t>-</w:t>
      </w:r>
      <w:r w:rsidRPr="00A463CE">
        <w:tab/>
        <w:t xml:space="preserve">for operation with shared spectrum channel access, the UE can attempt to transmit the PSFCH over a latest number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provided by </w:t>
      </w:r>
      <w:r w:rsidRPr="00A463CE">
        <w:rPr>
          <w:i/>
        </w:rPr>
        <w:t>sl-candidatePSFCH-Occasions</w:t>
      </w:r>
      <w:r w:rsidRPr="00A463CE">
        <w:t xml:space="preserve"> and indexed from 1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in ascending order in time, that include PSFCH resources and are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A463CE">
        <w:t xml:space="preserve"> slots </w:t>
      </w:r>
      <w:r w:rsidRPr="00A463CE">
        <w:rPr>
          <w:rFonts w:hint="eastAsia"/>
        </w:rPr>
        <w:t xml:space="preserve">of the resource pool </w:t>
      </w:r>
      <w:r w:rsidRPr="00A463CE">
        <w:t xml:space="preserve">before a slot of the resource associated with conflict information. If the PSFCH resource is in a slot that is at least </w:t>
      </w:r>
      <w:r w:rsidRPr="00A463CE">
        <w:rPr>
          <w:i/>
        </w:rPr>
        <w:t>sl-MinTimeGapPSFCH</w:t>
      </w:r>
      <w:r w:rsidRPr="00A463CE">
        <w:t xml:space="preserve"> slots after a slot of a PSCCH reception that provides the SCI format 1-A, the UE can attempt to transmit the PSFCH with conflict information in the slot; otherwise, the UE does not transmit the PSFCH with conflict information in the slot.</w:t>
      </w:r>
    </w:p>
    <w:p w14:paraId="2987D4D9" w14:textId="77777777" w:rsidR="00083A49" w:rsidRPr="005B0583" w:rsidRDefault="00083A49" w:rsidP="00083A49">
      <w:pPr>
        <w:pStyle w:val="Heading3"/>
        <w:rPr>
          <w:rFonts w:eastAsia="Malgun Gothic"/>
        </w:rPr>
      </w:pPr>
      <w:bookmarkStart w:id="915" w:name="_Toc45699243"/>
      <w:bookmarkStart w:id="916" w:name="_Toc83289715"/>
      <w:bookmarkStart w:id="917" w:name="_Toc156237262"/>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17"/>
      <w:r w:rsidRPr="005B0583" w:rsidDel="00CB3973">
        <w:rPr>
          <w:rFonts w:eastAsia="Malgun Gothic"/>
        </w:rPr>
        <w:t xml:space="preserve"> </w:t>
      </w:r>
      <w:bookmarkEnd w:id="915"/>
      <w:bookmarkEnd w:id="916"/>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w:t>
      </w:r>
      <w:r w:rsidRPr="005F1AB1">
        <w:rPr>
          <w:rFonts w:eastAsiaTheme="minorEastAsia"/>
        </w:rPr>
        <w:lastRenderedPageBreak/>
        <w:t xml:space="preserve">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16D2E5F5"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w:t>
      </w:r>
      <w:r w:rsidR="00704CDD" w:rsidRPr="007C178D">
        <w:rPr>
          <w:rFonts w:eastAsiaTheme="minorEastAsia"/>
        </w:rPr>
        <w:t xml:space="preserve">For operation with shared spectrum channel access, the </w:t>
      </w:r>
      <w:r w:rsidR="00704CDD" w:rsidRPr="007C178D">
        <w:rPr>
          <w:bCs/>
        </w:rPr>
        <w:t xml:space="preserve">UE </w:t>
      </w:r>
      <w:r w:rsidR="00704CDD" w:rsidRPr="007C178D">
        <w:rPr>
          <w:rFonts w:eastAsiaTheme="minorEastAsia"/>
        </w:rPr>
        <w:t xml:space="preserve">attempts to receive PSFCH on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sidRPr="007C178D">
        <w:rPr>
          <w:bCs/>
        </w:rPr>
        <w:t xml:space="preserve"> PSFCH occasion(s), as described in clause 16.3.0, until the UE detects one PSFCH </w:t>
      </w:r>
      <w:r w:rsidR="00704CDD">
        <w:rPr>
          <w:bCs/>
        </w:rPr>
        <w:t xml:space="preserve">from each UE expected to transmit a PSFCH, </w:t>
      </w:r>
      <w:r w:rsidR="00704CDD" w:rsidRPr="007C178D">
        <w:rPr>
          <w:bCs/>
        </w:rPr>
        <w:t xml:space="preserve">or the UE attempts to receive PSFCH on all the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sidRPr="007C178D">
        <w:rPr>
          <w:bCs/>
        </w:rPr>
        <w:t xml:space="preserve"> PSFCH occasion(s).</w:t>
      </w:r>
      <w:r w:rsidR="00704CDD" w:rsidRPr="007C178D">
        <w:rPr>
          <w:rFonts w:eastAsiaTheme="minorEastAsia"/>
        </w:rPr>
        <w:t xml:space="preserve"> </w:t>
      </w:r>
      <w:r w:rsidRPr="005F1AB1">
        <w:rPr>
          <w:rFonts w:eastAsiaTheme="minorEastAsia"/>
        </w:rPr>
        <w:t xml:space="preserve">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3F3D9EA2"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r w:rsidR="00704CDD">
        <w:rPr>
          <w:lang w:val="en-US" w:eastAsia="zh-CN"/>
        </w:rPr>
        <w:t>for operation without shared spectrum channel access,</w:t>
      </w:r>
      <w:r w:rsidR="00704CDD" w:rsidRPr="005F1AB1">
        <w:rPr>
          <w:lang w:eastAsia="zh-CN"/>
        </w:rPr>
        <w:t xml:space="preserve"> </w:t>
      </w:r>
      <w:r w:rsidR="00704CDD">
        <w:rPr>
          <w:lang w:val="en-US" w:eastAsia="zh-CN"/>
        </w:rPr>
        <w:t xml:space="preserve">or from the PSFCH reception(s) on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Pr>
          <w:rFonts w:eastAsia="MS Mincho"/>
        </w:rPr>
        <w:t xml:space="preserve"> PSFCH reception occasion(s),</w:t>
      </w:r>
      <w:r w:rsidR="00704CDD">
        <w:rPr>
          <w:rFonts w:eastAsia="MS Mincho"/>
          <w:lang w:val="en-US"/>
        </w:rPr>
        <w:t xml:space="preserve"> as described in clause 16.3.0, for operation with shared spectrum channel access</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18"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Default="00063793" w:rsidP="00063793">
      <w:pPr>
        <w:rPr>
          <w:i/>
        </w:rPr>
      </w:pPr>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A46FE49" w14:textId="03902010" w:rsidR="00704CDD" w:rsidRPr="00704CDD" w:rsidRDefault="00704CDD" w:rsidP="00704CDD">
      <w:pPr>
        <w:pStyle w:val="B1"/>
      </w:pPr>
      <w:r w:rsidRPr="00704CDD">
        <w:t>-</w:t>
      </w:r>
      <w:r w:rsidRPr="00704CDD">
        <w:tab/>
        <w:t xml:space="preserve">if </w:t>
      </w:r>
      <w:r w:rsidRPr="00704CDD">
        <w:rPr>
          <w:lang w:eastAsia="zh-CN"/>
        </w:rPr>
        <w:t>sl-</w:t>
      </w:r>
      <w:r w:rsidRPr="00704CDD">
        <w:t xml:space="preserve">PSFCH-Occasion = </w:t>
      </w:r>
      <w:r>
        <w:rPr>
          <w:lang w:val="en-GB"/>
        </w:rPr>
        <w:t>'</w:t>
      </w:r>
      <w:r w:rsidRPr="00704CDD">
        <w:t>0</w:t>
      </w:r>
      <w:r>
        <w:rPr>
          <w:lang w:val="en-GB"/>
        </w:rPr>
        <w:t>'</w:t>
      </w:r>
      <w:r w:rsidRPr="00704CDD">
        <w:t xml:space="preserve">, </w:t>
      </w:r>
    </w:p>
    <w:p w14:paraId="6095EABE" w14:textId="6D5D7A0D" w:rsidR="00704CDD" w:rsidRPr="00704CDD" w:rsidRDefault="00704CDD" w:rsidP="00704CDD">
      <w:pPr>
        <w:pStyle w:val="B2"/>
      </w:pPr>
      <w:r w:rsidRPr="00704CDD">
        <w:rPr>
          <w:lang w:val="en-US"/>
        </w:rPr>
        <w:t>-</w:t>
      </w:r>
      <w:r w:rsidRPr="00704CDD">
        <w:rPr>
          <w:lang w:val="en-US"/>
        </w:rPr>
        <w:tab/>
        <w:t xml:space="preserve">for operation without shared spectrum channel access, </w:t>
      </w:r>
      <w:r w:rsidRPr="00704CDD">
        <w:t xml:space="preserve">the UE </w:t>
      </w:r>
      <w:r w:rsidRPr="00704CDD">
        <w:rPr>
          <w:lang w:val="en-US"/>
        </w:rPr>
        <w:t>receives</w:t>
      </w:r>
      <w:r w:rsidRPr="00704CDD">
        <w:t xml:space="preserve"> the PSFCH in a first slot that includes PSFCH resources and is at least a number of slots, provided by </w:t>
      </w:r>
      <w:r w:rsidRPr="00704CDD">
        <w:rPr>
          <w:i/>
          <w:iCs/>
        </w:rPr>
        <w:t>sl-</w:t>
      </w:r>
      <w:r w:rsidRPr="00704CDD">
        <w:rPr>
          <w:i/>
        </w:rPr>
        <w:t>MinTimeGapPSFCH</w:t>
      </w:r>
      <w:r w:rsidRPr="00704CDD">
        <w:rPr>
          <w:lang w:val="en-US"/>
        </w:rPr>
        <w:t>, of</w:t>
      </w:r>
      <w:r w:rsidRPr="00704CDD">
        <w:t xml:space="preserve"> the resource pool </w:t>
      </w:r>
      <w:r w:rsidRPr="00704CDD">
        <w:rPr>
          <w:lang w:val="en-US"/>
        </w:rPr>
        <w:t>after</w:t>
      </w:r>
      <w:r w:rsidRPr="00704CDD">
        <w:t xml:space="preserve"> </w:t>
      </w:r>
      <w:r w:rsidRPr="00704CDD">
        <w:rPr>
          <w:lang w:val="en-US"/>
        </w:rPr>
        <w:t>a slot of a PSCCH transmission that provides the SCI format 1-A</w:t>
      </w:r>
      <w:r w:rsidRPr="00704CDD">
        <w:t>.</w:t>
      </w:r>
      <w:r w:rsidRPr="00704CDD">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4CDD">
        <w:rPr>
          <w:lang w:val="en-US"/>
        </w:rPr>
        <w:t xml:space="preserve"> slots [6, TS 38.214] before the resource associated with the conflict information; otherwise, the UE does not receive the PSFCH with conflict information</w:t>
      </w:r>
    </w:p>
    <w:p w14:paraId="725B6C03" w14:textId="5B39BDF5" w:rsidR="00704CDD" w:rsidRPr="00704CDD" w:rsidRDefault="00704CDD" w:rsidP="00704CDD">
      <w:pPr>
        <w:pStyle w:val="B2"/>
        <w:rPr>
          <w:lang w:val="en-US"/>
        </w:rPr>
      </w:pPr>
      <w:r w:rsidRPr="00704CDD">
        <w:rPr>
          <w:lang w:val="en-US"/>
        </w:rPr>
        <w:t>-</w:t>
      </w:r>
      <w:r w:rsidRPr="00704CDD">
        <w:rPr>
          <w:lang w:val="en-US"/>
        </w:rPr>
        <w:tab/>
        <w:t xml:space="preserve">for operation with shared spectrum channel access, the UE attempts to receive the PSFCH </w:t>
      </w:r>
      <w:r w:rsidRPr="00704CDD">
        <w:rPr>
          <w:rFonts w:eastAsia="Malgun Gothic"/>
        </w:rPr>
        <w:t xml:space="preserve">on </w:t>
      </w:r>
      <w:r w:rsidRPr="00704CDD">
        <w:t xml:space="preserve">a number of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slots, provided by </w:t>
      </w:r>
      <w:r w:rsidRPr="00704CDD">
        <w:rPr>
          <w:i/>
        </w:rPr>
        <w:t xml:space="preserve">sl-candidatePSFCH-Occasions </w:t>
      </w:r>
      <w:r w:rsidRPr="00704CDD">
        <w:t>and indexed from 1 to</w:t>
      </w:r>
      <w:r w:rsidRPr="00704CDD">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i/>
        </w:rPr>
        <w:t xml:space="preserve"> </w:t>
      </w:r>
      <w:r w:rsidRPr="00704CDD">
        <w:t xml:space="preserve">in ascending order in time, that include PSFCH resources and are at least a number of slots, provided by </w:t>
      </w:r>
      <w:r w:rsidRPr="00704CDD">
        <w:rPr>
          <w:i/>
          <w:iCs/>
        </w:rPr>
        <w:t>sl-</w:t>
      </w:r>
      <w:r w:rsidRPr="00704CDD">
        <w:rPr>
          <w:i/>
        </w:rPr>
        <w:t>MinTimeGapPSFCH</w:t>
      </w:r>
      <w:r w:rsidRPr="00704CDD">
        <w:t>, of the resource pool after a last slot of a PSCCH reception that provides the SCI format 1-A</w:t>
      </w:r>
      <w:r w:rsidRPr="00704CDD">
        <w:rPr>
          <w:bCs/>
        </w:rPr>
        <w:t xml:space="preserve">, until the UE detects one PSFCH from each UE expected to transmit a PSFCH, or the UE attempts to receive PSFCH on all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bCs/>
        </w:rPr>
        <w:t xml:space="preserve"> PSFCH occasions.</w:t>
      </w:r>
      <w:r w:rsidRPr="00704CDD">
        <w:rPr>
          <w:lang w:val="en-US"/>
        </w:rPr>
        <w:t xml:space="preserve"> If the PSFCH resource is in a slot that is at least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3</m:t>
            </m:r>
          </m:sub>
        </m:sSub>
      </m:oMath>
      <w:r w:rsidRPr="00704CDD">
        <w:rPr>
          <w:lang w:val="en-US"/>
        </w:rPr>
        <w:t xml:space="preserve"> slots before the resource associated with the conflict information, the UE can attempt to receive the PSFCH with conflict information in the slot; otherwise, the UE does not receive the PSFCH with conflict information in the slot </w:t>
      </w:r>
    </w:p>
    <w:p w14:paraId="384BABFF" w14:textId="0F1BB731" w:rsidR="00704CDD" w:rsidRPr="00704CDD" w:rsidRDefault="00704CDD" w:rsidP="00704CDD">
      <w:pPr>
        <w:pStyle w:val="B1"/>
      </w:pPr>
      <w:r w:rsidRPr="00704CDD">
        <w:lastRenderedPageBreak/>
        <w:t>-</w:t>
      </w:r>
      <w:r w:rsidRPr="00704CDD">
        <w:tab/>
        <w:t xml:space="preserve">if </w:t>
      </w:r>
      <w:r w:rsidRPr="00704CDD">
        <w:rPr>
          <w:lang w:eastAsia="zh-CN"/>
        </w:rPr>
        <w:t>sl-</w:t>
      </w:r>
      <w:r w:rsidRPr="00704CDD">
        <w:t xml:space="preserve">PSFCH-Occasion = </w:t>
      </w:r>
      <w:r>
        <w:rPr>
          <w:lang w:val="en-GB"/>
        </w:rPr>
        <w:t>'</w:t>
      </w:r>
      <w:r w:rsidRPr="00704CDD">
        <w:t>1</w:t>
      </w:r>
      <w:r>
        <w:rPr>
          <w:lang w:val="en-GB"/>
        </w:rPr>
        <w:t>'</w:t>
      </w:r>
      <w:r w:rsidRPr="00704CDD">
        <w:t xml:space="preserve">, </w:t>
      </w:r>
    </w:p>
    <w:p w14:paraId="4A1227AF" w14:textId="0F29ABED" w:rsidR="00704CDD" w:rsidRPr="00704CDD" w:rsidRDefault="00704CDD" w:rsidP="00704CDD">
      <w:pPr>
        <w:pStyle w:val="B2"/>
      </w:pPr>
      <w:r w:rsidRPr="00704CDD">
        <w:t>-</w:t>
      </w:r>
      <w:r w:rsidRPr="00704CDD">
        <w:tab/>
        <w:t xml:space="preserve">for operation without shared spectrum channel access, the UE receives the PSFCH in a latest slot that includes PSFCH resources and is at least </w:t>
      </w:r>
      <m:oMath>
        <m:sSub>
          <m:sSubPr>
            <m:ctrlPr>
              <w:rPr>
                <w:rFonts w:ascii="Cambria Math" w:hAnsi="Cambria Math"/>
                <w:i/>
                <w:iCs/>
              </w:rPr>
            </m:ctrlPr>
          </m:sSubPr>
          <m:e>
            <m:r>
              <w:rPr>
                <w:rFonts w:ascii="Cambria Math" w:hAnsi="Cambria Math"/>
              </w:rPr>
              <m:t>T</m:t>
            </m:r>
          </m:e>
          <m:sub>
            <m:r>
              <w:rPr>
                <w:rFonts w:ascii="Cambria Math" w:hAnsi="Cambria Math"/>
              </w:rPr>
              <m:t>3</m:t>
            </m:r>
          </m:sub>
        </m:sSub>
      </m:oMath>
      <w:r w:rsidRPr="00704CDD">
        <w:t xml:space="preserve"> slots </w:t>
      </w:r>
      <w:r w:rsidRPr="00704CDD">
        <w:rPr>
          <w:rFonts w:hint="eastAsia"/>
          <w:lang w:eastAsia="zh-CN"/>
        </w:rPr>
        <w:t>of the resource pool</w:t>
      </w:r>
      <w:r w:rsidRPr="00704CDD">
        <w:t xml:space="preserve"> before a slot of the resource associated with conflict information. The PSFCH resource is in a slot that is at least </w:t>
      </w:r>
      <w:r w:rsidRPr="00704CDD">
        <w:rPr>
          <w:rFonts w:cs="Times"/>
          <w:i/>
        </w:rPr>
        <w:t>sl-MinTimeGapPSFCH</w:t>
      </w:r>
      <w:r w:rsidRPr="00704CDD">
        <w:t xml:space="preserve"> slots after a slot of a PSCCH transmission that provides the SCI format 1-A; otherwise, the UE does not receive the PSFCH with conflict information</w:t>
      </w:r>
    </w:p>
    <w:p w14:paraId="681F4E61" w14:textId="75AF1112" w:rsidR="00704CDD" w:rsidRPr="00704CDD" w:rsidRDefault="00704CDD" w:rsidP="00704CDD">
      <w:pPr>
        <w:pStyle w:val="B2"/>
      </w:pPr>
      <w:r w:rsidRPr="00704CDD">
        <w:t>-</w:t>
      </w:r>
      <w:r w:rsidRPr="00704CDD">
        <w:tab/>
        <w:t xml:space="preserve">for operation with shared spectrum channel access, the UE attempts to receive the PSFCH </w:t>
      </w:r>
      <w:r w:rsidRPr="00704CDD">
        <w:rPr>
          <w:rFonts w:eastAsia="Malgun Gothic"/>
        </w:rPr>
        <w:t xml:space="preserve">on </w:t>
      </w:r>
      <w:r w:rsidRPr="00704CDD">
        <w:t xml:space="preserve">a number of latest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slots, provided by </w:t>
      </w:r>
      <w:r w:rsidRPr="00704CDD">
        <w:rPr>
          <w:i/>
        </w:rPr>
        <w:t>sl-candidatePSFCH-Occasions</w:t>
      </w:r>
      <w:r w:rsidRPr="00704CDD">
        <w:t xml:space="preserve"> and indexed from 1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in ascending order in time, that include PSFCH resources and are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704CDD">
        <w:t xml:space="preserve"> slots </w:t>
      </w:r>
      <w:r w:rsidRPr="00704CDD">
        <w:rPr>
          <w:rFonts w:hint="eastAsia"/>
        </w:rPr>
        <w:t xml:space="preserve">of the resource pool </w:t>
      </w:r>
      <w:r w:rsidRPr="00704CDD">
        <w:t>before a slot of the resource associated with conflict information</w:t>
      </w:r>
      <w:r w:rsidRPr="00704CDD">
        <w:rPr>
          <w:bCs/>
        </w:rPr>
        <w:t xml:space="preserve">, until the UE detects one PSFCH from each UE expected to transmit a PSFCH, or the UE attempts to receive PSFCH on all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bCs/>
        </w:rPr>
        <w:t xml:space="preserve"> PSFCH occasions.</w:t>
      </w:r>
      <w:r w:rsidRPr="00704CDD">
        <w:t xml:space="preserve"> If the PSFCH resource is in a slot that is at least </w:t>
      </w:r>
      <w:r w:rsidRPr="00704CDD">
        <w:rPr>
          <w:i/>
          <w:iCs/>
        </w:rPr>
        <w:t>sl-MinTimeGapPSFCH</w:t>
      </w:r>
      <w:r w:rsidRPr="00704CDD">
        <w:t xml:space="preserve"> slots after a slot of a PSCCH transmission that provides the SCI format 1-A, the UE can attempt to receive the PSFCH with conflict information in the slot; otherwise, the UE does not receive the PSFCH with conflict information in the slot. </w:t>
      </w:r>
    </w:p>
    <w:p w14:paraId="36BCECDD" w14:textId="77777777" w:rsidR="00E21265" w:rsidRDefault="00E21265" w:rsidP="00F23268">
      <w:pPr>
        <w:pStyle w:val="Heading2"/>
      </w:pPr>
      <w:bookmarkStart w:id="919" w:name="_Toc29894886"/>
      <w:bookmarkStart w:id="920" w:name="_Toc29899185"/>
      <w:bookmarkStart w:id="921" w:name="_Toc29899603"/>
      <w:bookmarkStart w:id="922" w:name="_Toc29917339"/>
      <w:bookmarkStart w:id="923" w:name="_Toc36498214"/>
      <w:bookmarkStart w:id="924" w:name="_Toc45699244"/>
      <w:bookmarkStart w:id="925" w:name="_Toc156237263"/>
      <w:bookmarkEnd w:id="918"/>
      <w:r>
        <w:t>16</w:t>
      </w:r>
      <w:r w:rsidRPr="00B916EC">
        <w:t>.</w:t>
      </w:r>
      <w:r>
        <w:t>4</w:t>
      </w:r>
      <w:r w:rsidRPr="00B916EC">
        <w:rPr>
          <w:rFonts w:hint="eastAsia"/>
        </w:rPr>
        <w:tab/>
      </w:r>
      <w:r>
        <w:t>UE procedure for transmitting PSCCH</w:t>
      </w:r>
      <w:bookmarkEnd w:id="919"/>
      <w:bookmarkEnd w:id="920"/>
      <w:bookmarkEnd w:id="921"/>
      <w:bookmarkEnd w:id="922"/>
      <w:bookmarkEnd w:id="923"/>
      <w:bookmarkEnd w:id="924"/>
      <w:bookmarkEnd w:id="925"/>
      <w:r>
        <w:t xml:space="preserve"> </w:t>
      </w:r>
    </w:p>
    <w:p w14:paraId="1AFD9AC8" w14:textId="6AE39DD0" w:rsidR="0045343F" w:rsidRPr="0045343F" w:rsidRDefault="00F23268" w:rsidP="0045343F">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w:t>
      </w:r>
      <w:r w:rsidR="0045343F">
        <w:rPr>
          <w:lang w:val="en-US"/>
        </w:rPr>
        <w:t xml:space="preserve">index </w:t>
      </w:r>
      <w:r w:rsidR="00257C58" w:rsidRPr="00CF25D8">
        <w:rPr>
          <w:lang w:val="en-US"/>
        </w:rPr>
        <w:t xml:space="preserve">of the lowest sub-channel </w:t>
      </w:r>
      <w:r w:rsidR="0045343F">
        <w:rPr>
          <w:lang w:val="en-US"/>
        </w:rPr>
        <w:t xml:space="preserve">index, in an RB-set with a lowest index if applicable, </w:t>
      </w:r>
      <w:r w:rsidR="00257C58" w:rsidRPr="00CF25D8">
        <w:rPr>
          <w:lang w:val="en-US"/>
        </w:rPr>
        <w:t xml:space="preserve">of the associated PSSCH </w:t>
      </w:r>
      <w:r>
        <w:rPr>
          <w:lang w:val="en-US"/>
        </w:rPr>
        <w:t>for a PSCCH transmission with a SCI format 1-A.</w:t>
      </w:r>
      <w:r w:rsidR="0045343F">
        <w:rPr>
          <w:lang w:val="en-US"/>
        </w:rPr>
        <w:t xml:space="preserve"> </w:t>
      </w:r>
      <w:r w:rsidR="0045343F" w:rsidRPr="0045343F">
        <w:t xml:space="preserve">For operation with shared spectrum channel access, </w:t>
      </w:r>
    </w:p>
    <w:p w14:paraId="0E27B211" w14:textId="4C96B831" w:rsidR="0045343F"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002D5F43">
        <w:rPr>
          <w:i/>
        </w:rPr>
        <w:t>'</w:t>
      </w:r>
      <w:r w:rsidRPr="0045343F">
        <w:rPr>
          <w:i/>
        </w:rPr>
        <w:t>interlaceRB</w:t>
      </w:r>
      <w:r w:rsidR="002D5F43">
        <w:rPr>
          <w:i/>
        </w:rPr>
        <w:t>'</w:t>
      </w:r>
      <w:r w:rsidRPr="0045343F">
        <w:t>, the PRBs for PSCCH are within the sub-channel with the lowest index and within the RB-set with the lowest index</w:t>
      </w:r>
      <w:r w:rsidR="007E35C6">
        <w:rPr>
          <w:lang w:val="en-GB"/>
        </w:rPr>
        <w:t xml:space="preserve"> </w:t>
      </w:r>
      <w:r w:rsidR="007E35C6">
        <w:t>among the RB-set(s) for the associated PSSCH transmission</w:t>
      </w:r>
      <w:r>
        <w:rPr>
          <w:lang w:val="en-GB"/>
        </w:rPr>
        <w:t>,</w:t>
      </w:r>
    </w:p>
    <w:p w14:paraId="2008C4E3" w14:textId="1F68BBD7" w:rsidR="00F23268"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002D5F43">
        <w:rPr>
          <w:i/>
        </w:rPr>
        <w:t>'</w:t>
      </w:r>
      <w:r w:rsidRPr="0045343F">
        <w:rPr>
          <w:i/>
        </w:rPr>
        <w:t>contiguousRB</w:t>
      </w:r>
      <w:r w:rsidR="002D5F43">
        <w:rPr>
          <w:i/>
        </w:rPr>
        <w:t>'</w:t>
      </w:r>
      <w:r w:rsidRPr="0045343F">
        <w:t xml:space="preserve">, the PRBs for PSCCH are within the </w:t>
      </w:r>
      <w:r w:rsidR="007E35C6">
        <w:t>sub-channel with the lowest index in the</w:t>
      </w:r>
      <w:r w:rsidR="007E35C6" w:rsidRPr="0045343F">
        <w:t xml:space="preserve"> </w:t>
      </w:r>
      <w:r w:rsidRPr="0045343F">
        <w:t>RB-set with the lowest index</w:t>
      </w:r>
      <w:r w:rsidR="007E35C6">
        <w:rPr>
          <w:lang w:val="en-GB"/>
        </w:rPr>
        <w:t xml:space="preserve"> </w:t>
      </w:r>
      <w:r w:rsidR="007E35C6">
        <w:t>among the RB-set(s) for the associated PSSCH transmission</w:t>
      </w:r>
      <w:r w:rsidRPr="0045343F">
        <w:t>, and all PRBs in the sub-channel overlapping with intra-cell guard band [</w:t>
      </w:r>
      <w:r w:rsidRPr="0045343F">
        <w:rPr>
          <w:lang w:eastAsia="ko-KR"/>
        </w:rPr>
        <w:t>6, TS 38.214</w:t>
      </w:r>
      <w:r w:rsidRPr="0045343F">
        <w:t>] are not used for PSCCH</w:t>
      </w:r>
      <w:r>
        <w:rPr>
          <w:lang w:val="en-GB"/>
        </w:rPr>
        <w:t>.</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w:t>
      </w:r>
      <w:r w:rsidRPr="00465A2F">
        <w:rPr>
          <w:lang w:eastAsia="en-GB"/>
        </w:rPr>
        <w:lastRenderedPageBreak/>
        <w:t xml:space="preserve">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Default="003B5163" w:rsidP="006959EE">
      <w:pPr>
        <w:widowControl w:val="0"/>
        <w:rPr>
          <w:iCs/>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2B1186A7" w14:textId="32B68C74" w:rsidR="00ED7A47" w:rsidRDefault="00ED7A47" w:rsidP="00ED7A47">
      <w:pPr>
        <w:pStyle w:val="Heading2"/>
      </w:pPr>
      <w:bookmarkStart w:id="926" w:name="_Toc156237264"/>
      <w:r>
        <w:t>16.4A</w:t>
      </w:r>
      <w:r>
        <w:tab/>
        <w:t xml:space="preserve">UE procedure for transmitting PSCCH in dedicated </w:t>
      </w:r>
      <w:r w:rsidR="00E169CB">
        <w:t xml:space="preserve">SL PRS </w:t>
      </w:r>
      <w:r>
        <w:t>resource pool</w:t>
      </w:r>
      <w:bookmarkEnd w:id="926"/>
    </w:p>
    <w:p w14:paraId="277DF131" w14:textId="77777777" w:rsidR="00E169CB" w:rsidRPr="00E169CB" w:rsidRDefault="00E169CB" w:rsidP="00E169CB">
      <w:pPr>
        <w:rPr>
          <w:lang w:val="en-US"/>
        </w:rPr>
      </w:pPr>
      <w:r w:rsidRPr="00E169CB">
        <w:rPr>
          <w:lang w:eastAsia="ja-JP"/>
        </w:rPr>
        <w:t xml:space="preserve">For a dedicated SL PRS resource pool, a UE can be provided a number of symbols in the resource pool, by </w:t>
      </w:r>
      <w:r w:rsidRPr="00E169CB">
        <w:rPr>
          <w:i/>
          <w:iCs/>
          <w:lang w:eastAsia="ja-JP"/>
        </w:rPr>
        <w:t>sl-</w:t>
      </w:r>
      <w:r w:rsidRPr="00E169CB">
        <w:rPr>
          <w:i/>
        </w:rPr>
        <w:t>TimeResourcePSCCH</w:t>
      </w:r>
      <w:r w:rsidRPr="00E169CB">
        <w:t xml:space="preserve">, starting from a second symbol that is available for </w:t>
      </w:r>
      <w:r w:rsidRPr="00E169CB">
        <w:rPr>
          <w:lang w:eastAsia="ko-KR"/>
        </w:rPr>
        <w:t xml:space="preserve">SL transmissions </w:t>
      </w:r>
      <w:r w:rsidRPr="00E169CB">
        <w:t xml:space="preserve">in a slot, and a number of PRBs in the resource pool, by </w:t>
      </w:r>
      <w:r w:rsidRPr="00E169CB">
        <w:rPr>
          <w:i/>
          <w:iCs/>
        </w:rPr>
        <w:t>sl-</w:t>
      </w:r>
      <w:r w:rsidRPr="00E169CB">
        <w:rPr>
          <w:i/>
        </w:rPr>
        <w:t>FreqResourcePSCCH</w:t>
      </w:r>
      <w:r w:rsidRPr="00E169CB">
        <w:t xml:space="preserve">, </w:t>
      </w:r>
      <w:r w:rsidRPr="00E169CB">
        <w:rPr>
          <w:lang w:eastAsia="ja-JP"/>
        </w:rPr>
        <w:t>starting from a PRB with lowest index for a sub-channel determined according to an index of an associated SL PRS resource,</w:t>
      </w:r>
      <w:r w:rsidRPr="00E169CB">
        <w:t xml:space="preserve"> for a PSCCH transmission with a SCI format 1-B</w:t>
      </w:r>
      <w:r w:rsidRPr="00E169CB">
        <w:rPr>
          <w:lang w:val="en-US"/>
        </w:rPr>
        <w:t xml:space="preserve">. </w:t>
      </w:r>
    </w:p>
    <w:p w14:paraId="259AA278" w14:textId="77777777" w:rsidR="00E169CB" w:rsidRPr="00E169CB" w:rsidRDefault="00E169CB" w:rsidP="00E169CB">
      <w:pPr>
        <w:rPr>
          <w:lang w:eastAsia="ko-KR"/>
        </w:rPr>
      </w:pPr>
      <w:r w:rsidRPr="00E169CB">
        <w:rPr>
          <w:lang w:eastAsia="ko-KR"/>
        </w:rPr>
        <w:t xml:space="preserve">A UE that transmits a PSCCH with SCI format 1-B using </w:t>
      </w:r>
      <w:r w:rsidRPr="00E169CB">
        <w:rPr>
          <w:rFonts w:eastAsia="MS Mincho"/>
          <w:lang w:eastAsia="ja-JP"/>
        </w:rPr>
        <w:t>SL PRS resource allocation mode 2</w:t>
      </w:r>
      <w:r w:rsidRPr="00E169CB">
        <w:rPr>
          <w:lang w:eastAsia="ko-KR"/>
        </w:rPr>
        <w:t xml:space="preserve"> [6, TS 38.214] sets </w:t>
      </w:r>
    </w:p>
    <w:p w14:paraId="38579BE1" w14:textId="040ED9EE" w:rsidR="00E169CB" w:rsidRPr="00E169CB" w:rsidRDefault="00E169CB" w:rsidP="00E169CB">
      <w:pPr>
        <w:pStyle w:val="B1"/>
      </w:pPr>
      <w:r w:rsidRPr="00E169CB">
        <w:rPr>
          <w:rFonts w:hint="eastAsia"/>
          <w:lang w:eastAsia="zh-CN"/>
        </w:rPr>
        <w:t>-</w:t>
      </w:r>
      <w:r w:rsidRPr="00E169CB">
        <w:tab/>
      </w:r>
      <w:r>
        <w:rPr>
          <w:lang w:val="en-GB"/>
        </w:rPr>
        <w:t>"</w:t>
      </w:r>
      <w:r w:rsidRPr="00E169CB">
        <w:t>Source ID</w:t>
      </w:r>
      <w:r>
        <w:rPr>
          <w:lang w:val="en-GB"/>
        </w:rPr>
        <w:t>"</w:t>
      </w:r>
      <w:r w:rsidRPr="00E169CB">
        <w:t xml:space="preserve"> as indicated by higher layers</w:t>
      </w:r>
    </w:p>
    <w:p w14:paraId="1403C8C1" w14:textId="63EAB827" w:rsidR="00E169CB" w:rsidRPr="00E169CB" w:rsidRDefault="00E169CB" w:rsidP="00E169CB">
      <w:pPr>
        <w:pStyle w:val="B1"/>
      </w:pPr>
      <w:r w:rsidRPr="00E169CB">
        <w:rPr>
          <w:rFonts w:hint="eastAsia"/>
          <w:lang w:eastAsia="zh-CN"/>
        </w:rPr>
        <w:t>-</w:t>
      </w:r>
      <w:r w:rsidRPr="00E169CB">
        <w:tab/>
      </w:r>
      <w:r>
        <w:rPr>
          <w:lang w:val="en-GB"/>
        </w:rPr>
        <w:t>"</w:t>
      </w:r>
      <w:r w:rsidRPr="00E169CB">
        <w:t>Destination ID</w:t>
      </w:r>
      <w:r>
        <w:rPr>
          <w:lang w:val="en-GB"/>
        </w:rPr>
        <w:t>"</w:t>
      </w:r>
      <w:r w:rsidRPr="00E169CB">
        <w:t xml:space="preserve"> as indicated by high layers</w:t>
      </w:r>
    </w:p>
    <w:p w14:paraId="7039488F" w14:textId="6DE47112" w:rsidR="00E169CB" w:rsidRPr="00E169CB" w:rsidRDefault="00E169CB" w:rsidP="00E169CB">
      <w:pPr>
        <w:pStyle w:val="B1"/>
        <w:rPr>
          <w:lang w:eastAsia="zh-CN"/>
        </w:rPr>
      </w:pPr>
      <w:r w:rsidRPr="00E169CB">
        <w:rPr>
          <w:rFonts w:hint="eastAsia"/>
          <w:lang w:eastAsia="zh-CN"/>
        </w:rPr>
        <w:t>-</w:t>
      </w:r>
      <w:r w:rsidRPr="00E169CB">
        <w:tab/>
      </w:r>
      <w:r>
        <w:rPr>
          <w:lang w:val="en-GB"/>
        </w:rPr>
        <w:t>"</w:t>
      </w:r>
      <w:r w:rsidRPr="00E169CB">
        <w:t>Cast type indicator</w:t>
      </w:r>
      <w:r>
        <w:rPr>
          <w:lang w:val="en-GB"/>
        </w:rPr>
        <w:t>"</w:t>
      </w:r>
      <w:r w:rsidRPr="00E169CB">
        <w:t xml:space="preserve"> as indicated by higher layers</w:t>
      </w:r>
    </w:p>
    <w:p w14:paraId="60A19BD8" w14:textId="77777777" w:rsidR="00E169CB" w:rsidRPr="00E169CB" w:rsidRDefault="00E169CB" w:rsidP="00E169CB">
      <w:pPr>
        <w:pStyle w:val="B1"/>
      </w:pPr>
      <w:r w:rsidRPr="00E169CB">
        <w:t>-</w:t>
      </w:r>
      <w:r w:rsidRPr="00E169CB">
        <w:tab/>
        <w:t xml:space="preserve">"Resource reservation period" as an index in </w:t>
      </w:r>
      <w:r w:rsidRPr="00E169CB">
        <w:rPr>
          <w:i/>
          <w:iCs/>
        </w:rPr>
        <w:t xml:space="preserve">sl-ResourceReservePeriodList </w:t>
      </w:r>
      <w:r w:rsidRPr="00E169CB">
        <w:t xml:space="preserve">corresponding to a reservation period provided by higher layers [11, TS 38.321], if the UE is </w:t>
      </w:r>
      <w:r w:rsidRPr="00E169CB">
        <w:rPr>
          <w:lang w:eastAsia="ko-KR"/>
        </w:rPr>
        <w:t>provided</w:t>
      </w:r>
      <w:r w:rsidRPr="00E169CB">
        <w:t xml:space="preserve"> </w:t>
      </w:r>
      <w:r w:rsidRPr="00E169CB">
        <w:rPr>
          <w:i/>
          <w:lang w:eastAsia="ko-KR"/>
        </w:rPr>
        <w:t>sl-MultiReserveResource</w:t>
      </w:r>
    </w:p>
    <w:p w14:paraId="32E49E16" w14:textId="77777777" w:rsidR="00E169CB" w:rsidRPr="00E169CB" w:rsidRDefault="00E169CB" w:rsidP="00E169CB">
      <w:pPr>
        <w:pStyle w:val="B1"/>
        <w:rPr>
          <w:lang w:val="zh-CN" w:eastAsia="zh-CN"/>
        </w:rPr>
      </w:pPr>
      <w:r w:rsidRPr="00E169CB">
        <w:rPr>
          <w:lang w:eastAsia="ko-KR"/>
        </w:rPr>
        <w:t>-</w:t>
      </w:r>
      <w:r w:rsidRPr="00E169CB">
        <w:rPr>
          <w:lang w:eastAsia="ko-KR"/>
        </w:rPr>
        <w:tab/>
      </w:r>
      <w:r w:rsidRPr="00E169CB">
        <w:t xml:space="preserve">the values of the time resource assignment field and of the </w:t>
      </w:r>
      <w:r w:rsidRPr="00E169CB">
        <w:rPr>
          <w:lang w:eastAsia="zh-CN"/>
        </w:rPr>
        <w:t>resource ID indication</w:t>
      </w:r>
      <w:r w:rsidRPr="00E169CB">
        <w:t xml:space="preserve"> field as described in [6, TS 38.214] to indicate </w:t>
      </w:r>
      <m:oMath>
        <m:r>
          <w:rPr>
            <w:rFonts w:ascii="Cambria Math" w:eastAsia="Calibri" w:hAnsi="Cambria Math" w:cs="Calibri"/>
          </w:rPr>
          <m:t>N</m:t>
        </m:r>
      </m:oMath>
      <w:r w:rsidRPr="00E169CB">
        <w:t xml:space="preserve"> resources from a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Calibri" w:hAnsi="Cambria Math" w:cs="Calibri"/>
                    <w:lang w:val="zh-CN" w:eastAsia="en-GB"/>
                  </w:rPr>
                </m:ctrlPr>
              </m:sub>
            </m:sSub>
          </m:e>
        </m:d>
      </m:oMath>
      <w:r w:rsidRPr="00E169CB">
        <w:t xml:space="preserve"> of resources selected by higher layers as described in [11, TS 38.321] with </w:t>
      </w:r>
      <m:oMath>
        <m:r>
          <w:rPr>
            <w:rFonts w:ascii="Cambria Math" w:eastAsia="Calibri" w:hAnsi="Cambria Math" w:cs="Calibri"/>
          </w:rPr>
          <m:t>N</m:t>
        </m:r>
      </m:oMath>
      <w:r w:rsidRPr="00E169CB">
        <w:t xml:space="preserve"> smallest slot indices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lang w:eastAsia="zh-CN"/>
              </w:rPr>
              <m:t>i</m:t>
            </m:r>
          </m:sub>
        </m:sSub>
      </m:oMath>
      <w:r w:rsidRPr="00E169CB">
        <w:rPr>
          <w:lang w:eastAsia="zh-CN"/>
        </w:rPr>
        <w:t xml:space="preserve"> for </w:t>
      </w:r>
      <m:oMath>
        <m:r>
          <w:rPr>
            <w:rFonts w:ascii="Cambria Math" w:hAnsi="Cambria Math"/>
            <w:lang w:eastAsia="zh-CN"/>
          </w:rPr>
          <m:t>0≤i≤N-1</m:t>
        </m:r>
      </m:oMath>
      <w:r w:rsidRPr="00E169CB">
        <w:rPr>
          <w:lang w:eastAsia="zh-CN"/>
        </w:rPr>
        <w:t xml:space="preserve"> </w:t>
      </w:r>
      <w:r w:rsidRPr="00E169CB">
        <w:t xml:space="preserve">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rsidRPr="00E169CB">
        <w:t>, where:</w:t>
      </w:r>
    </w:p>
    <w:p w14:paraId="07918C0F" w14:textId="77777777" w:rsidR="00E169CB" w:rsidRPr="00E169CB" w:rsidRDefault="00E169CB" w:rsidP="00E169CB">
      <w:pPr>
        <w:pStyle w:val="B2"/>
      </w:pPr>
      <w:r w:rsidRPr="00E169CB">
        <w:t>-</w:t>
      </w:r>
      <w:r w:rsidRPr="00E169CB">
        <w:tab/>
      </w:r>
      <m:oMath>
        <m:r>
          <w:rPr>
            <w:rFonts w:ascii="Cambria Math" w:eastAsia="Calibri" w:hAnsi="Cambria Math" w:cs="Calibri"/>
          </w:rPr>
          <m:t>N=</m:t>
        </m:r>
        <m:r>
          <m:rPr>
            <m:sty m:val="p"/>
          </m:rPr>
          <w:rPr>
            <w:rFonts w:ascii="Cambria Math" w:eastAsia="Calibri" w:hAnsi="Cambria Math" w:cs="Calibri"/>
          </w:rPr>
          <m:t>min</m:t>
        </m:r>
        <m:d>
          <m:dPr>
            <m:ctrlPr>
              <w:rPr>
                <w:rFonts w:ascii="Cambria Math" w:eastAsia="Calibri" w:hAnsi="Cambria Math" w:cs="Calibri"/>
                <w:i/>
                <w:iCs/>
                <w:lang w:val="zh-CN"/>
              </w:rPr>
            </m:ctrlPr>
          </m:dPr>
          <m:e>
            <m:sSub>
              <m:sSubPr>
                <m:ctrlPr>
                  <w:rPr>
                    <w:rFonts w:ascii="Cambria Math" w:hAnsi="Cambria Math"/>
                    <w:i/>
                    <w:iCs/>
                    <w:lang w:val="zh-CN"/>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rPr>
              <m:t xml:space="preserve">, </m:t>
            </m:r>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e>
        </m:d>
      </m:oMath>
      <w:r w:rsidRPr="00E169CB">
        <w:t xml:space="preserve">, where </w:t>
      </w:r>
      <m:oMath>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oMath>
      <w:r w:rsidRPr="00E169CB">
        <w:t xml:space="preserve"> is a number of resources in the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cs="Calibri"/>
                    <w:lang w:val="zh-CN" w:eastAsia="en-GB"/>
                  </w:rPr>
                </m:ctrlPr>
              </m:sub>
            </m:sSub>
          </m:e>
        </m:d>
      </m:oMath>
      <w:r w:rsidRPr="00E169CB">
        <w:t xml:space="preserve"> with slot indices  </w:t>
      </w:r>
      <m:oMath>
        <m:sSub>
          <m:sSubPr>
            <m:ctrlPr>
              <w:rPr>
                <w:rFonts w:ascii="Cambria Math" w:eastAsia="Calibri" w:hAnsi="Cambria Math" w:cs="Calibri"/>
                <w:i/>
                <w:iCs/>
                <w:lang w:val="zh-CN"/>
              </w:rPr>
            </m:ctrlPr>
          </m:sSubPr>
          <m:e>
            <m:r>
              <w:rPr>
                <w:rFonts w:ascii="Cambria Math" w:hAnsi="Cambria Math"/>
              </w:rPr>
              <m:t>y</m:t>
            </m:r>
          </m:e>
          <m:sub>
            <m:r>
              <w:rPr>
                <w:rFonts w:ascii="Cambria Math" w:eastAsia="Calibri" w:hAnsi="Cambria Math" w:cs="Calibri"/>
              </w:rPr>
              <m:t>j</m:t>
            </m:r>
          </m:sub>
        </m:sSub>
      </m:oMath>
      <w:r w:rsidRPr="00E169CB">
        <w:t xml:space="preserve">, </w:t>
      </w:r>
      <m:oMath>
        <m:r>
          <w:rPr>
            <w:rFonts w:ascii="Cambria Math" w:hAnsi="Cambria Math"/>
          </w:rPr>
          <m:t>0≤j≤</m:t>
        </m:r>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sidRPr="00E169CB">
        <w:t xml:space="preserve">, 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rsidRPr="00E169CB">
        <w:t xml:space="preserve">, and </w:t>
      </w:r>
      <m:oMath>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oMath>
      <w:r w:rsidRPr="00E169CB">
        <w:rPr>
          <w:iCs/>
        </w:rPr>
        <w:t xml:space="preserve"> is provided by </w:t>
      </w:r>
      <w:r w:rsidRPr="00E169CB">
        <w:rPr>
          <w:i/>
          <w:iCs/>
        </w:rPr>
        <w:t>sl-MaxNumPerReserve</w:t>
      </w:r>
    </w:p>
    <w:p w14:paraId="75B6DBA9" w14:textId="77777777" w:rsidR="00E169CB" w:rsidRPr="00E169CB" w:rsidRDefault="00E169CB" w:rsidP="00E169CB">
      <w:pPr>
        <w:pStyle w:val="B2"/>
      </w:pPr>
      <w:r w:rsidRPr="00E169CB">
        <w:rPr>
          <w:iCs/>
          <w:lang w:eastAsia="en-GB"/>
        </w:rPr>
        <w:t>-</w:t>
      </w:r>
      <w:r w:rsidRPr="00E169CB">
        <w:rPr>
          <w:iCs/>
          <w:lang w:eastAsia="en-GB"/>
        </w:rPr>
        <w:tab/>
      </w:r>
      <w:r w:rsidRPr="00E169CB">
        <w:t>each</w:t>
      </w:r>
      <w:r w:rsidRPr="00E169CB">
        <w:rPr>
          <w:lang w:eastAsia="ko-KR"/>
        </w:rPr>
        <w:t xml:space="preserve"> resource, from the set of </w:t>
      </w:r>
      <m:oMath>
        <m:d>
          <m:dPr>
            <m:begChr m:val="{"/>
            <m:endChr m:val="}"/>
            <m:ctrlPr>
              <w:rPr>
                <w:rFonts w:ascii="Cambria Math" w:eastAsia="Calibri" w:hAnsi="Cambria Math"/>
                <w:i/>
                <w:iCs/>
                <w:lang w:val="zh-CN" w:eastAsia="en-GB"/>
              </w:rPr>
            </m:ctrlPr>
          </m:dPr>
          <m:e>
            <m:sSub>
              <m:sSubPr>
                <m:ctrlPr>
                  <w:rPr>
                    <w:rFonts w:ascii="Cambria Math" w:eastAsia="Calibri" w:hAnsi="Cambria Math"/>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lang w:val="zh-CN" w:eastAsia="en-GB"/>
                  </w:rPr>
                </m:ctrlPr>
              </m:sub>
            </m:sSub>
          </m:e>
        </m:d>
      </m:oMath>
      <w:r w:rsidRPr="00E169CB">
        <w:rPr>
          <w:iCs/>
          <w:lang w:eastAsia="en-GB"/>
        </w:rPr>
        <w:t xml:space="preserve"> resources, </w:t>
      </w:r>
      <w:r w:rsidRPr="00E169CB">
        <w:rPr>
          <w:lang w:eastAsia="ko-KR"/>
        </w:rPr>
        <w:t>corresponds to a SL PRS resource</w:t>
      </w:r>
      <w:r w:rsidRPr="00E169CB">
        <w:rPr>
          <w:rFonts w:hint="eastAsia"/>
          <w:lang w:val="en-US" w:eastAsia="zh-CN"/>
        </w:rPr>
        <w:t xml:space="preserve"> and the corresponding PSCCH,</w:t>
      </w:r>
      <w:r w:rsidRPr="00E169CB">
        <w:rPr>
          <w:lang w:val="en-US" w:eastAsia="zh-CN"/>
        </w:rPr>
        <w:t xml:space="preserve"> </w:t>
      </w:r>
      <w:r w:rsidRPr="00E169CB">
        <w:rPr>
          <w:lang w:eastAsia="ko-KR"/>
        </w:rPr>
        <w:t xml:space="preserve">and a slot in a set of slots </w:t>
      </w:r>
      <m:oMath>
        <m:r>
          <m:rPr>
            <m:sty m:val="p"/>
          </m:rPr>
          <w:rPr>
            <w:rFonts w:ascii="Cambria Math" w:hAnsi="Cambria Math"/>
            <w:lang w:eastAsia="ko-KR"/>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Calibri" w:hAnsi="Cambria Math" w:cs="Calibri"/>
            <w:lang w:eastAsia="en-GB"/>
          </w:rPr>
          <m:t>}</m:t>
        </m:r>
      </m:oMath>
    </w:p>
    <w:p w14:paraId="0315D5CA" w14:textId="77777777" w:rsidR="00E169CB" w:rsidRPr="00E169CB" w:rsidRDefault="00E169CB" w:rsidP="00E169CB">
      <w:pPr>
        <w:pStyle w:val="B2"/>
      </w:pPr>
      <w:r w:rsidRPr="00E169CB">
        <w:rPr>
          <w:iCs/>
        </w:rPr>
        <w:t>-</w:t>
      </w:r>
      <w:r w:rsidRPr="00E169CB">
        <w:rPr>
          <w:iCs/>
        </w:rPr>
        <w:tab/>
      </w:r>
      <m:oMath>
        <m:d>
          <m:dPr>
            <m:ctrlPr>
              <w:rPr>
                <w:rFonts w:ascii="Cambria Math" w:eastAsia="Calibri" w:hAnsi="Cambria Math" w:cs="Calibri"/>
                <w:i/>
                <w:iCs/>
                <w:lang w:val="zh-CN"/>
              </w:rPr>
            </m:ctrlPr>
          </m:dPr>
          <m:e>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E169CB">
        <w:rPr>
          <w:lang w:eastAsia="ko-KR"/>
        </w:rPr>
        <w:t xml:space="preserve"> </w:t>
      </w:r>
      <w:r w:rsidRPr="00E169CB">
        <w:t>is a</w:t>
      </w:r>
      <w:r w:rsidRPr="00E169CB">
        <w:rPr>
          <w:lang w:eastAsia="ko-KR"/>
        </w:rPr>
        <w:t xml:space="preserve"> </w:t>
      </w:r>
      <w:r w:rsidRPr="00E169CB">
        <w:t>set</w:t>
      </w:r>
      <w:r w:rsidRPr="00E169CB">
        <w:rPr>
          <w:lang w:eastAsia="ko-KR"/>
        </w:rPr>
        <w:t xml:space="preserve"> of slots in a sidelink resource pool [6, TS 38.214]</w:t>
      </w:r>
    </w:p>
    <w:p w14:paraId="77B74F5E" w14:textId="77777777" w:rsidR="00E169CB" w:rsidRPr="00E169CB" w:rsidRDefault="00E169CB" w:rsidP="00E169CB">
      <w:pPr>
        <w:pStyle w:val="B2"/>
        <w:rPr>
          <w:lang w:val="zh-CN"/>
        </w:rPr>
      </w:pPr>
      <w:r w:rsidRPr="00E169CB">
        <w:rPr>
          <w:iCs/>
        </w:rPr>
        <w:t>-</w:t>
      </w:r>
      <w:r w:rsidRPr="00E169CB">
        <w:rPr>
          <w:iCs/>
        </w:rPr>
        <w:tab/>
      </w:r>
      <m:oMath>
        <m:sSub>
          <m:sSubPr>
            <m:ctrlPr>
              <w:rPr>
                <w:rFonts w:ascii="Cambria Math" w:eastAsia="Calibri" w:hAnsi="Cambria Math" w:cs="Calibri"/>
                <w:i/>
                <w:iCs/>
                <w:lang w:val="zh-CN"/>
              </w:rPr>
            </m:ctrlPr>
          </m:sSubPr>
          <m:e>
            <m:r>
              <w:rPr>
                <w:rFonts w:ascii="Cambria Math" w:hAnsi="Cambria Math"/>
              </w:rPr>
              <m:t>y</m:t>
            </m:r>
          </m:e>
          <m:sub>
            <m:r>
              <w:rPr>
                <w:rFonts w:ascii="Cambria Math" w:hAnsi="Cambria Math"/>
              </w:rPr>
              <m:t>0</m:t>
            </m:r>
          </m:sub>
        </m:sSub>
      </m:oMath>
      <w:r w:rsidRPr="00E169CB">
        <w:t xml:space="preserve"> is an </w:t>
      </w:r>
      <w:r w:rsidRPr="00E169CB">
        <w:rPr>
          <w:lang w:eastAsia="ko-KR"/>
        </w:rPr>
        <w:t>index</w:t>
      </w:r>
      <w:r w:rsidRPr="00E169CB">
        <w:t xml:space="preserve"> of a slot where the PSCCH with SCI format 1-B is transmitted.</w:t>
      </w:r>
    </w:p>
    <w:p w14:paraId="4E6CB0B3" w14:textId="52B93131" w:rsidR="00E169CB" w:rsidRPr="00E169CB" w:rsidRDefault="00E169CB" w:rsidP="00E169CB">
      <w:pPr>
        <w:pStyle w:val="B1"/>
      </w:pPr>
      <w:r w:rsidRPr="00E169CB">
        <w:rPr>
          <w:rFonts w:hint="eastAsia"/>
          <w:lang w:eastAsia="zh-CN"/>
        </w:rPr>
        <w:t>-</w:t>
      </w:r>
      <w:r w:rsidRPr="00E169CB">
        <w:tab/>
      </w:r>
      <w:r w:rsidR="00C20D4F">
        <w:rPr>
          <w:lang w:val="en-GB"/>
        </w:rPr>
        <w:t>"</w:t>
      </w:r>
      <w:r w:rsidRPr="00E169CB">
        <w:t>SL PRS request</w:t>
      </w:r>
      <w:r w:rsidR="00C20D4F">
        <w:rPr>
          <w:lang w:val="en-GB"/>
        </w:rPr>
        <w:t>"</w:t>
      </w:r>
      <w:r w:rsidRPr="00E169CB">
        <w:t xml:space="preserve"> as indicated by higher layers</w:t>
      </w:r>
    </w:p>
    <w:p w14:paraId="3AC3B4FE" w14:textId="77777777" w:rsidR="00E169CB" w:rsidRPr="00E169CB" w:rsidRDefault="00E169CB" w:rsidP="00E169CB">
      <w:pPr>
        <w:rPr>
          <w:lang w:eastAsia="en-GB"/>
        </w:rPr>
      </w:pPr>
      <w:r w:rsidRPr="00E169CB">
        <w:rPr>
          <w:lang w:eastAsia="en-GB"/>
        </w:rPr>
        <w:t>A UE that transmits a PSCCH with SCI format 1-B using SL PRS resource allocation mode 1 [6, TS 38.214] sets</w:t>
      </w:r>
    </w:p>
    <w:p w14:paraId="010358AE" w14:textId="4FE2A5DF" w:rsidR="00E169CB" w:rsidRPr="00E169CB" w:rsidRDefault="00E169CB" w:rsidP="00E169CB">
      <w:pPr>
        <w:pStyle w:val="B1"/>
      </w:pPr>
      <w:r w:rsidRPr="00E169CB">
        <w:rPr>
          <w:rFonts w:hint="eastAsia"/>
          <w:lang w:eastAsia="zh-CN"/>
        </w:rPr>
        <w:t>-</w:t>
      </w:r>
      <w:r w:rsidRPr="00E169CB">
        <w:tab/>
      </w:r>
      <w:r w:rsidR="00C20D4F">
        <w:rPr>
          <w:lang w:val="en-GB"/>
        </w:rPr>
        <w:t>"</w:t>
      </w:r>
      <w:r w:rsidRPr="00E169CB">
        <w:t>Source ID</w:t>
      </w:r>
      <w:r w:rsidR="00C20D4F">
        <w:rPr>
          <w:lang w:val="en-GB"/>
        </w:rPr>
        <w:t>"</w:t>
      </w:r>
      <w:r w:rsidRPr="00E169CB">
        <w:t xml:space="preserve"> as indicated by higher layers</w:t>
      </w:r>
    </w:p>
    <w:p w14:paraId="786DCDF8" w14:textId="0E5F2192" w:rsidR="00E169CB" w:rsidRPr="00E169CB" w:rsidRDefault="00E169CB" w:rsidP="00E169CB">
      <w:pPr>
        <w:pStyle w:val="B1"/>
      </w:pPr>
      <w:r w:rsidRPr="00E169CB">
        <w:rPr>
          <w:rFonts w:hint="eastAsia"/>
          <w:lang w:eastAsia="zh-CN"/>
        </w:rPr>
        <w:t>-</w:t>
      </w:r>
      <w:r w:rsidRPr="00E169CB">
        <w:tab/>
      </w:r>
      <w:r w:rsidR="00C20D4F">
        <w:rPr>
          <w:lang w:val="en-GB"/>
        </w:rPr>
        <w:t>"</w:t>
      </w:r>
      <w:r w:rsidRPr="00E169CB">
        <w:t>Destination ID</w:t>
      </w:r>
      <w:r w:rsidR="00C20D4F">
        <w:rPr>
          <w:lang w:val="en-GB"/>
        </w:rPr>
        <w:t>"</w:t>
      </w:r>
      <w:r w:rsidRPr="00E169CB">
        <w:t xml:space="preserve"> as indicated by high layers</w:t>
      </w:r>
    </w:p>
    <w:p w14:paraId="27839D3B" w14:textId="45D8A563" w:rsidR="00E169CB" w:rsidRPr="00E169CB" w:rsidRDefault="00E169CB" w:rsidP="00E169CB">
      <w:pPr>
        <w:pStyle w:val="B1"/>
        <w:rPr>
          <w:lang w:eastAsia="zh-CN"/>
        </w:rPr>
      </w:pPr>
      <w:r w:rsidRPr="00E169CB">
        <w:rPr>
          <w:rFonts w:hint="eastAsia"/>
          <w:lang w:eastAsia="zh-CN"/>
        </w:rPr>
        <w:t>-</w:t>
      </w:r>
      <w:r w:rsidRPr="00E169CB">
        <w:tab/>
      </w:r>
      <w:r w:rsidR="00C20D4F">
        <w:rPr>
          <w:lang w:val="en-GB"/>
        </w:rPr>
        <w:t>"</w:t>
      </w:r>
      <w:r w:rsidRPr="00E169CB">
        <w:t>Cast type indicator</w:t>
      </w:r>
      <w:r w:rsidR="00C20D4F">
        <w:rPr>
          <w:lang w:val="en-GB"/>
        </w:rPr>
        <w:t>"</w:t>
      </w:r>
      <w:r w:rsidRPr="00E169CB">
        <w:t xml:space="preserve"> as indicated by higher layers</w:t>
      </w:r>
    </w:p>
    <w:p w14:paraId="7F33A24B" w14:textId="77777777" w:rsidR="00E169CB" w:rsidRPr="00E169CB" w:rsidRDefault="00E169CB" w:rsidP="00E169CB">
      <w:pPr>
        <w:pStyle w:val="B1"/>
        <w:rPr>
          <w:lang w:eastAsia="en-GB"/>
        </w:rPr>
      </w:pPr>
      <w:r w:rsidRPr="00E169CB">
        <w:rPr>
          <w:lang w:eastAsia="en-GB"/>
        </w:rPr>
        <w:t>-</w:t>
      </w:r>
      <w:r w:rsidRPr="00E169CB">
        <w:rPr>
          <w:lang w:eastAsia="en-GB"/>
        </w:rPr>
        <w:tab/>
        <w:t xml:space="preserve">the values of the resource ID indication field and the time resource assignment field for the SCI format 1-B transmitted in the </w:t>
      </w:r>
      <m:oMath>
        <m:r>
          <w:rPr>
            <w:rFonts w:ascii="Cambria Math" w:hAnsi="Cambria Math"/>
            <w:lang w:eastAsia="en-GB"/>
          </w:rPr>
          <m:t>m</m:t>
        </m:r>
      </m:oMath>
      <w:r w:rsidRPr="00E169CB">
        <w:rPr>
          <w:lang w:eastAsia="en-GB"/>
        </w:rPr>
        <w:t xml:space="preserve">-th resource for SL PRS </w:t>
      </w:r>
      <w:r w:rsidRPr="00E169CB">
        <w:rPr>
          <w:rFonts w:hint="eastAsia"/>
          <w:lang w:val="en-US" w:eastAsia="zh-CN"/>
        </w:rPr>
        <w:t xml:space="preserve">and the corresponding PSCCH </w:t>
      </w:r>
      <w:r w:rsidRPr="00E169CB">
        <w:rPr>
          <w:lang w:eastAsia="en-GB"/>
        </w:rPr>
        <w:t xml:space="preserve">transmission provided by a dynamic grant or by a SL configured grant, where </w:t>
      </w:r>
      <m:oMath>
        <m:r>
          <w:rPr>
            <w:rFonts w:ascii="Cambria Math" w:hAnsi="Cambria Math"/>
            <w:lang w:eastAsia="en-GB"/>
          </w:rPr>
          <m:t xml:space="preserve">m= </m:t>
        </m:r>
        <m:d>
          <m:dPr>
            <m:begChr m:val="{"/>
            <m:endChr m:val="}"/>
            <m:ctrlPr>
              <w:rPr>
                <w:rFonts w:ascii="Cambria Math" w:hAnsi="Cambria Math"/>
                <w:i/>
                <w:lang w:val="zh-CN" w:eastAsia="en-GB"/>
              </w:rPr>
            </m:ctrlPr>
          </m:dPr>
          <m:e>
            <m:r>
              <w:rPr>
                <w:rFonts w:ascii="Cambria Math" w:hAnsi="Cambria Math"/>
                <w:lang w:eastAsia="en-GB"/>
              </w:rPr>
              <m:t>1,…,M</m:t>
            </m:r>
          </m:e>
        </m:d>
      </m:oMath>
      <w:r w:rsidRPr="00E169CB">
        <w:rPr>
          <w:rFonts w:eastAsia="Malgun Gothic"/>
          <w:lang w:eastAsia="en-GB"/>
        </w:rPr>
        <w:t xml:space="preserve"> and </w:t>
      </w:r>
      <w:r w:rsidRPr="00E169CB">
        <w:rPr>
          <w:lang w:eastAsia="en-GB"/>
        </w:rPr>
        <w:t xml:space="preserve">M is the total number of resources for SL PRS </w:t>
      </w:r>
      <w:r w:rsidRPr="00E169CB">
        <w:rPr>
          <w:rFonts w:hint="eastAsia"/>
          <w:lang w:val="en-US" w:eastAsia="zh-CN"/>
        </w:rPr>
        <w:t xml:space="preserve">and the corresponding PSCCH </w:t>
      </w:r>
      <w:r w:rsidRPr="00E169CB">
        <w:rPr>
          <w:lang w:eastAsia="en-GB"/>
        </w:rPr>
        <w:t>transmission provided by a dynamic grant or the number of resources for SL PRS transmission in a period provided by a SL configured grant type 1 or SL configured grant type 2, as follows:</w:t>
      </w:r>
    </w:p>
    <w:p w14:paraId="7AE60A7C" w14:textId="77777777" w:rsidR="00E169CB" w:rsidRPr="00E169CB" w:rsidRDefault="00E169CB" w:rsidP="00E169CB">
      <w:pPr>
        <w:pStyle w:val="B2"/>
        <w:rPr>
          <w:lang w:eastAsia="en-GB"/>
        </w:rPr>
      </w:pPr>
      <w:r w:rsidRPr="00E169CB">
        <w:rPr>
          <w:lang w:eastAsia="en-GB"/>
        </w:rPr>
        <w:t>-</w:t>
      </w:r>
      <w:r w:rsidRPr="00E169CB">
        <w:rPr>
          <w:lang w:eastAsia="en-GB"/>
        </w:rPr>
        <w:tab/>
      </w:r>
      <w:r w:rsidRPr="00E169CB">
        <w:t xml:space="preserve">the </w:t>
      </w:r>
      <w:r w:rsidRPr="00E169CB">
        <w:rPr>
          <w:lang w:eastAsia="en-GB"/>
        </w:rPr>
        <w:t>resource ID indication</w:t>
      </w:r>
      <w:r w:rsidRPr="00E169CB">
        <w:t xml:space="preserve"> field and time resource assignment field indicate the </w:t>
      </w:r>
      <m:oMath>
        <m:r>
          <w:rPr>
            <w:rFonts w:ascii="Cambria Math" w:hAnsi="Cambria Math"/>
            <w:lang w:eastAsia="en-GB"/>
          </w:rPr>
          <m:t>m</m:t>
        </m:r>
      </m:oMath>
      <w:r w:rsidRPr="00E169CB">
        <w:t xml:space="preserve">-th to </w:t>
      </w:r>
      <m:oMath>
        <m:r>
          <w:rPr>
            <w:rFonts w:ascii="Cambria Math" w:hAnsi="Cambria Math"/>
            <w:lang w:eastAsia="en-GB"/>
          </w:rPr>
          <m:t>M</m:t>
        </m:r>
      </m:oMath>
      <w:r w:rsidRPr="00E169CB">
        <w:t>-th resources</w:t>
      </w:r>
      <w:r w:rsidRPr="00E169CB">
        <w:rPr>
          <w:lang w:eastAsia="en-GB"/>
        </w:rPr>
        <w:t xml:space="preserve"> as described in [6, TS 38.214].</w:t>
      </w:r>
    </w:p>
    <w:p w14:paraId="662D1EF8" w14:textId="50CCC3CE" w:rsidR="00E169CB" w:rsidRPr="00E169CB" w:rsidRDefault="00E169CB" w:rsidP="00E169CB">
      <w:pPr>
        <w:pStyle w:val="B1"/>
      </w:pPr>
      <w:r w:rsidRPr="00E169CB">
        <w:rPr>
          <w:rFonts w:hint="eastAsia"/>
          <w:lang w:eastAsia="zh-CN"/>
        </w:rPr>
        <w:lastRenderedPageBreak/>
        <w:t>-</w:t>
      </w:r>
      <w:r w:rsidRPr="00E169CB">
        <w:tab/>
      </w:r>
      <w:r w:rsidR="00C20D4F">
        <w:rPr>
          <w:lang w:val="en-GB"/>
        </w:rPr>
        <w:t>"</w:t>
      </w:r>
      <w:r w:rsidRPr="00E169CB">
        <w:t>SL PRS request</w:t>
      </w:r>
      <w:r w:rsidR="00C20D4F">
        <w:rPr>
          <w:lang w:val="en-GB"/>
        </w:rPr>
        <w:t>"</w:t>
      </w:r>
      <w:r w:rsidRPr="00E169CB">
        <w:t xml:space="preserve"> as indicated by higher layers</w:t>
      </w:r>
    </w:p>
    <w:p w14:paraId="55610581" w14:textId="1BC5D031" w:rsidR="00ED7A47" w:rsidRPr="00ED7A47" w:rsidRDefault="00ED7A47" w:rsidP="00ED7A47">
      <w:pPr>
        <w:rPr>
          <w:sz w:val="18"/>
          <w:szCs w:val="18"/>
          <w:lang w:val="zh-CN" w:eastAsia="zh-CN"/>
        </w:rPr>
      </w:pPr>
      <w:r>
        <w:rPr>
          <w:iCs/>
        </w:rPr>
        <w:t xml:space="preserve">For decoding of a SCI format 1-B, a UE may assume that a number of bits provided by </w:t>
      </w:r>
      <w:r>
        <w:rPr>
          <w:i/>
        </w:rPr>
        <w:t>sl</w:t>
      </w:r>
      <w:r>
        <w:rPr>
          <w:iCs/>
        </w:rPr>
        <w:t>-</w:t>
      </w:r>
      <w:r>
        <w:rPr>
          <w:i/>
        </w:rPr>
        <w:t>NumReservedBits</w:t>
      </w:r>
      <w:r>
        <w:rPr>
          <w:iCs/>
        </w:rPr>
        <w:t xml:space="preserve"> can have any value as described in [4, TS 38.212]. </w:t>
      </w:r>
    </w:p>
    <w:p w14:paraId="7FE17BD3" w14:textId="77777777" w:rsidR="00E21265" w:rsidRPr="00E31422" w:rsidRDefault="00E21265" w:rsidP="00E21265">
      <w:pPr>
        <w:pStyle w:val="Heading2"/>
        <w:spacing w:before="0"/>
        <w:ind w:left="1136" w:hanging="1136"/>
      </w:pPr>
      <w:bookmarkStart w:id="927" w:name="_Toc29894887"/>
      <w:bookmarkStart w:id="928" w:name="_Toc29899186"/>
      <w:bookmarkStart w:id="929" w:name="_Toc29899604"/>
      <w:bookmarkStart w:id="930" w:name="_Toc29917340"/>
      <w:bookmarkStart w:id="931" w:name="_Toc36498215"/>
      <w:bookmarkStart w:id="932" w:name="_Toc45699245"/>
      <w:bookmarkStart w:id="933" w:name="_Toc156237265"/>
      <w:r>
        <w:t>16.5</w:t>
      </w:r>
      <w:r w:rsidRPr="00E31422">
        <w:rPr>
          <w:rFonts w:hint="eastAsia"/>
        </w:rPr>
        <w:tab/>
      </w:r>
      <w:r w:rsidRPr="00E31422">
        <w:t xml:space="preserve">UE procedure for </w:t>
      </w:r>
      <w:r>
        <w:t>reporting HARQ-ACK on uplink</w:t>
      </w:r>
      <w:bookmarkEnd w:id="927"/>
      <w:bookmarkEnd w:id="928"/>
      <w:bookmarkEnd w:id="929"/>
      <w:bookmarkEnd w:id="930"/>
      <w:bookmarkEnd w:id="931"/>
      <w:bookmarkEnd w:id="932"/>
      <w:bookmarkEnd w:id="933"/>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19C98713"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746E6C" w:rsidRPr="00CC2710">
        <w:rPr>
          <w:lang w:val="en-US"/>
        </w:rPr>
        <w:t>and the UE transmitted PSSCH in the resource</w:t>
      </w:r>
      <w:r w:rsidR="00746E6C"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746E6C">
        <w:rPr>
          <w:lang w:val="en-US"/>
        </w:rPr>
        <w:t xml:space="preserve"> </w:t>
      </w:r>
      <w:r w:rsidR="00746E6C" w:rsidRPr="00CC2710">
        <w:rPr>
          <w:lang w:val="en-US"/>
        </w:rPr>
        <w:t>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0FD906F" w14:textId="77777777" w:rsidR="0045343F" w:rsidRPr="009D2F2B" w:rsidRDefault="0045343F" w:rsidP="0045343F">
      <w:pPr>
        <w:rPr>
          <w:lang w:val="en-US"/>
        </w:rPr>
      </w:pPr>
      <w:r>
        <w:rPr>
          <w:lang w:val="en-US"/>
        </w:rPr>
        <w:t>For operation with shared spectrum channel access, t</w:t>
      </w:r>
      <w:r w:rsidRPr="00673B56">
        <w:rPr>
          <w:lang w:val="en-US"/>
        </w:rPr>
        <w:t xml:space="preserve">he UE generates </w:t>
      </w:r>
      <w:r>
        <w:rPr>
          <w:lang w:val="en-US"/>
        </w:rPr>
        <w:t xml:space="preserve">a </w:t>
      </w:r>
      <w:r w:rsidRPr="00673B56">
        <w:rPr>
          <w:lang w:val="en-US"/>
        </w:rPr>
        <w:t xml:space="preserve">NACK when, due to </w:t>
      </w:r>
      <w:r>
        <w:rPr>
          <w:lang w:val="en-US"/>
        </w:rPr>
        <w:t>a failed channel access procedure [15, TS 37.213], the UE</w:t>
      </w:r>
      <w:r w:rsidRPr="00673B56">
        <w:rPr>
          <w:lang w:val="en-US"/>
        </w:rPr>
        <w:t xml:space="preserve"> </w:t>
      </w:r>
      <w:r>
        <w:rPr>
          <w:lang w:val="en-US"/>
        </w:rPr>
        <w:t>does not transmit a PSSCH with a single TB in any</w:t>
      </w:r>
      <w:r w:rsidRPr="00673B56">
        <w:rPr>
          <w:lang w:val="en-US"/>
        </w:rPr>
        <w:t xml:space="preserve"> of the resources provided by a </w:t>
      </w:r>
      <w:r w:rsidRPr="00673B56">
        <w:rPr>
          <w:lang w:val="en-US"/>
        </w:rPr>
        <w:lastRenderedPageBreak/>
        <w:t>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Pr="009D2F2B">
        <w:rPr>
          <w:rFonts w:eastAsia="Malgun Gothic"/>
        </w:rPr>
        <w:t xml:space="preserve">The priority value of the NACK is same as the priority value of the PSSCH </w:t>
      </w:r>
      <w:r>
        <w:rPr>
          <w:rFonts w:eastAsia="Malgun Gothic"/>
        </w:rPr>
        <w:t xml:space="preserve">that was </w:t>
      </w:r>
      <w:r w:rsidRPr="009D2F2B">
        <w:rPr>
          <w:rFonts w:eastAsia="Malgun Gothic"/>
        </w:rPr>
        <w:t xml:space="preserve">not transmitted due to </w:t>
      </w:r>
      <w:r>
        <w:rPr>
          <w:rFonts w:eastAsia="Malgun Gothic"/>
        </w:rPr>
        <w:t>the failed channel access procedure</w:t>
      </w:r>
      <w:r w:rsidRPr="009D2F2B">
        <w:rPr>
          <w:rFonts w:eastAsia="Malgun Gothic"/>
        </w:rPr>
        <w:t>.</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276C5A77"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w:t>
      </w:r>
      <w:r w:rsidR="007E35C6">
        <w:t xml:space="preserve"> </w:t>
      </w:r>
      <w:r w:rsidR="007E35C6" w:rsidRPr="009F3A72">
        <w:rPr>
          <w:rFonts w:cs="Times"/>
        </w:rPr>
        <w:t xml:space="preserve">if </w:t>
      </w:r>
      <w:r w:rsidR="007E35C6" w:rsidRPr="009F3A72">
        <w:rPr>
          <w:rFonts w:cs="Times"/>
          <w:i/>
        </w:rPr>
        <w:t>numPSFCHOccasions</w:t>
      </w:r>
      <w:r w:rsidR="007E35C6" w:rsidRPr="009F3A72">
        <w:rPr>
          <w:rFonts w:cs="Times"/>
        </w:rPr>
        <w:t xml:space="preserve"> is not (pre-)configured</w:t>
      </w:r>
      <w:r w:rsidR="007E35C6">
        <w:rPr>
          <w:rFonts w:cs="Times"/>
        </w:rPr>
        <w:t>,</w:t>
      </w:r>
      <w:r w:rsidR="007E35C6" w:rsidRPr="009F3A72">
        <w:rPr>
          <w:rFonts w:cs="Times"/>
        </w:rPr>
        <w:t xml:space="preserve"> or of a last candidate PSFCH reception occasion if </w:t>
      </w:r>
      <w:r w:rsidR="007E35C6" w:rsidRPr="009F3A72">
        <w:rPr>
          <w:rFonts w:cs="Times"/>
          <w:i/>
        </w:rPr>
        <w:t>numPSFCHOccasions</w:t>
      </w:r>
      <w:r w:rsidR="007E35C6" w:rsidRPr="009F3A72">
        <w:rPr>
          <w:rFonts w:cs="Times"/>
        </w:rPr>
        <w:t xml:space="preserve"> is (pre-)configured, from a number of PSFCH reception occasions if </w:t>
      </w:r>
      <w:r w:rsidR="007E35C6" w:rsidRPr="009F3A72">
        <w:rPr>
          <w:rFonts w:cs="Times"/>
          <w:i/>
        </w:rPr>
        <w:t>numPSFCHOccasions</w:t>
      </w:r>
      <w:r w:rsidR="007E35C6" w:rsidRPr="009F3A72">
        <w:rPr>
          <w:rFonts w:cs="Times"/>
        </w:rPr>
        <w:t xml:space="preserve"> is not (pre-)configured</w:t>
      </w:r>
      <w:r w:rsidR="007E35C6">
        <w:rPr>
          <w:rFonts w:cs="Times"/>
        </w:rPr>
        <w:t>,</w:t>
      </w:r>
      <w:r w:rsidR="007E35C6" w:rsidRPr="009F3A72">
        <w:rPr>
          <w:rFonts w:cs="Times"/>
        </w:rPr>
        <w:t xml:space="preserve"> or </w:t>
      </w:r>
      <w:r w:rsidR="007E35C6">
        <w:rPr>
          <w:rFonts w:cs="Times"/>
        </w:rPr>
        <w:t xml:space="preserve">from </w:t>
      </w:r>
      <w:r w:rsidR="007E35C6" w:rsidRPr="009F3A72">
        <w:rPr>
          <w:rFonts w:cs="Times"/>
        </w:rPr>
        <w:t xml:space="preserve">a number of candidate PSFCH reception occasions if </w:t>
      </w:r>
      <w:r w:rsidR="007E35C6" w:rsidRPr="009F3A72">
        <w:rPr>
          <w:rFonts w:cs="Times"/>
          <w:i/>
        </w:rPr>
        <w:t>numPSFCHOccasions</w:t>
      </w:r>
      <w:r w:rsidR="007E35C6" w:rsidRPr="009F3A72">
        <w:rPr>
          <w:rFonts w:cs="Times"/>
        </w:rPr>
        <w:t xml:space="preserve"> is (pre-)configured</w:t>
      </w:r>
      <w:r w:rsidRPr="00305DC9">
        <w:t>,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34" w:name="_Hlk39010546"/>
            <m:oMathPara>
              <m:oMath>
                <m:r>
                  <m:rPr>
                    <m:sty m:val="bi"/>
                  </m:rPr>
                  <w:rPr>
                    <w:rFonts w:ascii="Cambria Math" w:eastAsiaTheme="minorEastAsia" w:hAnsi="Cambria Math"/>
                  </w:rPr>
                  <m:t>N</m:t>
                </m:r>
              </m:oMath>
            </m:oMathPara>
            <w:bookmarkEnd w:id="934"/>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7E35C6">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C067506" w:rsidR="00E21265" w:rsidRDefault="00E21265" w:rsidP="003E7DF7">
      <w:r w:rsidRPr="00B916EC">
        <w:t xml:space="preserve">With reference </w:t>
      </w:r>
      <w:r>
        <w:t xml:space="preserve">to slots for PUCCH transmissions and for a number of PSFCH reception occasions </w:t>
      </w:r>
      <w:r w:rsidR="007E35C6" w:rsidRPr="00ED5EB1">
        <w:rPr>
          <w:rFonts w:cs="Times"/>
        </w:rPr>
        <w:t xml:space="preserve">if </w:t>
      </w:r>
      <w:r w:rsidR="007E35C6" w:rsidRPr="00ED5EB1">
        <w:rPr>
          <w:rFonts w:cs="Times"/>
          <w:i/>
        </w:rPr>
        <w:t>numPSFCHOccasions</w:t>
      </w:r>
      <w:r w:rsidR="007E35C6" w:rsidRPr="00ED5EB1">
        <w:rPr>
          <w:rFonts w:cs="Times"/>
        </w:rPr>
        <w:t xml:space="preserve"> is not (pre-)configured, or candidate PSFCH reception occasions if </w:t>
      </w:r>
      <w:r w:rsidR="007E35C6" w:rsidRPr="00ED5EB1">
        <w:rPr>
          <w:rFonts w:cs="Times"/>
          <w:i/>
        </w:rPr>
        <w:t>numPSFCHOccasions</w:t>
      </w:r>
      <w:r w:rsidR="007E35C6" w:rsidRPr="00ED5EB1">
        <w:rPr>
          <w:rFonts w:cs="Times"/>
        </w:rPr>
        <w:t xml:space="preserve"> is (pre-)configured, </w:t>
      </w:r>
      <w:r>
        <w:t xml:space="preserve">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w:t>
      </w:r>
      <w:r w:rsidRPr="00E20EB7">
        <w:rPr>
          <w:lang w:eastAsia="zh-CN"/>
        </w:rPr>
        <w:lastRenderedPageBreak/>
        <w:t xml:space="preserve">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w:t>
      </w:r>
      <w:r w:rsidR="007E35C6" w:rsidRPr="00ED5EB1">
        <w:rPr>
          <w:rFonts w:cs="Times"/>
        </w:rPr>
        <w:t xml:space="preserve">if </w:t>
      </w:r>
      <w:r w:rsidR="007E35C6" w:rsidRPr="00ED5EB1">
        <w:rPr>
          <w:rFonts w:cs="Times"/>
          <w:i/>
        </w:rPr>
        <w:t>numPSFCHOccasions</w:t>
      </w:r>
      <w:r w:rsidR="007E35C6" w:rsidRPr="00ED5EB1">
        <w:rPr>
          <w:rFonts w:cs="Times"/>
        </w:rPr>
        <w:t xml:space="preserve"> is not (pre-)configured, or the last candidate PSFCH reception occasion if </w:t>
      </w:r>
      <w:r w:rsidR="007E35C6" w:rsidRPr="00ED5EB1">
        <w:rPr>
          <w:rFonts w:cs="Times"/>
          <w:i/>
        </w:rPr>
        <w:t>numPSFCHOccasions</w:t>
      </w:r>
      <w:r w:rsidR="007E35C6" w:rsidRPr="00ED5EB1">
        <w:rPr>
          <w:rFonts w:cs="Times"/>
        </w:rPr>
        <w:t xml:space="preserve"> is (pre-)configured, </w:t>
      </w:r>
      <w:r w:rsidR="008A1F79" w:rsidRPr="005E0535">
        <w:t xml:space="preserve">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35" w:name="_Toc45699246"/>
      <w:bookmarkStart w:id="936" w:name="_Toc156237266"/>
      <w:r w:rsidRPr="004B7A86">
        <w:t>16.5.1</w:t>
      </w:r>
      <w:r w:rsidRPr="004B7A86">
        <w:tab/>
        <w:t>Type-1 HARQ-ACK codebook</w:t>
      </w:r>
      <w:r w:rsidRPr="004B7A86">
        <w:rPr>
          <w:rFonts w:hint="eastAsia"/>
        </w:rPr>
        <w:t xml:space="preserve"> </w:t>
      </w:r>
      <w:r w:rsidRPr="004B7A86">
        <w:t>determination</w:t>
      </w:r>
      <w:bookmarkEnd w:id="935"/>
      <w:bookmarkEnd w:id="936"/>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37"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37"/>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lastRenderedPageBreak/>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38" w:name="_Toc45699247"/>
      <w:bookmarkStart w:id="939" w:name="_Toc156237267"/>
      <w:r>
        <w:t>16.5.1</w:t>
      </w:r>
      <w:r w:rsidRPr="00B916EC">
        <w:t>.1</w:t>
      </w:r>
      <w:r w:rsidRPr="00B916EC">
        <w:rPr>
          <w:rFonts w:hint="eastAsia"/>
        </w:rPr>
        <w:tab/>
      </w:r>
      <w:r>
        <w:t>Type-1</w:t>
      </w:r>
      <w:r w:rsidRPr="00B916EC">
        <w:t xml:space="preserve"> HARQ-ACK codebook in physical uplink control channel</w:t>
      </w:r>
      <w:bookmarkEnd w:id="938"/>
      <w:bookmarkEnd w:id="939"/>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BE0229"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lastRenderedPageBreak/>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BE0229"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BE0229"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BE0229"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40" w:name="_Toc45699248"/>
      <w:bookmarkStart w:id="941" w:name="_Toc156237268"/>
      <w:r w:rsidRPr="007E4EA5">
        <w:rPr>
          <w:lang w:val="en-US" w:eastAsia="zh-CN"/>
        </w:rPr>
        <w:t>16.5.1.</w:t>
      </w:r>
      <w:r>
        <w:rPr>
          <w:lang w:val="en-US" w:eastAsia="zh-CN"/>
        </w:rPr>
        <w:t>2</w:t>
      </w:r>
      <w:r w:rsidRPr="007E4EA5">
        <w:rPr>
          <w:lang w:val="en-US" w:eastAsia="zh-CN"/>
        </w:rPr>
        <w:tab/>
        <w:t>Type-1 HARQ-ACK codebook in physical uplink shared channel</w:t>
      </w:r>
      <w:bookmarkEnd w:id="940"/>
      <w:bookmarkEnd w:id="941"/>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lastRenderedPageBreak/>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BE0229"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42" w:name="_Toc45699249"/>
      <w:bookmarkStart w:id="943" w:name="_Toc156237269"/>
      <w:r w:rsidRPr="00DB7616">
        <w:t>16.5.2</w:t>
      </w:r>
      <w:r w:rsidRPr="00DB7616">
        <w:tab/>
        <w:t>Type-2 HARQ-ACK codebook</w:t>
      </w:r>
      <w:r w:rsidRPr="00DB7616">
        <w:rPr>
          <w:rFonts w:hint="eastAsia"/>
        </w:rPr>
        <w:t xml:space="preserve"> </w:t>
      </w:r>
      <w:r w:rsidRPr="00DB7616">
        <w:t>determination</w:t>
      </w:r>
      <w:bookmarkEnd w:id="942"/>
      <w:bookmarkEnd w:id="943"/>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44" w:name="_Toc45699250"/>
      <w:bookmarkStart w:id="945" w:name="_Toc156237270"/>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44"/>
      <w:bookmarkEnd w:id="945"/>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lastRenderedPageBreak/>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BE0229"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BE0229"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BE0229"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BE0229"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BE0229"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BE0229"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BE0229"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lastRenderedPageBreak/>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BE0229"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BE0229"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BE022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BE022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BE022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BE022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46" w:name="_Toc45699251"/>
      <w:bookmarkStart w:id="947" w:name="_Toc156237271"/>
      <w:r w:rsidRPr="00306697">
        <w:t>16.5.2.</w:t>
      </w:r>
      <w:r>
        <w:t>2</w:t>
      </w:r>
      <w:r w:rsidRPr="00306697">
        <w:tab/>
        <w:t xml:space="preserve">Type-2 HARQ-ACK codebook in physical uplink </w:t>
      </w:r>
      <w:r>
        <w:t>shared</w:t>
      </w:r>
      <w:r w:rsidRPr="00306697">
        <w:t xml:space="preserve"> channel</w:t>
      </w:r>
      <w:bookmarkEnd w:id="946"/>
      <w:bookmarkEnd w:id="947"/>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48"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48"/>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BE0229"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BE022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BE022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BE022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BE022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49" w:name="_Toc36498216"/>
      <w:bookmarkStart w:id="950" w:name="_Toc45699252"/>
      <w:bookmarkStart w:id="951" w:name="_Toc156237272"/>
      <w:r>
        <w:rPr>
          <w:rFonts w:eastAsia="DengXian"/>
        </w:rPr>
        <w:t>16.6</w:t>
      </w:r>
      <w:r>
        <w:rPr>
          <w:rFonts w:eastAsia="DengXian"/>
        </w:rPr>
        <w:tab/>
        <w:t>UE procedure for LTE sidelink transmission</w:t>
      </w:r>
      <w:bookmarkEnd w:id="949"/>
      <w:bookmarkEnd w:id="950"/>
      <w:bookmarkEnd w:id="951"/>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0E6FE8CD" w:rsidR="0068506D" w:rsidRPr="005E3944" w:rsidRDefault="0068506D" w:rsidP="0068506D">
      <w:pPr>
        <w:pStyle w:val="Heading2"/>
        <w:rPr>
          <w:rFonts w:eastAsia="DengXian"/>
        </w:rPr>
      </w:pPr>
      <w:bookmarkStart w:id="952" w:name="_Toc45699253"/>
      <w:bookmarkStart w:id="953" w:name="_Toc156237273"/>
      <w:r w:rsidRPr="005E3944">
        <w:rPr>
          <w:rFonts w:eastAsia="DengXian"/>
        </w:rPr>
        <w:t>16.7</w:t>
      </w:r>
      <w:r w:rsidRPr="005E3944">
        <w:rPr>
          <w:rFonts w:eastAsia="DengXian"/>
        </w:rPr>
        <w:tab/>
      </w:r>
      <w:r w:rsidRPr="005E3944">
        <w:t>Operation for in-device coexistence</w:t>
      </w:r>
      <w:bookmarkEnd w:id="952"/>
      <w:r w:rsidR="007E35C6">
        <w:t xml:space="preserve"> </w:t>
      </w:r>
      <w:r w:rsidR="007E35C6">
        <w:rPr>
          <w:rFonts w:eastAsia="Gulim"/>
        </w:rPr>
        <w:t>and for co-channel coexistence</w:t>
      </w:r>
      <w:bookmarkEnd w:id="953"/>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54" w:name="_Toc83289689"/>
      <w:bookmarkStart w:id="955" w:name="_Toc156237274"/>
      <w:r w:rsidRPr="00D26445">
        <w:t>1</w:t>
      </w:r>
      <w:r>
        <w:t>7</w:t>
      </w:r>
      <w:r w:rsidRPr="00D26445">
        <w:tab/>
      </w:r>
      <w:bookmarkEnd w:id="954"/>
      <w:r>
        <w:t>UE with reduced capabilities</w:t>
      </w:r>
      <w:bookmarkEnd w:id="955"/>
    </w:p>
    <w:p w14:paraId="00902B2D" w14:textId="0BD339C3"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r w:rsidR="006527F8" w:rsidRPr="00706149">
        <w:rPr>
          <w:lang w:eastAsia="zh-CN"/>
        </w:rPr>
        <w:t>Procedures for a RedCap UE are same as described for a UE in all other clauses of this document unless stated otherwise.</w:t>
      </w:r>
    </w:p>
    <w:p w14:paraId="35D51DC9" w14:textId="46538C87" w:rsidR="00005700" w:rsidRPr="00D26445" w:rsidRDefault="00005700" w:rsidP="00005700">
      <w:pPr>
        <w:pStyle w:val="Heading2"/>
      </w:pPr>
      <w:bookmarkStart w:id="956" w:name="_Toc156237275"/>
      <w:r w:rsidRPr="00D26445">
        <w:t>1</w:t>
      </w:r>
      <w:r>
        <w:t>7.1</w:t>
      </w:r>
      <w:r w:rsidRPr="00D26445">
        <w:tab/>
      </w:r>
      <w:r w:rsidR="006527F8" w:rsidRPr="00706149">
        <w:t xml:space="preserve">First </w:t>
      </w:r>
      <w:r w:rsidR="006527F8">
        <w:t xml:space="preserve">procedures for </w:t>
      </w:r>
      <w:r>
        <w:t>RedCap UE</w:t>
      </w:r>
      <w:bookmarkEnd w:id="956"/>
    </w:p>
    <w:p w14:paraId="4BE489F4" w14:textId="45D05142" w:rsidR="00005700" w:rsidRDefault="00005700" w:rsidP="00005700">
      <w:pPr>
        <w:rPr>
          <w:lang w:eastAsia="zh-CN"/>
        </w:rPr>
      </w:pPr>
      <w:r>
        <w:rPr>
          <w:lang w:eastAsia="zh-CN"/>
        </w:rPr>
        <w:t xml:space="preserve">In this clause, the term </w:t>
      </w:r>
      <w:r w:rsidR="005E3B15">
        <w:rPr>
          <w:lang w:eastAsia="zh-CN"/>
        </w:rPr>
        <w:t>'</w:t>
      </w:r>
      <w:r>
        <w:rPr>
          <w:lang w:eastAsia="zh-CN"/>
        </w:rPr>
        <w:t>UE</w:t>
      </w:r>
      <w:r w:rsidR="005E3B15">
        <w:rPr>
          <w:lang w:eastAsia="zh-CN"/>
        </w:rPr>
        <w:t>'</w:t>
      </w:r>
      <w:r>
        <w:rPr>
          <w:lang w:eastAsia="zh-CN"/>
        </w:rPr>
        <w:t xml:space="preserve"> refers to a RedCap UE</w:t>
      </w:r>
      <w:r w:rsidR="006527F8">
        <w:rPr>
          <w:lang w:eastAsia="zh-CN"/>
        </w:rPr>
        <w:t xml:space="preserve"> </w:t>
      </w:r>
      <w:r w:rsidR="006527F8" w:rsidRPr="00E87F6B">
        <w:rPr>
          <w:lang w:eastAsia="zh-CN"/>
        </w:rPr>
        <w:t xml:space="preserve">that indicates </w:t>
      </w:r>
      <w:r w:rsidR="006527F8" w:rsidRPr="00E87F6B">
        <w:rPr>
          <w:i/>
          <w:iCs/>
        </w:rPr>
        <w:t>supportOfRedCap</w:t>
      </w:r>
      <w:r w:rsidR="006527F8" w:rsidRPr="00E87F6B">
        <w:t xml:space="preserve"> or</w:t>
      </w:r>
      <w:r w:rsidR="006527F8" w:rsidRPr="00E87F6B">
        <w:rPr>
          <w:rFonts w:eastAsia="Yu Mincho"/>
          <w:kern w:val="2"/>
          <w:lang w:eastAsia="ja-JP"/>
        </w:rPr>
        <w:t xml:space="preserve"> </w:t>
      </w:r>
      <w:r w:rsidR="006527F8" w:rsidRPr="00E87F6B">
        <w:rPr>
          <w:rFonts w:eastAsia="Yu Mincho"/>
          <w:i/>
          <w:iCs/>
          <w:kern w:val="2"/>
          <w:lang w:eastAsia="ja-JP"/>
        </w:rPr>
        <w:t>supportOfRedCap-r18</w:t>
      </w:r>
      <w:r>
        <w:rPr>
          <w:lang w:eastAsia="zh-CN"/>
        </w:rPr>
        <w:t>.</w:t>
      </w:r>
    </w:p>
    <w:p w14:paraId="36A6C2B6" w14:textId="076A7C85" w:rsidR="00DC6E29" w:rsidRDefault="00005700" w:rsidP="00DC6E29">
      <w:pPr>
        <w:rPr>
          <w:lang w:eastAsia="zh-CN"/>
        </w:rPr>
      </w:pPr>
      <w:r>
        <w:rPr>
          <w:lang w:eastAsia="zh-CN"/>
        </w:rPr>
        <w:lastRenderedPageBreak/>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57" w:name="_Hlk86909075"/>
      <w:r>
        <w:rPr>
          <w:rFonts w:eastAsia="MS Mincho"/>
          <w:i/>
          <w:iCs/>
        </w:rPr>
        <w:t>Up</w:t>
      </w:r>
      <w:r w:rsidRPr="00D45471">
        <w:rPr>
          <w:rFonts w:eastAsia="MS Mincho"/>
          <w:i/>
          <w:iCs/>
        </w:rPr>
        <w:t>link</w:t>
      </w:r>
      <w:bookmarkEnd w:id="957"/>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2CC23FC5"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sdt-SearchSpace</w:t>
      </w:r>
      <w:r w:rsidR="00941120" w:rsidRPr="00C83439">
        <w:rPr>
          <w:lang w:val="en-US" w:eastAsia="x-none"/>
        </w:rPr>
        <w:t xml:space="preserve"> for random-access based PUSCH transmission as described in clause 19.2,</w:t>
      </w:r>
      <w:r w:rsidRPr="00F5449A">
        <w:rPr>
          <w:rFonts w:ascii="Times" w:eastAsia="DengXian" w:hAnsi="Times"/>
          <w:szCs w:val="24"/>
          <w:lang w:val="en-US" w:eastAsia="zh-CN"/>
        </w:rPr>
        <w:t xml:space="preserve">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54EFC9AC"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0543D53C" w:rsidR="00DC6E29" w:rsidRPr="00EA645E" w:rsidRDefault="00DC6E29" w:rsidP="00DC6E29">
      <w:pPr>
        <w:rPr>
          <w:i/>
          <w:iCs/>
          <w:lang w:eastAsia="zh-CN"/>
        </w:rPr>
      </w:pPr>
      <w:r w:rsidRPr="00884DA0">
        <w:t xml:space="preserve">If a UE is not provided </w:t>
      </w:r>
      <w:r w:rsidRPr="00884DA0">
        <w:rPr>
          <w:i/>
          <w:iCs/>
        </w:rPr>
        <w:t xml:space="preserve">initialUplinkBWP-RedCap </w:t>
      </w:r>
      <w:r w:rsidRPr="00884DA0">
        <w:t xml:space="preserve">in </w:t>
      </w:r>
      <w:r w:rsidRPr="001C7728">
        <w:rPr>
          <w:i/>
          <w:iCs/>
        </w:rPr>
        <w:t>UplinkConfigCommonSIB</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in </w:t>
      </w:r>
      <w:r w:rsidRPr="00EA645E">
        <w:rPr>
          <w:i/>
        </w:rPr>
        <w:t>DownlinkConfigCommonSIB</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lastRenderedPageBreak/>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6527F8" w:rsidRDefault="00030139" w:rsidP="00030139">
      <w:pPr>
        <w:rPr>
          <w:lang w:eastAsia="zh-CN"/>
        </w:rPr>
      </w:pPr>
      <w:r w:rsidRPr="006527F8">
        <w:rPr>
          <w:lang w:eastAsia="zh-CN"/>
        </w:rPr>
        <w:t xml:space="preserve">The SS/PBCH blocks in </w:t>
      </w:r>
      <w:r w:rsidRPr="006527F8">
        <w:rPr>
          <w:bCs/>
          <w:lang w:val="en-US" w:eastAsia="zh-CN"/>
        </w:rPr>
        <w:t xml:space="preserve">clause 6.1.2.1 in [6, TS 38.214] and </w:t>
      </w:r>
      <w:r w:rsidRPr="006527F8">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6527F8">
        <w:rPr>
          <w:lang w:eastAsia="zh-CN"/>
        </w:rPr>
        <w:t xml:space="preserve"> slots for a PUSCH transmission in unpaired spectrum correspond to the SS/PBCH blocks that the UE used to obtain SIB1.</w:t>
      </w:r>
    </w:p>
    <w:p w14:paraId="20124D59" w14:textId="1DFF5761" w:rsid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7F0C6B9D" w14:textId="77777777" w:rsidR="006527F8" w:rsidRPr="006527F8" w:rsidRDefault="006527F8" w:rsidP="006527F8">
      <w:pPr>
        <w:pStyle w:val="Heading2"/>
      </w:pPr>
      <w:bookmarkStart w:id="958" w:name="_Toc156237276"/>
      <w:r w:rsidRPr="006527F8">
        <w:t>17.1A</w:t>
      </w:r>
      <w:r w:rsidRPr="006527F8">
        <w:tab/>
        <w:t>Second procedures for RedCap UE</w:t>
      </w:r>
      <w:bookmarkEnd w:id="958"/>
    </w:p>
    <w:p w14:paraId="1A896138" w14:textId="77777777" w:rsidR="006527F8" w:rsidRPr="006527F8" w:rsidRDefault="006527F8" w:rsidP="006527F8">
      <w:pPr>
        <w:rPr>
          <w:lang w:eastAsia="zh-CN"/>
        </w:rPr>
      </w:pPr>
      <w:r w:rsidRPr="006527F8">
        <w:rPr>
          <w:lang w:eastAsia="zh-CN"/>
        </w:rPr>
        <w:t xml:space="preserve">In this clause, the term 'UE' refers to a RedCap UE that indicates </w:t>
      </w:r>
      <w:r w:rsidRPr="006527F8">
        <w:rPr>
          <w:i/>
          <w:iCs/>
        </w:rPr>
        <w:t>supportOfRedCap-r18</w:t>
      </w:r>
      <w:r w:rsidRPr="006527F8">
        <w:rPr>
          <w:lang w:eastAsia="zh-CN"/>
        </w:rPr>
        <w:t>.</w:t>
      </w:r>
    </w:p>
    <w:p w14:paraId="23636C80" w14:textId="77777777" w:rsidR="006527F8" w:rsidRPr="006527F8" w:rsidRDefault="006527F8" w:rsidP="006527F8">
      <w:pPr>
        <w:rPr>
          <w:lang w:eastAsia="zh-CN"/>
        </w:rPr>
      </w:pPr>
      <w:r w:rsidRPr="006527F8">
        <w:rPr>
          <w:lang w:val="en-US"/>
        </w:rPr>
        <w:t xml:space="preserve">A UE that has not indicated FG 48-2 does not expect </w:t>
      </w:r>
      <w:r w:rsidRPr="006527F8">
        <w:rPr>
          <w:lang w:eastAsia="zh-CN"/>
        </w:rPr>
        <w:t>to transmit a PUSCH over a bandwidth that is larger than 25 PRBs for 15 kHz SCS, or larger than 12 PRBs for 30 kHz SCS, per hop in a slot.</w:t>
      </w:r>
    </w:p>
    <w:p w14:paraId="38462518" w14:textId="2CC09764" w:rsidR="006527F8" w:rsidRPr="006527F8" w:rsidRDefault="006527F8" w:rsidP="006527F8">
      <w:pPr>
        <w:rPr>
          <w:lang w:eastAsia="zh-CN"/>
        </w:rPr>
      </w:pPr>
      <w:r w:rsidRPr="006527F8">
        <w:rPr>
          <w:lang w:val="en-US"/>
        </w:rPr>
        <w:t xml:space="preserve">A UE that has not indicated FG 48-2 does not expect to process </w:t>
      </w:r>
      <w:r w:rsidRPr="006527F8">
        <w:rPr>
          <w:lang w:eastAsia="zh-CN"/>
        </w:rPr>
        <w:t>a PDSCH reception that is scheduled by a DCI format with CRC scrambled by a C-RNTI, CS-RNTI, MCS-C-RNTI</w:t>
      </w:r>
      <w:r w:rsidR="00CB5B28">
        <w:rPr>
          <w:lang w:eastAsia="zh-CN"/>
        </w:rPr>
        <w:t>, G-RNTI for multicast, or G-CS-RNTI</w:t>
      </w:r>
      <w:r w:rsidRPr="006527F8">
        <w:rPr>
          <w:lang w:eastAsia="zh-CN"/>
        </w:rPr>
        <w:t xml:space="preserve"> over a number of PRBs that is larger than 25 PRBs for 15 kHz SCS, or larger than 12 PRBs for 30 kHz SCS, in a slot.</w:t>
      </w:r>
    </w:p>
    <w:p w14:paraId="7609E534" w14:textId="6576755D" w:rsidR="006527F8" w:rsidRPr="006527F8" w:rsidRDefault="006527F8" w:rsidP="006527F8">
      <w:pPr>
        <w:rPr>
          <w:lang w:eastAsia="zh-CN"/>
        </w:rPr>
      </w:pPr>
      <w:r w:rsidRPr="006527F8">
        <w:t xml:space="preserve">A UE </w:t>
      </w:r>
      <w:r w:rsidRPr="006527F8">
        <w:rPr>
          <w:lang w:val="en-US"/>
        </w:rPr>
        <w:t xml:space="preserve">that has not indicated FG 48-2 </w:t>
      </w:r>
      <w:r w:rsidRPr="006527F8">
        <w:t xml:space="preserve">is not required to process </w:t>
      </w:r>
      <w:r w:rsidRPr="006527F8">
        <w:rPr>
          <w:lang w:eastAsia="zh-CN"/>
        </w:rPr>
        <w:t xml:space="preserve">a PDSCH reception in slot </w:t>
      </w:r>
      <m:oMath>
        <m:r>
          <w:rPr>
            <w:rFonts w:ascii="Cambria Math" w:hAnsi="Cambria Math"/>
            <w:lang w:eastAsia="zh-CN"/>
          </w:rPr>
          <m:t>n</m:t>
        </m:r>
      </m:oMath>
      <w:r w:rsidRPr="006527F8">
        <w:t xml:space="preserve"> </w:t>
      </w:r>
      <w:r w:rsidRPr="006527F8">
        <w:rPr>
          <w:lang w:eastAsia="zh-CN"/>
        </w:rPr>
        <w:t xml:space="preserve">that is scheduled by a DCI format with CRC scrambled by a G-RNTI for broadcast </w:t>
      </w:r>
      <w:r w:rsidR="00CB5B28">
        <w:rPr>
          <w:lang w:eastAsia="zh-CN"/>
        </w:rPr>
        <w:t xml:space="preserve">or a MCCH-RNTI </w:t>
      </w:r>
      <w:r w:rsidRPr="006527F8">
        <w:rPr>
          <w:lang w:eastAsia="zh-CN"/>
        </w:rPr>
        <w:t xml:space="preserve">over a number of PRBs that is larger than 25 PRBs for 15 kHz SCS, or larger than 12 PRBs for 30 kHz SCS, when the PDSCH reception is with repetitions or when the UE receives another PDSCH in slot </w:t>
      </w:r>
      <m:oMath>
        <m:r>
          <w:rPr>
            <w:rFonts w:ascii="Cambria Math" w:hAnsi="Cambria Math"/>
            <w:lang w:eastAsia="zh-CN"/>
          </w:rPr>
          <m:t>n+1</m:t>
        </m:r>
      </m:oMath>
      <w:r w:rsidRPr="006527F8">
        <w:rPr>
          <w:lang w:eastAsia="zh-CN"/>
        </w:rPr>
        <w:t>.</w:t>
      </w:r>
    </w:p>
    <w:p w14:paraId="74AAF3C6" w14:textId="77777777" w:rsidR="006527F8" w:rsidRPr="006527F8" w:rsidRDefault="006527F8" w:rsidP="006527F8">
      <w:pPr>
        <w:rPr>
          <w:lang w:eastAsia="zh-CN"/>
        </w:rPr>
      </w:pPr>
      <w:r w:rsidRPr="006527F8">
        <w:t xml:space="preserve">A UE is not required to process </w:t>
      </w:r>
      <w:r w:rsidRPr="006527F8">
        <w:rPr>
          <w:lang w:eastAsia="zh-CN"/>
        </w:rPr>
        <w:t>a PDSCH reception that is scheduled by a DCI format with CRC scrambled by a TC-RNTI over a number of PRBs that is larger than 25 PRBs for 15 kHz SCS, or larger than 12 PRBs for 30 kHz SCS, in a slot.</w:t>
      </w:r>
    </w:p>
    <w:p w14:paraId="5D56E4BF" w14:textId="737C9E35" w:rsidR="006527F8" w:rsidRPr="006527F8" w:rsidRDefault="006527F8" w:rsidP="006527F8">
      <w:pPr>
        <w:rPr>
          <w:rFonts w:eastAsia="PMingLiU"/>
          <w:kern w:val="2"/>
          <w:lang w:eastAsia="zh-TW"/>
        </w:rPr>
      </w:pPr>
      <w:r w:rsidRPr="006527F8">
        <w:rPr>
          <w:rFonts w:eastAsia="PMingLiU"/>
          <w:kern w:val="2"/>
          <w:lang w:eastAsia="zh-TW"/>
        </w:rPr>
        <w:t>A UE 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p>
    <w:p w14:paraId="699249ED" w14:textId="77777777" w:rsidR="006527F8" w:rsidRPr="006527F8" w:rsidRDefault="006527F8" w:rsidP="006527F8">
      <w:pPr>
        <w:rPr>
          <w:lang w:val="en-US"/>
        </w:rPr>
      </w:pPr>
      <w:r w:rsidRPr="006527F8">
        <w:rPr>
          <w:lang w:val="en-US"/>
        </w:rPr>
        <w:t xml:space="preserve">When </w:t>
      </w:r>
    </w:p>
    <w:p w14:paraId="2C2B016F" w14:textId="77777777" w:rsidR="006527F8" w:rsidRPr="006527F8" w:rsidRDefault="006527F8" w:rsidP="006527F8">
      <w:pPr>
        <w:pStyle w:val="B1"/>
        <w:rPr>
          <w:lang w:eastAsia="zh-CN"/>
        </w:rPr>
      </w:pPr>
      <w:r w:rsidRPr="006527F8">
        <w:t>-</w:t>
      </w:r>
      <w:r w:rsidRPr="006527F8">
        <w:tab/>
        <w:t xml:space="preserve">a UE receives a PDSCH scheduled by a DCI format with CRC scrambled by a RA-RNTI or a MsgB-RNTI over a </w:t>
      </w:r>
      <w:r w:rsidRPr="006527F8">
        <w:rPr>
          <w:lang w:eastAsia="zh-CN"/>
        </w:rPr>
        <w:t>number of PRBs that is</w:t>
      </w:r>
      <w:r w:rsidRPr="006527F8">
        <w:t xml:space="preserve"> larger</w:t>
      </w:r>
      <w:r w:rsidRPr="006527F8">
        <w:rPr>
          <w:lang w:eastAsia="zh-CN"/>
        </w:rPr>
        <w:t xml:space="preserve"> than 25 PRBs for 15 kHz SCS or larger than 12 PRBs for 30 kHz SCS, and </w:t>
      </w:r>
    </w:p>
    <w:p w14:paraId="08E2CE3A"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with an RAR UL grant scheduling a Msg3 PUSCH transmission from the UE, as described in Clauses 8.2 and 8.2A </w:t>
      </w:r>
    </w:p>
    <w:p w14:paraId="000E44D1" w14:textId="77777777" w:rsidR="006527F8" w:rsidRPr="006527F8" w:rsidRDefault="006527F8" w:rsidP="006527F8">
      <w:pPr>
        <w:rPr>
          <w:lang w:val="en-US"/>
        </w:rPr>
      </w:pPr>
      <w:r w:rsidRPr="006527F8">
        <w:rPr>
          <w:lang w:eastAsia="zh-CN"/>
        </w:rPr>
        <w:t xml:space="preserve">the UE transmits the Msg3 PUSCH if </w:t>
      </w:r>
      <w:r w:rsidRPr="006527F8">
        <w:t xml:space="preserve">a time between the last symbol of a PDSCH reception conveying the RAR message and the first symbol of the Msg3 PUSCH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+1.0</m:t>
        </m:r>
      </m:oMath>
      <w:r w:rsidRPr="006527F8">
        <w:rPr>
          <w:kern w:val="2"/>
        </w:rPr>
        <w:t xml:space="preserve"> msec for 30 kHz SCS </w:t>
      </w:r>
      <w:r w:rsidRPr="006527F8">
        <w:rPr>
          <w:rFonts w:eastAsia="Calibri"/>
        </w:rPr>
        <w:t xml:space="preserve">where </w:t>
      </w:r>
      <m:oMath>
        <m:sSub>
          <m:sSubPr>
            <m:ctrlPr>
              <w:rPr>
                <w:rFonts w:ascii="Cambria Math" w:hAnsi="Cambria Math"/>
                <w:i/>
              </w:rPr>
            </m:ctrlPr>
          </m:sSubPr>
          <m:e>
            <m:r>
              <w:rPr>
                <w:rFonts w:ascii="Cambria Math"/>
              </w:rPr>
              <m:t>N</m:t>
            </m:r>
          </m:e>
          <m:sub>
            <m:r>
              <w:rPr>
                <w:rFonts w:ascii="Cambria Math" w:hAnsi="Cambria Math"/>
              </w:rPr>
              <m:t>T,1</m:t>
            </m:r>
          </m:sub>
        </m:sSub>
      </m:oMath>
      <w:r w:rsidRPr="006527F8">
        <w:rPr>
          <w:rFonts w:eastAsia="Calibri"/>
        </w:rPr>
        <w:t xml:space="preserve"> </w:t>
      </w:r>
      <w:r w:rsidRPr="006527F8">
        <w:rPr>
          <w:kern w:val="2"/>
        </w:rPr>
        <w:t xml:space="preserve">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6527F8">
        <w:t xml:space="preserve"> are defined in clause 8.3; otherwise, the UE behaviour </w:t>
      </w:r>
      <w:r w:rsidRPr="006527F8">
        <w:rPr>
          <w:bCs/>
          <w:kern w:val="32"/>
          <w:lang w:val="en-US" w:eastAsia="zh-CN"/>
        </w:rPr>
        <w:t>is based on UE implementation</w:t>
      </w:r>
      <w:r w:rsidRPr="006527F8">
        <w:rPr>
          <w:lang w:val="en-US"/>
        </w:rPr>
        <w:t>.</w:t>
      </w:r>
    </w:p>
    <w:p w14:paraId="3E72ACD0" w14:textId="77777777" w:rsidR="006527F8" w:rsidRPr="006527F8" w:rsidRDefault="006527F8" w:rsidP="006527F8">
      <w:pPr>
        <w:rPr>
          <w:lang w:val="en-US"/>
        </w:rPr>
      </w:pPr>
      <w:r w:rsidRPr="006527F8">
        <w:rPr>
          <w:lang w:val="en-US"/>
        </w:rPr>
        <w:lastRenderedPageBreak/>
        <w:t xml:space="preserve">When </w:t>
      </w:r>
    </w:p>
    <w:p w14:paraId="505C8BD1" w14:textId="77777777" w:rsidR="006527F8" w:rsidRPr="006527F8" w:rsidRDefault="006527F8" w:rsidP="006527F8">
      <w:pPr>
        <w:pStyle w:val="B1"/>
        <w:rPr>
          <w:lang w:eastAsia="zh-CN"/>
        </w:rPr>
      </w:pPr>
      <w:r w:rsidRPr="006527F8">
        <w:t>-</w:t>
      </w:r>
      <w:r w:rsidRPr="006527F8">
        <w:tab/>
      </w:r>
      <w:r w:rsidRPr="006527F8">
        <w:rPr>
          <w:lang w:val="en-US"/>
        </w:rPr>
        <w:t xml:space="preserve">a UE receives a PDSCH scheduled by a DCI format with CRC scrambled by a RA-RNTI or a MsgB-RNTI over </w:t>
      </w:r>
      <w:r w:rsidRPr="006527F8">
        <w:rPr>
          <w:lang w:eastAsia="zh-CN"/>
        </w:rPr>
        <w:t xml:space="preserve">a number of PRBs that is larger than 25 PRBs for 15 kHz SCS or larger than 12 PRBs for 30 kHz SCS, and </w:t>
      </w:r>
    </w:p>
    <w:p w14:paraId="096CB9C1" w14:textId="77777777" w:rsidR="006527F8" w:rsidRPr="006527F8" w:rsidRDefault="006527F8" w:rsidP="006527F8">
      <w:pPr>
        <w:pStyle w:val="B1"/>
        <w:rPr>
          <w:lang w:eastAsia="zh-CN"/>
        </w:rPr>
      </w:pPr>
      <w:r w:rsidRPr="006527F8">
        <w:t>-</w:t>
      </w:r>
      <w:r w:rsidRPr="006527F8">
        <w:tab/>
      </w:r>
      <w:r w:rsidRPr="006527F8">
        <w:rPr>
          <w:lang w:eastAsia="zh-CN"/>
        </w:rPr>
        <w:t>the UE does not correctly receive the transport block provided by the PDSCH, or</w:t>
      </w:r>
      <w:r w:rsidRPr="006527F8">
        <w:t xml:space="preserve"> if the higher layers at the UE do not identify a RAPID associated with a corresponding PRACH transmission from the UE</w:t>
      </w:r>
    </w:p>
    <w:p w14:paraId="2B1ED903" w14:textId="04943A40" w:rsidR="006527F8" w:rsidRPr="006527F8" w:rsidRDefault="00CB5B28" w:rsidP="006527F8">
      <w:pPr>
        <w:rPr>
          <w:lang w:val="en-US"/>
        </w:rPr>
      </w:pPr>
      <w:r>
        <w:rPr>
          <w:lang w:eastAsia="zh-CN"/>
        </w:rPr>
        <w:t xml:space="preserve">if requested by higher layers, </w:t>
      </w:r>
      <w:r w:rsidR="006527F8" w:rsidRPr="006527F8">
        <w:rPr>
          <w:lang w:eastAsia="zh-CN"/>
        </w:rPr>
        <w:t xml:space="preserve">the UE </w:t>
      </w:r>
      <w:r w:rsidR="006527F8" w:rsidRPr="006527F8">
        <w:rPr>
          <w:rFonts w:eastAsia="DengXian"/>
        </w:rPr>
        <w:t>shall be ready</w:t>
      </w:r>
      <w:r w:rsidR="006527F8" w:rsidRPr="006527F8">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+1.75</m:t>
        </m:r>
      </m:oMath>
      <w:r w:rsidR="006527F8" w:rsidRPr="006527F8">
        <w:t xml:space="preserve"> </w:t>
      </w:r>
      <w:r w:rsidR="006527F8" w:rsidRPr="006527F8">
        <w:rPr>
          <w:lang w:val="en-US"/>
        </w:rPr>
        <w:t xml:space="preserve">msec for 15 kHz SCS, or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+1.25</m:t>
        </m:r>
      </m:oMath>
      <w:r w:rsidR="006527F8" w:rsidRPr="006527F8">
        <w:t xml:space="preserve"> </w:t>
      </w:r>
      <w:r w:rsidR="006527F8" w:rsidRPr="006527F8">
        <w:rPr>
          <w:lang w:val="en-US"/>
        </w:rPr>
        <w:t>msec for 30 kHz SCS,</w:t>
      </w:r>
      <w:r w:rsidR="006527F8" w:rsidRPr="006527F8">
        <w:t xml:space="preserve"> after the last symbol of the PDSCH reception, or after the last symbol of the window as described in Clauses 8.2 and 8.2A</w:t>
      </w:r>
      <w:r w:rsidR="006527F8" w:rsidRPr="006527F8">
        <w:rPr>
          <w:lang w:val="en-US"/>
        </w:rPr>
        <w:t>.</w:t>
      </w:r>
    </w:p>
    <w:p w14:paraId="59780EE5" w14:textId="77777777" w:rsidR="006527F8" w:rsidRPr="006527F8" w:rsidRDefault="006527F8" w:rsidP="006527F8">
      <w:pPr>
        <w:rPr>
          <w:lang w:val="en-US"/>
        </w:rPr>
      </w:pPr>
      <w:r w:rsidRPr="006527F8">
        <w:rPr>
          <w:lang w:val="en-US"/>
        </w:rPr>
        <w:t xml:space="preserve">When </w:t>
      </w:r>
    </w:p>
    <w:p w14:paraId="6DE059FB" w14:textId="77777777" w:rsidR="006527F8" w:rsidRPr="006527F8" w:rsidRDefault="006527F8" w:rsidP="006527F8">
      <w:pPr>
        <w:pStyle w:val="B1"/>
        <w:rPr>
          <w:lang w:eastAsia="zh-CN"/>
        </w:rPr>
      </w:pPr>
      <w:r w:rsidRPr="006527F8">
        <w:t>-</w:t>
      </w:r>
      <w:r w:rsidRPr="006527F8">
        <w:tab/>
      </w:r>
      <w:r w:rsidRPr="006527F8">
        <w:rPr>
          <w:lang w:val="en-US"/>
        </w:rPr>
        <w:t xml:space="preserve">a UE receives a PDSCH scheduled by a DCI format with CRC scrambled by MsgB-RNTI over </w:t>
      </w:r>
      <w:r w:rsidRPr="006527F8">
        <w:rPr>
          <w:lang w:eastAsia="zh-CN"/>
        </w:rPr>
        <w:t xml:space="preserve">a number of PRBs that is larger than 25 PRBs for 15 kHz SCS or larger than 12 PRBs for 30 kHz SCS, and </w:t>
      </w:r>
    </w:p>
    <w:p w14:paraId="52E8D683"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that </w:t>
      </w:r>
      <w:r w:rsidRPr="006527F8">
        <w:t xml:space="preserve">is for </w:t>
      </w:r>
      <w:r w:rsidRPr="006527F8">
        <w:rPr>
          <w:rFonts w:eastAsia="Calibri"/>
        </w:rPr>
        <w:t>successRAR</w:t>
      </w:r>
      <w:r w:rsidRPr="006527F8">
        <w:rPr>
          <w:lang w:eastAsia="zh-CN"/>
        </w:rPr>
        <w:t xml:space="preserve"> for the UE as described in Clause 8.2A </w:t>
      </w:r>
    </w:p>
    <w:p w14:paraId="3DCFA55C" w14:textId="3D2D8BA3" w:rsidR="006527F8" w:rsidRPr="006527F8" w:rsidRDefault="006527F8" w:rsidP="006527F8">
      <w:pPr>
        <w:rPr>
          <w:lang w:val="en-US"/>
        </w:rPr>
      </w:pPr>
      <w:r w:rsidRPr="006527F8">
        <w:rPr>
          <w:lang w:eastAsia="zh-CN"/>
        </w:rPr>
        <w:t xml:space="preserve">the UE transmits a PUCCH with HARQ-ACK information if </w:t>
      </w:r>
      <w:r w:rsidRPr="006527F8">
        <w:t xml:space="preserve">a time between the last symbol of the PDSCH reception conveying the RAR message and the first symbol of the PUCCH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+1.0</m:t>
        </m:r>
      </m:oMath>
      <w:r w:rsidRPr="006527F8">
        <w:rPr>
          <w:kern w:val="2"/>
        </w:rPr>
        <w:t xml:space="preserve"> msec for 30 kHz SCS</w:t>
      </w:r>
      <w:r w:rsidRPr="006527F8">
        <w:t xml:space="preserve">; otherwise, the UE behaviour </w:t>
      </w:r>
      <w:r w:rsidRPr="006527F8">
        <w:rPr>
          <w:bCs/>
          <w:kern w:val="32"/>
          <w:lang w:val="en-US" w:eastAsia="zh-CN"/>
        </w:rPr>
        <w:t>is based on UE implementation</w:t>
      </w:r>
      <w:r w:rsidRPr="006527F8">
        <w:rPr>
          <w:lang w:val="en-US"/>
        </w:rPr>
        <w:t>.</w:t>
      </w:r>
    </w:p>
    <w:p w14:paraId="0F7FF783" w14:textId="77777777" w:rsidR="00005700" w:rsidRPr="00D26445" w:rsidRDefault="00005700" w:rsidP="00005700">
      <w:pPr>
        <w:pStyle w:val="Heading2"/>
      </w:pPr>
      <w:bookmarkStart w:id="959" w:name="_Toc156237277"/>
      <w:r w:rsidRPr="00D26445">
        <w:t>1</w:t>
      </w:r>
      <w:r>
        <w:t>7.2</w:t>
      </w:r>
      <w:r w:rsidRPr="00D26445">
        <w:tab/>
      </w:r>
      <w:r>
        <w:t>Half-Duplex UE in paired spectrum</w:t>
      </w:r>
      <w:bookmarkEnd w:id="959"/>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436A4699"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922DBA">
        <w:rPr>
          <w:lang w:val="en-US" w:eastAsia="zh-CN"/>
        </w:rPr>
        <w:t>0B/</w:t>
      </w:r>
      <w:r>
        <w:rPr>
          <w:lang w:val="en-US"/>
        </w:rPr>
        <w:t>1/2-PDCCH CSS set configuration for PDCCH reception in a set of symbols and dedicated higher layer parameters configuring transmission in the set of symbols</w:t>
      </w:r>
      <w:r w:rsidR="00BF2BB3" w:rsidRPr="001B45CE">
        <w:rPr>
          <w:lang w:val="en-US"/>
        </w:rPr>
        <w:t xml:space="preserve">, except Type-2-PDCCH CSS set configuration for PDCCH reception in a set of symbols and configured-grant based PUSCH transmission as described in clause 19.1 in the set of symbols for which case the UE follows the procedure as in clause 5.1B.2.6 in [10, TS </w:t>
      </w:r>
      <w:r w:rsidR="00BF2BB3" w:rsidRPr="001B45CE">
        <w:rPr>
          <w:lang w:val="en-US"/>
        </w:rPr>
        <w:lastRenderedPageBreak/>
        <w:t>38.133]</w:t>
      </w:r>
      <w:r w:rsidR="00BF2BB3">
        <w:rPr>
          <w:lang w:val="en-US"/>
        </w:rPr>
        <w:t xml:space="preserve">. </w:t>
      </w:r>
      <w:r w:rsidR="00BF2BB3"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r>
        <w:rPr>
          <w:lang w:val="en-US"/>
        </w:rPr>
        <w:t xml:space="preserve">.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60" w:name="_Toc156237278"/>
      <w:r w:rsidRPr="00B06CC2">
        <w:t>18</w:t>
      </w:r>
      <w:r w:rsidRPr="00B06CC2">
        <w:rPr>
          <w:rFonts w:hint="eastAsia"/>
        </w:rPr>
        <w:tab/>
      </w:r>
      <w:r w:rsidRPr="00B06CC2">
        <w:t>Multicast Broadcast Services</w:t>
      </w:r>
      <w:bookmarkEnd w:id="960"/>
    </w:p>
    <w:p w14:paraId="180A0206" w14:textId="2CE0FB9B"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w:t>
      </w:r>
      <w:r w:rsidR="004F1F38" w:rsidRPr="009522EB">
        <w:t xml:space="preserve">multicast-MCCH-RNTI for multicast </w:t>
      </w:r>
      <w:r w:rsidR="004F1F38">
        <w:t xml:space="preserve">PDSCH receptions </w:t>
      </w:r>
      <w:r w:rsidR="004F1F38" w:rsidRPr="009522EB">
        <w:t>in RRC_INACTIVE state</w:t>
      </w:r>
      <w:r w:rsidR="004F1F38">
        <w:t>,</w:t>
      </w:r>
      <w:r w:rsidR="004F1F38" w:rsidRPr="00B06CC2">
        <w:rPr>
          <w:lang w:val="en-US"/>
        </w:rPr>
        <w:t xml:space="preserve"> </w:t>
      </w:r>
      <w:r w:rsidRPr="00B06CC2">
        <w:rPr>
          <w:lang w:val="en-US"/>
        </w:rPr>
        <w:t xml:space="preserve">G-RNTI </w:t>
      </w:r>
      <w:r w:rsidR="009B4EA5">
        <w:rPr>
          <w:lang w:val="en-US"/>
        </w:rPr>
        <w:t>for multicast</w:t>
      </w:r>
      <w:r w:rsidR="004F1F38">
        <w:rPr>
          <w:lang w:val="en-US"/>
        </w:rPr>
        <w:t>,</w:t>
      </w:r>
      <w:r w:rsidR="009B4EA5">
        <w:rPr>
          <w:lang w:val="en-US"/>
        </w:rPr>
        <w:t xml:space="preserve">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w:t>
      </w:r>
      <w:r w:rsidR="004F1F38" w:rsidRPr="00154DBF">
        <w:t xml:space="preserve">in RRC_CONNECTED state </w:t>
      </w:r>
      <w:r w:rsidRPr="00B06CC2">
        <w:rPr>
          <w:lang w:val="en-US"/>
        </w:rPr>
        <w:t>is referred to as multicast HARQ-ACK information.</w:t>
      </w:r>
    </w:p>
    <w:p w14:paraId="52FC5BD2" w14:textId="4AD89502"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r w:rsidR="004F1F38">
        <w:rPr>
          <w:rFonts w:eastAsia="DengXian"/>
          <w:lang w:val="en-US" w:eastAsia="zh-CN"/>
        </w:rPr>
        <w:t xml:space="preserve"> </w:t>
      </w:r>
      <w:r w:rsidR="004F1F38" w:rsidRPr="00154DBF">
        <w:t>in RRC_CONNECTED state</w:t>
      </w:r>
      <w:r w:rsidRPr="00B06CC2">
        <w:rPr>
          <w:rFonts w:eastAsia="DengXian"/>
          <w:lang w:val="en-US" w:eastAsia="zh-CN"/>
        </w:rPr>
        <w:t>.</w:t>
      </w:r>
    </w:p>
    <w:p w14:paraId="365B779C" w14:textId="189BBB0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0068318C">
        <w:t>broadcast</w:t>
      </w:r>
      <w:r w:rsidR="0068318C" w:rsidRPr="00154DBF">
        <w:t xml:space="preserve">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0068318C">
        <w:t>broadcast</w:t>
      </w:r>
      <w:r w:rsidR="0068318C" w:rsidRPr="00154DBF">
        <w:t xml:space="preserve">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F676CA">
        <w:rPr>
          <w:rFonts w:hint="eastAsia"/>
          <w:lang w:val="en-US" w:eastAsia="zh-CN"/>
        </w:rPr>
        <w:t xml:space="preserve">The SCS and CP of </w:t>
      </w:r>
      <w:r w:rsidR="00F676CA" w:rsidRPr="00E73C35">
        <w:rPr>
          <w:lang w:val="en-US" w:eastAsia="zh-CN"/>
        </w:rPr>
        <w:t xml:space="preserve">MBS frequency resource </w:t>
      </w:r>
      <w:r w:rsidR="00F676CA">
        <w:rPr>
          <w:rFonts w:hint="eastAsia"/>
          <w:lang w:val="en-US" w:eastAsia="zh-CN"/>
        </w:rPr>
        <w:t>for broadcast</w:t>
      </w:r>
      <w:r w:rsidR="00F676CA" w:rsidRPr="00E73C35">
        <w:rPr>
          <w:lang w:val="en-US" w:eastAsia="zh-CN"/>
        </w:rPr>
        <w:t xml:space="preserve"> </w:t>
      </w:r>
      <w:r w:rsidR="00F676CA">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w:t>
      </w:r>
      <w:r w:rsidR="0068318C">
        <w:t>broadcast</w:t>
      </w:r>
      <w:r w:rsidR="0068318C" w:rsidRPr="00154DBF">
        <w:t xml:space="preserve"> </w:t>
      </w:r>
      <w:r w:rsidR="00B45247" w:rsidRPr="0088027F">
        <w:rPr>
          <w:rFonts w:eastAsia="Yu Mincho"/>
          <w:lang w:eastAsia="zh-CN"/>
        </w:rPr>
        <w:t xml:space="preserve">MCCH or </w:t>
      </w:r>
      <w:r w:rsidR="009B4EA5">
        <w:rPr>
          <w:lang w:val="en-US"/>
        </w:rPr>
        <w:t xml:space="preserve">broadcast </w:t>
      </w:r>
      <w:r w:rsidR="00B45247" w:rsidRPr="0088027F">
        <w:rPr>
          <w:rFonts w:eastAsia="Yu Mincho"/>
          <w:lang w:eastAsia="zh-CN"/>
        </w:rPr>
        <w:t>MTCH as described in clause 10.1.</w:t>
      </w:r>
    </w:p>
    <w:p w14:paraId="6E0859DC" w14:textId="78696E53" w:rsidR="00B87579" w:rsidRPr="00B06CC2" w:rsidRDefault="00B87579" w:rsidP="00B87579">
      <w:r w:rsidRPr="00B06CC2">
        <w:lastRenderedPageBreak/>
        <w:t xml:space="preserve">In clauses referring to a higher layer parameter value provided by </w:t>
      </w:r>
      <w:r w:rsidRPr="00B06CC2">
        <w:rPr>
          <w:i/>
          <w:iCs/>
          <w:lang w:val="en-US" w:eastAsia="x-none"/>
        </w:rPr>
        <w:t>PDCCH-ConfigCommon</w:t>
      </w:r>
      <w:r w:rsidRPr="00B06CC2">
        <w:t xml:space="preserve"> or </w:t>
      </w:r>
      <w:r w:rsidR="00F676CA">
        <w:rPr>
          <w:i/>
          <w:iCs/>
          <w:lang w:val="en-US" w:eastAsia="x-none"/>
        </w:rPr>
        <w:t>PDSCH-</w:t>
      </w:r>
      <w:r w:rsidR="00F676CA" w:rsidRPr="00B06CC2">
        <w:rPr>
          <w:i/>
          <w:iCs/>
          <w:lang w:val="en-US" w:eastAsia="x-none"/>
        </w:rPr>
        <w:t>Config</w:t>
      </w:r>
      <w:r w:rsidR="00F676CA">
        <w:rPr>
          <w:i/>
          <w:iCs/>
          <w:lang w:val="en-US" w:eastAsia="x-none"/>
        </w:rPr>
        <w:t>MCCH</w:t>
      </w:r>
      <w:r w:rsidR="00F676CA">
        <w:rPr>
          <w:lang w:val="en-US" w:eastAsia="x-none"/>
        </w:rPr>
        <w:t>/</w:t>
      </w:r>
      <w:r w:rsidR="00F676CA">
        <w:rPr>
          <w:i/>
          <w:iCs/>
          <w:lang w:val="en-US" w:eastAsia="x-none"/>
        </w:rPr>
        <w:t>PDSCH-ConfigMTCH</w:t>
      </w:r>
      <w:r w:rsidR="0068318C" w:rsidRPr="00C07997">
        <w:rPr>
          <w:rFonts w:eastAsia="Malgun Gothic"/>
          <w:lang w:eastAsia="x-none"/>
        </w:rPr>
        <w:t xml:space="preserve"> for broadcast</w:t>
      </w:r>
      <w:r w:rsidRPr="00B06CC2">
        <w:t xml:space="preserve">, when applicable a corresponding higher layer parameter value for </w:t>
      </w:r>
      <w:r w:rsidR="0068318C">
        <w:t>broadcast</w:t>
      </w:r>
      <w:r w:rsidR="0068318C" w:rsidRPr="00B06CC2">
        <w:t xml:space="preserve"> </w:t>
      </w:r>
      <w:r w:rsidRPr="00B06CC2">
        <w:t>MCCH/</w:t>
      </w:r>
      <w:r w:rsidR="009B4EA5">
        <w:rPr>
          <w:lang w:val="en-US"/>
        </w:rPr>
        <w:t xml:space="preserve">broadcast </w:t>
      </w:r>
      <w:r w:rsidRPr="00B06CC2">
        <w:t>MTCH PDCCH receptions or PDSCH receptions, respectively, is provided as described in [12, TS 38.331].</w:t>
      </w:r>
    </w:p>
    <w:p w14:paraId="44F4B8B8" w14:textId="77777777" w:rsidR="0068318C" w:rsidRPr="00154DBF" w:rsidRDefault="0068318C" w:rsidP="0068318C">
      <w:pPr>
        <w:rPr>
          <w:rFonts w:eastAsia="DengXian"/>
        </w:rPr>
      </w:pPr>
      <w:r w:rsidRPr="00154DBF">
        <w:t xml:space="preserve">A UE can be configured by </w:t>
      </w:r>
      <w:r w:rsidRPr="00662F1B">
        <w:rPr>
          <w:i/>
          <w:iCs/>
        </w:rPr>
        <w:t>cfr-ConfigMCCH-MTCH</w:t>
      </w:r>
      <w:r>
        <w:rPr>
          <w:i/>
          <w:iCs/>
        </w:rPr>
        <w:t>-r18</w:t>
      </w:r>
      <w:r w:rsidRPr="00154DBF">
        <w:t xml:space="preserve"> an MBS frequency resource for PDCCH and PDSCH receptions providing multicast </w:t>
      </w:r>
      <w:r w:rsidRPr="00154DBF">
        <w:rPr>
          <w:lang w:eastAsia="x-none"/>
        </w:rPr>
        <w:t xml:space="preserve">MCCH and </w:t>
      </w:r>
      <w:r w:rsidRPr="00154DBF">
        <w:t xml:space="preserve">multicast </w:t>
      </w:r>
      <w:r w:rsidRPr="00154DBF">
        <w:rPr>
          <w:lang w:eastAsia="x-none"/>
        </w:rPr>
        <w:t>MTCH in RRC_INACTIVE state [12, TS 38.331]</w:t>
      </w:r>
      <w:r w:rsidRPr="00154DBF">
        <w:t xml:space="preserve">; otherwise, </w:t>
      </w:r>
      <w:r w:rsidRPr="00154DBF">
        <w:rPr>
          <w:lang w:eastAsia="ja-JP"/>
        </w:rPr>
        <w:t>the MBS frequency resource is same as for the</w:t>
      </w:r>
      <w:r w:rsidRPr="00154DBF">
        <w:rPr>
          <w:rFonts w:eastAsia="Yu Mincho"/>
        </w:rPr>
        <w:t xml:space="preserve"> CORESET with index 0 that is associated with the Type0-PDCCH CSS set </w:t>
      </w:r>
      <w:r w:rsidRPr="00154DBF">
        <w:t xml:space="preserve">for PDCCH and PDSCH receptions providing multicast </w:t>
      </w:r>
      <w:r w:rsidRPr="00154DBF">
        <w:rPr>
          <w:lang w:eastAsia="x-none"/>
        </w:rPr>
        <w:t xml:space="preserve">MCCH and </w:t>
      </w:r>
      <w:r w:rsidRPr="00154DBF">
        <w:t xml:space="preserve">multicast </w:t>
      </w:r>
      <w:r w:rsidRPr="00154DBF">
        <w:rPr>
          <w:lang w:eastAsia="x-none"/>
        </w:rPr>
        <w:t>MTCH in RRC_INACTIVE state</w:t>
      </w:r>
      <w:r w:rsidRPr="00154DBF">
        <w:rPr>
          <w:rFonts w:eastAsia="Yu Mincho"/>
        </w:rPr>
        <w:t xml:space="preserve">. A UE monitors PDCCH for scheduling PDSCH receptions for </w:t>
      </w:r>
      <w:r w:rsidRPr="00154DBF">
        <w:t xml:space="preserve">multicast </w:t>
      </w:r>
      <w:r w:rsidRPr="00154DBF">
        <w:rPr>
          <w:rFonts w:eastAsia="Yu Mincho"/>
        </w:rPr>
        <w:t xml:space="preserve">MCCH or </w:t>
      </w:r>
      <w:r w:rsidRPr="00154DBF">
        <w:t xml:space="preserve">multicast </w:t>
      </w:r>
      <w:r w:rsidRPr="00154DBF">
        <w:rPr>
          <w:rFonts w:eastAsia="Yu Mincho"/>
        </w:rPr>
        <w:t xml:space="preserve">MTCH </w:t>
      </w:r>
      <w:r w:rsidRPr="00154DBF">
        <w:rPr>
          <w:lang w:eastAsia="x-none"/>
        </w:rPr>
        <w:t xml:space="preserve">in RRC_INACTIVE state </w:t>
      </w:r>
      <w:r w:rsidRPr="00154DBF">
        <w:rPr>
          <w:rFonts w:eastAsia="Yu Mincho"/>
        </w:rPr>
        <w:t>as described in clause 10.1.</w:t>
      </w:r>
    </w:p>
    <w:p w14:paraId="7B5F4308" w14:textId="77777777" w:rsidR="0068318C" w:rsidRPr="00154DBF" w:rsidRDefault="0068318C" w:rsidP="0068318C">
      <w:r w:rsidRPr="00154DBF">
        <w:t xml:space="preserve">In clauses referring to a higher layer parameter value provided by </w:t>
      </w:r>
      <w:r w:rsidRPr="00154DBF">
        <w:rPr>
          <w:i/>
          <w:iCs/>
          <w:lang w:eastAsia="x-none"/>
        </w:rPr>
        <w:t>PDCCH-ConfigCommon</w:t>
      </w:r>
      <w:r w:rsidRPr="00154DBF">
        <w:t xml:space="preserve"> or</w:t>
      </w:r>
      <w:r>
        <w:t xml:space="preserve"> </w:t>
      </w:r>
      <w:r w:rsidRPr="00C07997">
        <w:rPr>
          <w:rFonts w:eastAsia="Malgun Gothic"/>
          <w:i/>
          <w:iCs/>
          <w:lang w:eastAsia="x-none"/>
        </w:rPr>
        <w:t>PDSCH-ConfigMCCH/PDSCH-ConfigMTCH</w:t>
      </w:r>
      <w:r w:rsidRPr="00C07997">
        <w:rPr>
          <w:rFonts w:eastAsia="Malgun Gothic"/>
          <w:lang w:eastAsia="x-none"/>
        </w:rPr>
        <w:t xml:space="preserve"> for multicast in RRC_INACTIVE state</w:t>
      </w:r>
      <w:r w:rsidRPr="00154DBF">
        <w:t>, when applicable a corresponding higher layer parameter value for multicast MCCH/multicast MTCH PDCCH receptions or PDSCH receptions in RRC_INACTIVE state, respectively, is provided as described in [12, TS 38.331].</w:t>
      </w:r>
    </w:p>
    <w:p w14:paraId="56222435" w14:textId="35695509"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F676CA">
        <w:rPr>
          <w:rFonts w:hint="eastAsia"/>
          <w:lang w:val="en-US" w:eastAsia="zh-CN"/>
        </w:rPr>
        <w:t xml:space="preserve">The SCS and CP of </w:t>
      </w:r>
      <w:r w:rsidR="00F676CA" w:rsidRPr="00E73C35">
        <w:rPr>
          <w:lang w:val="en-US" w:eastAsia="zh-CN"/>
        </w:rPr>
        <w:t xml:space="preserve">MBS frequency resource provided by </w:t>
      </w:r>
      <w:r w:rsidR="00F676CA" w:rsidRPr="00E73C35">
        <w:rPr>
          <w:i/>
          <w:lang w:val="en-US" w:eastAsia="zh-CN"/>
        </w:rPr>
        <w:t>CFR-ConfigMulticast</w:t>
      </w:r>
      <w:r w:rsidR="00F676CA" w:rsidRPr="00E73C35">
        <w:rPr>
          <w:lang w:val="en-US" w:eastAsia="zh-CN"/>
        </w:rPr>
        <w:t xml:space="preserve"> </w:t>
      </w:r>
      <w:r w:rsidR="00F676CA">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2F4AC742"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F676CA" w:rsidRPr="009E5F71">
        <w:rPr>
          <w:rFonts w:eastAsia="DengXian"/>
        </w:rPr>
        <w:t xml:space="preserve">if </w:t>
      </w:r>
      <w:r w:rsidR="00F676CA" w:rsidRPr="009E5F71">
        <w:rPr>
          <w:i/>
          <w:iCs/>
        </w:rPr>
        <w:t>harq-FeedbackOptionMulticast</w:t>
      </w:r>
      <w:r w:rsidR="00F676CA" w:rsidRPr="009E5F71">
        <w:rPr>
          <w:rFonts w:eastAsia="DengXian"/>
          <w:i/>
        </w:rPr>
        <w:t xml:space="preserve"> </w:t>
      </w:r>
      <w:r w:rsidR="00F676CA" w:rsidRPr="009E5F71">
        <w:rPr>
          <w:rFonts w:eastAsia="DengXian"/>
        </w:rPr>
        <w:t>is set to</w:t>
      </w:r>
      <w:r w:rsidR="00F676CA" w:rsidRPr="009E5F71">
        <w:rPr>
          <w:rFonts w:eastAsia="DengXian"/>
          <w:i/>
        </w:rPr>
        <w:t xml:space="preserve"> </w:t>
      </w:r>
      <w:r w:rsidR="00F676CA" w:rsidRPr="009E5F71">
        <w:rPr>
          <w:rFonts w:eastAsia="DengXian"/>
        </w:rPr>
        <w:t>'</w:t>
      </w:r>
      <w:r w:rsidR="00F676CA" w:rsidRPr="009E5F71">
        <w:rPr>
          <w:i/>
          <w:iCs/>
        </w:rPr>
        <w:t>ack-nack</w:t>
      </w:r>
      <w:r w:rsidR="00F676CA" w:rsidRPr="009E5F71">
        <w:rPr>
          <w:iCs/>
        </w:rPr>
        <w:t>'</w:t>
      </w:r>
      <w:r w:rsidR="00F676CA" w:rsidRPr="009E5F71">
        <w:rPr>
          <w:rFonts w:eastAsia="DengXian"/>
        </w:rPr>
        <w:t xml:space="preserve"> </w:t>
      </w:r>
      <w:r w:rsidRPr="00B06CC2">
        <w:t>or according to the second HARQ-ACK reporting mode</w:t>
      </w:r>
      <w:r w:rsidR="00F676CA">
        <w:t xml:space="preserve"> </w:t>
      </w:r>
      <w:r w:rsidR="00F676CA" w:rsidRPr="009E5F71">
        <w:rPr>
          <w:rFonts w:eastAsia="DengXian"/>
        </w:rPr>
        <w:t xml:space="preserve">if </w:t>
      </w:r>
      <w:r w:rsidR="00F676CA" w:rsidRPr="009E5F71">
        <w:rPr>
          <w:i/>
          <w:iCs/>
        </w:rPr>
        <w:t>harq-FeedbackOptionMulticast</w:t>
      </w:r>
      <w:r w:rsidR="00F676CA" w:rsidRPr="009E5F71">
        <w:rPr>
          <w:rFonts w:eastAsia="DengXian"/>
          <w:i/>
        </w:rPr>
        <w:t xml:space="preserve"> </w:t>
      </w:r>
      <w:r w:rsidR="00F676CA" w:rsidRPr="009E5F71">
        <w:rPr>
          <w:rFonts w:eastAsia="DengXian"/>
        </w:rPr>
        <w:t>is set to</w:t>
      </w:r>
      <w:r w:rsidR="00F676CA" w:rsidRPr="009E5F71">
        <w:rPr>
          <w:rFonts w:eastAsia="DengXian"/>
          <w:i/>
        </w:rPr>
        <w:t xml:space="preserve"> </w:t>
      </w:r>
      <w:r w:rsidR="00F676CA" w:rsidRPr="009E5F71">
        <w:rPr>
          <w:rFonts w:eastAsia="DengXian"/>
        </w:rPr>
        <w:t>'</w:t>
      </w:r>
      <w:r w:rsidR="00F676CA" w:rsidRPr="009E5F71">
        <w:rPr>
          <w:i/>
          <w:iCs/>
        </w:rPr>
        <w:t>nack-only</w:t>
      </w:r>
      <w:r w:rsidR="00F676CA"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3A2FCE7D"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D5DFC">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36BA4E42" w:rsidR="0053070E" w:rsidRPr="00331C5B" w:rsidRDefault="0053070E" w:rsidP="0053070E">
      <w:r>
        <w:t xml:space="preserve">A UE that is indicated </w:t>
      </w:r>
      <w:r w:rsidR="00C002F9" w:rsidRPr="009E5F71">
        <w:rPr>
          <w:rFonts w:eastAsia="DengXian"/>
        </w:rPr>
        <w:t>'</w:t>
      </w:r>
      <w:r w:rsidR="00C002F9" w:rsidRPr="009E5F71">
        <w:rPr>
          <w:i/>
          <w:iCs/>
        </w:rPr>
        <w:t>nack-only</w:t>
      </w:r>
      <w:r w:rsidR="00C002F9" w:rsidRPr="009E5F71">
        <w:rPr>
          <w:iCs/>
        </w:rPr>
        <w:t>'</w:t>
      </w:r>
      <w:r w:rsidR="00C002F9">
        <w:rPr>
          <w:iCs/>
        </w:rPr>
        <w:t xml:space="preserve"> </w:t>
      </w:r>
      <w:r w:rsidR="00C002F9" w:rsidRPr="009E5F71">
        <w:t xml:space="preserve">by </w:t>
      </w:r>
      <w:r w:rsidR="00C002F9"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w:t>
      </w:r>
      <w:r w:rsidR="007F253F">
        <w:lastRenderedPageBreak/>
        <w:t xml:space="preserve">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4629E882"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10B6A406"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D5DFC">
        <w:t xml:space="preserve"> </w:t>
      </w:r>
      <w:r w:rsidR="009D5DFC" w:rsidRPr="00541D07">
        <w:t>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w:t>
      </w:r>
      <w:r w:rsidRPr="00B06CC2">
        <w:rPr>
          <w:rFonts w:eastAsia="Times New Roman"/>
          <w:i/>
          <w:iCs/>
          <w:lang w:val="en-US"/>
        </w:rPr>
        <w:lastRenderedPageBreak/>
        <w:t>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7E593B" w:rsidRPr="007E593B">
        <w:rPr>
          <w:rFonts w:eastAsia="Times New Roman"/>
          <w:iCs/>
        </w:rPr>
        <w:t xml:space="preserve"> </w:t>
      </w:r>
      <w:r w:rsidR="007E593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03BA7FA0"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C002F9">
        <w:t xml:space="preserve">for multicast </w:t>
      </w:r>
      <w:r w:rsidR="00F05AB1" w:rsidRPr="00F36A4C">
        <w:t>or a G-CS-RNTI.</w:t>
      </w:r>
    </w:p>
    <w:p w14:paraId="3632664E" w14:textId="6D127795" w:rsidR="00C002F9"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C002F9">
        <w:t>If the</w:t>
      </w:r>
      <w:r w:rsidR="00C002F9" w:rsidRPr="0088027F">
        <w:t xml:space="preserve"> UE would multiplex </w:t>
      </w:r>
      <w:r w:rsidR="00C002F9">
        <w:t xml:space="preserve">the second multicast </w:t>
      </w:r>
      <w:r w:rsidR="00C002F9" w:rsidRPr="0088027F">
        <w:t>HARQ-ACK information</w:t>
      </w:r>
      <w:r w:rsidR="00C002F9">
        <w:t>,</w:t>
      </w:r>
      <w:r w:rsidR="00C002F9" w:rsidRPr="0088027F">
        <w:t xml:space="preserve"> </w:t>
      </w:r>
      <w:r w:rsidR="00C002F9">
        <w:t>f</w:t>
      </w:r>
      <w:r w:rsidRPr="0088027F">
        <w:t xml:space="preserve">or resolving an overlapping among a second PUCCH with </w:t>
      </w:r>
      <w:r w:rsidR="00C002F9">
        <w:t xml:space="preserve">the second </w:t>
      </w:r>
      <w:r w:rsidRPr="0088027F">
        <w:t>HARQ-ACK information and other PUCCHs or PUSCHs prior to multiplexing the</w:t>
      </w:r>
      <w:r w:rsidR="00C002F9">
        <w:t xml:space="preserve"> second</w:t>
      </w:r>
      <w:r w:rsidRPr="0088027F">
        <w:t xml:space="preserve"> 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C002F9">
        <w:t>If the</w:t>
      </w:r>
      <w:r w:rsidR="00C002F9" w:rsidRPr="0088027F">
        <w:t xml:space="preserve"> UE would multiplex </w:t>
      </w:r>
      <w:r w:rsidR="00C002F9">
        <w:t xml:space="preserve">the second multicast </w:t>
      </w:r>
      <w:r w:rsidR="00C002F9" w:rsidRPr="0088027F">
        <w:t>HARQ-ACK information</w:t>
      </w:r>
      <w:r w:rsidR="00C002F9">
        <w:t>, f</w:t>
      </w:r>
      <w:r w:rsidR="00BB0347">
        <w:t xml:space="preserve">or resolving an overlapping among a second PUCCH with </w:t>
      </w:r>
      <w:r w:rsidR="00C002F9">
        <w:t xml:space="preserve">the second </w:t>
      </w:r>
      <w:r w:rsidR="00BB0347">
        <w:t xml:space="preserve">HARQ-ACK information and other PUCCHs or PUSCHs prior to multiplexing the </w:t>
      </w:r>
      <w:r w:rsidR="00C002F9">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C002F9">
        <w:t xml:space="preserve">second </w:t>
      </w:r>
      <w:r w:rsidR="00BB0347">
        <w:t>HARQ-ACK information are 'ACK'.</w:t>
      </w:r>
      <w:r w:rsidR="00B9307B">
        <w:t xml:space="preserve"> </w:t>
      </w:r>
    </w:p>
    <w:p w14:paraId="32F3C2C3" w14:textId="3D9C749C"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lastRenderedPageBreak/>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1A994044"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C002F9">
        <w:rPr>
          <w:iCs/>
          <w:lang w:val="en-US" w:eastAsia="zh-CN"/>
        </w:rPr>
        <w:t xml:space="preserve">or </w:t>
      </w:r>
      <w:r w:rsidR="00C002F9" w:rsidRPr="00D40DF2">
        <w:rPr>
          <w:i/>
          <w:iCs/>
          <w:lang w:val="en-US" w:eastAsia="zh-CN"/>
        </w:rPr>
        <w:t>pdsch-</w:t>
      </w:r>
      <w:r w:rsidR="00C002F9" w:rsidRPr="00D40DF2">
        <w:rPr>
          <w:i/>
          <w:iCs/>
          <w:lang w:eastAsia="zh-CN"/>
        </w:rPr>
        <w:t>HARQ-ACK-Codebook-r16</w:t>
      </w:r>
      <w:r w:rsidR="00C002F9"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070688C4"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C002F9"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C002F9" w:rsidRPr="00791DF6">
        <w:rPr>
          <w:lang w:val="en-US" w:eastAsia="zh-CN"/>
        </w:rPr>
        <w:t xml:space="preserve"> value from clause 9.1.</w:t>
      </w:r>
      <w:r w:rsidR="00C002F9">
        <w:rPr>
          <w:lang w:val="en-US" w:eastAsia="zh-CN"/>
        </w:rPr>
        <w:t>3</w:t>
      </w:r>
      <w:r w:rsidR="00C002F9"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C002F9" w:rsidRPr="00791DF6">
        <w:rPr>
          <w:lang w:val="en-US" w:eastAsia="zh-CN"/>
        </w:rPr>
        <w:t xml:space="preserve"> value from clause 9.1.</w:t>
      </w:r>
      <w:r w:rsidR="00C002F9">
        <w:rPr>
          <w:lang w:val="en-US" w:eastAsia="zh-CN"/>
        </w:rPr>
        <w:t>2</w:t>
      </w:r>
      <w:r w:rsidR="00C002F9" w:rsidRPr="00791DF6">
        <w:rPr>
          <w:lang w:val="en-US" w:eastAsia="zh-CN"/>
        </w:rPr>
        <w:t>.1</w:t>
      </w:r>
      <w:r w:rsidR="00C002F9">
        <w:rPr>
          <w:lang w:val="en-US" w:eastAsia="zh-CN"/>
        </w:rPr>
        <w:t xml:space="preserve"> or</w:t>
      </w:r>
      <w:r w:rsidR="00C002F9" w:rsidRPr="00791DF6">
        <w:rPr>
          <w:lang w:val="en-US" w:eastAsia="zh-CN"/>
        </w:rPr>
        <w:t xml:space="preserve"> </w:t>
      </w:r>
      <w:r w:rsidR="00C002F9">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4575869A"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7E593B">
        <w:t xml:space="preserve"> </w:t>
      </w:r>
      <w:r w:rsidR="007E593B" w:rsidRPr="00905522">
        <w:t xml:space="preserve">from </w:t>
      </w:r>
      <w:r w:rsidR="007E593B" w:rsidRPr="00905522">
        <w:rPr>
          <w:i/>
        </w:rPr>
        <w:t>pucch-ConfigMulticast1/pucch-ConfigurationListMulticast1,</w:t>
      </w:r>
      <w:r w:rsidR="007E593B" w:rsidRPr="00905522">
        <w:t xml:space="preserve"> if provided; otherwise,</w:t>
      </w:r>
      <w:r w:rsidR="007E593B" w:rsidRPr="00905522">
        <w:rPr>
          <w:i/>
        </w:rPr>
        <w:t xml:space="preserve"> </w:t>
      </w:r>
      <w:r w:rsidR="007E593B" w:rsidRPr="00905522">
        <w:t>from</w:t>
      </w:r>
      <w:r w:rsidR="007E593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w:t>
      </w:r>
      <w:r w:rsidRPr="0088027F">
        <w:lastRenderedPageBreak/>
        <w:t xml:space="preserve">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61" w:name="_Toc156237279"/>
      <w:r w:rsidRPr="00412D67">
        <w:t>19</w:t>
      </w:r>
      <w:r w:rsidRPr="00412D67">
        <w:rPr>
          <w:rFonts w:hint="eastAsia"/>
        </w:rPr>
        <w:tab/>
      </w:r>
      <w:r w:rsidRPr="00412D67">
        <w:t>PUSCH transmission in RRC</w:t>
      </w:r>
      <w:r>
        <w:t>_</w:t>
      </w:r>
      <w:r w:rsidR="00DF3985">
        <w:t xml:space="preserve">INACTIVE </w:t>
      </w:r>
      <w:r>
        <w:t>state</w:t>
      </w:r>
      <w:bookmarkEnd w:id="961"/>
      <w:r w:rsidRPr="00412D67">
        <w:t xml:space="preserve"> </w:t>
      </w:r>
    </w:p>
    <w:p w14:paraId="3F4FE3CD" w14:textId="77777777" w:rsidR="001A7FE0" w:rsidRPr="00B916EC" w:rsidRDefault="001A7FE0" w:rsidP="001A7FE0">
      <w:pPr>
        <w:pStyle w:val="Heading2"/>
      </w:pPr>
      <w:bookmarkStart w:id="962" w:name="_Toc83289645"/>
      <w:bookmarkStart w:id="963" w:name="_Toc156237280"/>
      <w:r>
        <w:t>19.1</w:t>
      </w:r>
      <w:r>
        <w:tab/>
        <w:t>Configured-grant based PUSCH transmission</w:t>
      </w:r>
      <w:bookmarkEnd w:id="962"/>
      <w:bookmarkEnd w:id="963"/>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075A5453" w:rsidR="001A7FE0" w:rsidRPr="00385759" w:rsidRDefault="001A7FE0" w:rsidP="001A7FE0">
      <w:r w:rsidRPr="00385759">
        <w:t xml:space="preserve">An association period, starting from frame </w:t>
      </w:r>
      <w:r w:rsidR="00794837" w:rsidRPr="00385759">
        <w:t>with SFN 0</w:t>
      </w:r>
      <w:r w:rsidR="00BF2BB3">
        <w:t xml:space="preserve"> </w:t>
      </w:r>
      <w:r w:rsidR="00BF2BB3" w:rsidRPr="00B81FDF">
        <w:rPr>
          <w:lang w:val="en-US" w:eastAsia="zh-CN"/>
        </w:rPr>
        <w:t>and hyper frame with hyper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An association pattern period</w:t>
      </w:r>
      <w:r w:rsidR="00BF2BB3" w:rsidRPr="00F027CB">
        <w:t xml:space="preserve">, </w:t>
      </w:r>
      <w:r w:rsidR="00BF2BB3" w:rsidRPr="00F027CB">
        <w:rPr>
          <w:lang w:val="en-US" w:eastAsia="zh-CN"/>
        </w:rPr>
        <w:t xml:space="preserve">when </w:t>
      </w:r>
      <w:r w:rsidR="00BF2BB3" w:rsidRPr="00F027CB">
        <w:rPr>
          <w:lang w:eastAsia="zh-CN"/>
        </w:rPr>
        <w:t>PUSCH configuration</w:t>
      </w:r>
      <w:r w:rsidR="00BF2BB3" w:rsidRPr="00F027CB">
        <w:t xml:space="preserve"> period</w:t>
      </w:r>
      <w:r w:rsidR="00BF2BB3" w:rsidRPr="00F027CB">
        <w:rPr>
          <w:lang w:val="en-US" w:eastAsia="zh-CN"/>
        </w:rPr>
        <w:t xml:space="preserve"> is no longer than 640 msec,</w:t>
      </w:r>
      <w:r w:rsidRPr="00385759">
        <w:t xml:space="preserve">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lastRenderedPageBreak/>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F2BB3">
        <w:trPr>
          <w:jc w:val="center"/>
        </w:trPr>
        <w:tc>
          <w:tcPr>
            <w:tcW w:w="3325"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r w:rsidR="00BF2BB3" w:rsidRPr="00B310B2" w14:paraId="73186674"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652AC9" w14:textId="276D47B7" w:rsidR="00BF2BB3" w:rsidRPr="00B310B2" w:rsidRDefault="00BF2BB3" w:rsidP="00BF2BB3">
            <w:pPr>
              <w:pStyle w:val="TAC"/>
              <w:rPr>
                <w:rFonts w:ascii="Times New Roman" w:hAnsi="Times New Roman"/>
                <w:sz w:val="20"/>
              </w:rPr>
            </w:pPr>
            <w:r w:rsidRPr="00C54FA8">
              <w:rPr>
                <w:rFonts w:ascii="Times New Roman" w:hAnsi="Times New Roman"/>
                <w:sz w:val="20"/>
              </w:rPr>
              <w:t>1280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273490" w14:textId="26650123"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3087AE5"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967A5E" w14:textId="0BE96466" w:rsidR="00BF2BB3" w:rsidRPr="00B310B2" w:rsidRDefault="00BF2BB3" w:rsidP="00BF2BB3">
            <w:pPr>
              <w:pStyle w:val="TAC"/>
              <w:rPr>
                <w:rFonts w:ascii="Times New Roman" w:hAnsi="Times New Roman"/>
                <w:sz w:val="20"/>
              </w:rPr>
            </w:pPr>
            <w:r w:rsidRPr="00C54FA8">
              <w:rPr>
                <w:rFonts w:ascii="Times New Roman" w:hAnsi="Times New Roman"/>
                <w:sz w:val="20"/>
              </w:rPr>
              <w:t>2560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E165BB" w14:textId="13BD57E0"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7A78AA5F"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FD28B2" w14:textId="61E0F667" w:rsidR="00BF2BB3" w:rsidRPr="00B310B2" w:rsidRDefault="00BF2BB3" w:rsidP="00BF2BB3">
            <w:pPr>
              <w:pStyle w:val="TAC"/>
              <w:rPr>
                <w:rFonts w:ascii="Times New Roman" w:hAnsi="Times New Roman"/>
                <w:sz w:val="20"/>
              </w:rPr>
            </w:pPr>
            <w:r w:rsidRPr="00C54FA8">
              <w:rPr>
                <w:rFonts w:ascii="Times New Roman" w:hAnsi="Times New Roman"/>
                <w:sz w:val="20"/>
              </w:rPr>
              <w:t>5120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0F067D" w14:textId="0E59B8F2"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21F0BD8"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16FD51" w14:textId="2318C221" w:rsidR="00BF2BB3" w:rsidRPr="00B310B2" w:rsidRDefault="00BF2BB3" w:rsidP="00BF2BB3">
            <w:pPr>
              <w:pStyle w:val="TAC"/>
              <w:rPr>
                <w:rFonts w:ascii="Times New Roman" w:hAnsi="Times New Roman"/>
                <w:sz w:val="20"/>
              </w:rPr>
            </w:pPr>
            <w:r w:rsidRPr="00C54FA8">
              <w:rPr>
                <w:rFonts w:ascii="Times New Roman" w:hAnsi="Times New Roman"/>
                <w:sz w:val="20"/>
              </w:rPr>
              <w:t>10240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104B9" w14:textId="07DC37E5"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63123155"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66E4EE" w14:textId="2658FFBE" w:rsidR="00BF2BB3" w:rsidRPr="00B310B2" w:rsidRDefault="00BF2BB3" w:rsidP="00BF2BB3">
            <w:pPr>
              <w:pStyle w:val="TAC"/>
              <w:rPr>
                <w:rFonts w:ascii="Times New Roman" w:hAnsi="Times New Roman"/>
                <w:sz w:val="20"/>
              </w:rPr>
            </w:pPr>
            <w:r w:rsidRPr="00C54FA8">
              <w:rPr>
                <w:rFonts w:ascii="Times New Roman" w:hAnsi="Times New Roman"/>
                <w:sz w:val="20"/>
              </w:rPr>
              <w:t>61440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69348F" w14:textId="3F57F4AA"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4F5F1D3"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C01B1D" w14:textId="2C51F307" w:rsidR="00BF2BB3" w:rsidRPr="00B310B2" w:rsidRDefault="00BF2BB3" w:rsidP="00BF2BB3">
            <w:pPr>
              <w:pStyle w:val="TAC"/>
              <w:rPr>
                <w:rFonts w:ascii="Times New Roman" w:hAnsi="Times New Roman"/>
                <w:sz w:val="20"/>
              </w:rPr>
            </w:pPr>
            <w:r w:rsidRPr="00C54FA8">
              <w:rPr>
                <w:rFonts w:ascii="Times New Roman" w:hAnsi="Times New Roman"/>
                <w:sz w:val="20"/>
              </w:rPr>
              <w:t>122880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DCDC22" w14:textId="5EE52224"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C6B5E96"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0BDCF6" w14:textId="175BADAD" w:rsidR="00BF2BB3" w:rsidRPr="00B310B2" w:rsidRDefault="00BF2BB3" w:rsidP="00BF2BB3">
            <w:pPr>
              <w:pStyle w:val="TAC"/>
              <w:rPr>
                <w:rFonts w:ascii="Times New Roman" w:hAnsi="Times New Roman"/>
                <w:sz w:val="20"/>
              </w:rPr>
            </w:pPr>
            <w:r w:rsidRPr="00C54FA8">
              <w:rPr>
                <w:rFonts w:ascii="Times New Roman" w:hAnsi="Times New Roman"/>
                <w:sz w:val="20"/>
              </w:rPr>
              <w:t>307200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28B318" w14:textId="33227D39"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5F058E70"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F2EDCF" w14:textId="4D2AB019" w:rsidR="00BF2BB3" w:rsidRPr="00B310B2" w:rsidRDefault="00BF2BB3" w:rsidP="00BF2BB3">
            <w:pPr>
              <w:pStyle w:val="TAC"/>
              <w:rPr>
                <w:rFonts w:ascii="Times New Roman" w:hAnsi="Times New Roman"/>
                <w:sz w:val="20"/>
              </w:rPr>
            </w:pPr>
            <w:r w:rsidRPr="00C54FA8">
              <w:rPr>
                <w:rFonts w:ascii="Times New Roman" w:hAnsi="Times New Roman"/>
                <w:sz w:val="20"/>
              </w:rPr>
              <w:t>604160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99BD73" w14:textId="79B2985A"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6427AD6D"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E48F94" w14:textId="538BBCC4" w:rsidR="00BF2BB3" w:rsidRPr="00B310B2" w:rsidRDefault="00BF2BB3" w:rsidP="00BF2BB3">
            <w:pPr>
              <w:pStyle w:val="TAC"/>
              <w:rPr>
                <w:rFonts w:ascii="Times New Roman" w:hAnsi="Times New Roman"/>
                <w:sz w:val="20"/>
              </w:rPr>
            </w:pPr>
            <w:r w:rsidRPr="00C54FA8">
              <w:rPr>
                <w:rFonts w:ascii="Times New Roman" w:hAnsi="Times New Roman"/>
                <w:sz w:val="20"/>
              </w:rPr>
              <w:t>1208320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6516C6" w14:textId="32D57FA6"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B96F3D0"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62D1F7" w14:textId="438ED1FB" w:rsidR="00BF2BB3" w:rsidRPr="00B310B2" w:rsidRDefault="00BF2BB3" w:rsidP="00BF2BB3">
            <w:pPr>
              <w:pStyle w:val="TAC"/>
              <w:rPr>
                <w:rFonts w:ascii="Times New Roman" w:hAnsi="Times New Roman"/>
                <w:sz w:val="20"/>
              </w:rPr>
            </w:pPr>
            <w:r w:rsidRPr="00C54FA8">
              <w:rPr>
                <w:rFonts w:ascii="Times New Roman" w:hAnsi="Times New Roman"/>
                <w:sz w:val="20"/>
              </w:rPr>
              <w:t>1802240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1DF042" w14:textId="591A5962"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CABD108"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F9D52B" w14:textId="62E3DE37" w:rsidR="00BF2BB3" w:rsidRPr="00B310B2" w:rsidRDefault="00BF2BB3" w:rsidP="00BF2BB3">
            <w:pPr>
              <w:pStyle w:val="TAC"/>
              <w:rPr>
                <w:rFonts w:ascii="Times New Roman" w:hAnsi="Times New Roman"/>
                <w:sz w:val="20"/>
              </w:rPr>
            </w:pPr>
            <w:r w:rsidRPr="00C54FA8">
              <w:rPr>
                <w:rFonts w:ascii="Times New Roman" w:hAnsi="Times New Roman"/>
                <w:sz w:val="20"/>
              </w:rPr>
              <w:t>3604480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3B321" w14:textId="5AD0C71C"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bl>
    <w:p w14:paraId="46346806" w14:textId="01598801" w:rsidR="001A7FE0" w:rsidRPr="007549C6" w:rsidRDefault="00BE0229"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 xml:space="preserve">The UE may assume that the </w:t>
      </w:r>
      <w:r w:rsidRPr="00B916EC">
        <w:lastRenderedPageBreak/>
        <w:t>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64" w:name="_Toc156237281"/>
      <w:r>
        <w:t>19.2</w:t>
      </w:r>
      <w:r>
        <w:tab/>
        <w:t>Random-access based PUSCH transmission</w:t>
      </w:r>
      <w:bookmarkEnd w:id="964"/>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5F60AA3F" w:rsidR="001A7FE0" w:rsidRDefault="001A7FE0" w:rsidP="0068506D">
      <w:pPr>
        <w:rPr>
          <w:kern w:val="2"/>
          <w:lang w:eastAsia="zh-CN"/>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2B2ED971" w14:textId="77777777" w:rsidR="00DB7D93" w:rsidRPr="00DB7D93" w:rsidRDefault="00DB7D93" w:rsidP="00DB7D93">
      <w:pPr>
        <w:pStyle w:val="Heading1"/>
      </w:pPr>
      <w:bookmarkStart w:id="965" w:name="_Toc156237282"/>
      <w:r w:rsidRPr="00DB7D93">
        <w:t>20</w:t>
      </w:r>
      <w:r w:rsidRPr="00DB7D93">
        <w:rPr>
          <w:rFonts w:hint="eastAsia"/>
        </w:rPr>
        <w:tab/>
      </w:r>
      <w:r w:rsidRPr="00DB7D93">
        <w:t>Network controlled repeater</w:t>
      </w:r>
      <w:bookmarkEnd w:id="965"/>
    </w:p>
    <w:p w14:paraId="3F5895A6" w14:textId="77777777" w:rsidR="00DB7D93" w:rsidRPr="00DB7D93" w:rsidRDefault="00DB7D93" w:rsidP="00DB7D93">
      <w:r w:rsidRPr="00DB7D93">
        <w:t xml:space="preserve">An NCR includes an NCR-MT entity and an NCR-Fwd entity [19, TS 38.300]. </w:t>
      </w:r>
    </w:p>
    <w:p w14:paraId="4471D3BA" w14:textId="77777777" w:rsidR="00DB7D93" w:rsidRPr="00DB7D93" w:rsidRDefault="00DB7D93" w:rsidP="00DB7D93">
      <w:pPr>
        <w:rPr>
          <w:lang w:val="en-US"/>
        </w:rPr>
      </w:pPr>
      <w:r w:rsidRPr="00DB7D93">
        <w:rPr>
          <w:lang w:val="en-US"/>
        </w:rPr>
        <w:t xml:space="preserve">Throughout this specification, unless otherwise noted, statements using the term "UE" in Clauses 4 through 13 are equally applicable to the NCR-MT. </w:t>
      </w:r>
    </w:p>
    <w:p w14:paraId="5DD458EA" w14:textId="77777777" w:rsidR="00DB7D93" w:rsidRPr="00DB7D93" w:rsidRDefault="00DB7D93" w:rsidP="00DB7D93">
      <w:r w:rsidRPr="00DB7D93">
        <w:rPr>
          <w:lang w:val="en-US"/>
        </w:rPr>
        <w:t>A procedure for the NCR-MT to perform cell search, system information acquisition, random access procedure, UCI reporting, or PDCCH monitoring is same as a corresponding one for a UE. A procedure for the NCR-MT to perform PDSCH reception, CSI-RS measurements and CSI determination, PUSCH transmission, or SRS transmission is same as a corresponding one for a UE as described in [6, TS 38.214].</w:t>
      </w:r>
    </w:p>
    <w:p w14:paraId="3663FAC0" w14:textId="77777777" w:rsidR="00DB7D93" w:rsidRPr="00DB7D93" w:rsidRDefault="00DB7D93" w:rsidP="00DB7D93">
      <w:r w:rsidRPr="00DB7D93">
        <w:t xml:space="preserve">The NCR-Fwd transmits or receives only after the NCR-MT receives on the control link an indication for one or more beams </w:t>
      </w:r>
      <w:r w:rsidRPr="00DB7D93">
        <w:rPr>
          <w:lang w:val="en-US"/>
        </w:rPr>
        <w:t xml:space="preserve">[20, TS 38.106] </w:t>
      </w:r>
      <w:r w:rsidRPr="00DB7D93">
        <w:t xml:space="preserve">for the NCR-Fwd to use for transmissions or receptions over corresponding one or more time resources on the access link. </w:t>
      </w:r>
    </w:p>
    <w:p w14:paraId="7B21BE84" w14:textId="58A2CE4E" w:rsidR="00F82005" w:rsidRPr="00DB7D93" w:rsidRDefault="00F82005" w:rsidP="00F82005">
      <w:r>
        <w:t>The</w:t>
      </w:r>
      <w:r w:rsidRPr="00523CF6">
        <w:t xml:space="preserve"> timing for transmission</w:t>
      </w:r>
      <w:r>
        <w:t xml:space="preserve"> and </w:t>
      </w:r>
      <w:r w:rsidRPr="00523CF6">
        <w:t xml:space="preserve">reception </w:t>
      </w:r>
      <w:r>
        <w:t>by the NCR-Fwd on the backhaul link follows</w:t>
      </w:r>
      <w:r w:rsidRPr="00523CF6">
        <w:t xml:space="preserve"> the frame timing for transmission</w:t>
      </w:r>
      <w:r>
        <w:t xml:space="preserve"> and </w:t>
      </w:r>
      <w:r w:rsidRPr="00523CF6">
        <w:t>reception</w:t>
      </w:r>
      <w:r>
        <w:t>, respectively,</w:t>
      </w:r>
      <w:r w:rsidRPr="00523CF6">
        <w:t xml:space="preserve"> by the NCR-MT.</w:t>
      </w:r>
    </w:p>
    <w:p w14:paraId="34976740" w14:textId="6761BD88" w:rsidR="00DB7D93" w:rsidRPr="00DB7D93" w:rsidRDefault="00DB7D93" w:rsidP="00DB7D93">
      <w:r w:rsidRPr="00DB7D93">
        <w:t>When the NCR-MT performs a link recovery procedure as described in Clause 6, the NCR-Fwd does not transmit or receive until the link recovery procedure is complete [11</w:t>
      </w:r>
      <w:r w:rsidR="00F82005">
        <w:t>,</w:t>
      </w:r>
      <w:r w:rsidRPr="00DB7D93">
        <w:t xml:space="preserve"> TS 38.321].</w:t>
      </w:r>
    </w:p>
    <w:p w14:paraId="2F60D160" w14:textId="7ED9F08D" w:rsidR="00DB7D93" w:rsidRPr="00DB7D93" w:rsidRDefault="00DB7D93" w:rsidP="00DB7D93">
      <w:pPr>
        <w:rPr>
          <w:iCs/>
        </w:rPr>
      </w:pPr>
      <w:r w:rsidRPr="00DB7D93">
        <w:t xml:space="preserve">The NCR can be provided, through the NCR-MT, </w:t>
      </w:r>
      <w:r w:rsidRPr="00DB7D93">
        <w:rPr>
          <w:i/>
        </w:rPr>
        <w:t>tdd-UL-DL-ConfigurationCommon</w:t>
      </w:r>
      <w:r w:rsidRPr="00DB7D93">
        <w:t xml:space="preserve"> and</w:t>
      </w:r>
      <w:r w:rsidR="00F82005">
        <w:t xml:space="preserve"> can be</w:t>
      </w:r>
      <w:r w:rsidRPr="00DB7D93">
        <w:t xml:space="preserve"> additionally</w:t>
      </w:r>
      <w:r w:rsidR="00F82005">
        <w:t xml:space="preserve"> provided</w:t>
      </w:r>
      <w:r w:rsidRPr="00DB7D93">
        <w:t xml:space="preserve">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backhaul link or transmits on the access link only in symbols indicated as downlink by </w:t>
      </w:r>
      <w:r w:rsidRPr="00DB7D93">
        <w:rPr>
          <w:i/>
        </w:rPr>
        <w:t>tdd-UL-DL-ConfigurationCommon</w:t>
      </w:r>
      <w:r w:rsidRPr="00DB7D93">
        <w:t xml:space="preserve"> </w:t>
      </w:r>
      <w:r w:rsidR="00F82005">
        <w:t>and, if provided,</w:t>
      </w:r>
      <w:r w:rsidRPr="00DB7D93">
        <w:t xml:space="preserve">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access link or transmits on the backhaul link only in symbols indicated as uplink by </w:t>
      </w:r>
      <w:r w:rsidRPr="00DB7D93">
        <w:rPr>
          <w:i/>
        </w:rPr>
        <w:t>tdd-UL-DL-ConfigurationCommon</w:t>
      </w:r>
      <w:r w:rsidRPr="00DB7D93">
        <w:t xml:space="preserve"> </w:t>
      </w:r>
      <w:r w:rsidR="00F82005">
        <w:t>and, if provided,</w:t>
      </w:r>
      <w:r w:rsidRPr="00DB7D93">
        <w:t xml:space="preserve"> </w:t>
      </w:r>
      <w:r w:rsidRPr="00DB7D93">
        <w:rPr>
          <w:i/>
          <w:lang w:val="en-US"/>
        </w:rPr>
        <w:t>tdd</w:t>
      </w:r>
      <w:r w:rsidRPr="00DB7D93">
        <w:rPr>
          <w:i/>
        </w:rPr>
        <w:t>-UL-DL-ConfigurationDedicated</w:t>
      </w:r>
      <w:r w:rsidRPr="00DB7D93">
        <w:rPr>
          <w:iCs/>
        </w:rPr>
        <w:t>.</w:t>
      </w:r>
    </w:p>
    <w:p w14:paraId="41E874F8" w14:textId="77777777" w:rsidR="00F82005" w:rsidRPr="00124CE1" w:rsidRDefault="00F82005" w:rsidP="00F82005">
      <w:r w:rsidRPr="00124CE1">
        <w:lastRenderedPageBreak/>
        <w:t>If</w:t>
      </w:r>
      <w:r w:rsidRPr="00124CE1">
        <w:rPr>
          <w:b/>
        </w:rPr>
        <w:t xml:space="preserve"> </w:t>
      </w:r>
      <w:r>
        <w:t>the</w:t>
      </w:r>
      <w:r w:rsidRPr="00124CE1">
        <w:t xml:space="preserve"> NCR does not support simultaneous transmission</w:t>
      </w:r>
      <w:r>
        <w:t xml:space="preserve">s on control </w:t>
      </w:r>
      <w:r w:rsidRPr="00124CE1">
        <w:t xml:space="preserve">link and </w:t>
      </w:r>
      <w:r>
        <w:t xml:space="preserve">the </w:t>
      </w:r>
      <w:r w:rsidRPr="00124CE1">
        <w:t xml:space="preserve">backhaul link, </w:t>
      </w:r>
      <w:r>
        <w:t xml:space="preserve">the </w:t>
      </w:r>
      <w:r w:rsidRPr="00124CE1">
        <w:t>NC</w:t>
      </w:r>
      <w:r>
        <w:t>R-Fwd does not transmit over a</w:t>
      </w:r>
      <w:r w:rsidRPr="00124CE1">
        <w:t xml:space="preserve"> time resource if </w:t>
      </w:r>
      <w:r>
        <w:t>the NCR-MT transmits over the</w:t>
      </w:r>
      <w:r w:rsidRPr="00124CE1">
        <w:t xml:space="preserve"> time resource.</w:t>
      </w:r>
    </w:p>
    <w:p w14:paraId="304D2286" w14:textId="77777777" w:rsidR="00DB7D93" w:rsidRPr="00DB7D93" w:rsidRDefault="00DB7D93" w:rsidP="00DB7D93">
      <w:pPr>
        <w:rPr>
          <w:iCs/>
        </w:rPr>
      </w:pPr>
      <w:r w:rsidRPr="00DB7D93">
        <w:rPr>
          <w:iCs/>
        </w:rPr>
        <w:t>When the NCR simultaneously receives via both the control link and the backhaul link in a set of symbols, a TCI state for receptions on the backhaul link is same as a TCI state for receptions on the control link in the set of symbols. When the NCR simultaneously transmits via both the control link and the backhaul link in a set of symbols, a spatial filter for transmissions on the backhaul link is same as a spatial filter for transmissions on the control link in the set of symbols.</w:t>
      </w:r>
    </w:p>
    <w:p w14:paraId="1A322F92" w14:textId="77777777" w:rsidR="00DB7D93" w:rsidRPr="00DB7D93" w:rsidRDefault="00DB7D93" w:rsidP="00DB7D93">
      <w:pPr>
        <w:rPr>
          <w:iCs/>
        </w:rPr>
      </w:pPr>
      <w:r w:rsidRPr="00DB7D93">
        <w:rPr>
          <w:iCs/>
        </w:rPr>
        <w:t>When the NCR does not simultaneously receive on the control link and the backhaul link</w:t>
      </w:r>
    </w:p>
    <w:p w14:paraId="1257B30F" w14:textId="77777777"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the NCR does not support determination of a TCI state for receptions on the backhaul link based on an indication of a TCI state by the serving cell, or if the NCR does not receive an indication of a TCI state, for receptions on the backhaul link [11, TS 38.321]</w:t>
      </w:r>
    </w:p>
    <w:p w14:paraId="497CF0B5" w14:textId="377B8122" w:rsidR="00DB7D93" w:rsidRPr="00DB7D93" w:rsidRDefault="00DB7D93" w:rsidP="00DB7D93">
      <w:pPr>
        <w:pStyle w:val="B2"/>
        <w:rPr>
          <w:color w:val="000000"/>
          <w:lang w:eastAsia="zh-CN"/>
        </w:rPr>
      </w:pPr>
      <w:r w:rsidRPr="00DB7D93">
        <w:t>-</w:t>
      </w:r>
      <w:r w:rsidRPr="00DB7D93">
        <w:tab/>
        <w:t xml:space="preserve">if the NCR </w:t>
      </w:r>
      <w:r w:rsidRPr="00DB7D93">
        <w:rPr>
          <w:lang w:eastAsia="ko-KR"/>
        </w:rPr>
        <w:t>does not receive an indication of a unified TCI state for receptions by the NCR-MT, receptions on the backhaul link use same</w:t>
      </w:r>
      <w:r w:rsidRPr="00DB7D93">
        <w:rPr>
          <w:color w:val="000000"/>
        </w:rPr>
        <w:t xml:space="preserve"> QCL parameters as the ones for PDCCH receptions in a CORESET with the lowest </w:t>
      </w:r>
      <w:r w:rsidRPr="00DB7D93">
        <w:rPr>
          <w:i/>
          <w:color w:val="000000"/>
        </w:rPr>
        <w:t>controlResourceSetId</w:t>
      </w:r>
      <w:r w:rsidRPr="00DB7D93">
        <w:rPr>
          <w:color w:val="000000"/>
        </w:rPr>
        <w:t xml:space="preserve"> </w:t>
      </w:r>
      <w:r w:rsidR="00F82005">
        <w:rPr>
          <w:color w:val="000000"/>
        </w:rPr>
        <w:t>in the active DL BWP</w:t>
      </w:r>
    </w:p>
    <w:p w14:paraId="592B3AAD" w14:textId="77777777"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receptions on the backhaul link use</w:t>
      </w:r>
      <w:r w:rsidRPr="00DB7D93">
        <w:rPr>
          <w:color w:val="000000"/>
        </w:rPr>
        <w:t xml:space="preserve"> the QCL parameters provided by an indicated</w:t>
      </w:r>
      <w:r w:rsidRPr="00DB7D93">
        <w:rPr>
          <w:lang w:eastAsia="ko-KR"/>
        </w:rPr>
        <w:t xml:space="preserve"> unified </w:t>
      </w:r>
      <w:r w:rsidRPr="00DB7D93">
        <w:rPr>
          <w:color w:val="000000"/>
        </w:rPr>
        <w:t>TCI state</w:t>
      </w:r>
      <w:r w:rsidRPr="00DB7D93">
        <w:rPr>
          <w:lang w:eastAsia="ko-KR"/>
        </w:rPr>
        <w:t xml:space="preserve"> for receptions by the NCR-MT</w:t>
      </w:r>
      <w:r w:rsidRPr="00DB7D93">
        <w:rPr>
          <w:color w:val="000000"/>
        </w:rPr>
        <w:t xml:space="preserve"> </w:t>
      </w:r>
    </w:p>
    <w:p w14:paraId="6A76E067" w14:textId="09EE59BF"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receptions on the backhaul link use QCL parameters provided by a TCI state in </w:t>
      </w:r>
      <w:r w:rsidR="00F82005" w:rsidRPr="00886E57">
        <w:rPr>
          <w:lang w:eastAsia="ko-KR"/>
        </w:rPr>
        <w:t xml:space="preserve">NCR Downlink </w:t>
      </w:r>
      <w:r w:rsidR="00F82005" w:rsidRPr="00886E57">
        <w:t>Backhaul Link Beam Indication</w:t>
      </w:r>
      <w:r w:rsidRPr="00DB7D93">
        <w:rPr>
          <w:lang w:eastAsia="ko-KR"/>
        </w:rPr>
        <w:t xml:space="preserve"> MAC CE [11, TS 38.321].</w:t>
      </w:r>
    </w:p>
    <w:p w14:paraId="6D8BBC49" w14:textId="77777777" w:rsidR="00DB7D93" w:rsidRPr="00DB7D93" w:rsidRDefault="00DB7D93" w:rsidP="00DB7D93">
      <w:r w:rsidRPr="00DB7D93">
        <w:t>When the NCR does not simultaneously transmit on the control link and the backhaul link</w:t>
      </w:r>
    </w:p>
    <w:p w14:paraId="24C339CD" w14:textId="416A0366"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 xml:space="preserve">the NCR does not support determination of a spatial filter for transmissions on the backhaul link based on an indication of a unified TCI state or </w:t>
      </w:r>
      <w:r w:rsidR="00F82005">
        <w:rPr>
          <w:lang w:eastAsia="ko-KR"/>
        </w:rPr>
        <w:t xml:space="preserve">of an </w:t>
      </w:r>
      <w:r w:rsidRPr="00DB7D93">
        <w:rPr>
          <w:lang w:eastAsia="ko-KR"/>
        </w:rPr>
        <w:t xml:space="preserve">SRI by the serving cell, or if the NCR-MT does not receive an indication of a unified TCI state or </w:t>
      </w:r>
      <w:r w:rsidR="00F82005">
        <w:rPr>
          <w:lang w:eastAsia="ko-KR"/>
        </w:rPr>
        <w:t xml:space="preserve">of an </w:t>
      </w:r>
      <w:r w:rsidRPr="00DB7D93">
        <w:rPr>
          <w:lang w:eastAsia="ko-KR"/>
        </w:rPr>
        <w:t>SRI for determining a spatial filter, for transmissions on the backhaul link</w:t>
      </w:r>
    </w:p>
    <w:p w14:paraId="708D3BEC" w14:textId="71E92B71" w:rsidR="00DB7D93" w:rsidRPr="00DB7D93" w:rsidRDefault="00DB7D93" w:rsidP="00DB7D93">
      <w:pPr>
        <w:pStyle w:val="B2"/>
        <w:rPr>
          <w:color w:val="000000"/>
        </w:rPr>
      </w:pPr>
      <w:r w:rsidRPr="00DB7D93">
        <w:t>-</w:t>
      </w:r>
      <w:r w:rsidRPr="00DB7D93">
        <w:tab/>
        <w:t xml:space="preserve">if the NCR </w:t>
      </w:r>
      <w:r w:rsidRPr="00DB7D93">
        <w:rPr>
          <w:lang w:eastAsia="ko-KR"/>
        </w:rPr>
        <w:t>does not receive an indication of a unified TCI state for transmissions by the NCR-MT</w:t>
      </w:r>
      <w:r w:rsidRPr="00DB7D93">
        <w:rPr>
          <w:color w:val="000000"/>
        </w:rPr>
        <w:t xml:space="preserve">, </w:t>
      </w:r>
      <w:r w:rsidRPr="00DB7D93">
        <w:rPr>
          <w:lang w:eastAsia="ko-KR"/>
        </w:rPr>
        <w:t>transmissions on the backhaul link use a same</w:t>
      </w:r>
      <w:r w:rsidRPr="00DB7D93">
        <w:rPr>
          <w:color w:val="000000"/>
        </w:rPr>
        <w:t xml:space="preserve"> spatial filter as the one associated with the PUCCH resource with the smallest </w:t>
      </w:r>
      <w:r w:rsidRPr="00DB7D93">
        <w:rPr>
          <w:i/>
        </w:rPr>
        <w:t>pucch-ResourceId</w:t>
      </w:r>
      <w:r w:rsidRPr="00DB7D93">
        <w:t xml:space="preserve"> in </w:t>
      </w:r>
      <w:r w:rsidRPr="00DB7D93">
        <w:rPr>
          <w:i/>
        </w:rPr>
        <w:t>PUCCH-ResourceSet</w:t>
      </w:r>
      <w:r w:rsidRPr="00DB7D93">
        <w:t xml:space="preserve"> </w:t>
      </w:r>
      <w:r w:rsidR="00F82005">
        <w:rPr>
          <w:color w:val="000000"/>
        </w:rPr>
        <w:t>in the active UL BWP</w:t>
      </w:r>
    </w:p>
    <w:p w14:paraId="7540AD64" w14:textId="17F5A611"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transmissions on the backhaul link use</w:t>
      </w:r>
      <w:r w:rsidRPr="00DB7D93">
        <w:rPr>
          <w:color w:val="000000"/>
        </w:rPr>
        <w:t xml:space="preserve"> a spatial filter corresponding to </w:t>
      </w:r>
      <w:r w:rsidR="00F82005">
        <w:rPr>
          <w:color w:val="000000"/>
          <w:lang w:val="en-GB"/>
        </w:rPr>
        <w:t>the</w:t>
      </w:r>
      <w:r w:rsidR="00F82005" w:rsidRPr="00DB7D93">
        <w:rPr>
          <w:color w:val="000000"/>
        </w:rPr>
        <w:t xml:space="preserve"> </w:t>
      </w:r>
      <w:r w:rsidRPr="00DB7D93">
        <w:rPr>
          <w:color w:val="000000"/>
        </w:rPr>
        <w:t>indicated</w:t>
      </w:r>
      <w:r w:rsidRPr="00DB7D93">
        <w:rPr>
          <w:lang w:eastAsia="ko-KR"/>
        </w:rPr>
        <w:t xml:space="preserve"> unified </w:t>
      </w:r>
      <w:r w:rsidRPr="00DB7D93">
        <w:rPr>
          <w:color w:val="000000"/>
        </w:rPr>
        <w:t xml:space="preserve">TCI state for transmissions by the NCR-MT. </w:t>
      </w:r>
    </w:p>
    <w:p w14:paraId="4D48BB74" w14:textId="52E99808"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transmissions on the backhaul link use a spatial filter corresponding to a unified TCI state or </w:t>
      </w:r>
      <w:r w:rsidR="00F82005">
        <w:rPr>
          <w:lang w:val="en-GB" w:eastAsia="ko-KR"/>
        </w:rPr>
        <w:t xml:space="preserve">an </w:t>
      </w:r>
      <w:r w:rsidRPr="00DB7D93">
        <w:rPr>
          <w:lang w:eastAsia="ko-KR"/>
        </w:rPr>
        <w:t xml:space="preserve">SRI provided </w:t>
      </w:r>
      <w:r w:rsidR="00F82005">
        <w:rPr>
          <w:lang w:eastAsia="ko-KR"/>
        </w:rPr>
        <w:t xml:space="preserve">in </w:t>
      </w:r>
      <w:r w:rsidR="00F82005" w:rsidRPr="00886E57">
        <w:rPr>
          <w:lang w:eastAsia="ko-KR"/>
        </w:rPr>
        <w:t xml:space="preserve">NCR </w:t>
      </w:r>
      <w:r w:rsidR="00F82005">
        <w:rPr>
          <w:lang w:eastAsia="ko-KR"/>
        </w:rPr>
        <w:t>Uplink</w:t>
      </w:r>
      <w:r w:rsidR="00F82005" w:rsidRPr="00886E57">
        <w:rPr>
          <w:lang w:eastAsia="ko-KR"/>
        </w:rPr>
        <w:t xml:space="preserve"> </w:t>
      </w:r>
      <w:r w:rsidR="00F82005" w:rsidRPr="00886E57">
        <w:t>Backhaul Link Beam Indicatio</w:t>
      </w:r>
      <w:r w:rsidR="00F82005">
        <w:rPr>
          <w:lang w:val="en-US"/>
        </w:rPr>
        <w:t>n</w:t>
      </w:r>
      <w:r w:rsidRPr="00DB7D93">
        <w:rPr>
          <w:lang w:eastAsia="ko-KR"/>
        </w:rPr>
        <w:t xml:space="preserve"> MAC CE [11, TS 38.321].</w:t>
      </w:r>
    </w:p>
    <w:p w14:paraId="1C444C2A" w14:textId="77777777" w:rsidR="00F82005" w:rsidRPr="009A765B" w:rsidRDefault="00F82005" w:rsidP="00F82005">
      <w:pPr>
        <w:rPr>
          <w:color w:val="00B0F0"/>
          <w:kern w:val="2"/>
          <w:lang w:eastAsia="zh-CN"/>
        </w:rPr>
      </w:pPr>
      <w:r w:rsidRPr="00861642">
        <w:t>If the NCR receives an indication of a TCI state for receptions on the backhaul link in a MAC CE command</w:t>
      </w:r>
      <w:r>
        <w:t>,</w:t>
      </w:r>
      <w:r w:rsidRPr="00861642">
        <w:t xml:space="preserve"> or an indication of a unified TCI state or </w:t>
      </w:r>
      <w:r>
        <w:t xml:space="preserve">of an </w:t>
      </w:r>
      <w:r w:rsidRPr="00861642">
        <w:t xml:space="preserve">SRI for determining a spatial filter for transmissions on the backhaul link in a MAC CE command, the NCR applies the MAC CE command from the first slot that is after slot </w:t>
      </w:r>
      <m:oMath>
        <m:r>
          <w:rPr>
            <w:rFonts w:ascii="Cambria Math" w:hAnsi="Cambria Math"/>
          </w:rPr>
          <m:t>k+3</m:t>
        </m:r>
        <m:r>
          <m:rPr>
            <m:sty m:val="p"/>
          </m:rPr>
          <w:rPr>
            <w:rFonts w:ascii="Cambria Math" w:hAnsi="Cambria Math" w:cs="Calibri"/>
            <w:sz w:val="18"/>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861642">
        <w:t xml:space="preserve"> where </w:t>
      </w:r>
      <m:oMath>
        <m:r>
          <w:rPr>
            <w:rFonts w:ascii="Cambria Math" w:hAnsi="Cambria Math"/>
          </w:rPr>
          <m:t>k</m:t>
        </m:r>
      </m:oMath>
      <w:r w:rsidRPr="00861642">
        <w:t xml:space="preserve"> is </w:t>
      </w:r>
      <w:r>
        <w:t>the slot where the NCR-MT would</w:t>
      </w:r>
      <w:r w:rsidRPr="00861642">
        <w:t xml:space="preserve"> transmit a PUCCH with HARQ-ACK information associated with the PDSCH providing the MAC CE command</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t>
      </w:r>
      <w:r w:rsidRPr="00C26E59">
        <w:t xml:space="preserve">is a number of slots per subframe for </w:t>
      </w:r>
      <w:r w:rsidRPr="00861642">
        <w:t xml:space="preserve">the SCS configuration </w:t>
      </w:r>
      <m:oMath>
        <m:r>
          <w:rPr>
            <w:rFonts w:ascii="Cambria Math" w:hAnsi="Cambria Math"/>
          </w:rPr>
          <m:t>μ</m:t>
        </m:r>
      </m:oMath>
      <w:r w:rsidRPr="00861642">
        <w:t xml:space="preserve"> </w:t>
      </w:r>
      <w:r>
        <w:t xml:space="preserve">of </w:t>
      </w:r>
      <w:r w:rsidRPr="00861642">
        <w:t>the PUCCH transmission.</w:t>
      </w:r>
    </w:p>
    <w:p w14:paraId="7A4C4128" w14:textId="79C004BA" w:rsidR="00DB7D93" w:rsidRPr="00DB7D93" w:rsidRDefault="00DB7D93" w:rsidP="00DB7D93">
      <w:pPr>
        <w:rPr>
          <w:lang w:val="en-US"/>
        </w:rPr>
      </w:pPr>
      <w:r w:rsidRPr="00DB7D93">
        <w:rPr>
          <w:lang w:val="en-US"/>
        </w:rPr>
        <w:t xml:space="preserve">The </w:t>
      </w:r>
      <w:r w:rsidRPr="00DB7D93">
        <w:rPr>
          <w:rFonts w:eastAsia="Malgun Gothic" w:cs="Times"/>
        </w:rPr>
        <w:t>NCR-Fwd</w:t>
      </w:r>
      <w:r w:rsidRPr="00DB7D93">
        <w:rPr>
          <w:lang w:val="en-US"/>
        </w:rPr>
        <w:t xml:space="preserve"> uses a same beam for transmissions </w:t>
      </w:r>
      <w:r w:rsidRPr="00DB7D93">
        <w:rPr>
          <w:rFonts w:hint="eastAsia"/>
          <w:lang w:val="en-US" w:eastAsia="zh-CN"/>
        </w:rPr>
        <w:t>and</w:t>
      </w:r>
      <w:r w:rsidRPr="00DB7D93">
        <w:rPr>
          <w:lang w:val="en-US"/>
        </w:rPr>
        <w:t xml:space="preserve"> receptions on the access link during respective time resources associated with </w:t>
      </w:r>
      <w:r w:rsidR="00F82005">
        <w:rPr>
          <w:lang w:val="en-US"/>
        </w:rPr>
        <w:t>a same</w:t>
      </w:r>
      <w:r w:rsidR="00F82005" w:rsidRPr="00DB7D93">
        <w:rPr>
          <w:lang w:val="en-US"/>
        </w:rPr>
        <w:t xml:space="preserve"> </w:t>
      </w:r>
      <w:r w:rsidRPr="00DB7D93">
        <w:rPr>
          <w:lang w:val="en-US"/>
        </w:rPr>
        <w:t>beam</w:t>
      </w:r>
      <w:r w:rsidR="00F82005">
        <w:rPr>
          <w:lang w:val="en-US"/>
        </w:rPr>
        <w:t xml:space="preserve"> index</w:t>
      </w:r>
      <w:r w:rsidRPr="00DB7D93">
        <w:rPr>
          <w:lang w:val="en-US"/>
        </w:rPr>
        <w:t>.</w:t>
      </w:r>
    </w:p>
    <w:p w14:paraId="60228F13" w14:textId="77777777" w:rsidR="00F82005" w:rsidRPr="001666E3" w:rsidRDefault="00F82005" w:rsidP="00F82005">
      <w:pPr>
        <w:rPr>
          <w:lang w:val="en-US"/>
        </w:rPr>
      </w:pPr>
      <w:r w:rsidRPr="00DB7D93">
        <w:rPr>
          <w:lang w:val="en-US"/>
        </w:rPr>
        <w:t xml:space="preserve">The NCR can be provided by </w:t>
      </w:r>
      <w:r>
        <w:rPr>
          <w:i/>
          <w:iCs/>
          <w:lang w:val="en-US"/>
        </w:rPr>
        <w:t>p</w:t>
      </w:r>
      <w:r w:rsidRPr="00DB7D93">
        <w:rPr>
          <w:i/>
          <w:iCs/>
          <w:lang w:val="en-US"/>
        </w:rPr>
        <w:t>eriodicFwdRsrcSetToAddModList</w:t>
      </w:r>
      <w:r w:rsidRPr="00DB7D93">
        <w:rPr>
          <w:lang w:val="en-US"/>
        </w:rPr>
        <w:t xml:space="preserve"> a list of sets of resources for transmissions or receptions on the access link. A set of resources, from the list of sets of resources, is provided by </w:t>
      </w:r>
      <w:r w:rsidRPr="00DB7D93">
        <w:rPr>
          <w:i/>
          <w:iCs/>
          <w:lang w:val="en-US"/>
        </w:rPr>
        <w:t>NCR-PeriodicFwdResourceSet</w:t>
      </w:r>
      <w:r w:rsidRPr="00DB7D93">
        <w:rPr>
          <w:lang w:val="en-US"/>
        </w:rPr>
        <w:t xml:space="preserve"> and occurs with a periodicity provided by </w:t>
      </w:r>
      <w:r w:rsidRPr="00DB7D93">
        <w:rPr>
          <w:i/>
          <w:iCs/>
          <w:lang w:val="en-US"/>
        </w:rPr>
        <w:t>periodicity</w:t>
      </w:r>
      <w:r>
        <w:rPr>
          <w:i/>
          <w:iCs/>
          <w:lang w:val="en-US"/>
        </w:rPr>
        <w:t>AndOffset-r18</w:t>
      </w:r>
      <w:r w:rsidRPr="00DB7D93">
        <w:rPr>
          <w:lang w:val="en-US"/>
        </w:rPr>
        <w:t xml:space="preserve">. A resource from the set of resources is provided by </w:t>
      </w:r>
      <w:r w:rsidRPr="00DB7D93">
        <w:rPr>
          <w:i/>
          <w:iCs/>
          <w:lang w:val="en-US"/>
        </w:rPr>
        <w:t>NCR-PeriodicFwdResource</w:t>
      </w:r>
      <w:r w:rsidRPr="00DB7D93">
        <w:rPr>
          <w:lang w:val="en-US"/>
        </w:rPr>
        <w:t xml:space="preserve"> and includes a pair of a time resource provided by </w:t>
      </w:r>
      <w:r>
        <w:rPr>
          <w:i/>
          <w:iCs/>
          <w:lang w:val="en-US"/>
        </w:rPr>
        <w:t>p</w:t>
      </w:r>
      <w:r w:rsidRPr="00DB7D93">
        <w:rPr>
          <w:i/>
          <w:iCs/>
          <w:lang w:val="en-US"/>
        </w:rPr>
        <w:t>eriodicTimeRsrc</w:t>
      </w:r>
      <w:r w:rsidRPr="00DB7D93">
        <w:rPr>
          <w:lang w:val="en-US"/>
        </w:rPr>
        <w:t xml:space="preserve"> and a beam [20, TS 38.106] with </w:t>
      </w:r>
      <w:r w:rsidRPr="001666E3">
        <w:rPr>
          <w:lang w:val="en-US"/>
        </w:rPr>
        <w:t xml:space="preserve">an index provided by </w:t>
      </w:r>
      <w:r w:rsidRPr="001666E3">
        <w:rPr>
          <w:i/>
          <w:iCs/>
          <w:lang w:val="en-US"/>
        </w:rPr>
        <w:t>beamIndex</w:t>
      </w:r>
      <w:r w:rsidRPr="001666E3">
        <w:rPr>
          <w:lang w:val="en-US"/>
        </w:rPr>
        <w:t xml:space="preserve">. The time resource starts at a slot that is offset by </w:t>
      </w:r>
      <w:r w:rsidRPr="001666E3">
        <w:rPr>
          <w:iCs/>
          <w:lang w:val="en-US"/>
        </w:rPr>
        <w:t>a nu</w:t>
      </w:r>
      <w:r w:rsidRPr="001666E3">
        <w:rPr>
          <w:lang w:val="en-US"/>
        </w:rPr>
        <w:t xml:space="preserve">mber of slots provided by </w:t>
      </w:r>
      <w:r w:rsidRPr="001666E3">
        <w:rPr>
          <w:i/>
          <w:iCs/>
          <w:lang w:val="en-US"/>
        </w:rPr>
        <w:t>periodicityAndOffset-r18</w:t>
      </w:r>
      <w:r w:rsidRPr="001666E3">
        <w:rPr>
          <w:lang w:val="en-US"/>
        </w:rPr>
        <w:t xml:space="preserve"> from the start of the period for the set of resources and at a symbol that is offset by </w:t>
      </w:r>
      <w:r w:rsidRPr="001666E3">
        <w:rPr>
          <w:i/>
          <w:iCs/>
          <w:lang w:val="en-US"/>
        </w:rPr>
        <w:t>symbolOffset</w:t>
      </w:r>
      <w:r w:rsidRPr="001666E3">
        <w:rPr>
          <w:lang w:val="en-US"/>
        </w:rPr>
        <w:t xml:space="preserve"> from the start of the slot, and has a duration provided by </w:t>
      </w:r>
      <w:r w:rsidRPr="001666E3">
        <w:rPr>
          <w:i/>
          <w:iCs/>
          <w:lang w:val="en-US"/>
        </w:rPr>
        <w:t>durationInSymbols</w:t>
      </w:r>
      <w:r w:rsidRPr="001666E3">
        <w:rPr>
          <w:lang w:val="en-US"/>
        </w:rPr>
        <w:t xml:space="preserve"> for a SCS provided by </w:t>
      </w:r>
      <w:r w:rsidRPr="001666E3">
        <w:rPr>
          <w:i/>
          <w:iCs/>
          <w:lang w:val="en-US"/>
        </w:rPr>
        <w:t>referenceSCS</w:t>
      </w:r>
      <w:r w:rsidRPr="001666E3">
        <w:t xml:space="preserve"> and the </w:t>
      </w:r>
      <w:r w:rsidRPr="001666E3">
        <w:rPr>
          <w:i/>
        </w:rPr>
        <w:t>cyclicPrefix</w:t>
      </w:r>
      <w:r w:rsidRPr="001666E3">
        <w:rPr>
          <w:i/>
          <w:lang w:val="en-US" w:eastAsia="zh-CN"/>
        </w:rPr>
        <w:t xml:space="preserve"> </w:t>
      </w:r>
      <w:r w:rsidRPr="001666E3">
        <w:t xml:space="preserve">of the </w:t>
      </w:r>
      <w:r w:rsidRPr="001666E3">
        <w:rPr>
          <w:rFonts w:hint="eastAsia"/>
          <w:lang w:val="en-US" w:eastAsia="zh-CN"/>
        </w:rPr>
        <w:t xml:space="preserve">active </w:t>
      </w:r>
      <w:r>
        <w:rPr>
          <w:lang w:val="en-US" w:eastAsia="zh-CN"/>
        </w:rPr>
        <w:t xml:space="preserve">DL </w:t>
      </w:r>
      <w:r w:rsidRPr="001666E3">
        <w:t>BWP</w:t>
      </w:r>
      <w:r w:rsidRPr="001666E3">
        <w:rPr>
          <w:lang w:val="en-US"/>
        </w:rPr>
        <w:t xml:space="preserve">. </w:t>
      </w:r>
    </w:p>
    <w:p w14:paraId="69678DDA" w14:textId="264C1D9A" w:rsidR="00F82005" w:rsidRPr="001666E3" w:rsidRDefault="00F82005" w:rsidP="00F82005">
      <w:pPr>
        <w:rPr>
          <w:lang w:val="en-US"/>
        </w:rPr>
      </w:pPr>
      <w:r w:rsidRPr="001666E3">
        <w:rPr>
          <w:lang w:val="en-US"/>
        </w:rPr>
        <w:t xml:space="preserve">The NCR can be provided by </w:t>
      </w:r>
      <w:r w:rsidRPr="001666E3">
        <w:rPr>
          <w:i/>
          <w:iCs/>
          <w:lang w:eastAsia="zh-CN"/>
        </w:rPr>
        <w:t>semiPersistentFwdRsrcSetToAddModList</w:t>
      </w:r>
      <w:r w:rsidRPr="001666E3">
        <w:rPr>
          <w:lang w:val="en-US" w:eastAsia="zh-CN"/>
        </w:rPr>
        <w:t xml:space="preserve"> </w:t>
      </w:r>
      <w:r w:rsidRPr="001666E3">
        <w:rPr>
          <w:lang w:val="en-US"/>
        </w:rPr>
        <w:t>a list of sets of resources for transmissions or receptions on the access link and the</w:t>
      </w:r>
      <w:r w:rsidRPr="001666E3">
        <w:rPr>
          <w:lang w:eastAsia="ko-KR"/>
        </w:rPr>
        <w:t xml:space="preserve"> NCR Access</w:t>
      </w:r>
      <w:r w:rsidRPr="001666E3">
        <w:t xml:space="preserve"> Link Beam Indicatio</w:t>
      </w:r>
      <w:r w:rsidRPr="001666E3">
        <w:rPr>
          <w:lang w:val="en-US"/>
        </w:rPr>
        <w:t xml:space="preserve">n MAC CE command can indicate a set of resources for the NCR to use or to stop using based on a corresponding identity provided by </w:t>
      </w:r>
      <w:r w:rsidRPr="001666E3">
        <w:rPr>
          <w:i/>
          <w:iCs/>
          <w:lang w:val="en-US"/>
        </w:rPr>
        <w:t>semiPersistentFwdRsrcSetId</w:t>
      </w:r>
      <w:r w:rsidRPr="001666E3">
        <w:rPr>
          <w:lang w:val="en-US"/>
        </w:rPr>
        <w:t xml:space="preserve"> </w:t>
      </w:r>
      <w:r w:rsidRPr="001666E3">
        <w:rPr>
          <w:lang w:eastAsia="ko-KR"/>
        </w:rPr>
        <w:t>[11, TS 38.321]</w:t>
      </w:r>
      <w:r w:rsidRPr="001666E3">
        <w:rPr>
          <w:lang w:val="en-US"/>
        </w:rPr>
        <w:t>. The NCR uses or stops using the set of resources starting from</w:t>
      </w:r>
      <w:r w:rsidRPr="001666E3">
        <w:t xml:space="preserve"> the first </w:t>
      </w:r>
      <w:r w:rsidRPr="001666E3">
        <w:lastRenderedPageBreak/>
        <w:t xml:space="preserve">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1666E3">
        <w:t xml:space="preserve"> where </w:t>
      </w:r>
      <m:oMath>
        <m:r>
          <w:rPr>
            <w:rFonts w:ascii="Cambria Math" w:hAnsi="Cambria Math"/>
          </w:rPr>
          <m:t>k</m:t>
        </m:r>
      </m:oMath>
      <w:r w:rsidRPr="001666E3">
        <w:rPr>
          <w:lang w:val="en-US"/>
        </w:rPr>
        <w:t xml:space="preserve"> is the slot where the NCR-MT would transmit a PUCCH with HARQ-ACK information associated with the PDSCH providing the MAC CE command and </w:t>
      </w:r>
      <m:oMath>
        <m:r>
          <w:rPr>
            <w:rFonts w:ascii="Cambria Math" w:hAnsi="Cambria Math"/>
          </w:rPr>
          <m:t>μ</m:t>
        </m:r>
      </m:oMath>
      <w:r w:rsidRPr="001666E3">
        <w:t xml:space="preserve"> is the SCS configuration for </w:t>
      </w:r>
      <w:r w:rsidRPr="001666E3">
        <w:rPr>
          <w:lang w:val="en-US"/>
        </w:rPr>
        <w:t xml:space="preserve">the </w:t>
      </w:r>
      <w:r w:rsidRPr="001666E3">
        <w:t>PUCCH transmission.</w:t>
      </w:r>
      <w:r w:rsidRPr="001666E3">
        <w:rPr>
          <w:lang w:val="en-US"/>
        </w:rPr>
        <w:t xml:space="preserve"> The set of resources is provided by </w:t>
      </w:r>
      <w:r w:rsidRPr="001666E3">
        <w:rPr>
          <w:i/>
          <w:iCs/>
          <w:lang w:val="en-US"/>
        </w:rPr>
        <w:t>NCR-SemiPersistentFwdResourceSet</w:t>
      </w:r>
      <w:r w:rsidRPr="001666E3">
        <w:rPr>
          <w:lang w:val="en-US"/>
        </w:rPr>
        <w:t xml:space="preserve"> and occurs with a periodicity provided by </w:t>
      </w:r>
      <w:r w:rsidRPr="001666E3">
        <w:rPr>
          <w:i/>
          <w:iCs/>
          <w:lang w:val="en-US"/>
        </w:rPr>
        <w:t>periodicityAndOffset-r18</w:t>
      </w:r>
      <w:r w:rsidRPr="001666E3">
        <w:rPr>
          <w:lang w:val="en-US"/>
        </w:rPr>
        <w:t xml:space="preserve">. A resource from the set of resources is provided by </w:t>
      </w:r>
      <w:r w:rsidRPr="001666E3">
        <w:rPr>
          <w:i/>
          <w:iCs/>
          <w:lang w:val="en-US"/>
        </w:rPr>
        <w:t xml:space="preserve">NCR-SemiPersistentFwdResource </w:t>
      </w:r>
      <w:r w:rsidRPr="001666E3">
        <w:rPr>
          <w:lang w:val="en-US"/>
        </w:rPr>
        <w:t xml:space="preserve">and includes a pair of a time resource provided by </w:t>
      </w:r>
      <w:r w:rsidRPr="001666E3">
        <w:rPr>
          <w:i/>
          <w:iCs/>
          <w:lang w:val="en-US"/>
        </w:rPr>
        <w:t>semiPersistentTimeRsrc</w:t>
      </w:r>
      <w:r w:rsidRPr="001666E3">
        <w:rPr>
          <w:lang w:val="en-US"/>
        </w:rPr>
        <w:t xml:space="preserve"> and a beam with an index provided by </w:t>
      </w:r>
      <w:r w:rsidRPr="001666E3">
        <w:rPr>
          <w:i/>
          <w:iCs/>
          <w:lang w:val="en-US"/>
        </w:rPr>
        <w:t>beamIndex</w:t>
      </w:r>
      <w:r w:rsidRPr="001666E3">
        <w:rPr>
          <w:lang w:val="en-US"/>
        </w:rPr>
        <w:t xml:space="preserve">, where </w:t>
      </w:r>
      <w:r w:rsidRPr="001666E3">
        <w:rPr>
          <w:i/>
          <w:iCs/>
          <w:lang w:val="en-US"/>
        </w:rPr>
        <w:t>beamIndex</w:t>
      </w:r>
      <w:r w:rsidRPr="001666E3">
        <w:rPr>
          <w:lang w:val="en-US"/>
        </w:rPr>
        <w:t xml:space="preserve"> can be updated by the </w:t>
      </w:r>
      <w:r w:rsidRPr="001666E3">
        <w:rPr>
          <w:lang w:eastAsia="ko-KR"/>
        </w:rPr>
        <w:t>NCR Access Link</w:t>
      </w:r>
      <w:r w:rsidRPr="001666E3">
        <w:t xml:space="preserve"> Beam Indication </w:t>
      </w:r>
      <w:r w:rsidRPr="001666E3">
        <w:rPr>
          <w:lang w:val="en-US"/>
        </w:rPr>
        <w:t xml:space="preserve">MAC CE command. The time resource starts at a slot that is offset by a number of slots provided by </w:t>
      </w:r>
      <w:r w:rsidRPr="001666E3">
        <w:rPr>
          <w:i/>
          <w:iCs/>
          <w:lang w:val="en-US"/>
        </w:rPr>
        <w:t>periodicityAndOffset-r18</w:t>
      </w:r>
      <w:r w:rsidRPr="001666E3">
        <w:rPr>
          <w:lang w:val="en-US"/>
        </w:rPr>
        <w:t xml:space="preserve"> from the start of the period for the set of resources and at a symbol that is offset by </w:t>
      </w:r>
      <w:r w:rsidRPr="001666E3">
        <w:rPr>
          <w:i/>
          <w:iCs/>
          <w:lang w:val="en-US"/>
        </w:rPr>
        <w:t>symbolOffset</w:t>
      </w:r>
      <w:r w:rsidRPr="001666E3">
        <w:rPr>
          <w:lang w:val="en-US"/>
        </w:rPr>
        <w:t xml:space="preserve"> from the start of the slot, and has a duration provided by </w:t>
      </w:r>
      <w:r w:rsidRPr="001666E3">
        <w:rPr>
          <w:i/>
          <w:iCs/>
          <w:lang w:val="en-US"/>
        </w:rPr>
        <w:t>durationInSymbols</w:t>
      </w:r>
      <w:r w:rsidRPr="001666E3">
        <w:rPr>
          <w:lang w:val="en-US"/>
        </w:rPr>
        <w:t xml:space="preserve"> for a SCS provided by </w:t>
      </w:r>
      <w:r w:rsidRPr="001666E3">
        <w:rPr>
          <w:i/>
          <w:iCs/>
          <w:lang w:val="en-US"/>
        </w:rPr>
        <w:t>referenceSCS</w:t>
      </w:r>
      <w:r w:rsidRPr="001666E3">
        <w:t xml:space="preserve"> and the </w:t>
      </w:r>
      <w:r w:rsidRPr="001666E3">
        <w:rPr>
          <w:i/>
        </w:rPr>
        <w:t>cyclicPrefix</w:t>
      </w:r>
      <w:r w:rsidRPr="001666E3">
        <w:rPr>
          <w:i/>
          <w:lang w:val="en-US" w:eastAsia="zh-CN"/>
        </w:rPr>
        <w:t xml:space="preserve"> </w:t>
      </w:r>
      <w:r w:rsidRPr="001666E3">
        <w:t xml:space="preserve">of the </w:t>
      </w:r>
      <w:r w:rsidRPr="001666E3">
        <w:rPr>
          <w:rFonts w:hint="eastAsia"/>
          <w:lang w:val="en-US" w:eastAsia="zh-CN"/>
        </w:rPr>
        <w:t xml:space="preserve">active </w:t>
      </w:r>
      <w:r>
        <w:rPr>
          <w:lang w:val="en-US" w:eastAsia="zh-CN"/>
        </w:rPr>
        <w:t xml:space="preserve">DL </w:t>
      </w:r>
      <w:r w:rsidRPr="001666E3">
        <w:t>BWP</w:t>
      </w:r>
      <w:r w:rsidRPr="001666E3">
        <w:rPr>
          <w:lang w:val="en-US"/>
        </w:rPr>
        <w:t xml:space="preserve">. </w:t>
      </w:r>
    </w:p>
    <w:p w14:paraId="3C61A643" w14:textId="62AEE684" w:rsidR="00DB7D93" w:rsidRPr="00DB7D93" w:rsidRDefault="00DB7D93" w:rsidP="00DB7D93">
      <w:r w:rsidRPr="00DB7D93">
        <w:rPr>
          <w:rFonts w:cs="Times"/>
          <w:iCs/>
        </w:rPr>
        <w:t xml:space="preserve">The NCR-MT can be configured to monitor PDCCH according to USS sets for detection of a DCI format </w:t>
      </w:r>
      <w:r w:rsidRPr="00DB7D93">
        <w:t xml:space="preserve">2_8 </w:t>
      </w:r>
      <w:r w:rsidRPr="00DB7D93">
        <w:rPr>
          <w:rFonts w:cs="Times"/>
          <w:iCs/>
        </w:rPr>
        <w:t>with CRC scrambled by an NCR-RNTI</w:t>
      </w:r>
      <w:r w:rsidRPr="00DB7D93">
        <w:t>. A time resource and a corresponding</w:t>
      </w:r>
      <w:r w:rsidRPr="00DB7D93">
        <w:rPr>
          <w:rFonts w:hint="eastAsia"/>
        </w:rPr>
        <w:t xml:space="preserve"> beam index </w:t>
      </w:r>
      <w:r w:rsidRPr="00DB7D93">
        <w:t xml:space="preserve">for transmissions or receptions on the access link are indicated </w:t>
      </w:r>
      <w:r w:rsidRPr="00DB7D93">
        <w:rPr>
          <w:rFonts w:hint="eastAsia"/>
        </w:rPr>
        <w:t>by corresponding field</w:t>
      </w:r>
      <w:r w:rsidRPr="00DB7D93">
        <w:rPr>
          <w:rFonts w:hint="eastAsia"/>
          <w:lang w:eastAsia="zh-CN"/>
        </w:rPr>
        <w:t>s</w:t>
      </w:r>
      <w:r w:rsidRPr="00DB7D93">
        <w:rPr>
          <w:rFonts w:hint="eastAsia"/>
        </w:rPr>
        <w:t xml:space="preserve"> in DCI format </w:t>
      </w:r>
      <w:r w:rsidRPr="00DB7D93">
        <w:t>2_8</w:t>
      </w:r>
      <w:r w:rsidRPr="00DB7D93">
        <w:rPr>
          <w:rFonts w:hint="eastAsia"/>
          <w:lang w:eastAsia="zh-CN"/>
        </w:rPr>
        <w:t xml:space="preserve"> [4, TS 38.212]</w:t>
      </w:r>
      <w:r w:rsidRPr="00DB7D93">
        <w:rPr>
          <w:rFonts w:hint="eastAsia"/>
        </w:rPr>
        <w:t>.</w:t>
      </w:r>
      <w:r w:rsidRPr="00DB7D93">
        <w:t xml:space="preserve"> </w:t>
      </w:r>
      <w:r w:rsidRPr="00DB7D93">
        <w:rPr>
          <w:lang w:val="en-US"/>
        </w:rPr>
        <w:t xml:space="preserve">When the NCR detects more than one DCI formats </w:t>
      </w:r>
      <w:r w:rsidRPr="00DB7D93">
        <w:t>2_8</w:t>
      </w:r>
      <w:r w:rsidRPr="00DB7D93">
        <w:rPr>
          <w:lang w:val="en-US"/>
        </w:rPr>
        <w:t xml:space="preserve"> that indicate beam indexes for time resources overlapping in a set of symbols, the NCR uses for the set of symbols a beam index that is indicated by a DCI format </w:t>
      </w:r>
      <w:r w:rsidRPr="00DB7D93">
        <w:t>2_8</w:t>
      </w:r>
      <w:r w:rsidRPr="00DB7D93">
        <w:rPr>
          <w:lang w:val="en-US"/>
        </w:rPr>
        <w:t xml:space="preserve"> that the NCR-MT detects in a most recent PDCCH monitoring occasion. The time resource starts at a slot that is offset by </w:t>
      </w:r>
      <w:r w:rsidRPr="00DB7D93">
        <w:rPr>
          <w:i/>
          <w:iCs/>
          <w:lang w:val="en-US"/>
        </w:rPr>
        <w:t>slotOffsetAperiodic</w:t>
      </w:r>
      <w:r w:rsidRPr="00DB7D93">
        <w:rPr>
          <w:lang w:val="en-US"/>
        </w:rPr>
        <w:t xml:space="preserve"> slots from a reference slot and at a symbol that is offset by </w:t>
      </w:r>
      <w:r w:rsidRPr="00DB7D93">
        <w:rPr>
          <w:i/>
          <w:iCs/>
          <w:lang w:val="en-US"/>
        </w:rPr>
        <w:t>symbolOffset</w:t>
      </w:r>
      <w:r w:rsidRPr="00DB7D93">
        <w:rPr>
          <w:lang w:val="en-US"/>
        </w:rPr>
        <w:t xml:space="preserve"> from the start of the slot, and has a duration provided by </w:t>
      </w:r>
      <w:r w:rsidRPr="00DB7D93">
        <w:rPr>
          <w:i/>
          <w:iCs/>
          <w:lang w:val="en-US"/>
        </w:rPr>
        <w:t>durationInSymbols</w:t>
      </w:r>
      <w:r w:rsidRPr="00DB7D93">
        <w:rPr>
          <w:lang w:val="en-US"/>
        </w:rPr>
        <w:t xml:space="preserve"> for a SCS provided by </w:t>
      </w:r>
      <w:r w:rsidR="00F82005" w:rsidRPr="00A20E44">
        <w:rPr>
          <w:i/>
          <w:iCs/>
          <w:lang w:val="en-US"/>
        </w:rPr>
        <w:t>referenceSCS</w:t>
      </w:r>
      <w:r w:rsidR="00F82005" w:rsidRPr="000258F0">
        <w:t xml:space="preserve"> </w:t>
      </w:r>
      <w:r w:rsidR="00F82005" w:rsidRPr="001666E3">
        <w:t xml:space="preserve">and the </w:t>
      </w:r>
      <w:r w:rsidR="00F82005" w:rsidRPr="001666E3">
        <w:rPr>
          <w:i/>
        </w:rPr>
        <w:t>cyclicPrefix</w:t>
      </w:r>
      <w:r w:rsidR="00F82005" w:rsidRPr="001666E3">
        <w:rPr>
          <w:i/>
          <w:lang w:val="en-US" w:eastAsia="zh-CN"/>
        </w:rPr>
        <w:t xml:space="preserve"> </w:t>
      </w:r>
      <w:r w:rsidR="00F82005" w:rsidRPr="001666E3">
        <w:t xml:space="preserve">of the </w:t>
      </w:r>
      <w:r w:rsidR="00F82005" w:rsidRPr="001666E3">
        <w:rPr>
          <w:rFonts w:hint="eastAsia"/>
          <w:lang w:val="en-US" w:eastAsia="zh-CN"/>
        </w:rPr>
        <w:t xml:space="preserve">active </w:t>
      </w:r>
      <w:r w:rsidR="00F82005">
        <w:rPr>
          <w:lang w:val="en-US" w:eastAsia="zh-CN"/>
        </w:rPr>
        <w:t xml:space="preserve">DL </w:t>
      </w:r>
      <w:r w:rsidR="00F82005" w:rsidRPr="001666E3">
        <w:t>BWP</w:t>
      </w:r>
      <w:r w:rsidR="00F82005" w:rsidRPr="00A20E44">
        <w:rPr>
          <w:lang w:val="en-US"/>
        </w:rPr>
        <w:t xml:space="preserve">. The reference slot is </w:t>
      </w:r>
      <w:r w:rsidR="00F82005" w:rsidRPr="00A20E44">
        <w:rPr>
          <w:rFonts w:eastAsia="DengXian"/>
        </w:rPr>
        <w:t>the first slot with the SCS provided by </w:t>
      </w:r>
      <w:r w:rsidR="00F82005" w:rsidRPr="00A20E44">
        <w:rPr>
          <w:rFonts w:eastAsia="DengXian"/>
          <w:i/>
          <w:iCs/>
        </w:rPr>
        <w:t>referenceSCS</w:t>
      </w:r>
      <w:r w:rsidR="00F82005" w:rsidRPr="00A20E44">
        <w:rPr>
          <w:rFonts w:eastAsia="DengXian"/>
        </w:rPr>
        <w:t xml:space="preserve"> that starts no earlier than the start of </w:t>
      </w:r>
      <w:r w:rsidR="00F82005" w:rsidRPr="00A20E44">
        <w:rPr>
          <w:lang w:val="en-US"/>
        </w:rPr>
        <w:t xml:space="preserve">a slot that is after a slot of a PDCCH reception that provides the DCI format </w:t>
      </w:r>
      <w:r w:rsidR="00F82005" w:rsidRPr="00A20E44">
        <w:t xml:space="preserve">2_8 </w:t>
      </w:r>
      <w:r w:rsidR="00F82005" w:rsidRPr="00A20E44">
        <w:rPr>
          <w:lang w:val="en-US"/>
        </w:rPr>
        <w:t xml:space="preserve">by a number of slots indicated by </w:t>
      </w:r>
      <w:r w:rsidR="00F82005" w:rsidRPr="007D5810">
        <w:rPr>
          <w:i/>
          <w:iCs/>
        </w:rPr>
        <w:t>AperiodicBeamIndicationForAccessLink</w:t>
      </w:r>
      <w:r w:rsidR="00F82005" w:rsidRPr="007D5810">
        <w:t xml:space="preserve"> [18, TS 38.306]</w:t>
      </w:r>
      <w:r w:rsidR="00F82005" w:rsidRPr="00A20E44" w:rsidDel="00FB79E4">
        <w:rPr>
          <w:lang w:val="en-US"/>
        </w:rPr>
        <w:t xml:space="preserve"> </w:t>
      </w:r>
      <w:r w:rsidR="00F82005" w:rsidRPr="00A20E44">
        <w:rPr>
          <w:rFonts w:eastAsia="DengXian"/>
        </w:rPr>
        <w:t>with the SCS of PDCCH reception</w:t>
      </w:r>
      <w:r w:rsidRPr="00DB7D93">
        <w:rPr>
          <w:lang w:val="en-US"/>
        </w:rPr>
        <w:t xml:space="preserve">. </w:t>
      </w:r>
    </w:p>
    <w:p w14:paraId="09343BA0" w14:textId="77777777" w:rsidR="00DB7D93" w:rsidRPr="00DB7D93" w:rsidRDefault="00DB7D93" w:rsidP="00DB7D93">
      <w:pPr>
        <w:rPr>
          <w:lang w:val="en-US"/>
        </w:rPr>
      </w:pPr>
      <w:r w:rsidRPr="00DB7D93">
        <w:rPr>
          <w:lang w:val="en-US"/>
        </w:rPr>
        <w:t xml:space="preserve">If </w:t>
      </w:r>
    </w:p>
    <w:p w14:paraId="33E01017" w14:textId="2CD84017" w:rsidR="00DB7D93" w:rsidRPr="00DB7D93" w:rsidRDefault="00DB7D93" w:rsidP="00DB7D93">
      <w:pPr>
        <w:pStyle w:val="B1"/>
      </w:pPr>
      <w:r w:rsidRPr="00DB7D93">
        <w:t>-</w:t>
      </w:r>
      <w:r w:rsidRPr="00DB7D93">
        <w:tab/>
        <w:t xml:space="preserve">a first time resource provided by </w:t>
      </w:r>
      <w:r w:rsidRPr="00DB7D93">
        <w:rPr>
          <w:i/>
          <w:iCs/>
        </w:rPr>
        <w:t>NCR-SemiPersistentFwdResourceSet</w:t>
      </w:r>
      <w:r w:rsidRPr="00DB7D93">
        <w:t xml:space="preserve"> is indicated by </w:t>
      </w:r>
      <w:r w:rsidR="00F82005" w:rsidRPr="00E33C39">
        <w:t xml:space="preserve">the </w:t>
      </w:r>
      <w:r w:rsidR="00F82005" w:rsidRPr="00E33C39">
        <w:rPr>
          <w:lang w:eastAsia="ko-KR"/>
        </w:rPr>
        <w:t>NCR Access Link</w:t>
      </w:r>
      <w:r w:rsidR="00F82005" w:rsidRPr="00E33C39">
        <w:t xml:space="preserve"> Beam Indication</w:t>
      </w:r>
      <w:r w:rsidRPr="00DB7D93">
        <w:t xml:space="preserve"> MAC CE command and is associated with a first beam index, and </w:t>
      </w:r>
    </w:p>
    <w:p w14:paraId="35D60737" w14:textId="77777777" w:rsidR="00DB7D93" w:rsidRPr="00DB7D93" w:rsidRDefault="00DB7D93" w:rsidP="00DB7D93">
      <w:pPr>
        <w:pStyle w:val="B1"/>
      </w:pPr>
      <w:r w:rsidRPr="00DB7D93">
        <w:t>-</w:t>
      </w:r>
      <w:r w:rsidRPr="00DB7D93">
        <w:tab/>
        <w:t xml:space="preserve">a second time resource is provided by </w:t>
      </w:r>
      <w:r w:rsidRPr="00DB7D93">
        <w:rPr>
          <w:i/>
          <w:iCs/>
        </w:rPr>
        <w:t>NCR-PeriodicFwdResourceSet</w:t>
      </w:r>
      <w:r w:rsidRPr="00DB7D93">
        <w:t xml:space="preserve"> and is associated with a second beam index, and </w:t>
      </w:r>
    </w:p>
    <w:p w14:paraId="6EDFA00B" w14:textId="1FCF0932" w:rsidR="00DB7D93" w:rsidRPr="00DB7D93" w:rsidRDefault="00DB7D93" w:rsidP="00DB7D93">
      <w:pPr>
        <w:pStyle w:val="B1"/>
      </w:pPr>
      <w:r w:rsidRPr="00DB7D93">
        <w:t>-</w:t>
      </w:r>
      <w:r>
        <w:tab/>
      </w:r>
      <w:r w:rsidRPr="00DB7D93">
        <w:t>the first time resource overlaps with the second time resource in a set of symbols,</w:t>
      </w:r>
    </w:p>
    <w:p w14:paraId="56597899" w14:textId="77777777" w:rsidR="00F82005" w:rsidRPr="00742712" w:rsidRDefault="00F82005" w:rsidP="00F82005">
      <w:pPr>
        <w:rPr>
          <w:lang w:val="en-US"/>
        </w:rPr>
      </w:pPr>
      <w:r w:rsidRPr="00DB7D93">
        <w:rPr>
          <w:lang w:val="en-US"/>
        </w:rPr>
        <w:t>the NCR applies</w:t>
      </w:r>
      <w:r>
        <w:rPr>
          <w:lang w:val="en-US"/>
        </w:rPr>
        <w:t>,</w:t>
      </w:r>
      <w:r w:rsidRPr="00DB7D93">
        <w:rPr>
          <w:lang w:val="en-US"/>
        </w:rPr>
        <w:t xml:space="preserve"> for </w:t>
      </w:r>
      <w:r w:rsidRPr="00742712">
        <w:rPr>
          <w:lang w:val="en-US"/>
        </w:rPr>
        <w:t>transmissions or receptions on the access link in the set of symbols</w:t>
      </w:r>
      <w:r>
        <w:rPr>
          <w:lang w:val="en-US"/>
        </w:rPr>
        <w:t>,</w:t>
      </w:r>
      <w:r w:rsidRPr="00742712">
        <w:t xml:space="preserve"> </w:t>
      </w:r>
      <w:r>
        <w:t>the second beam index if only</w:t>
      </w:r>
      <w:r w:rsidRPr="00742712">
        <w:t xml:space="preserve"> </w:t>
      </w:r>
      <w:r w:rsidRPr="00742712">
        <w:rPr>
          <w:i/>
        </w:rPr>
        <w:t>NCR-PeriodicFwdResourceSet</w:t>
      </w:r>
      <w:r>
        <w:t xml:space="preserve"> includes</w:t>
      </w:r>
      <w:r w:rsidRPr="00742712">
        <w:t xml:space="preserve"> </w:t>
      </w:r>
      <w:r w:rsidRPr="00742712">
        <w:rPr>
          <w:i/>
        </w:rPr>
        <w:t>priorityFlag</w:t>
      </w:r>
      <w:r>
        <w:t>, and the first beam index otherwise</w:t>
      </w:r>
      <w:r w:rsidRPr="00742712">
        <w:rPr>
          <w:lang w:val="en-US"/>
        </w:rPr>
        <w:t xml:space="preserve">. </w:t>
      </w:r>
    </w:p>
    <w:p w14:paraId="23211FE1" w14:textId="77777777" w:rsidR="00DB7D93" w:rsidRPr="00DB7D93" w:rsidRDefault="00DB7D93" w:rsidP="00DB7D93">
      <w:pPr>
        <w:rPr>
          <w:lang w:val="en-US"/>
        </w:rPr>
      </w:pPr>
      <w:r w:rsidRPr="00DB7D93">
        <w:rPr>
          <w:lang w:val="en-US"/>
        </w:rPr>
        <w:t xml:space="preserve">If </w:t>
      </w:r>
    </w:p>
    <w:p w14:paraId="48D0C212" w14:textId="478F0717" w:rsidR="00DB7D93" w:rsidRPr="00DB7D93" w:rsidRDefault="00DB7D93" w:rsidP="00DB7D93">
      <w:pPr>
        <w:pStyle w:val="B1"/>
      </w:pPr>
      <w:r w:rsidRPr="00DB7D93">
        <w:t>-</w:t>
      </w:r>
      <w:r w:rsidRPr="00DB7D93">
        <w:tab/>
        <w:t xml:space="preserve">a first time resource is provided by </w:t>
      </w:r>
      <w:r w:rsidRPr="00DB7D93">
        <w:rPr>
          <w:i/>
          <w:iCs/>
        </w:rPr>
        <w:t>NCR-PeriodicFwdResourceSet</w:t>
      </w:r>
      <w:r w:rsidR="00504B9B" w:rsidRPr="00504B9B">
        <w:rPr>
          <w:lang w:val="en-GB"/>
        </w:rPr>
        <w:t>,</w:t>
      </w:r>
      <w:r w:rsidRPr="00504B9B">
        <w:t xml:space="preserve"> </w:t>
      </w:r>
      <w:r w:rsidRPr="00DB7D93">
        <w:t>or</w:t>
      </w:r>
      <w:r w:rsidR="00504B9B">
        <w:rPr>
          <w:lang w:val="en-GB"/>
        </w:rPr>
        <w:t xml:space="preserve"> </w:t>
      </w:r>
      <w:r w:rsidR="00504B9B">
        <w:t>provided by</w:t>
      </w:r>
      <w:r w:rsidRPr="00DB7D93">
        <w:t xml:space="preserve"> </w:t>
      </w:r>
      <w:r w:rsidRPr="00DB7D93">
        <w:rPr>
          <w:i/>
          <w:iCs/>
        </w:rPr>
        <w:t>NCR-SemiPersistentFwdResourceSet</w:t>
      </w:r>
      <w:r w:rsidRPr="00DB7D93">
        <w:t xml:space="preserve"> </w:t>
      </w:r>
      <w:r w:rsidR="00504B9B">
        <w:t xml:space="preserve">and indicated by </w:t>
      </w:r>
      <w:r w:rsidR="00504B9B" w:rsidRPr="00E33C39">
        <w:t xml:space="preserve">the </w:t>
      </w:r>
      <w:r w:rsidR="00504B9B" w:rsidRPr="00E33C39">
        <w:rPr>
          <w:lang w:eastAsia="ko-KR"/>
        </w:rPr>
        <w:t>NCR Access Link</w:t>
      </w:r>
      <w:r w:rsidR="00504B9B" w:rsidRPr="00E33C39">
        <w:t xml:space="preserve"> Beam Indication</w:t>
      </w:r>
      <w:r w:rsidR="00504B9B">
        <w:t xml:space="preserve"> MAC CE command</w:t>
      </w:r>
      <w:r w:rsidR="00504B9B">
        <w:rPr>
          <w:lang w:val="en-GB"/>
        </w:rPr>
        <w:t>,</w:t>
      </w:r>
      <w:r w:rsidR="00504B9B" w:rsidRPr="00DB7D93">
        <w:t xml:space="preserve"> </w:t>
      </w:r>
      <w:r w:rsidRPr="00DB7D93">
        <w:t xml:space="preserve">and is associated with a first beam index, and </w:t>
      </w:r>
    </w:p>
    <w:p w14:paraId="0BB20362" w14:textId="77777777" w:rsidR="00DB7D93" w:rsidRPr="00DB7D93" w:rsidRDefault="00DB7D93" w:rsidP="00DB7D93">
      <w:pPr>
        <w:pStyle w:val="B1"/>
      </w:pPr>
      <w:r w:rsidRPr="00DB7D93">
        <w:t>-</w:t>
      </w:r>
      <w:r w:rsidRPr="00DB7D93">
        <w:tab/>
        <w:t>a second time resource is indicated by DCI format 2_8 and is associated with a second beam index provided by the DCI format 2_8, and</w:t>
      </w:r>
    </w:p>
    <w:p w14:paraId="47388E15" w14:textId="763AF8EB" w:rsidR="00DB7D93" w:rsidRPr="00DB7D93" w:rsidRDefault="00DB7D93" w:rsidP="00DB7D93">
      <w:pPr>
        <w:pStyle w:val="B1"/>
      </w:pPr>
      <w:r w:rsidRPr="00DB7D93">
        <w:t>-</w:t>
      </w:r>
      <w:r>
        <w:tab/>
      </w:r>
      <w:r w:rsidRPr="00DB7D93">
        <w:t>the first time resource overlaps with the second time resource in a set of symbols,</w:t>
      </w:r>
    </w:p>
    <w:p w14:paraId="5FAFA068" w14:textId="77777777" w:rsidR="00DB7D93" w:rsidRPr="00DB7D93" w:rsidRDefault="00DB7D93" w:rsidP="00DB7D93">
      <w:pPr>
        <w:rPr>
          <w:lang w:val="en-US"/>
        </w:rPr>
      </w:pPr>
      <w:r w:rsidRPr="00DB7D93">
        <w:rPr>
          <w:lang w:val="en-US"/>
        </w:rPr>
        <w:t xml:space="preserve">the NCR applies, for transmissions or receptions on the access link in the set of symbols, </w:t>
      </w:r>
    </w:p>
    <w:p w14:paraId="6FA99B62" w14:textId="77777777" w:rsidR="00DB7D93" w:rsidRPr="00DB7D93" w:rsidRDefault="00DB7D93" w:rsidP="00DB7D93">
      <w:pPr>
        <w:pStyle w:val="B1"/>
      </w:pPr>
      <w:r w:rsidRPr="00DB7D93">
        <w:t>-</w:t>
      </w:r>
      <w:r w:rsidRPr="00DB7D93">
        <w:tab/>
        <w:t xml:space="preserve">the first beam index if </w:t>
      </w:r>
      <w:r w:rsidRPr="00504B9B">
        <w:rPr>
          <w:i/>
          <w:iCs/>
        </w:rPr>
        <w:t>NCR-PeriodicFwdResourceSet</w:t>
      </w:r>
      <w:r w:rsidRPr="00DB7D93">
        <w:t xml:space="preserve"> or </w:t>
      </w:r>
      <w:r w:rsidRPr="00504B9B">
        <w:rPr>
          <w:i/>
          <w:iCs/>
        </w:rPr>
        <w:t>NCR-SemiPersistentFwdResourceSet</w:t>
      </w:r>
      <w:r w:rsidRPr="00DB7D93">
        <w:t xml:space="preserve"> includes </w:t>
      </w:r>
      <w:r w:rsidRPr="00504B9B">
        <w:rPr>
          <w:i/>
          <w:iCs/>
        </w:rPr>
        <w:t>priorityFlag</w:t>
      </w:r>
      <w:r w:rsidRPr="00DB7D93">
        <w:t>, and</w:t>
      </w:r>
    </w:p>
    <w:p w14:paraId="58BAE421" w14:textId="77777777" w:rsidR="00DB7D93" w:rsidRPr="00DB7D93" w:rsidRDefault="00DB7D93" w:rsidP="00DB7D93">
      <w:pPr>
        <w:pStyle w:val="B1"/>
      </w:pPr>
      <w:r w:rsidRPr="00DB7D93">
        <w:t>-</w:t>
      </w:r>
      <w:r w:rsidRPr="00DB7D93">
        <w:tab/>
        <w:t xml:space="preserve">the second beam index if </w:t>
      </w:r>
      <w:r w:rsidRPr="00504B9B">
        <w:rPr>
          <w:i/>
          <w:iCs/>
        </w:rPr>
        <w:t>NCR-PeriodicFwdResourceSet</w:t>
      </w:r>
      <w:r w:rsidRPr="00DB7D93">
        <w:t xml:space="preserve"> or </w:t>
      </w:r>
      <w:r w:rsidRPr="00504B9B">
        <w:rPr>
          <w:i/>
          <w:iCs/>
        </w:rPr>
        <w:t>NCR-SemiPersistentFwdResourceSet</w:t>
      </w:r>
      <w:r w:rsidRPr="00DB7D93">
        <w:t xml:space="preserve"> does not include </w:t>
      </w:r>
      <w:r w:rsidRPr="00504B9B">
        <w:rPr>
          <w:i/>
          <w:iCs/>
        </w:rPr>
        <w:t>priorityFlag</w:t>
      </w:r>
      <w:r w:rsidRPr="00DB7D93">
        <w:t>.</w:t>
      </w:r>
    </w:p>
    <w:p w14:paraId="133D35A3" w14:textId="165329C4" w:rsidR="00DB7D93" w:rsidRPr="00DB7D93" w:rsidRDefault="00DB7D93" w:rsidP="00DB7D93">
      <w:pPr>
        <w:snapToGrid w:val="0"/>
        <w:jc w:val="both"/>
        <w:rPr>
          <w:lang w:val="en-US"/>
        </w:rPr>
      </w:pPr>
      <w:r w:rsidRPr="00DB7D93">
        <w:rPr>
          <w:lang w:val="en-US"/>
        </w:rPr>
        <w:t xml:space="preserve">The NCR does not expect overlapping time resources provided by either </w:t>
      </w:r>
      <w:r w:rsidRPr="00DB7D93">
        <w:rPr>
          <w:i/>
          <w:iCs/>
          <w:lang w:val="en-US"/>
        </w:rPr>
        <w:t>NCR-PeriodicFwdResourceSet</w:t>
      </w:r>
      <w:r w:rsidRPr="00DB7D93">
        <w:rPr>
          <w:lang w:val="en-US"/>
        </w:rPr>
        <w:t xml:space="preserve"> or </w:t>
      </w:r>
      <w:r w:rsidRPr="00DB7D93">
        <w:rPr>
          <w:i/>
          <w:iCs/>
          <w:lang w:val="en-US"/>
        </w:rPr>
        <w:t>NCR-SemiPersistentFwdResourceSet</w:t>
      </w:r>
      <w:r w:rsidRPr="00DB7D93">
        <w:rPr>
          <w:lang w:val="en-US"/>
        </w:rPr>
        <w:t xml:space="preserve"> to be associated with different beam indexes.</w:t>
      </w:r>
    </w:p>
    <w:p w14:paraId="58767344" w14:textId="77777777" w:rsidR="005F4AE0" w:rsidRPr="005F4AE0" w:rsidRDefault="005F4AE0" w:rsidP="005F4AE0">
      <w:pPr>
        <w:pStyle w:val="Heading1"/>
      </w:pPr>
      <w:bookmarkStart w:id="966" w:name="_Toc156237283"/>
      <w:r w:rsidRPr="005F4AE0">
        <w:t>21</w:t>
      </w:r>
      <w:r w:rsidRPr="005F4AE0">
        <w:rPr>
          <w:rFonts w:hint="eastAsia"/>
        </w:rPr>
        <w:tab/>
      </w:r>
      <w:r w:rsidRPr="005F4AE0">
        <w:t>L1/L2-triggered mobility procedures</w:t>
      </w:r>
      <w:bookmarkEnd w:id="966"/>
    </w:p>
    <w:p w14:paraId="5330CBC6" w14:textId="77777777" w:rsidR="005F4AE0" w:rsidRPr="005F4AE0" w:rsidRDefault="005F4AE0" w:rsidP="005F4AE0">
      <w:pPr>
        <w:snapToGrid w:val="0"/>
        <w:jc w:val="both"/>
      </w:pPr>
      <w:r w:rsidRPr="005F4AE0">
        <w:rPr>
          <w:rFonts w:eastAsia="Malgun Gothic" w:cs="Times"/>
        </w:rPr>
        <w:t xml:space="preserve">A UE can be indicated, by </w:t>
      </w:r>
      <w:r w:rsidRPr="005F4AE0">
        <w:rPr>
          <w:i/>
          <w:iCs/>
        </w:rPr>
        <w:t>LTM-Config</w:t>
      </w:r>
      <w:r w:rsidRPr="005F4AE0">
        <w:rPr>
          <w:rFonts w:eastAsia="Malgun Gothic" w:cs="Times"/>
        </w:rPr>
        <w:t xml:space="preserve">, candidate cells and </w:t>
      </w:r>
      <w:r w:rsidRPr="005F4AE0">
        <w:t xml:space="preserve">SS/PBCH blocks per candidate cell for the UE to </w:t>
      </w:r>
      <w:r w:rsidRPr="005F4AE0">
        <w:rPr>
          <w:rFonts w:eastAsia="Malgun Gothic" w:cs="Times"/>
        </w:rPr>
        <w:t xml:space="preserve">obtain synchronization and measure corresponding L1-RSRPs </w:t>
      </w:r>
      <w:r w:rsidRPr="005F4AE0">
        <w:rPr>
          <w:lang w:eastAsia="ja-JP"/>
        </w:rPr>
        <w:t>[10, TS 38.133]</w:t>
      </w:r>
      <w:r w:rsidRPr="005F4AE0">
        <w:t xml:space="preserve">. A MAC CE command can activate TCI states, provided by </w:t>
      </w:r>
      <w:r w:rsidRPr="005F4AE0">
        <w:rPr>
          <w:i/>
          <w:iCs/>
        </w:rPr>
        <w:t>LTM-Candidate-TCI-State-r18</w:t>
      </w:r>
      <w:r w:rsidRPr="005F4AE0">
        <w:t xml:space="preserve"> or/and </w:t>
      </w:r>
      <w:r w:rsidRPr="005F4AE0">
        <w:rPr>
          <w:i/>
          <w:iCs/>
        </w:rPr>
        <w:t>LTM-Candidate-TCI-UL-State-r18</w:t>
      </w:r>
      <w:r w:rsidRPr="005F4AE0">
        <w:t xml:space="preserve">, associated with SS/PBCH </w:t>
      </w:r>
      <w:r w:rsidRPr="005F4AE0">
        <w:lastRenderedPageBreak/>
        <w:t xml:space="preserve">blocks or TRS of corresponding candidate cells. The UE is provided configurations by </w:t>
      </w:r>
      <w:r w:rsidRPr="005F4AE0">
        <w:rPr>
          <w:i/>
          <w:iCs/>
        </w:rPr>
        <w:t>LTM-CSI-ReportConfigToAddModList</w:t>
      </w:r>
      <w:r w:rsidRPr="005F4AE0">
        <w:t xml:space="preserve"> for reporting L1-RSRP measurements [</w:t>
      </w:r>
      <w:r w:rsidRPr="005F4AE0">
        <w:rPr>
          <w:lang w:val="en-US"/>
        </w:rPr>
        <w:t>6</w:t>
      </w:r>
      <w:r w:rsidRPr="005F4AE0">
        <w:t xml:space="preserve">, TS 38.214] that include a number of candidate cells and a number of SS/PBCH blocks per candidate cell from the number of candidate cells. </w:t>
      </w:r>
    </w:p>
    <w:p w14:paraId="1F8AAF4A" w14:textId="49DB286B" w:rsidR="00EA404C" w:rsidRDefault="005F4AE0" w:rsidP="005F4AE0">
      <w:pPr>
        <w:snapToGrid w:val="0"/>
        <w:jc w:val="both"/>
      </w:pPr>
      <w:r w:rsidRPr="005F4AE0">
        <w:rPr>
          <w:kern w:val="2"/>
          <w:lang w:eastAsia="zh-CN"/>
        </w:rPr>
        <w:t xml:space="preserve">If </w:t>
      </w:r>
      <w:r w:rsidR="00EA404C" w:rsidRPr="009A0CEE">
        <w:rPr>
          <w:rFonts w:eastAsia="Calibri" w:cs="Times"/>
          <w:i/>
          <w:iCs/>
        </w:rPr>
        <w:t>ltm-UE-MeasuredTA-ID</w:t>
      </w:r>
      <w:r w:rsidR="00EA404C" w:rsidRPr="00F57F76">
        <w:rPr>
          <w:rFonts w:eastAsia="Calibri" w:cs="Times"/>
        </w:rPr>
        <w:t xml:space="preserve"> </w:t>
      </w:r>
      <w:r w:rsidR="00EA404C" w:rsidRPr="009A0CEE">
        <w:rPr>
          <w:rFonts w:eastAsia="Calibri" w:cs="Times"/>
        </w:rPr>
        <w:t xml:space="preserve">of a candidate cell </w:t>
      </w:r>
      <w:r w:rsidR="00EA404C">
        <w:rPr>
          <w:rFonts w:eastAsia="Calibri" w:cs="Times"/>
        </w:rPr>
        <w:t xml:space="preserve">and </w:t>
      </w:r>
      <w:r w:rsidR="00EA404C" w:rsidRPr="009A0CEE">
        <w:rPr>
          <w:rFonts w:eastAsia="Calibri" w:cs="Times"/>
          <w:i/>
          <w:iCs/>
        </w:rPr>
        <w:t xml:space="preserve">ltm-UE-MeasuredTA-ID </w:t>
      </w:r>
      <w:r w:rsidR="00EA404C">
        <w:rPr>
          <w:rFonts w:eastAsia="Calibri" w:cs="Times"/>
        </w:rPr>
        <w:t>of the serving cell are</w:t>
      </w:r>
      <w:r w:rsidR="00EA404C" w:rsidRPr="009A0CEE">
        <w:rPr>
          <w:rFonts w:eastAsia="Calibri" w:cs="Times"/>
        </w:rPr>
        <w:t xml:space="preserve"> </w:t>
      </w:r>
      <w:r w:rsidR="00EA404C">
        <w:rPr>
          <w:rFonts w:eastAsia="Calibri" w:cs="Times"/>
        </w:rPr>
        <w:t>provided to</w:t>
      </w:r>
      <w:r w:rsidR="00EA404C" w:rsidRPr="009A0CEE">
        <w:rPr>
          <w:rFonts w:eastAsia="Calibri" w:cs="Times"/>
        </w:rPr>
        <w:t xml:space="preserve"> </w:t>
      </w:r>
      <w:r w:rsidRPr="005F4AE0">
        <w:rPr>
          <w:kern w:val="2"/>
          <w:lang w:eastAsia="zh-CN"/>
        </w:rPr>
        <w:t xml:space="preserve">a UE </w:t>
      </w:r>
      <w:r w:rsidR="00EA404C">
        <w:rPr>
          <w:kern w:val="2"/>
          <w:lang w:eastAsia="zh-CN"/>
        </w:rPr>
        <w:t>and have same value</w:t>
      </w:r>
      <w:r w:rsidRPr="005F4AE0">
        <w:t xml:space="preserve">, the UE estimates based on the UE implementation a timing advance </w:t>
      </w:r>
      <w:r w:rsidRPr="005F4AE0">
        <w:rPr>
          <w:rFonts w:eastAsia="MS Mincho"/>
        </w:rPr>
        <w:t xml:space="preserve">to apply from a first transmission on </w:t>
      </w:r>
      <w:r w:rsidR="00EA404C">
        <w:rPr>
          <w:rFonts w:eastAsia="MS Mincho"/>
        </w:rPr>
        <w:t>the</w:t>
      </w:r>
      <w:r w:rsidR="00EA404C" w:rsidRPr="005F4AE0">
        <w:rPr>
          <w:rFonts w:eastAsia="MS Mincho"/>
        </w:rPr>
        <w:t xml:space="preserve"> </w:t>
      </w:r>
      <w:r w:rsidRPr="005F4AE0">
        <w:rPr>
          <w:rFonts w:eastAsia="MS Mincho"/>
        </w:rPr>
        <w:t>candidate cell that is after the reception of a cell switch command for the candidate cell [11, TS 38.321]</w:t>
      </w:r>
      <w:r w:rsidRPr="005F4AE0">
        <w:t>.</w:t>
      </w:r>
    </w:p>
    <w:p w14:paraId="12063D21" w14:textId="24D2263E" w:rsidR="005F4AE0" w:rsidRPr="005F4AE0" w:rsidRDefault="005F4AE0" w:rsidP="005F4AE0">
      <w:pPr>
        <w:snapToGrid w:val="0"/>
        <w:jc w:val="both"/>
      </w:pPr>
      <w:r w:rsidRPr="005F4AE0">
        <w:t xml:space="preserve">A UE can be provided configurations, by </w:t>
      </w:r>
      <w:r w:rsidRPr="005F4AE0">
        <w:rPr>
          <w:i/>
          <w:iCs/>
        </w:rPr>
        <w:t>EarlyUlSyncConfig</w:t>
      </w:r>
      <w:r w:rsidRPr="005F4AE0">
        <w:t xml:space="preserve">, for PRACH transmission parameters for each of the candidate cells. The UE can be triggered a PRACH transmission on a candidate cell by a PDCCH order that the UE receives on a serving cell and includes an indication of the candidate cell for the PRACH transmission [4, TS 38.212]. If the serving cell and the candidate cell operate in a same frequency range and the UE would have transmissions that overlap in time, or when a gap between a first or last symbol of a PRACH transmission to the candidate cell is less than </w:t>
      </w:r>
      <w:r w:rsidRPr="005F4AE0">
        <w:rPr>
          <w:rFonts w:ascii="Cambria Math" w:hAnsi="Cambria Math" w:cs="Cambria Math"/>
        </w:rPr>
        <w:t xml:space="preserve">𝑁 </w:t>
      </w:r>
      <w:r w:rsidRPr="005F4AE0">
        <w:t xml:space="preserve">symbols from a last or first symbol, respectively, of an UL transmission to the serving cell, where </w:t>
      </w:r>
      <m:oMath>
        <m:r>
          <w:rPr>
            <w:rFonts w:ascii="Cambria Math" w:eastAsia="DengXian" w:hAnsi="Cambria Math"/>
          </w:rPr>
          <m:t>N</m:t>
        </m:r>
      </m:oMath>
      <w:r w:rsidRPr="005F4AE0">
        <w:t xml:space="preserve"> is defined in Clause </w:t>
      </w:r>
      <w:r w:rsidR="00EA404C">
        <w:t>8.1</w:t>
      </w:r>
      <w:r w:rsidRPr="005F4AE0">
        <w:t xml:space="preserve">, the UE </w:t>
      </w:r>
    </w:p>
    <w:p w14:paraId="1463D86F" w14:textId="77777777" w:rsidR="005F4AE0" w:rsidRPr="005F4AE0" w:rsidRDefault="005F4AE0" w:rsidP="005F4AE0">
      <w:pPr>
        <w:pStyle w:val="B1"/>
      </w:pPr>
      <w:r w:rsidRPr="005F4AE0">
        <w:t>-</w:t>
      </w:r>
      <w:r w:rsidRPr="005F4AE0">
        <w:tab/>
        <w:t>drops the transmissions on the serving cell when the UE does not support transmissions that overlap in time or are separated by less than the gap on the serving cell and the candidate cell</w:t>
      </w:r>
    </w:p>
    <w:p w14:paraId="5572CBB3" w14:textId="77777777" w:rsidR="005F4AE0" w:rsidRPr="005F4AE0" w:rsidRDefault="005F4AE0" w:rsidP="005F4AE0">
      <w:pPr>
        <w:pStyle w:val="B1"/>
      </w:pPr>
      <w:r w:rsidRPr="005F4AE0">
        <w:t>-</w:t>
      </w:r>
      <w:r w:rsidRPr="005F4AE0">
        <w:tab/>
        <w:t>prioritizes power allocation to the PRACH transmission on the candidate cell in clause 7.5 when the UE supports transmissions that overlap in time or are separated by less than the gap, and a</w:t>
      </w:r>
      <w:r w:rsidRPr="005F4AE0">
        <w:rPr>
          <w:iCs/>
        </w:rPr>
        <w:t xml:space="preserve"> total UE transmit power in the frequency range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oMath>
    </w:p>
    <w:p w14:paraId="2FFD86C4" w14:textId="77777777" w:rsidR="005F4AE0" w:rsidRPr="005F4AE0" w:rsidRDefault="005F4AE0" w:rsidP="005F4AE0">
      <w:pPr>
        <w:snapToGrid w:val="0"/>
        <w:jc w:val="both"/>
      </w:pPr>
      <w:r w:rsidRPr="005F4AE0">
        <w:t xml:space="preserve">The UE transmits the PRACH on the candidate cell as described in Clause 8.1 with a power determined as described in Clause 7.4. </w:t>
      </w:r>
    </w:p>
    <w:p w14:paraId="546E9786" w14:textId="751C6F47" w:rsidR="005F4AE0" w:rsidRPr="001A7FE0" w:rsidRDefault="005F4AE0" w:rsidP="0068506D">
      <w:pPr>
        <w:rPr>
          <w:iCs/>
        </w:rPr>
      </w:pPr>
      <w:r w:rsidRPr="005F4AE0">
        <w:t xml:space="preserve">A UE can be provided by a MAC CE in a PDSCH reception on the serving cell [11, TS 38.321] a </w:t>
      </w:r>
      <w:r w:rsidRPr="005F4AE0">
        <w:rPr>
          <w:rFonts w:cs="Times"/>
          <w:i/>
          <w:iCs/>
          <w:szCs w:val="18"/>
          <w:lang w:eastAsia="zh-CN"/>
        </w:rPr>
        <w:t>TCI-State</w:t>
      </w:r>
      <w:r w:rsidRPr="005F4AE0">
        <w:rPr>
          <w:rFonts w:cs="Times"/>
          <w:iCs/>
          <w:szCs w:val="18"/>
          <w:lang w:eastAsia="zh-CN"/>
        </w:rPr>
        <w:t xml:space="preserve"> </w:t>
      </w:r>
      <w:r w:rsidRPr="005F4AE0">
        <w:t xml:space="preserve">and/or </w:t>
      </w:r>
      <w:r w:rsidRPr="005F4AE0">
        <w:rPr>
          <w:i/>
        </w:rPr>
        <w:t>TCI-UL-State</w:t>
      </w:r>
      <w:r w:rsidRPr="005F4AE0">
        <w:rPr>
          <w:rFonts w:cs="Times"/>
          <w:iCs/>
          <w:szCs w:val="18"/>
          <w:lang w:eastAsia="zh-CN"/>
        </w:rPr>
        <w:t xml:space="preserve"> in</w:t>
      </w:r>
      <w:r w:rsidRPr="005F4AE0">
        <w:t xml:space="preserve"> </w:t>
      </w:r>
      <w:r w:rsidRPr="005F4AE0">
        <w:rPr>
          <w:i/>
          <w:iCs/>
        </w:rPr>
        <w:t>LTM-</w:t>
      </w:r>
      <w:r w:rsidRPr="005F4AE0">
        <w:rPr>
          <w:rFonts w:cs="Times"/>
          <w:i/>
          <w:iCs/>
          <w:szCs w:val="18"/>
          <w:lang w:eastAsia="zh-CN"/>
        </w:rPr>
        <w:t>dl-OrJointTCI</w:t>
      </w:r>
      <w:r w:rsidRPr="005F4AE0">
        <w:rPr>
          <w:rFonts w:cs="Times"/>
          <w:i/>
          <w:iCs/>
          <w:szCs w:val="18"/>
          <w:lang w:val="en-US" w:eastAsia="zh-CN"/>
        </w:rPr>
        <w:t>-</w:t>
      </w:r>
      <w:r w:rsidRPr="005F4AE0">
        <w:rPr>
          <w:rFonts w:cs="Times"/>
          <w:i/>
          <w:iCs/>
          <w:szCs w:val="18"/>
          <w:lang w:eastAsia="zh-CN"/>
        </w:rPr>
        <w:t>State</w:t>
      </w:r>
      <w:r w:rsidRPr="005F4AE0">
        <w:rPr>
          <w:i/>
          <w:iCs/>
        </w:rPr>
        <w:t>ToAddMod</w:t>
      </w:r>
      <w:r w:rsidRPr="005F4AE0">
        <w:rPr>
          <w:rFonts w:cs="Times"/>
          <w:i/>
          <w:iCs/>
          <w:szCs w:val="18"/>
          <w:lang w:eastAsia="zh-CN"/>
        </w:rPr>
        <w:t>List</w:t>
      </w:r>
      <w:r w:rsidRPr="005F4AE0">
        <w:rPr>
          <w:rFonts w:cs="Times"/>
          <w:iCs/>
          <w:szCs w:val="18"/>
          <w:lang w:eastAsia="zh-CN"/>
        </w:rPr>
        <w:t xml:space="preserve"> and/</w:t>
      </w:r>
      <w:r w:rsidRPr="005F4AE0">
        <w:rPr>
          <w:rFonts w:cs="Times"/>
          <w:iCs/>
          <w:szCs w:val="18"/>
          <w:lang w:val="en-US" w:eastAsia="zh-CN"/>
        </w:rPr>
        <w:t>or</w:t>
      </w:r>
      <w:r w:rsidRPr="005F4AE0">
        <w:rPr>
          <w:lang w:val="en-US"/>
        </w:rPr>
        <w:t xml:space="preserve"> </w:t>
      </w:r>
      <w:r w:rsidRPr="005F4AE0">
        <w:rPr>
          <w:i/>
          <w:iCs/>
        </w:rPr>
        <w:t>LTM-ul-TCI-ToAddModList</w:t>
      </w:r>
      <w:r w:rsidRPr="005F4AE0">
        <w:rPr>
          <w:iCs/>
        </w:rPr>
        <w:t xml:space="preserve"> indicating a unified TCI state</w:t>
      </w:r>
      <w:r w:rsidRPr="005F4AE0">
        <w:rPr>
          <w:lang w:eastAsia="zh-CN"/>
        </w:rPr>
        <w:t xml:space="preserve"> </w:t>
      </w:r>
      <w:r w:rsidRPr="005F4AE0">
        <w:t>[</w:t>
      </w:r>
      <w:r w:rsidRPr="005F4AE0">
        <w:rPr>
          <w:lang w:val="en-US"/>
        </w:rPr>
        <w:t>6</w:t>
      </w:r>
      <w:r w:rsidRPr="005F4AE0">
        <w:t xml:space="preserve">, TS 38.214] </w:t>
      </w:r>
      <w:r w:rsidRPr="005F4AE0">
        <w:rPr>
          <w:lang w:eastAsia="zh-CN"/>
        </w:rPr>
        <w:t xml:space="preserve">for applicable receptions or transmissions on a candidate cell from the number of candidate cells. </w:t>
      </w:r>
      <w:r w:rsidRPr="005F4AE0">
        <w:t xml:space="preserve">The UE applies the </w:t>
      </w:r>
      <w:r w:rsidRPr="005F4AE0">
        <w:rPr>
          <w:i/>
        </w:rPr>
        <w:t>TCI-</w:t>
      </w:r>
      <w:r w:rsidRPr="005F4AE0">
        <w:rPr>
          <w:rFonts w:hint="eastAsia"/>
          <w:i/>
          <w:lang w:eastAsia="zh-CN"/>
        </w:rPr>
        <w:t>S</w:t>
      </w:r>
      <w:r w:rsidRPr="005F4AE0">
        <w:rPr>
          <w:i/>
        </w:rPr>
        <w:t>tate</w:t>
      </w:r>
      <w:r w:rsidRPr="005F4AE0">
        <w:t xml:space="preserve"> and/or </w:t>
      </w:r>
      <w:r w:rsidRPr="005F4AE0">
        <w:rPr>
          <w:i/>
        </w:rPr>
        <w:t xml:space="preserve">TCI-UL-State, </w:t>
      </w:r>
      <w:r w:rsidRPr="005F4AE0">
        <w:t xml:space="preserve">if indicated by the MAC CE, from a first slot that is </w:t>
      </w:r>
      <m:oMath>
        <m:r>
          <m:rPr>
            <m:sty m:val="p"/>
          </m:rPr>
          <w:rPr>
            <w:rFonts w:ascii="Cambria Math" w:hAnsi="Cambria Math"/>
          </w:rPr>
          <m:t>TBD</m:t>
        </m:r>
      </m:oMath>
      <w:r w:rsidRPr="005F4AE0">
        <w:t xml:space="preserve"> after the last symbol of </w:t>
      </w:r>
      <w:r w:rsidRPr="005F4AE0">
        <w:rPr>
          <w:lang w:val="en-US"/>
        </w:rPr>
        <w:t xml:space="preserve">a PUCCH or PUSCH with HARQ-ACK information for the PDSCH providing the MAC CE, and </w:t>
      </w:r>
      <m:oMath>
        <m:r>
          <w:rPr>
            <w:rFonts w:ascii="Cambria Math" w:hAnsi="Cambria Math"/>
            <w:lang w:val="en-US"/>
          </w:rPr>
          <m:t>μ</m:t>
        </m:r>
        <m:r>
          <w:rPr>
            <w:rFonts w:ascii="Cambria Math" w:hAnsi="Cambria Math"/>
          </w:rPr>
          <m:t xml:space="preserve"> </m:t>
        </m:r>
      </m:oMath>
      <w:r w:rsidRPr="005F4AE0">
        <w:t xml:space="preserve">is the SCS configuration for </w:t>
      </w:r>
      <w:r w:rsidRPr="005F4AE0">
        <w:rPr>
          <w:lang w:val="en-US"/>
        </w:rPr>
        <w:t>the TBD</w:t>
      </w:r>
      <w:r w:rsidRPr="005F4AE0">
        <w:rPr>
          <w:i/>
        </w:rPr>
        <w:t>.</w:t>
      </w:r>
      <w:r w:rsidR="00EA404C">
        <w:rPr>
          <w:i/>
        </w:rPr>
        <w:t xml:space="preserve"> </w:t>
      </w:r>
      <w:r w:rsidR="00EA404C" w:rsidRPr="00F35E4E">
        <w:rPr>
          <w:iCs/>
        </w:rPr>
        <w:t xml:space="preserve">If the MAC CE triggers a PRACH transmission </w:t>
      </w:r>
      <w:r w:rsidR="00EA404C" w:rsidRPr="00F35E4E">
        <w:t>[11, TS 38.321]</w:t>
      </w:r>
      <w:r w:rsidR="00EA404C" w:rsidRPr="00F35E4E">
        <w:rPr>
          <w:iCs/>
        </w:rPr>
        <w:t xml:space="preserve">, the UE applies </w:t>
      </w:r>
      <w:r w:rsidR="00EA404C">
        <w:rPr>
          <w:iCs/>
        </w:rPr>
        <w:t>the</w:t>
      </w:r>
      <w:r w:rsidR="00EA404C" w:rsidRPr="00F35E4E">
        <w:rPr>
          <w:iCs/>
        </w:rPr>
        <w:t xml:space="preserve"> </w:t>
      </w:r>
      <w:r w:rsidR="00EA404C" w:rsidRPr="00F35E4E">
        <w:rPr>
          <w:i/>
        </w:rPr>
        <w:t>TCI-</w:t>
      </w:r>
      <w:r w:rsidR="00EA404C" w:rsidRPr="00F35E4E">
        <w:rPr>
          <w:rFonts w:hint="eastAsia"/>
          <w:i/>
          <w:lang w:eastAsia="zh-CN"/>
        </w:rPr>
        <w:t>S</w:t>
      </w:r>
      <w:r w:rsidR="00EA404C" w:rsidRPr="00F35E4E">
        <w:rPr>
          <w:i/>
        </w:rPr>
        <w:t>tate</w:t>
      </w:r>
      <w:r w:rsidR="00EA404C">
        <w:rPr>
          <w:iCs/>
        </w:rPr>
        <w:t xml:space="preserve"> for receptions on the candidate cell, and applies </w:t>
      </w:r>
      <w:r w:rsidR="00EA404C" w:rsidRPr="00F35E4E">
        <w:rPr>
          <w:iCs/>
        </w:rPr>
        <w:t>a spatial domain filter corresponding to</w:t>
      </w:r>
      <w:r w:rsidR="00EA404C">
        <w:rPr>
          <w:iCs/>
        </w:rPr>
        <w:t xml:space="preserve"> the</w:t>
      </w:r>
      <w:r w:rsidR="00EA404C" w:rsidRPr="00F35E4E">
        <w:rPr>
          <w:iCs/>
        </w:rPr>
        <w:t xml:space="preserve"> </w:t>
      </w:r>
      <w:r w:rsidR="00EA404C" w:rsidRPr="00F35E4E">
        <w:rPr>
          <w:i/>
        </w:rPr>
        <w:t>TCI-</w:t>
      </w:r>
      <w:r w:rsidR="00EA404C" w:rsidRPr="00F35E4E">
        <w:rPr>
          <w:rFonts w:hint="eastAsia"/>
          <w:i/>
          <w:lang w:eastAsia="zh-CN"/>
        </w:rPr>
        <w:t>S</w:t>
      </w:r>
      <w:r w:rsidR="00EA404C" w:rsidRPr="00F35E4E">
        <w:rPr>
          <w:i/>
        </w:rPr>
        <w:t>tate</w:t>
      </w:r>
      <w:r w:rsidR="00EA404C" w:rsidRPr="00F35E4E">
        <w:t xml:space="preserve"> or</w:t>
      </w:r>
      <w:r w:rsidR="00EA404C">
        <w:t xml:space="preserve"> the</w:t>
      </w:r>
      <w:r w:rsidR="00EA404C" w:rsidRPr="00F35E4E">
        <w:t xml:space="preserve"> </w:t>
      </w:r>
      <w:r w:rsidR="00EA404C" w:rsidRPr="00F35E4E">
        <w:rPr>
          <w:i/>
        </w:rPr>
        <w:t>TCI-UL-State</w:t>
      </w:r>
      <w:r w:rsidR="00EA404C">
        <w:rPr>
          <w:iCs/>
        </w:rPr>
        <w:t xml:space="preserve"> </w:t>
      </w:r>
      <w:r w:rsidR="00EA404C" w:rsidRPr="00F35E4E">
        <w:rPr>
          <w:iCs/>
        </w:rPr>
        <w:t>for transmissions</w:t>
      </w:r>
      <w:r w:rsidR="00EA404C">
        <w:rPr>
          <w:iCs/>
        </w:rPr>
        <w:t xml:space="preserve"> </w:t>
      </w:r>
      <w:r w:rsidR="00EA404C" w:rsidRPr="00F35E4E">
        <w:rPr>
          <w:iCs/>
        </w:rPr>
        <w:t>on the candidate cell</w:t>
      </w:r>
      <w:r w:rsidR="00EA404C">
        <w:rPr>
          <w:iCs/>
        </w:rPr>
        <w:t>,</w:t>
      </w:r>
      <w:r w:rsidR="00EA404C" w:rsidRPr="00F35E4E">
        <w:rPr>
          <w:iCs/>
        </w:rPr>
        <w:t xml:space="preserve"> that are after the completion of the random access procedure associated with the PRACH transmission on the candidate cell and before a new TCI state is indicated for the candidate cell.</w:t>
      </w:r>
    </w:p>
    <w:p w14:paraId="57B96C91" w14:textId="77777777" w:rsidR="00A41602" w:rsidRPr="00CC17AB" w:rsidRDefault="00A41602" w:rsidP="00F011B3">
      <w:pPr>
        <w:pStyle w:val="Heading8"/>
      </w:pPr>
      <w:bookmarkStart w:id="967" w:name="historyclause"/>
      <w:r w:rsidRPr="00CC17AB">
        <w:br w:type="page"/>
      </w:r>
      <w:bookmarkStart w:id="968" w:name="_Toc12021496"/>
      <w:bookmarkStart w:id="969" w:name="_Toc20311608"/>
      <w:bookmarkStart w:id="970" w:name="_Toc26719433"/>
      <w:bookmarkStart w:id="971" w:name="_Toc29894888"/>
      <w:bookmarkStart w:id="972" w:name="_Toc29899187"/>
      <w:bookmarkStart w:id="973" w:name="_Toc29899605"/>
      <w:bookmarkStart w:id="974" w:name="_Toc29917341"/>
      <w:bookmarkStart w:id="975" w:name="_Toc36498217"/>
      <w:bookmarkStart w:id="976" w:name="_Toc45699254"/>
      <w:bookmarkStart w:id="977" w:name="_Toc99993886"/>
      <w:bookmarkStart w:id="978" w:name="_Toc156237284"/>
      <w:r w:rsidRPr="00CC17AB">
        <w:lastRenderedPageBreak/>
        <w:t>Annex A:</w:t>
      </w:r>
      <w:r w:rsidRPr="00CC17AB">
        <w:br/>
        <w:t>Change history</w:t>
      </w:r>
      <w:bookmarkEnd w:id="968"/>
      <w:bookmarkEnd w:id="969"/>
      <w:bookmarkEnd w:id="970"/>
      <w:bookmarkEnd w:id="971"/>
      <w:bookmarkEnd w:id="972"/>
      <w:bookmarkEnd w:id="973"/>
      <w:bookmarkEnd w:id="974"/>
      <w:bookmarkEnd w:id="975"/>
      <w:bookmarkEnd w:id="976"/>
      <w:bookmarkEnd w:id="977"/>
      <w:bookmarkEnd w:id="978"/>
    </w:p>
    <w:bookmarkEnd w:id="96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 xml:space="preserve">CR on the number of pathloss estimates maintained by the UE </w:t>
            </w:r>
            <w:r w:rsidRPr="0031780B">
              <w:rPr>
                <w:rFonts w:ascii="Arial" w:hAnsi="Arial"/>
                <w:sz w:val="16"/>
              </w:rPr>
              <w:lastRenderedPageBreak/>
              <w:t>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lastRenderedPageBreak/>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 xml:space="preserve">CR on the clarification of PUCCH resource determination in </w:t>
            </w:r>
            <w:r w:rsidRPr="007242CB">
              <w:rPr>
                <w:rFonts w:ascii="Arial" w:hAnsi="Arial"/>
                <w:sz w:val="16"/>
              </w:rPr>
              <w:lastRenderedPageBreak/>
              <w:t>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lastRenderedPageBreak/>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01B430A4" w:rsidR="00B403FE" w:rsidRPr="005D126D" w:rsidRDefault="00B403FE" w:rsidP="00BC0321">
            <w:pPr>
              <w:spacing w:after="0"/>
              <w:rPr>
                <w:rFonts w:ascii="Arial" w:hAnsi="Arial"/>
                <w:sz w:val="16"/>
              </w:rPr>
            </w:pPr>
            <w:r w:rsidRPr="00B403FE">
              <w:rPr>
                <w:rFonts w:ascii="Arial" w:hAnsi="Arial"/>
                <w:sz w:val="16"/>
              </w:rPr>
              <w:t xml:space="preserve">CR on DAI counting for </w:t>
            </w:r>
            <w:r w:rsidR="002D5F43">
              <w:rPr>
                <w:rFonts w:ascii="Arial" w:hAnsi="Arial"/>
                <w:sz w:val="16"/>
              </w:rPr>
              <w:t>'</w:t>
            </w:r>
            <w:r w:rsidRPr="00B403FE">
              <w:rPr>
                <w:rFonts w:ascii="Arial" w:hAnsi="Arial"/>
                <w:sz w:val="16"/>
              </w:rPr>
              <w:t>dci-enabler</w:t>
            </w:r>
            <w:r w:rsidR="002D5F43">
              <w:rPr>
                <w:rFonts w:ascii="Arial" w:hAnsi="Arial"/>
                <w:sz w:val="16"/>
              </w:rPr>
              <w:t>'</w:t>
            </w:r>
            <w:r w:rsidRPr="00B403FE">
              <w:rPr>
                <w:rFonts w:ascii="Arial" w:hAnsi="Arial"/>
                <w:sz w:val="16"/>
              </w:rPr>
              <w:t xml:space="preserve">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35394B">
        <w:tc>
          <w:tcPr>
            <w:tcW w:w="894" w:type="dxa"/>
            <w:tcBorders>
              <w:top w:val="single" w:sz="6" w:space="0" w:color="auto"/>
              <w:left w:val="single" w:sz="6" w:space="0" w:color="auto"/>
              <w:bottom w:val="single" w:sz="12"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12"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12"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12"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12"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12"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12"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35394B">
        <w:tc>
          <w:tcPr>
            <w:tcW w:w="894" w:type="dxa"/>
            <w:tcBorders>
              <w:top w:val="single" w:sz="12" w:space="0" w:color="auto"/>
              <w:left w:val="single" w:sz="6" w:space="0" w:color="auto"/>
              <w:bottom w:val="single" w:sz="12"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12" w:space="0" w:color="auto"/>
              <w:left w:val="single" w:sz="6" w:space="0" w:color="auto"/>
              <w:bottom w:val="single" w:sz="12"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12"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12" w:space="0" w:color="auto"/>
              <w:left w:val="single" w:sz="6" w:space="0" w:color="auto"/>
              <w:bottom w:val="single" w:sz="12"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12" w:space="0" w:color="auto"/>
              <w:left w:val="single" w:sz="6" w:space="0" w:color="auto"/>
              <w:bottom w:val="single" w:sz="12"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12" w:space="0" w:color="auto"/>
              <w:left w:val="single" w:sz="6" w:space="0" w:color="auto"/>
              <w:bottom w:val="single" w:sz="12"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12" w:space="0" w:color="auto"/>
              <w:left w:val="single" w:sz="6" w:space="0" w:color="auto"/>
              <w:bottom w:val="single" w:sz="12"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4660AA" w:rsidRPr="00B916EC" w14:paraId="790F9072" w14:textId="77777777" w:rsidTr="0035394B">
        <w:tc>
          <w:tcPr>
            <w:tcW w:w="894" w:type="dxa"/>
            <w:tcBorders>
              <w:top w:val="single" w:sz="12" w:space="0" w:color="auto"/>
              <w:left w:val="single" w:sz="6" w:space="0" w:color="auto"/>
              <w:bottom w:val="single" w:sz="6" w:space="0" w:color="auto"/>
              <w:right w:val="single" w:sz="6" w:space="0" w:color="auto"/>
            </w:tcBorders>
            <w:shd w:val="solid" w:color="FFFFFF" w:fill="auto"/>
          </w:tcPr>
          <w:p w14:paraId="165F4D9C" w14:textId="652557FA" w:rsidR="004660AA" w:rsidRPr="00B916EC" w:rsidRDefault="004660AA" w:rsidP="004660AA">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1311217" w14:textId="6F0A2C7C" w:rsidR="004660AA" w:rsidRPr="00B916EC" w:rsidRDefault="004660AA" w:rsidP="004660AA">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328FF3F1" w14:textId="3D670443" w:rsidR="004660AA" w:rsidRPr="002B6B38" w:rsidRDefault="004660AA" w:rsidP="004660AA">
            <w:pPr>
              <w:pStyle w:val="TAL"/>
              <w:rPr>
                <w:sz w:val="16"/>
                <w:szCs w:val="16"/>
                <w:lang w:eastAsia="zh-CN"/>
              </w:rPr>
            </w:pPr>
            <w:r>
              <w:rPr>
                <w:sz w:val="16"/>
                <w:szCs w:val="16"/>
                <w:lang w:eastAsia="zh-CN"/>
              </w:rPr>
              <w:t>RP-232470</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78E3A7E" w14:textId="57B2A1C1" w:rsidR="004660AA" w:rsidRDefault="004660AA" w:rsidP="004660AA">
            <w:pPr>
              <w:pStyle w:val="TAL"/>
              <w:rPr>
                <w:sz w:val="16"/>
                <w:szCs w:val="16"/>
              </w:rPr>
            </w:pPr>
            <w:r>
              <w:rPr>
                <w:sz w:val="16"/>
                <w:szCs w:val="16"/>
              </w:rPr>
              <w:t>0500</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0666DABB" w14:textId="22F5873D" w:rsidR="004660AA" w:rsidRDefault="004660AA" w:rsidP="004660AA">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2E1DB13" w14:textId="56C20079" w:rsidR="004660AA" w:rsidRDefault="004660AA" w:rsidP="004660AA">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1D9E4903" w14:textId="6B2B7FD4" w:rsidR="004660AA" w:rsidRPr="004660AA" w:rsidRDefault="004660AA" w:rsidP="004660AA">
            <w:pPr>
              <w:rPr>
                <w:rFonts w:ascii="Arial" w:hAnsi="Arial"/>
                <w:bCs/>
                <w:sz w:val="16"/>
              </w:rPr>
            </w:pPr>
            <w:r w:rsidRPr="004660AA">
              <w:rPr>
                <w:rFonts w:ascii="Arial" w:hAnsi="Arial"/>
                <w:bCs/>
                <w:sz w:val="16"/>
              </w:rPr>
              <w:t xml:space="preserve">Introduction of dynamic spectrum sharing (DSS) </w:t>
            </w:r>
            <w:r w:rsidRPr="004660AA">
              <w:rPr>
                <w:rFonts w:ascii="Arial" w:hAnsi="Arial"/>
                <w:bCs/>
                <w:sz w:val="16"/>
              </w:rPr>
              <w:lastRenderedPageBreak/>
              <w:t>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C63BB26" w14:textId="09035800" w:rsidR="004660AA" w:rsidRDefault="004660AA" w:rsidP="004660AA">
            <w:pPr>
              <w:pStyle w:val="TAL"/>
              <w:rPr>
                <w:sz w:val="16"/>
                <w:szCs w:val="16"/>
                <w:lang w:eastAsia="zh-CN"/>
              </w:rPr>
            </w:pPr>
            <w:r>
              <w:rPr>
                <w:sz w:val="16"/>
                <w:szCs w:val="16"/>
                <w:lang w:eastAsia="zh-CN"/>
              </w:rPr>
              <w:lastRenderedPageBreak/>
              <w:t>18.0.0</w:t>
            </w:r>
          </w:p>
        </w:tc>
      </w:tr>
      <w:tr w:rsidR="006527F8" w:rsidRPr="00B916EC" w14:paraId="2DAD6C66" w14:textId="77777777" w:rsidTr="00B60B79">
        <w:tc>
          <w:tcPr>
            <w:tcW w:w="894" w:type="dxa"/>
            <w:tcBorders>
              <w:top w:val="single" w:sz="12" w:space="0" w:color="auto"/>
              <w:left w:val="single" w:sz="6" w:space="0" w:color="auto"/>
              <w:bottom w:val="single" w:sz="6" w:space="0" w:color="auto"/>
              <w:right w:val="single" w:sz="6" w:space="0" w:color="auto"/>
            </w:tcBorders>
            <w:shd w:val="solid" w:color="FFFFFF" w:fill="auto"/>
          </w:tcPr>
          <w:p w14:paraId="3DD836BF" w14:textId="77777777" w:rsidR="006527F8" w:rsidRPr="00B916EC" w:rsidRDefault="006527F8" w:rsidP="00B60B79">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2AB91DD2" w14:textId="77777777" w:rsidR="006527F8" w:rsidRPr="00B916EC" w:rsidRDefault="006527F8" w:rsidP="00B60B7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AB9D25D" w14:textId="03C10991" w:rsidR="006527F8" w:rsidRPr="002B6B38" w:rsidRDefault="006527F8" w:rsidP="00B60B79">
            <w:pPr>
              <w:pStyle w:val="TAL"/>
              <w:rPr>
                <w:sz w:val="16"/>
                <w:szCs w:val="16"/>
                <w:lang w:eastAsia="zh-CN"/>
              </w:rPr>
            </w:pPr>
            <w:r>
              <w:rPr>
                <w:sz w:val="16"/>
                <w:szCs w:val="16"/>
                <w:lang w:eastAsia="zh-CN"/>
              </w:rPr>
              <w:t>RP-232478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65C801CA" w14:textId="1973FD0C" w:rsidR="006527F8" w:rsidRDefault="006527F8" w:rsidP="00B60B79">
            <w:pPr>
              <w:pStyle w:val="TAL"/>
              <w:rPr>
                <w:sz w:val="16"/>
                <w:szCs w:val="16"/>
              </w:rPr>
            </w:pPr>
            <w:r>
              <w:rPr>
                <w:sz w:val="16"/>
                <w:szCs w:val="16"/>
              </w:rPr>
              <w:t>0501</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4F99194" w14:textId="77777777" w:rsidR="006527F8" w:rsidRDefault="006527F8" w:rsidP="00B60B79">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552A386" w14:textId="77777777" w:rsidR="006527F8" w:rsidRDefault="006527F8" w:rsidP="00B60B79">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E580D78" w14:textId="5825D375" w:rsidR="006527F8" w:rsidRPr="004660AA" w:rsidRDefault="006527F8" w:rsidP="00B60B79">
            <w:pPr>
              <w:rPr>
                <w:rFonts w:ascii="Arial" w:hAnsi="Arial"/>
                <w:bCs/>
                <w:sz w:val="16"/>
              </w:rPr>
            </w:pPr>
            <w:r w:rsidRPr="006527F8">
              <w:rPr>
                <w:rFonts w:ascii="Arial" w:hAnsi="Arial"/>
                <w:bCs/>
                <w:sz w:val="16"/>
              </w:rPr>
              <w:t>Introduction of support for enhanced reduced capability NR devices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3097A80" w14:textId="77777777" w:rsidR="006527F8" w:rsidRDefault="006527F8" w:rsidP="00B60B79">
            <w:pPr>
              <w:pStyle w:val="TAL"/>
              <w:rPr>
                <w:sz w:val="16"/>
                <w:szCs w:val="16"/>
                <w:lang w:eastAsia="zh-CN"/>
              </w:rPr>
            </w:pPr>
            <w:r>
              <w:rPr>
                <w:sz w:val="16"/>
                <w:szCs w:val="16"/>
                <w:lang w:eastAsia="zh-CN"/>
              </w:rPr>
              <w:t>18.0.0</w:t>
            </w:r>
          </w:p>
        </w:tc>
      </w:tr>
      <w:tr w:rsidR="001149BC" w:rsidRPr="00B916EC" w14:paraId="5C357581" w14:textId="77777777" w:rsidTr="00B60B79">
        <w:tc>
          <w:tcPr>
            <w:tcW w:w="894" w:type="dxa"/>
            <w:tcBorders>
              <w:top w:val="single" w:sz="12" w:space="0" w:color="auto"/>
              <w:left w:val="single" w:sz="6" w:space="0" w:color="auto"/>
              <w:bottom w:val="single" w:sz="6" w:space="0" w:color="auto"/>
              <w:right w:val="single" w:sz="6" w:space="0" w:color="auto"/>
            </w:tcBorders>
            <w:shd w:val="solid" w:color="FFFFFF" w:fill="auto"/>
          </w:tcPr>
          <w:p w14:paraId="12C0A6EF" w14:textId="77777777" w:rsidR="001149BC" w:rsidRPr="00B916EC" w:rsidRDefault="001149BC" w:rsidP="00B60B79">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3D0E257" w14:textId="77777777" w:rsidR="001149BC" w:rsidRPr="00B916EC" w:rsidRDefault="001149BC" w:rsidP="00B60B7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7F87C9F7" w14:textId="34C2506E" w:rsidR="001149BC" w:rsidRPr="002B6B38" w:rsidRDefault="001149BC" w:rsidP="00B60B79">
            <w:pPr>
              <w:pStyle w:val="TAL"/>
              <w:rPr>
                <w:sz w:val="16"/>
                <w:szCs w:val="16"/>
                <w:lang w:eastAsia="zh-CN"/>
              </w:rPr>
            </w:pPr>
            <w:r>
              <w:rPr>
                <w:sz w:val="16"/>
                <w:szCs w:val="16"/>
                <w:lang w:eastAsia="zh-CN"/>
              </w:rPr>
              <w:t>RP-232477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75C08F0" w14:textId="2273FDEA" w:rsidR="001149BC" w:rsidRDefault="001149BC" w:rsidP="00B60B79">
            <w:pPr>
              <w:pStyle w:val="TAL"/>
              <w:rPr>
                <w:sz w:val="16"/>
                <w:szCs w:val="16"/>
              </w:rPr>
            </w:pPr>
            <w:r>
              <w:rPr>
                <w:sz w:val="16"/>
                <w:szCs w:val="16"/>
              </w:rPr>
              <w:t>0502</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0CF8A92" w14:textId="77777777" w:rsidR="001149BC" w:rsidRDefault="001149BC" w:rsidP="00B60B79">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7503E365" w14:textId="77777777" w:rsidR="001149BC" w:rsidRDefault="001149BC" w:rsidP="00B60B79">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1378A29" w14:textId="3326D58C" w:rsidR="001149BC" w:rsidRPr="004660AA" w:rsidRDefault="001149BC" w:rsidP="00B60B79">
            <w:pPr>
              <w:rPr>
                <w:rFonts w:ascii="Arial" w:hAnsi="Arial"/>
                <w:bCs/>
                <w:sz w:val="16"/>
              </w:rPr>
            </w:pPr>
            <w:r w:rsidRPr="001149BC">
              <w:rPr>
                <w:rFonts w:ascii="Arial" w:hAnsi="Arial"/>
                <w:bCs/>
                <w:sz w:val="16"/>
              </w:rPr>
              <w:t>Introduction of NR support for dedicated spectrum less than 5MHz for FR1</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ABC1319" w14:textId="77777777" w:rsidR="001149BC" w:rsidRDefault="001149BC" w:rsidP="00B60B79">
            <w:pPr>
              <w:pStyle w:val="TAL"/>
              <w:rPr>
                <w:sz w:val="16"/>
                <w:szCs w:val="16"/>
                <w:lang w:eastAsia="zh-CN"/>
              </w:rPr>
            </w:pPr>
            <w:r>
              <w:rPr>
                <w:sz w:val="16"/>
                <w:szCs w:val="16"/>
                <w:lang w:eastAsia="zh-CN"/>
              </w:rPr>
              <w:t>18.0.0</w:t>
            </w:r>
          </w:p>
        </w:tc>
      </w:tr>
      <w:tr w:rsidR="00F27FBD" w:rsidRPr="00B916EC" w14:paraId="54C61905" w14:textId="77777777" w:rsidTr="00B60B79">
        <w:tc>
          <w:tcPr>
            <w:tcW w:w="894" w:type="dxa"/>
            <w:tcBorders>
              <w:top w:val="single" w:sz="12" w:space="0" w:color="auto"/>
              <w:left w:val="single" w:sz="6" w:space="0" w:color="auto"/>
              <w:bottom w:val="single" w:sz="6" w:space="0" w:color="auto"/>
              <w:right w:val="single" w:sz="6" w:space="0" w:color="auto"/>
            </w:tcBorders>
            <w:shd w:val="solid" w:color="FFFFFF" w:fill="auto"/>
          </w:tcPr>
          <w:p w14:paraId="3EF64BFF" w14:textId="77777777" w:rsidR="00F27FBD" w:rsidRPr="00B916EC" w:rsidRDefault="00F27FBD" w:rsidP="00B60B79">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9CE3C5F" w14:textId="77777777" w:rsidR="00F27FBD" w:rsidRPr="00B916EC" w:rsidRDefault="00F27FBD" w:rsidP="00B60B7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7EECDF8" w14:textId="6CC431F5" w:rsidR="00F27FBD" w:rsidRPr="002B6B38" w:rsidRDefault="00F27FBD" w:rsidP="00B60B79">
            <w:pPr>
              <w:pStyle w:val="TAL"/>
              <w:rPr>
                <w:sz w:val="16"/>
                <w:szCs w:val="16"/>
                <w:lang w:eastAsia="zh-CN"/>
              </w:rPr>
            </w:pPr>
            <w:r>
              <w:rPr>
                <w:sz w:val="16"/>
                <w:szCs w:val="16"/>
                <w:lang w:eastAsia="zh-CN"/>
              </w:rPr>
              <w:t>RP-23247</w:t>
            </w:r>
            <w:r w:rsidR="003468A9">
              <w:rPr>
                <w:sz w:val="16"/>
                <w:szCs w:val="16"/>
                <w:lang w:eastAsia="zh-CN"/>
              </w:rPr>
              <w:t>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2F608B8C" w14:textId="09388018" w:rsidR="00F27FBD" w:rsidRDefault="00F27FBD" w:rsidP="00B60B79">
            <w:pPr>
              <w:pStyle w:val="TAL"/>
              <w:rPr>
                <w:sz w:val="16"/>
                <w:szCs w:val="16"/>
              </w:rPr>
            </w:pPr>
            <w:r>
              <w:rPr>
                <w:sz w:val="16"/>
                <w:szCs w:val="16"/>
              </w:rPr>
              <w:t>050</w:t>
            </w:r>
            <w:r w:rsidR="003468A9">
              <w:rPr>
                <w:sz w:val="16"/>
                <w:szCs w:val="16"/>
              </w:rPr>
              <w:t>3</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25D63548" w14:textId="77777777" w:rsidR="00F27FBD" w:rsidRDefault="00F27FBD" w:rsidP="00B60B79">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5C6C035" w14:textId="77777777" w:rsidR="00F27FBD" w:rsidRDefault="00F27FBD" w:rsidP="00B60B79">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54C87BCE" w14:textId="28A64F5B" w:rsidR="00F27FBD" w:rsidRPr="004660AA" w:rsidRDefault="003468A9" w:rsidP="00B60B79">
            <w:pPr>
              <w:rPr>
                <w:rFonts w:ascii="Arial" w:hAnsi="Arial"/>
                <w:bCs/>
                <w:sz w:val="16"/>
              </w:rPr>
            </w:pPr>
            <w:r w:rsidRPr="003468A9">
              <w:rPr>
                <w:rFonts w:ascii="Arial" w:hAnsi="Arial"/>
                <w:bCs/>
                <w:sz w:val="16"/>
              </w:rPr>
              <w:t>Introduction of multi-carrier enhancements for NR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A4283C6" w14:textId="77777777" w:rsidR="00F27FBD" w:rsidRDefault="00F27FBD" w:rsidP="00B60B79">
            <w:pPr>
              <w:pStyle w:val="TAL"/>
              <w:rPr>
                <w:sz w:val="16"/>
                <w:szCs w:val="16"/>
                <w:lang w:eastAsia="zh-CN"/>
              </w:rPr>
            </w:pPr>
            <w:r>
              <w:rPr>
                <w:sz w:val="16"/>
                <w:szCs w:val="16"/>
                <w:lang w:eastAsia="zh-CN"/>
              </w:rPr>
              <w:t>18.0.0</w:t>
            </w:r>
          </w:p>
        </w:tc>
      </w:tr>
      <w:tr w:rsidR="008474AB" w:rsidRPr="00B916EC" w14:paraId="260BDC49"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5C2E398E" w14:textId="77777777" w:rsidR="008474AB" w:rsidRPr="00B916EC" w:rsidRDefault="008474AB"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462F6A4" w14:textId="77777777" w:rsidR="008474AB" w:rsidRPr="00B916EC" w:rsidRDefault="008474AB"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39CEDAA" w14:textId="78979549" w:rsidR="008474AB" w:rsidRPr="002B6B38" w:rsidRDefault="008474AB" w:rsidP="00BE6E85">
            <w:pPr>
              <w:pStyle w:val="TAL"/>
              <w:rPr>
                <w:sz w:val="16"/>
                <w:szCs w:val="16"/>
                <w:lang w:eastAsia="zh-CN"/>
              </w:rPr>
            </w:pPr>
            <w:r>
              <w:rPr>
                <w:sz w:val="16"/>
                <w:szCs w:val="16"/>
                <w:lang w:eastAsia="zh-CN"/>
              </w:rPr>
              <w:t>RP-232458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6563E72" w14:textId="73EB3A13" w:rsidR="008474AB" w:rsidRDefault="008474AB" w:rsidP="00BE6E85">
            <w:pPr>
              <w:pStyle w:val="TAL"/>
              <w:rPr>
                <w:sz w:val="16"/>
                <w:szCs w:val="16"/>
              </w:rPr>
            </w:pPr>
            <w:r>
              <w:rPr>
                <w:sz w:val="16"/>
                <w:szCs w:val="16"/>
              </w:rPr>
              <w:t>0504</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5A64AEB" w14:textId="77777777" w:rsidR="008474AB" w:rsidRDefault="008474AB"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4794F95B" w14:textId="77777777" w:rsidR="008474AB" w:rsidRDefault="008474AB"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92EE5AF" w14:textId="3015EA6F" w:rsidR="008474AB" w:rsidRPr="004660AA" w:rsidRDefault="008474AB" w:rsidP="00BE6E85">
            <w:pPr>
              <w:rPr>
                <w:rFonts w:ascii="Arial" w:hAnsi="Arial"/>
                <w:bCs/>
                <w:sz w:val="16"/>
              </w:rPr>
            </w:pPr>
            <w:r w:rsidRPr="008474AB">
              <w:rPr>
                <w:rFonts w:ascii="Arial" w:hAnsi="Arial"/>
                <w:bCs/>
                <w:sz w:val="16"/>
              </w:rPr>
              <w:t>Introduction of MIMO Evolution for Downlink and Uplink</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72E4B4E" w14:textId="77777777" w:rsidR="008474AB" w:rsidRDefault="008474AB" w:rsidP="00BE6E85">
            <w:pPr>
              <w:pStyle w:val="TAL"/>
              <w:rPr>
                <w:sz w:val="16"/>
                <w:szCs w:val="16"/>
                <w:lang w:eastAsia="zh-CN"/>
              </w:rPr>
            </w:pPr>
            <w:r>
              <w:rPr>
                <w:sz w:val="16"/>
                <w:szCs w:val="16"/>
                <w:lang w:eastAsia="zh-CN"/>
              </w:rPr>
              <w:t>18.0.0</w:t>
            </w:r>
          </w:p>
        </w:tc>
      </w:tr>
      <w:tr w:rsidR="00FF09FB" w:rsidRPr="00B916EC" w14:paraId="0C5C370E"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4E8E1CA8" w14:textId="77777777" w:rsidR="00FF09FB" w:rsidRPr="00B916EC" w:rsidRDefault="00FF09FB"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3CEE3844" w14:textId="77777777" w:rsidR="00FF09FB" w:rsidRPr="00B916EC" w:rsidRDefault="00FF09FB"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9F15D60" w14:textId="59002740" w:rsidR="00FF09FB" w:rsidRPr="002B6B38" w:rsidRDefault="00FF09FB" w:rsidP="00BE6E85">
            <w:pPr>
              <w:pStyle w:val="TAL"/>
              <w:rPr>
                <w:sz w:val="16"/>
                <w:szCs w:val="16"/>
                <w:lang w:eastAsia="zh-CN"/>
              </w:rPr>
            </w:pPr>
            <w:r>
              <w:rPr>
                <w:sz w:val="16"/>
                <w:szCs w:val="16"/>
                <w:lang w:eastAsia="zh-CN"/>
              </w:rPr>
              <w:t>RP-232473</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B97E917" w14:textId="2F4603A0" w:rsidR="00FF09FB" w:rsidRDefault="00FF09FB" w:rsidP="00BE6E85">
            <w:pPr>
              <w:pStyle w:val="TAL"/>
              <w:rPr>
                <w:sz w:val="16"/>
                <w:szCs w:val="16"/>
              </w:rPr>
            </w:pPr>
            <w:r>
              <w:rPr>
                <w:sz w:val="16"/>
                <w:szCs w:val="16"/>
              </w:rPr>
              <w:t>0505</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DD6008D" w14:textId="77777777" w:rsidR="00FF09FB" w:rsidRDefault="00FF09FB"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45E02253" w14:textId="77777777" w:rsidR="00FF09FB" w:rsidRDefault="00FF09FB"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291A2CB" w14:textId="0E6A8FAF" w:rsidR="00FF09FB" w:rsidRPr="004660AA" w:rsidRDefault="00FF09FB" w:rsidP="00BE6E85">
            <w:pPr>
              <w:rPr>
                <w:rFonts w:ascii="Arial" w:hAnsi="Arial"/>
                <w:bCs/>
                <w:sz w:val="16"/>
              </w:rPr>
            </w:pPr>
            <w:r w:rsidRPr="00FF09FB">
              <w:rPr>
                <w:rFonts w:ascii="Arial" w:hAnsi="Arial"/>
                <w:bCs/>
                <w:sz w:val="16"/>
              </w:rPr>
              <w:t>Introduction of further mobility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81F1B03" w14:textId="77777777" w:rsidR="00FF09FB" w:rsidRDefault="00FF09FB" w:rsidP="00BE6E85">
            <w:pPr>
              <w:pStyle w:val="TAL"/>
              <w:rPr>
                <w:sz w:val="16"/>
                <w:szCs w:val="16"/>
                <w:lang w:eastAsia="zh-CN"/>
              </w:rPr>
            </w:pPr>
            <w:r>
              <w:rPr>
                <w:sz w:val="16"/>
                <w:szCs w:val="16"/>
                <w:lang w:eastAsia="zh-CN"/>
              </w:rPr>
              <w:t>18.0.0</w:t>
            </w:r>
          </w:p>
        </w:tc>
      </w:tr>
      <w:tr w:rsidR="00DB7D93" w:rsidRPr="00B916EC" w14:paraId="7FDC17E8"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6D20A35C" w14:textId="77777777" w:rsidR="00DB7D93" w:rsidRPr="00B916EC" w:rsidRDefault="00DB7D93"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1827FADC" w14:textId="77777777" w:rsidR="00DB7D93" w:rsidRPr="00B916EC" w:rsidRDefault="00DB7D93"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50CF75E7" w14:textId="27397EC7" w:rsidR="00DB7D93" w:rsidRPr="002B6B38" w:rsidRDefault="00DB7D93" w:rsidP="00BE6E85">
            <w:pPr>
              <w:pStyle w:val="TAL"/>
              <w:rPr>
                <w:sz w:val="16"/>
                <w:szCs w:val="16"/>
                <w:lang w:eastAsia="zh-CN"/>
              </w:rPr>
            </w:pPr>
            <w:r>
              <w:rPr>
                <w:sz w:val="16"/>
                <w:szCs w:val="16"/>
                <w:lang w:eastAsia="zh-CN"/>
              </w:rPr>
              <w:t>RP-232479</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1EB10A9" w14:textId="5D1EAD3E" w:rsidR="00DB7D93" w:rsidRDefault="00DB7D93" w:rsidP="00BE6E85">
            <w:pPr>
              <w:pStyle w:val="TAL"/>
              <w:rPr>
                <w:sz w:val="16"/>
                <w:szCs w:val="16"/>
              </w:rPr>
            </w:pPr>
            <w:r>
              <w:rPr>
                <w:sz w:val="16"/>
                <w:szCs w:val="16"/>
              </w:rPr>
              <w:t>0506</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71EAF2E4" w14:textId="77777777" w:rsidR="00DB7D93" w:rsidRDefault="00DB7D93"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5D750A50" w14:textId="77777777" w:rsidR="00DB7D93" w:rsidRDefault="00DB7D93"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6E199812" w14:textId="17F5EC5D" w:rsidR="00DB7D93" w:rsidRPr="004660AA" w:rsidRDefault="00DB7D93" w:rsidP="00BE6E85">
            <w:pPr>
              <w:rPr>
                <w:rFonts w:ascii="Arial" w:hAnsi="Arial"/>
                <w:bCs/>
                <w:sz w:val="16"/>
              </w:rPr>
            </w:pPr>
            <w:r w:rsidRPr="00DB7D93">
              <w:rPr>
                <w:rFonts w:ascii="Arial" w:hAnsi="Arial"/>
                <w:bCs/>
                <w:sz w:val="16"/>
              </w:rPr>
              <w:t>Introduction of Network Controlled Repeaters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6EBD1CA" w14:textId="77777777" w:rsidR="00DB7D93" w:rsidRDefault="00DB7D93" w:rsidP="00BE6E85">
            <w:pPr>
              <w:pStyle w:val="TAL"/>
              <w:rPr>
                <w:sz w:val="16"/>
                <w:szCs w:val="16"/>
                <w:lang w:eastAsia="zh-CN"/>
              </w:rPr>
            </w:pPr>
            <w:r>
              <w:rPr>
                <w:sz w:val="16"/>
                <w:szCs w:val="16"/>
                <w:lang w:eastAsia="zh-CN"/>
              </w:rPr>
              <w:t>18.0.0</w:t>
            </w:r>
          </w:p>
        </w:tc>
      </w:tr>
      <w:tr w:rsidR="001A0F7C" w:rsidRPr="00B916EC" w14:paraId="5DDEDF92"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23786611" w14:textId="77777777" w:rsidR="001A0F7C" w:rsidRPr="00B916EC" w:rsidRDefault="001A0F7C"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CF05FB5" w14:textId="77777777" w:rsidR="001A0F7C" w:rsidRPr="00B916EC" w:rsidRDefault="001A0F7C"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C94922D" w14:textId="037931DA" w:rsidR="001A0F7C" w:rsidRPr="002B6B38" w:rsidRDefault="001A0F7C" w:rsidP="00BE6E85">
            <w:pPr>
              <w:pStyle w:val="TAL"/>
              <w:rPr>
                <w:sz w:val="16"/>
                <w:szCs w:val="16"/>
                <w:lang w:eastAsia="zh-CN"/>
              </w:rPr>
            </w:pPr>
            <w:r>
              <w:rPr>
                <w:sz w:val="16"/>
                <w:szCs w:val="16"/>
                <w:lang w:eastAsia="zh-CN"/>
              </w:rPr>
              <w:t>RP-232474</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3AB87FA5" w14:textId="6D2713B6" w:rsidR="001A0F7C" w:rsidRDefault="001A0F7C" w:rsidP="00BE6E85">
            <w:pPr>
              <w:pStyle w:val="TAL"/>
              <w:rPr>
                <w:sz w:val="16"/>
                <w:szCs w:val="16"/>
              </w:rPr>
            </w:pPr>
            <w:r>
              <w:rPr>
                <w:sz w:val="16"/>
                <w:szCs w:val="16"/>
              </w:rPr>
              <w:t>0507</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305B8BA" w14:textId="77777777" w:rsidR="001A0F7C" w:rsidRDefault="001A0F7C"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1D8CA4F8" w14:textId="77777777" w:rsidR="001A0F7C" w:rsidRDefault="001A0F7C"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7A17910" w14:textId="37086622" w:rsidR="001A0F7C" w:rsidRPr="004660AA" w:rsidRDefault="001A0F7C" w:rsidP="00BE6E85">
            <w:pPr>
              <w:rPr>
                <w:rFonts w:ascii="Arial" w:hAnsi="Arial"/>
                <w:bCs/>
                <w:sz w:val="16"/>
              </w:rPr>
            </w:pPr>
            <w:r w:rsidRPr="001A0F7C">
              <w:rPr>
                <w:rFonts w:ascii="Arial" w:hAnsi="Arial"/>
                <w:bCs/>
                <w:sz w:val="16"/>
              </w:rPr>
              <w:t>Introduction of NR NTN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8AE32C7" w14:textId="77777777" w:rsidR="001A0F7C" w:rsidRDefault="001A0F7C" w:rsidP="00BE6E85">
            <w:pPr>
              <w:pStyle w:val="TAL"/>
              <w:rPr>
                <w:sz w:val="16"/>
                <w:szCs w:val="16"/>
                <w:lang w:eastAsia="zh-CN"/>
              </w:rPr>
            </w:pPr>
            <w:r>
              <w:rPr>
                <w:sz w:val="16"/>
                <w:szCs w:val="16"/>
                <w:lang w:eastAsia="zh-CN"/>
              </w:rPr>
              <w:t>18.0.0</w:t>
            </w:r>
          </w:p>
        </w:tc>
      </w:tr>
      <w:tr w:rsidR="001A0F7C" w:rsidRPr="00B916EC" w14:paraId="48D84B83"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47748294" w14:textId="77777777" w:rsidR="001A0F7C" w:rsidRPr="00B916EC" w:rsidRDefault="001A0F7C"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BC251CA" w14:textId="77777777" w:rsidR="001A0F7C" w:rsidRPr="00B916EC" w:rsidRDefault="001A0F7C"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8C88D0C" w14:textId="69570B22" w:rsidR="001A0F7C" w:rsidRPr="002B6B38" w:rsidRDefault="001A0F7C" w:rsidP="00BE6E85">
            <w:pPr>
              <w:pStyle w:val="TAL"/>
              <w:rPr>
                <w:sz w:val="16"/>
                <w:szCs w:val="16"/>
                <w:lang w:eastAsia="zh-CN"/>
              </w:rPr>
            </w:pPr>
            <w:r>
              <w:rPr>
                <w:sz w:val="16"/>
                <w:szCs w:val="16"/>
                <w:lang w:eastAsia="zh-CN"/>
              </w:rPr>
              <w:t>RP-232480</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0D7D6F5" w14:textId="513139B3" w:rsidR="001A0F7C" w:rsidRDefault="001A0F7C" w:rsidP="00BE6E85">
            <w:pPr>
              <w:pStyle w:val="TAL"/>
              <w:rPr>
                <w:sz w:val="16"/>
                <w:szCs w:val="16"/>
              </w:rPr>
            </w:pPr>
            <w:r>
              <w:rPr>
                <w:sz w:val="16"/>
                <w:szCs w:val="16"/>
              </w:rPr>
              <w:t>0508</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035E476E" w14:textId="77777777" w:rsidR="001A0F7C" w:rsidRDefault="001A0F7C"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52E6F2F1" w14:textId="77777777" w:rsidR="001A0F7C" w:rsidRDefault="001A0F7C"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0102F94C" w14:textId="6B5C1F77" w:rsidR="001A0F7C" w:rsidRPr="004660AA" w:rsidRDefault="001A0F7C" w:rsidP="00BE6E85">
            <w:pPr>
              <w:rPr>
                <w:rFonts w:ascii="Arial" w:hAnsi="Arial"/>
                <w:bCs/>
                <w:sz w:val="16"/>
              </w:rPr>
            </w:pPr>
            <w:r w:rsidRPr="001A0F7C">
              <w:rPr>
                <w:rFonts w:ascii="Arial" w:hAnsi="Arial"/>
                <w:bCs/>
                <w:sz w:val="16"/>
              </w:rPr>
              <w:t>Introduction of expanded and improved NR positioning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A2281BE" w14:textId="77777777" w:rsidR="001A0F7C" w:rsidRDefault="001A0F7C" w:rsidP="00BE6E85">
            <w:pPr>
              <w:pStyle w:val="TAL"/>
              <w:rPr>
                <w:sz w:val="16"/>
                <w:szCs w:val="16"/>
                <w:lang w:eastAsia="zh-CN"/>
              </w:rPr>
            </w:pPr>
            <w:r>
              <w:rPr>
                <w:sz w:val="16"/>
                <w:szCs w:val="16"/>
                <w:lang w:eastAsia="zh-CN"/>
              </w:rPr>
              <w:t>18.0.0</w:t>
            </w:r>
          </w:p>
        </w:tc>
      </w:tr>
      <w:tr w:rsidR="009E0964" w:rsidRPr="00B916EC" w14:paraId="279802EF"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0575992C" w14:textId="77777777" w:rsidR="009E0964" w:rsidRPr="00B916EC" w:rsidRDefault="009E0964"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B81DDB1" w14:textId="77777777" w:rsidR="009E0964" w:rsidRPr="00B916EC" w:rsidRDefault="009E0964"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0228554" w14:textId="7414847E" w:rsidR="009E0964" w:rsidRPr="002B6B38" w:rsidRDefault="009E0964" w:rsidP="00BE6E85">
            <w:pPr>
              <w:pStyle w:val="TAL"/>
              <w:rPr>
                <w:sz w:val="16"/>
                <w:szCs w:val="16"/>
                <w:lang w:eastAsia="zh-CN"/>
              </w:rPr>
            </w:pPr>
            <w:r>
              <w:rPr>
                <w:sz w:val="16"/>
                <w:szCs w:val="16"/>
                <w:lang w:eastAsia="zh-CN"/>
              </w:rPr>
              <w:t>RP-232469</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7619992" w14:textId="1507C80E" w:rsidR="009E0964" w:rsidRDefault="009E0964" w:rsidP="00BE6E85">
            <w:pPr>
              <w:pStyle w:val="TAL"/>
              <w:rPr>
                <w:sz w:val="16"/>
                <w:szCs w:val="16"/>
              </w:rPr>
            </w:pPr>
            <w:r>
              <w:rPr>
                <w:sz w:val="16"/>
                <w:szCs w:val="16"/>
              </w:rPr>
              <w:t>0509</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164D3668" w14:textId="77777777" w:rsidR="009E0964" w:rsidRDefault="009E0964"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B2CE862" w14:textId="77777777" w:rsidR="009E0964" w:rsidRDefault="009E0964"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74DBBEB5" w14:textId="4675FF51" w:rsidR="009E0964" w:rsidRPr="004660AA" w:rsidRDefault="009E0964" w:rsidP="00BE6E85">
            <w:pPr>
              <w:rPr>
                <w:rFonts w:ascii="Arial" w:hAnsi="Arial"/>
                <w:bCs/>
                <w:sz w:val="16"/>
              </w:rPr>
            </w:pPr>
            <w:r w:rsidRPr="009E0964">
              <w:rPr>
                <w:rFonts w:ascii="Arial" w:hAnsi="Arial"/>
                <w:bCs/>
                <w:sz w:val="16"/>
              </w:rPr>
              <w:t>Introduction of NR sidelink evolution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300E0E" w14:textId="77777777" w:rsidR="009E0964" w:rsidRDefault="009E0964" w:rsidP="00BE6E85">
            <w:pPr>
              <w:pStyle w:val="TAL"/>
              <w:rPr>
                <w:sz w:val="16"/>
                <w:szCs w:val="16"/>
                <w:lang w:eastAsia="zh-CN"/>
              </w:rPr>
            </w:pPr>
            <w:r>
              <w:rPr>
                <w:sz w:val="16"/>
                <w:szCs w:val="16"/>
                <w:lang w:eastAsia="zh-CN"/>
              </w:rPr>
              <w:t>18.0.0</w:t>
            </w:r>
          </w:p>
        </w:tc>
      </w:tr>
      <w:tr w:rsidR="00377128" w:rsidRPr="00B916EC" w14:paraId="2D079E57"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346EBBEB" w14:textId="77777777" w:rsidR="00377128" w:rsidRPr="00B916EC" w:rsidRDefault="00377128"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172BF7D2" w14:textId="77777777" w:rsidR="00377128" w:rsidRPr="00B916EC" w:rsidRDefault="00377128"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CCEF7C7" w14:textId="46D85DD1" w:rsidR="00377128" w:rsidRPr="002B6B38" w:rsidRDefault="00377128" w:rsidP="00BE6E85">
            <w:pPr>
              <w:pStyle w:val="TAL"/>
              <w:rPr>
                <w:sz w:val="16"/>
                <w:szCs w:val="16"/>
                <w:lang w:eastAsia="zh-CN"/>
              </w:rPr>
            </w:pPr>
            <w:r>
              <w:rPr>
                <w:sz w:val="16"/>
                <w:szCs w:val="16"/>
                <w:lang w:eastAsia="zh-CN"/>
              </w:rPr>
              <w:t>RP-232483</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7B044184" w14:textId="1EE4580F" w:rsidR="00377128" w:rsidRDefault="00377128" w:rsidP="00BE6E85">
            <w:pPr>
              <w:pStyle w:val="TAL"/>
              <w:rPr>
                <w:sz w:val="16"/>
                <w:szCs w:val="16"/>
              </w:rPr>
            </w:pPr>
            <w:r>
              <w:rPr>
                <w:sz w:val="16"/>
                <w:szCs w:val="16"/>
              </w:rPr>
              <w:t>0510</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D5255F1" w14:textId="77777777" w:rsidR="00377128" w:rsidRDefault="00377128"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0AB7FB76" w14:textId="77777777" w:rsidR="00377128" w:rsidRDefault="00377128"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F36898D" w14:textId="5129E76A" w:rsidR="00377128" w:rsidRPr="004660AA" w:rsidRDefault="00377128" w:rsidP="00BE6E85">
            <w:pPr>
              <w:rPr>
                <w:rFonts w:ascii="Arial" w:hAnsi="Arial"/>
                <w:bCs/>
                <w:sz w:val="16"/>
              </w:rPr>
            </w:pPr>
            <w:r w:rsidRPr="00377128">
              <w:rPr>
                <w:rFonts w:ascii="Arial" w:hAnsi="Arial"/>
                <w:bCs/>
                <w:sz w:val="16"/>
              </w:rPr>
              <w:t>Introduction of BWP operation without restriction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A47BC16" w14:textId="77777777" w:rsidR="00377128" w:rsidRDefault="00377128" w:rsidP="00BE6E85">
            <w:pPr>
              <w:pStyle w:val="TAL"/>
              <w:rPr>
                <w:sz w:val="16"/>
                <w:szCs w:val="16"/>
                <w:lang w:eastAsia="zh-CN"/>
              </w:rPr>
            </w:pPr>
            <w:r>
              <w:rPr>
                <w:sz w:val="16"/>
                <w:szCs w:val="16"/>
                <w:lang w:eastAsia="zh-CN"/>
              </w:rPr>
              <w:t>18.0.0</w:t>
            </w:r>
          </w:p>
        </w:tc>
      </w:tr>
      <w:tr w:rsidR="00376B88" w:rsidRPr="00B916EC" w14:paraId="467F6EE2"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2B8A783A" w14:textId="77777777" w:rsidR="00376B88" w:rsidRPr="00B916EC" w:rsidRDefault="00376B88"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A3313D8" w14:textId="77777777" w:rsidR="00376B88" w:rsidRPr="00B916EC" w:rsidRDefault="00376B88"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48D5050" w14:textId="5BA46734" w:rsidR="00376B88" w:rsidRPr="002B6B38" w:rsidRDefault="00376B88" w:rsidP="00BE6E85">
            <w:pPr>
              <w:pStyle w:val="TAL"/>
              <w:rPr>
                <w:sz w:val="16"/>
                <w:szCs w:val="16"/>
                <w:lang w:eastAsia="zh-CN"/>
              </w:rPr>
            </w:pPr>
            <w:r>
              <w:rPr>
                <w:sz w:val="16"/>
                <w:szCs w:val="16"/>
                <w:lang w:eastAsia="zh-CN"/>
              </w:rPr>
              <w:t>RP-232472</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C4ED6DF" w14:textId="025F6D6A" w:rsidR="00376B88" w:rsidRDefault="00376B88" w:rsidP="00BE6E85">
            <w:pPr>
              <w:pStyle w:val="TAL"/>
              <w:rPr>
                <w:sz w:val="16"/>
                <w:szCs w:val="16"/>
              </w:rPr>
            </w:pPr>
            <w:r>
              <w:rPr>
                <w:sz w:val="16"/>
                <w:szCs w:val="16"/>
              </w:rPr>
              <w:t>0513</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795D944" w14:textId="77777777" w:rsidR="00376B88" w:rsidRDefault="00376B88"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5ABCDEA4" w14:textId="77777777" w:rsidR="00376B88" w:rsidRDefault="00376B88"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1AB62AB9" w14:textId="6977BE1B" w:rsidR="00376B88" w:rsidRPr="004660AA" w:rsidRDefault="00376B88" w:rsidP="00BE6E85">
            <w:pPr>
              <w:rPr>
                <w:rFonts w:ascii="Arial" w:hAnsi="Arial"/>
                <w:bCs/>
                <w:sz w:val="16"/>
              </w:rPr>
            </w:pPr>
            <w:r w:rsidRPr="00376B88">
              <w:rPr>
                <w:rFonts w:ascii="Arial" w:hAnsi="Arial"/>
                <w:bCs/>
                <w:sz w:val="16"/>
              </w:rPr>
              <w:t>Introduction of further NR coverage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991B952" w14:textId="77777777" w:rsidR="00376B88" w:rsidRDefault="00376B88" w:rsidP="00BE6E85">
            <w:pPr>
              <w:pStyle w:val="TAL"/>
              <w:rPr>
                <w:sz w:val="16"/>
                <w:szCs w:val="16"/>
                <w:lang w:eastAsia="zh-CN"/>
              </w:rPr>
            </w:pPr>
            <w:r>
              <w:rPr>
                <w:sz w:val="16"/>
                <w:szCs w:val="16"/>
                <w:lang w:eastAsia="zh-CN"/>
              </w:rPr>
              <w:t>18.0.0</w:t>
            </w:r>
          </w:p>
        </w:tc>
      </w:tr>
      <w:tr w:rsidR="00697EFD" w:rsidRPr="00B916EC" w14:paraId="03E79E32"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35A7BA84" w14:textId="77777777" w:rsidR="00697EFD" w:rsidRPr="00B916EC" w:rsidRDefault="00697EFD"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EAB2DB8" w14:textId="77777777" w:rsidR="00697EFD" w:rsidRPr="00B916EC" w:rsidRDefault="00697EFD"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805EEE6" w14:textId="1218159C" w:rsidR="00697EFD" w:rsidRPr="002B6B38" w:rsidRDefault="00697EFD" w:rsidP="00BE6E85">
            <w:pPr>
              <w:pStyle w:val="TAL"/>
              <w:rPr>
                <w:sz w:val="16"/>
                <w:szCs w:val="16"/>
                <w:lang w:eastAsia="zh-CN"/>
              </w:rPr>
            </w:pPr>
            <w:r>
              <w:rPr>
                <w:sz w:val="16"/>
                <w:szCs w:val="16"/>
                <w:lang w:eastAsia="zh-CN"/>
              </w:rPr>
              <w:t>RP-232481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66AA9531" w14:textId="3CB0F7E2" w:rsidR="00697EFD" w:rsidRDefault="00697EFD" w:rsidP="00BE6E85">
            <w:pPr>
              <w:pStyle w:val="TAL"/>
              <w:rPr>
                <w:sz w:val="16"/>
                <w:szCs w:val="16"/>
              </w:rPr>
            </w:pPr>
            <w:r>
              <w:rPr>
                <w:sz w:val="16"/>
                <w:szCs w:val="16"/>
              </w:rPr>
              <w:t>0514</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92A5603" w14:textId="77777777" w:rsidR="00697EFD" w:rsidRDefault="00697EFD"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832896F" w14:textId="77777777" w:rsidR="00697EFD" w:rsidRDefault="00697EFD"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5CF20B8" w14:textId="21B27794" w:rsidR="00697EFD" w:rsidRPr="004660AA" w:rsidRDefault="00697EFD" w:rsidP="00BE6E85">
            <w:pPr>
              <w:rPr>
                <w:rFonts w:ascii="Arial" w:hAnsi="Arial"/>
                <w:bCs/>
                <w:sz w:val="16"/>
              </w:rPr>
            </w:pPr>
            <w:r w:rsidRPr="00697EFD">
              <w:rPr>
                <w:rFonts w:ascii="Arial" w:hAnsi="Arial"/>
                <w:bCs/>
                <w:sz w:val="16"/>
              </w:rPr>
              <w:t>Introduction of network energy savings for NR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62711ED" w14:textId="77777777" w:rsidR="00697EFD" w:rsidRDefault="00697EFD" w:rsidP="00BE6E85">
            <w:pPr>
              <w:pStyle w:val="TAL"/>
              <w:rPr>
                <w:sz w:val="16"/>
                <w:szCs w:val="16"/>
                <w:lang w:eastAsia="zh-CN"/>
              </w:rPr>
            </w:pPr>
            <w:r>
              <w:rPr>
                <w:sz w:val="16"/>
                <w:szCs w:val="16"/>
                <w:lang w:eastAsia="zh-CN"/>
              </w:rPr>
              <w:t>18.0.0</w:t>
            </w:r>
          </w:p>
        </w:tc>
      </w:tr>
      <w:tr w:rsidR="005366F8" w:rsidRPr="00B916EC" w14:paraId="079079D4"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70B5097F" w14:textId="77777777" w:rsidR="005366F8" w:rsidRPr="00B916EC" w:rsidRDefault="005366F8"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C3A3117" w14:textId="77777777" w:rsidR="005366F8" w:rsidRPr="00B916EC" w:rsidRDefault="005366F8"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F7A2530" w14:textId="479DC6F4" w:rsidR="005366F8" w:rsidRPr="002B6B38" w:rsidRDefault="005366F8" w:rsidP="00BE6E85">
            <w:pPr>
              <w:pStyle w:val="TAL"/>
              <w:rPr>
                <w:sz w:val="16"/>
                <w:szCs w:val="16"/>
                <w:lang w:eastAsia="zh-CN"/>
              </w:rPr>
            </w:pPr>
            <w:r>
              <w:rPr>
                <w:sz w:val="16"/>
                <w:szCs w:val="16"/>
                <w:lang w:eastAsia="zh-CN"/>
              </w:rPr>
              <w:t>RP-232482</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BF15038" w14:textId="4E05FA99" w:rsidR="005366F8" w:rsidRDefault="005366F8" w:rsidP="00BE6E85">
            <w:pPr>
              <w:pStyle w:val="TAL"/>
              <w:rPr>
                <w:sz w:val="16"/>
                <w:szCs w:val="16"/>
              </w:rPr>
            </w:pPr>
            <w:r>
              <w:rPr>
                <w:sz w:val="16"/>
                <w:szCs w:val="16"/>
              </w:rPr>
              <w:t>0515</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39F4D82" w14:textId="77777777" w:rsidR="005366F8" w:rsidRDefault="005366F8"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16D53EA" w14:textId="77777777" w:rsidR="005366F8" w:rsidRDefault="005366F8"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7A38E9C2" w14:textId="42DE74DA" w:rsidR="005366F8" w:rsidRPr="004660AA" w:rsidRDefault="005366F8" w:rsidP="00BE6E85">
            <w:pPr>
              <w:rPr>
                <w:rFonts w:ascii="Arial" w:hAnsi="Arial"/>
                <w:bCs/>
                <w:sz w:val="16"/>
              </w:rPr>
            </w:pPr>
            <w:r w:rsidRPr="005366F8">
              <w:rPr>
                <w:rFonts w:ascii="Arial" w:hAnsi="Arial"/>
                <w:bCs/>
                <w:sz w:val="16"/>
              </w:rPr>
              <w:t>Introduction of XR Enhancements for NR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46CA8B1" w14:textId="77777777" w:rsidR="005366F8" w:rsidRDefault="005366F8" w:rsidP="00BE6E85">
            <w:pPr>
              <w:pStyle w:val="TAL"/>
              <w:rPr>
                <w:sz w:val="16"/>
                <w:szCs w:val="16"/>
                <w:lang w:eastAsia="zh-CN"/>
              </w:rPr>
            </w:pPr>
            <w:r>
              <w:rPr>
                <w:sz w:val="16"/>
                <w:szCs w:val="16"/>
                <w:lang w:eastAsia="zh-CN"/>
              </w:rPr>
              <w:t>18.0.0</w:t>
            </w:r>
          </w:p>
        </w:tc>
      </w:tr>
      <w:tr w:rsidR="00665009" w:rsidRPr="00B916EC" w14:paraId="123A5CCB"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66C420A3" w14:textId="0608C39C" w:rsidR="00665009" w:rsidRPr="00B916EC" w:rsidRDefault="00665009"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D24F478" w14:textId="365EE305" w:rsidR="00665009" w:rsidRPr="00B916EC" w:rsidRDefault="00665009"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5DC35E9B" w14:textId="5775A69F" w:rsidR="00665009" w:rsidRPr="002B6B38" w:rsidRDefault="00665009" w:rsidP="00F37B17">
            <w:pPr>
              <w:pStyle w:val="TAL"/>
              <w:rPr>
                <w:sz w:val="16"/>
                <w:szCs w:val="16"/>
                <w:lang w:eastAsia="zh-CN"/>
              </w:rPr>
            </w:pPr>
            <w:r>
              <w:rPr>
                <w:sz w:val="16"/>
                <w:szCs w:val="16"/>
                <w:lang w:eastAsia="zh-CN"/>
              </w:rPr>
              <w:t>RP-233698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2B11574C" w14:textId="7C335D3A" w:rsidR="00665009" w:rsidRDefault="00665009" w:rsidP="00F37B17">
            <w:pPr>
              <w:pStyle w:val="TAL"/>
              <w:rPr>
                <w:sz w:val="16"/>
                <w:szCs w:val="16"/>
              </w:rPr>
            </w:pPr>
            <w:r>
              <w:rPr>
                <w:sz w:val="16"/>
                <w:szCs w:val="16"/>
              </w:rPr>
              <w:t>0518</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34EC32B" w14:textId="77777777" w:rsidR="00665009" w:rsidRDefault="00665009"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0FA22A2E" w14:textId="3CA4F2A5" w:rsidR="00665009" w:rsidRDefault="00665009"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5B38ED38" w14:textId="7A8FBB8E" w:rsidR="00665009" w:rsidRPr="004660AA" w:rsidRDefault="00665009" w:rsidP="00F37B17">
            <w:pPr>
              <w:rPr>
                <w:rFonts w:ascii="Arial" w:hAnsi="Arial"/>
                <w:bCs/>
                <w:sz w:val="16"/>
              </w:rPr>
            </w:pPr>
            <w:r w:rsidRPr="00665009">
              <w:rPr>
                <w:rFonts w:ascii="Arial" w:hAnsi="Arial"/>
                <w:bCs/>
                <w:sz w:val="16"/>
              </w:rPr>
              <w:t>Correction on minimum time gap for DCI format 2_6</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1F15443" w14:textId="6F42F674" w:rsidR="00665009" w:rsidRDefault="00665009" w:rsidP="00F37B17">
            <w:pPr>
              <w:pStyle w:val="TAL"/>
              <w:rPr>
                <w:sz w:val="16"/>
                <w:szCs w:val="16"/>
                <w:lang w:eastAsia="zh-CN"/>
              </w:rPr>
            </w:pPr>
            <w:r>
              <w:rPr>
                <w:sz w:val="16"/>
                <w:szCs w:val="16"/>
                <w:lang w:eastAsia="zh-CN"/>
              </w:rPr>
              <w:t>18.1.0</w:t>
            </w:r>
          </w:p>
        </w:tc>
      </w:tr>
      <w:tr w:rsidR="00665009" w:rsidRPr="00B916EC" w14:paraId="7F52C128"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2E0B0333" w14:textId="77777777" w:rsidR="00665009" w:rsidRPr="00B916EC" w:rsidRDefault="00665009"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7868BD9" w14:textId="77777777" w:rsidR="00665009" w:rsidRPr="00B916EC" w:rsidRDefault="00665009"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7FAFF93E" w14:textId="51EF19BB" w:rsidR="00665009" w:rsidRPr="002B6B38" w:rsidRDefault="00665009" w:rsidP="00F37B17">
            <w:pPr>
              <w:pStyle w:val="TAL"/>
              <w:rPr>
                <w:sz w:val="16"/>
                <w:szCs w:val="16"/>
                <w:lang w:eastAsia="zh-CN"/>
              </w:rPr>
            </w:pPr>
            <w:r>
              <w:rPr>
                <w:sz w:val="16"/>
                <w:szCs w:val="16"/>
                <w:lang w:eastAsia="zh-CN"/>
              </w:rPr>
              <w:t>RP-233702</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CF9B1A4" w14:textId="7E155437" w:rsidR="00665009" w:rsidRDefault="00665009" w:rsidP="00F37B17">
            <w:pPr>
              <w:pStyle w:val="TAL"/>
              <w:rPr>
                <w:sz w:val="16"/>
                <w:szCs w:val="16"/>
              </w:rPr>
            </w:pPr>
            <w:r>
              <w:rPr>
                <w:sz w:val="16"/>
                <w:szCs w:val="16"/>
              </w:rPr>
              <w:t>0520</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220ACA2" w14:textId="77777777" w:rsidR="00665009" w:rsidRDefault="00665009"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A8B8457" w14:textId="77777777" w:rsidR="00665009" w:rsidRDefault="00665009"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560CE01" w14:textId="16CEF1DB" w:rsidR="00665009" w:rsidRPr="004660AA" w:rsidRDefault="00665009" w:rsidP="00F37B17">
            <w:pPr>
              <w:rPr>
                <w:rFonts w:ascii="Arial" w:hAnsi="Arial"/>
                <w:bCs/>
                <w:sz w:val="16"/>
              </w:rPr>
            </w:pPr>
            <w:r w:rsidRPr="00665009">
              <w:rPr>
                <w:rFonts w:ascii="Arial" w:hAnsi="Arial"/>
                <w:bCs/>
                <w:sz w:val="16"/>
              </w:rPr>
              <w:t>Correction on Type1A search space for SDT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CBD262" w14:textId="77777777" w:rsidR="00665009" w:rsidRDefault="00665009" w:rsidP="00F37B17">
            <w:pPr>
              <w:pStyle w:val="TAL"/>
              <w:rPr>
                <w:sz w:val="16"/>
                <w:szCs w:val="16"/>
                <w:lang w:eastAsia="zh-CN"/>
              </w:rPr>
            </w:pPr>
            <w:r>
              <w:rPr>
                <w:sz w:val="16"/>
                <w:szCs w:val="16"/>
                <w:lang w:eastAsia="zh-CN"/>
              </w:rPr>
              <w:t>18.1.0</w:t>
            </w:r>
          </w:p>
        </w:tc>
      </w:tr>
      <w:tr w:rsidR="00DD134C" w:rsidRPr="00B916EC" w14:paraId="6DAEB848"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51FDBE72" w14:textId="77777777" w:rsidR="00DD134C" w:rsidRPr="00B916EC" w:rsidRDefault="00DD134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E800F08" w14:textId="77777777" w:rsidR="00DD134C" w:rsidRPr="00B916EC" w:rsidRDefault="00DD134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61CD63CC" w14:textId="77777777" w:rsidR="00DD134C" w:rsidRPr="002B6B38" w:rsidRDefault="00DD134C" w:rsidP="00F37B17">
            <w:pPr>
              <w:pStyle w:val="TAL"/>
              <w:rPr>
                <w:sz w:val="16"/>
                <w:szCs w:val="16"/>
                <w:lang w:eastAsia="zh-CN"/>
              </w:rPr>
            </w:pPr>
            <w:r>
              <w:rPr>
                <w:sz w:val="16"/>
                <w:szCs w:val="16"/>
                <w:lang w:eastAsia="zh-CN"/>
              </w:rPr>
              <w:t>RP-233698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F7A644D" w14:textId="0409C3C9" w:rsidR="00DD134C" w:rsidRDefault="00DD134C" w:rsidP="00F37B17">
            <w:pPr>
              <w:pStyle w:val="TAL"/>
              <w:rPr>
                <w:sz w:val="16"/>
                <w:szCs w:val="16"/>
              </w:rPr>
            </w:pPr>
            <w:r>
              <w:rPr>
                <w:sz w:val="16"/>
                <w:szCs w:val="16"/>
              </w:rPr>
              <w:t>0522</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566939F" w14:textId="75AD2773" w:rsidR="00DD134C" w:rsidRDefault="00DD134C" w:rsidP="00F37B17">
            <w:pPr>
              <w:pStyle w:val="TAL"/>
              <w:jc w:val="center"/>
              <w:rPr>
                <w:sz w:val="16"/>
                <w:szCs w:val="16"/>
              </w:rPr>
            </w:pPr>
            <w:r>
              <w:rPr>
                <w:sz w:val="16"/>
                <w:szCs w:val="16"/>
              </w:rPr>
              <w:t>1</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B3A16B3" w14:textId="77777777" w:rsidR="00DD134C" w:rsidRDefault="00DD134C"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E85A5FF" w14:textId="505E63C4" w:rsidR="00DD134C" w:rsidRPr="004660AA" w:rsidRDefault="00DD134C" w:rsidP="00F37B17">
            <w:pPr>
              <w:rPr>
                <w:rFonts w:ascii="Arial" w:hAnsi="Arial"/>
                <w:bCs/>
                <w:sz w:val="16"/>
              </w:rPr>
            </w:pPr>
            <w:r w:rsidRPr="00DD134C">
              <w:rPr>
                <w:rFonts w:ascii="Arial" w:hAnsi="Arial"/>
                <w:bCs/>
                <w:sz w:val="16"/>
              </w:rPr>
              <w:t>Correction on Type-2 HARQ-ACK codebook for multi-slot scheduling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83E00BA" w14:textId="77777777" w:rsidR="00DD134C" w:rsidRDefault="00DD134C" w:rsidP="00F37B17">
            <w:pPr>
              <w:pStyle w:val="TAL"/>
              <w:rPr>
                <w:sz w:val="16"/>
                <w:szCs w:val="16"/>
                <w:lang w:eastAsia="zh-CN"/>
              </w:rPr>
            </w:pPr>
            <w:r>
              <w:rPr>
                <w:sz w:val="16"/>
                <w:szCs w:val="16"/>
                <w:lang w:eastAsia="zh-CN"/>
              </w:rPr>
              <w:t>18.1.0</w:t>
            </w:r>
          </w:p>
        </w:tc>
      </w:tr>
      <w:tr w:rsidR="00DD134C" w:rsidRPr="00B916EC" w14:paraId="146B39C7"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4A9C1EA8" w14:textId="77777777" w:rsidR="00DD134C" w:rsidRPr="00B916EC" w:rsidRDefault="00DD134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250F0D7" w14:textId="77777777" w:rsidR="00DD134C" w:rsidRPr="00B916EC" w:rsidRDefault="00DD134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563451D4" w14:textId="77777777" w:rsidR="00DD134C" w:rsidRPr="002B6B38" w:rsidRDefault="00DD134C" w:rsidP="00F37B17">
            <w:pPr>
              <w:pStyle w:val="TAL"/>
              <w:rPr>
                <w:sz w:val="16"/>
                <w:szCs w:val="16"/>
                <w:lang w:eastAsia="zh-CN"/>
              </w:rPr>
            </w:pPr>
            <w:r>
              <w:rPr>
                <w:sz w:val="16"/>
                <w:szCs w:val="16"/>
                <w:lang w:eastAsia="zh-CN"/>
              </w:rPr>
              <w:t>RP-233698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3034172C" w14:textId="6B7ED921" w:rsidR="00DD134C" w:rsidRDefault="00DD134C" w:rsidP="00F37B17">
            <w:pPr>
              <w:pStyle w:val="TAL"/>
              <w:rPr>
                <w:sz w:val="16"/>
                <w:szCs w:val="16"/>
              </w:rPr>
            </w:pPr>
            <w:r>
              <w:rPr>
                <w:sz w:val="16"/>
                <w:szCs w:val="16"/>
              </w:rPr>
              <w:t>0524</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969AEB3" w14:textId="1F615474" w:rsidR="00DD134C" w:rsidRDefault="00DD134C"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46600050" w14:textId="77777777" w:rsidR="00DD134C" w:rsidRDefault="00DD134C"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6BF8DD7E" w14:textId="5B008854" w:rsidR="00DD134C" w:rsidRPr="004660AA" w:rsidRDefault="00DD134C" w:rsidP="00F37B17">
            <w:pPr>
              <w:rPr>
                <w:rFonts w:ascii="Arial" w:hAnsi="Arial"/>
                <w:bCs/>
                <w:sz w:val="16"/>
              </w:rPr>
            </w:pPr>
            <w:r w:rsidRPr="00DD134C">
              <w:rPr>
                <w:rFonts w:ascii="Arial" w:hAnsi="Arial"/>
                <w:bCs/>
                <w:sz w:val="16"/>
              </w:rPr>
              <w:t>Correction on PUCCH power determination for Type-2 HARQ-ACK codebook</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5562236" w14:textId="77777777" w:rsidR="00DD134C" w:rsidRDefault="00DD134C" w:rsidP="00F37B17">
            <w:pPr>
              <w:pStyle w:val="TAL"/>
              <w:rPr>
                <w:sz w:val="16"/>
                <w:szCs w:val="16"/>
                <w:lang w:eastAsia="zh-CN"/>
              </w:rPr>
            </w:pPr>
            <w:r>
              <w:rPr>
                <w:sz w:val="16"/>
                <w:szCs w:val="16"/>
                <w:lang w:eastAsia="zh-CN"/>
              </w:rPr>
              <w:t>18.1.0</w:t>
            </w:r>
          </w:p>
        </w:tc>
      </w:tr>
      <w:tr w:rsidR="009D5DFC" w:rsidRPr="00B916EC" w14:paraId="002B5B6A"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76BDB6B3" w14:textId="77777777" w:rsidR="009D5DFC" w:rsidRPr="00B916EC" w:rsidRDefault="009D5DF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716DAE6" w14:textId="77777777" w:rsidR="009D5DFC" w:rsidRPr="00B916EC" w:rsidRDefault="009D5DF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72D89CB7" w14:textId="6DFE376C" w:rsidR="009D5DFC" w:rsidRPr="002B6B38" w:rsidRDefault="009D5DFC" w:rsidP="00F37B17">
            <w:pPr>
              <w:pStyle w:val="TAL"/>
              <w:rPr>
                <w:sz w:val="16"/>
                <w:szCs w:val="16"/>
                <w:lang w:eastAsia="zh-CN"/>
              </w:rPr>
            </w:pPr>
            <w:r>
              <w:rPr>
                <w:sz w:val="16"/>
                <w:szCs w:val="16"/>
                <w:lang w:eastAsia="zh-CN"/>
              </w:rPr>
              <w:t>RP-233701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7B011FA6" w14:textId="27302C83" w:rsidR="009D5DFC" w:rsidRDefault="009D5DFC" w:rsidP="00F37B17">
            <w:pPr>
              <w:pStyle w:val="TAL"/>
              <w:rPr>
                <w:sz w:val="16"/>
                <w:szCs w:val="16"/>
              </w:rPr>
            </w:pPr>
            <w:r>
              <w:rPr>
                <w:sz w:val="16"/>
                <w:szCs w:val="16"/>
              </w:rPr>
              <w:t>0526</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75281737" w14:textId="77777777" w:rsidR="009D5DFC" w:rsidRDefault="009D5DFC"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1E0F992F" w14:textId="77777777" w:rsidR="009D5DFC" w:rsidRDefault="009D5DFC"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577471D2" w14:textId="772D85FE" w:rsidR="009D5DFC" w:rsidRPr="004660AA" w:rsidRDefault="009D5DFC" w:rsidP="00F37B17">
            <w:pPr>
              <w:rPr>
                <w:rFonts w:ascii="Arial" w:hAnsi="Arial"/>
                <w:bCs/>
                <w:sz w:val="16"/>
              </w:rPr>
            </w:pPr>
            <w:r w:rsidRPr="009D5DFC">
              <w:rPr>
                <w:rFonts w:ascii="Arial" w:hAnsi="Arial"/>
                <w:bCs/>
                <w:sz w:val="16"/>
              </w:rPr>
              <w:t>CR on Type-2 HARQ-ACK codebook on PUSCH</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93F65A6" w14:textId="77777777" w:rsidR="009D5DFC" w:rsidRDefault="009D5DFC" w:rsidP="00F37B17">
            <w:pPr>
              <w:pStyle w:val="TAL"/>
              <w:rPr>
                <w:sz w:val="16"/>
                <w:szCs w:val="16"/>
                <w:lang w:eastAsia="zh-CN"/>
              </w:rPr>
            </w:pPr>
            <w:r>
              <w:rPr>
                <w:sz w:val="16"/>
                <w:szCs w:val="16"/>
                <w:lang w:eastAsia="zh-CN"/>
              </w:rPr>
              <w:t>18.1.0</w:t>
            </w:r>
          </w:p>
        </w:tc>
      </w:tr>
      <w:tr w:rsidR="009D5DFC" w:rsidRPr="00B916EC" w14:paraId="7EE48B36"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071E3280" w14:textId="77777777" w:rsidR="009D5DFC" w:rsidRPr="00B916EC" w:rsidRDefault="009D5DF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2C83FA25" w14:textId="77777777" w:rsidR="009D5DFC" w:rsidRPr="00B916EC" w:rsidRDefault="009D5DF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5E202645" w14:textId="77777777" w:rsidR="009D5DFC" w:rsidRPr="002B6B38" w:rsidRDefault="009D5DFC" w:rsidP="00F37B17">
            <w:pPr>
              <w:pStyle w:val="TAL"/>
              <w:rPr>
                <w:sz w:val="16"/>
                <w:szCs w:val="16"/>
                <w:lang w:eastAsia="zh-CN"/>
              </w:rPr>
            </w:pPr>
            <w:r>
              <w:rPr>
                <w:sz w:val="16"/>
                <w:szCs w:val="16"/>
                <w:lang w:eastAsia="zh-CN"/>
              </w:rPr>
              <w:t>RP-233701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2691430" w14:textId="5F9316B4" w:rsidR="009D5DFC" w:rsidRDefault="009D5DFC" w:rsidP="00F37B17">
            <w:pPr>
              <w:pStyle w:val="TAL"/>
              <w:rPr>
                <w:sz w:val="16"/>
                <w:szCs w:val="16"/>
              </w:rPr>
            </w:pPr>
            <w:r>
              <w:rPr>
                <w:sz w:val="16"/>
                <w:szCs w:val="16"/>
              </w:rPr>
              <w:t>0528</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4383739" w14:textId="77777777" w:rsidR="009D5DFC" w:rsidRDefault="009D5DFC"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5BAB71FA" w14:textId="77777777" w:rsidR="009D5DFC" w:rsidRDefault="009D5DFC"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5B406FB7" w14:textId="132A48AD" w:rsidR="009D5DFC" w:rsidRPr="004660AA" w:rsidRDefault="009D5DFC" w:rsidP="00F37B17">
            <w:pPr>
              <w:rPr>
                <w:rFonts w:ascii="Arial" w:hAnsi="Arial"/>
                <w:bCs/>
                <w:sz w:val="16"/>
              </w:rPr>
            </w:pPr>
            <w:r w:rsidRPr="009D5DFC">
              <w:rPr>
                <w:rFonts w:ascii="Arial" w:hAnsi="Arial"/>
                <w:bCs/>
                <w:sz w:val="16"/>
              </w:rPr>
              <w:t>CR on PUCCH resources for multicast HARQ-ACK</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20AAEE6" w14:textId="77777777" w:rsidR="009D5DFC" w:rsidRDefault="009D5DFC" w:rsidP="00F37B17">
            <w:pPr>
              <w:pStyle w:val="TAL"/>
              <w:rPr>
                <w:sz w:val="16"/>
                <w:szCs w:val="16"/>
                <w:lang w:eastAsia="zh-CN"/>
              </w:rPr>
            </w:pPr>
            <w:r>
              <w:rPr>
                <w:sz w:val="16"/>
                <w:szCs w:val="16"/>
                <w:lang w:eastAsia="zh-CN"/>
              </w:rPr>
              <w:t>18.1.0</w:t>
            </w:r>
          </w:p>
        </w:tc>
      </w:tr>
      <w:tr w:rsidR="00746E6C" w:rsidRPr="00B916EC" w14:paraId="15CEEF6A"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718A2D0A" w14:textId="77777777" w:rsidR="00746E6C" w:rsidRPr="00B916EC" w:rsidRDefault="00746E6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CEEBA7D" w14:textId="77777777" w:rsidR="00746E6C" w:rsidRPr="00B916EC" w:rsidRDefault="00746E6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D752FF1" w14:textId="5EAA6517" w:rsidR="00746E6C" w:rsidRPr="002B6B38" w:rsidRDefault="00746E6C" w:rsidP="00F37B17">
            <w:pPr>
              <w:pStyle w:val="TAL"/>
              <w:rPr>
                <w:sz w:val="16"/>
                <w:szCs w:val="16"/>
                <w:lang w:eastAsia="zh-CN"/>
              </w:rPr>
            </w:pPr>
            <w:r>
              <w:rPr>
                <w:sz w:val="16"/>
                <w:szCs w:val="16"/>
                <w:lang w:eastAsia="zh-CN"/>
              </w:rPr>
              <w:t>RP-233723</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23BD04EC" w14:textId="3DE0CF6B" w:rsidR="00746E6C" w:rsidRDefault="00746E6C" w:rsidP="00F37B17">
            <w:pPr>
              <w:pStyle w:val="TAL"/>
              <w:rPr>
                <w:sz w:val="16"/>
                <w:szCs w:val="16"/>
              </w:rPr>
            </w:pPr>
            <w:r>
              <w:rPr>
                <w:sz w:val="16"/>
                <w:szCs w:val="16"/>
              </w:rPr>
              <w:t>0531</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25729971" w14:textId="77777777" w:rsidR="00746E6C" w:rsidRDefault="00746E6C"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875575F" w14:textId="77777777" w:rsidR="00746E6C" w:rsidRDefault="00746E6C"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08A5B0C1" w14:textId="0784D6AB" w:rsidR="00746E6C" w:rsidRPr="004660AA" w:rsidRDefault="00746E6C" w:rsidP="00F37B17">
            <w:pPr>
              <w:rPr>
                <w:rFonts w:ascii="Arial" w:hAnsi="Arial"/>
                <w:bCs/>
                <w:sz w:val="16"/>
              </w:rPr>
            </w:pPr>
            <w:r w:rsidRPr="00746E6C">
              <w:rPr>
                <w:rFonts w:ascii="Arial" w:hAnsi="Arial"/>
                <w:bCs/>
                <w:sz w:val="16"/>
              </w:rPr>
              <w:t>CR on SL NACK report to gNB in mode 1 (Rel-18)</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77A9C67" w14:textId="77777777" w:rsidR="00746E6C" w:rsidRDefault="00746E6C" w:rsidP="00F37B17">
            <w:pPr>
              <w:pStyle w:val="TAL"/>
              <w:rPr>
                <w:sz w:val="16"/>
                <w:szCs w:val="16"/>
                <w:lang w:eastAsia="zh-CN"/>
              </w:rPr>
            </w:pPr>
            <w:r>
              <w:rPr>
                <w:sz w:val="16"/>
                <w:szCs w:val="16"/>
                <w:lang w:eastAsia="zh-CN"/>
              </w:rPr>
              <w:t>18.1.0</w:t>
            </w:r>
          </w:p>
        </w:tc>
      </w:tr>
      <w:tr w:rsidR="00746E6C" w:rsidRPr="00B916EC" w14:paraId="70202E3F"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4D59B04F" w14:textId="77777777" w:rsidR="00746E6C" w:rsidRPr="00B916EC" w:rsidRDefault="00746E6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4CDB586" w14:textId="77777777" w:rsidR="00746E6C" w:rsidRPr="00B916EC" w:rsidRDefault="00746E6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62B97B97" w14:textId="234A80A2" w:rsidR="00746E6C" w:rsidRPr="002B6B38" w:rsidRDefault="00746E6C" w:rsidP="00F37B17">
            <w:pPr>
              <w:pStyle w:val="TAL"/>
              <w:rPr>
                <w:sz w:val="16"/>
                <w:szCs w:val="16"/>
                <w:lang w:eastAsia="zh-CN"/>
              </w:rPr>
            </w:pPr>
            <w:r>
              <w:rPr>
                <w:sz w:val="16"/>
                <w:szCs w:val="16"/>
                <w:lang w:eastAsia="zh-CN"/>
              </w:rPr>
              <w:t>RP-233727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0C74C9E" w14:textId="3B3728A9" w:rsidR="00746E6C" w:rsidRDefault="00746E6C" w:rsidP="00F37B17">
            <w:pPr>
              <w:pStyle w:val="TAL"/>
              <w:rPr>
                <w:sz w:val="16"/>
                <w:szCs w:val="16"/>
              </w:rPr>
            </w:pPr>
            <w:r>
              <w:rPr>
                <w:sz w:val="16"/>
                <w:szCs w:val="16"/>
              </w:rPr>
              <w:t>0533</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78D2E711" w14:textId="77777777" w:rsidR="00746E6C" w:rsidRDefault="00746E6C"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4DF774AE" w14:textId="77777777" w:rsidR="00746E6C" w:rsidRDefault="00746E6C"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2944262E" w14:textId="0EBB8DF3" w:rsidR="00746E6C" w:rsidRPr="004660AA" w:rsidRDefault="00746E6C" w:rsidP="00F37B17">
            <w:pPr>
              <w:rPr>
                <w:rFonts w:ascii="Arial" w:hAnsi="Arial"/>
                <w:bCs/>
                <w:sz w:val="16"/>
              </w:rPr>
            </w:pPr>
            <w:r w:rsidRPr="00746E6C">
              <w:rPr>
                <w:rFonts w:ascii="Arial" w:hAnsi="Arial"/>
                <w:bCs/>
                <w:sz w:val="16"/>
              </w:rPr>
              <w:t>Correction on multiple DCIs per MO per CC for the Type-2 HARQ-ACK codebook</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6798CED" w14:textId="77777777" w:rsidR="00746E6C" w:rsidRDefault="00746E6C" w:rsidP="00F37B17">
            <w:pPr>
              <w:pStyle w:val="TAL"/>
              <w:rPr>
                <w:sz w:val="16"/>
                <w:szCs w:val="16"/>
                <w:lang w:eastAsia="zh-CN"/>
              </w:rPr>
            </w:pPr>
            <w:r>
              <w:rPr>
                <w:sz w:val="16"/>
                <w:szCs w:val="16"/>
                <w:lang w:eastAsia="zh-CN"/>
              </w:rPr>
              <w:t>18.1.0</w:t>
            </w:r>
          </w:p>
        </w:tc>
      </w:tr>
      <w:tr w:rsidR="002A0AA2" w:rsidRPr="00B916EC" w14:paraId="6CC70F25"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18911FE6" w14:textId="77777777" w:rsidR="002A0AA2" w:rsidRPr="00B916EC" w:rsidRDefault="002A0AA2"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12817F7E" w14:textId="77777777" w:rsidR="002A0AA2" w:rsidRPr="00B916EC" w:rsidRDefault="002A0AA2"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D04BC73" w14:textId="77777777" w:rsidR="002A0AA2" w:rsidRPr="002B6B38" w:rsidRDefault="002A0AA2" w:rsidP="00F37B17">
            <w:pPr>
              <w:pStyle w:val="TAL"/>
              <w:rPr>
                <w:sz w:val="16"/>
                <w:szCs w:val="16"/>
                <w:lang w:eastAsia="zh-CN"/>
              </w:rPr>
            </w:pPr>
            <w:r>
              <w:rPr>
                <w:sz w:val="16"/>
                <w:szCs w:val="16"/>
                <w:lang w:eastAsia="zh-CN"/>
              </w:rPr>
              <w:t>RP-233727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9BE39AF" w14:textId="10987EAA" w:rsidR="002A0AA2" w:rsidRDefault="002A0AA2" w:rsidP="00F37B17">
            <w:pPr>
              <w:pStyle w:val="TAL"/>
              <w:rPr>
                <w:sz w:val="16"/>
                <w:szCs w:val="16"/>
              </w:rPr>
            </w:pPr>
            <w:r>
              <w:rPr>
                <w:sz w:val="16"/>
                <w:szCs w:val="16"/>
              </w:rPr>
              <w:t>0535</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1B7A100" w14:textId="77777777" w:rsidR="002A0AA2" w:rsidRDefault="002A0AA2"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5CA86034" w14:textId="77777777" w:rsidR="002A0AA2" w:rsidRDefault="002A0AA2"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27F979D" w14:textId="7199BA0E" w:rsidR="002A0AA2" w:rsidRPr="004660AA" w:rsidRDefault="002A0AA2" w:rsidP="00F37B17">
            <w:pPr>
              <w:rPr>
                <w:rFonts w:ascii="Arial" w:hAnsi="Arial"/>
                <w:bCs/>
                <w:sz w:val="16"/>
              </w:rPr>
            </w:pPr>
            <w:r w:rsidRPr="002A0AA2">
              <w:rPr>
                <w:rFonts w:ascii="Arial" w:hAnsi="Arial"/>
                <w:bCs/>
                <w:sz w:val="16"/>
              </w:rPr>
              <w:t>Path Loss reference RS for SCell UL PC when PL RS is not configured</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3E82B04" w14:textId="77777777" w:rsidR="002A0AA2" w:rsidRDefault="002A0AA2" w:rsidP="00F37B17">
            <w:pPr>
              <w:pStyle w:val="TAL"/>
              <w:rPr>
                <w:sz w:val="16"/>
                <w:szCs w:val="16"/>
                <w:lang w:eastAsia="zh-CN"/>
              </w:rPr>
            </w:pPr>
            <w:r>
              <w:rPr>
                <w:sz w:val="16"/>
                <w:szCs w:val="16"/>
                <w:lang w:eastAsia="zh-CN"/>
              </w:rPr>
              <w:t>18.1.0</w:t>
            </w:r>
          </w:p>
        </w:tc>
      </w:tr>
      <w:tr w:rsidR="002A0AA2" w:rsidRPr="00B916EC" w14:paraId="76FB04BB"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265D72F2" w14:textId="77777777" w:rsidR="002A0AA2" w:rsidRPr="00B916EC" w:rsidRDefault="002A0AA2"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A0F66DB" w14:textId="77777777" w:rsidR="002A0AA2" w:rsidRPr="00B916EC" w:rsidRDefault="002A0AA2"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6BE9E18F" w14:textId="77777777" w:rsidR="002A0AA2" w:rsidRPr="002B6B38" w:rsidRDefault="002A0AA2" w:rsidP="00F37B17">
            <w:pPr>
              <w:pStyle w:val="TAL"/>
              <w:rPr>
                <w:sz w:val="16"/>
                <w:szCs w:val="16"/>
                <w:lang w:eastAsia="zh-CN"/>
              </w:rPr>
            </w:pPr>
            <w:r>
              <w:rPr>
                <w:sz w:val="16"/>
                <w:szCs w:val="16"/>
                <w:lang w:eastAsia="zh-CN"/>
              </w:rPr>
              <w:t>RP-233727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67F0A69" w14:textId="1DE300E9" w:rsidR="002A0AA2" w:rsidRDefault="002A0AA2" w:rsidP="00F37B17">
            <w:pPr>
              <w:pStyle w:val="TAL"/>
              <w:rPr>
                <w:sz w:val="16"/>
                <w:szCs w:val="16"/>
              </w:rPr>
            </w:pPr>
            <w:r>
              <w:rPr>
                <w:sz w:val="16"/>
                <w:szCs w:val="16"/>
              </w:rPr>
              <w:t>0537</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2BF2181" w14:textId="77777777" w:rsidR="002A0AA2" w:rsidRDefault="002A0AA2"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09753705" w14:textId="77777777" w:rsidR="002A0AA2" w:rsidRDefault="002A0AA2"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70CC7688" w14:textId="0419FE77" w:rsidR="002A0AA2" w:rsidRPr="004660AA" w:rsidRDefault="002A0AA2" w:rsidP="00F37B17">
            <w:pPr>
              <w:rPr>
                <w:rFonts w:ascii="Arial" w:hAnsi="Arial"/>
                <w:bCs/>
                <w:sz w:val="16"/>
              </w:rPr>
            </w:pPr>
            <w:r w:rsidRPr="002A0AA2">
              <w:rPr>
                <w:rFonts w:ascii="Arial" w:hAnsi="Arial"/>
                <w:bCs/>
                <w:sz w:val="16"/>
              </w:rPr>
              <w:t>Clarification of HARQ-ACK for MsgB PDSCH</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EEC36B1" w14:textId="77777777" w:rsidR="002A0AA2" w:rsidRDefault="002A0AA2" w:rsidP="00F37B17">
            <w:pPr>
              <w:pStyle w:val="TAL"/>
              <w:rPr>
                <w:sz w:val="16"/>
                <w:szCs w:val="16"/>
                <w:lang w:eastAsia="zh-CN"/>
              </w:rPr>
            </w:pPr>
            <w:r>
              <w:rPr>
                <w:sz w:val="16"/>
                <w:szCs w:val="16"/>
                <w:lang w:eastAsia="zh-CN"/>
              </w:rPr>
              <w:t>18.1.0</w:t>
            </w:r>
          </w:p>
        </w:tc>
      </w:tr>
      <w:tr w:rsidR="00787B4D" w:rsidRPr="00B916EC" w14:paraId="0EFF4699"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23E92509" w14:textId="77777777" w:rsidR="00787B4D" w:rsidRPr="00B916EC" w:rsidRDefault="00787B4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423E7DBF" w14:textId="77777777" w:rsidR="00787B4D" w:rsidRPr="00B916EC" w:rsidRDefault="00787B4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726ADA0E" w14:textId="1ED64532" w:rsidR="00787B4D" w:rsidRPr="002B6B38" w:rsidRDefault="00787B4D" w:rsidP="00F37B17">
            <w:pPr>
              <w:pStyle w:val="TAL"/>
              <w:rPr>
                <w:sz w:val="16"/>
                <w:szCs w:val="16"/>
                <w:lang w:eastAsia="zh-CN"/>
              </w:rPr>
            </w:pPr>
            <w:r>
              <w:rPr>
                <w:sz w:val="16"/>
                <w:szCs w:val="16"/>
                <w:lang w:eastAsia="zh-CN"/>
              </w:rPr>
              <w:t>RP-233699</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83C4AD8" w14:textId="7734B054" w:rsidR="00787B4D" w:rsidRDefault="00787B4D" w:rsidP="00F37B17">
            <w:pPr>
              <w:pStyle w:val="TAL"/>
              <w:rPr>
                <w:sz w:val="16"/>
                <w:szCs w:val="16"/>
              </w:rPr>
            </w:pPr>
            <w:r>
              <w:rPr>
                <w:sz w:val="16"/>
                <w:szCs w:val="16"/>
              </w:rPr>
              <w:t>0539</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0C0FE869" w14:textId="77777777" w:rsidR="00787B4D" w:rsidRDefault="00787B4D"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5953B080" w14:textId="77777777" w:rsidR="00787B4D" w:rsidRDefault="00787B4D"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7AA70CB7" w14:textId="57F3C0FE" w:rsidR="00787B4D" w:rsidRPr="004660AA" w:rsidRDefault="00787B4D" w:rsidP="00F37B17">
            <w:pPr>
              <w:rPr>
                <w:rFonts w:ascii="Arial" w:hAnsi="Arial"/>
                <w:bCs/>
                <w:sz w:val="16"/>
              </w:rPr>
            </w:pPr>
            <w:r w:rsidRPr="00787B4D">
              <w:rPr>
                <w:rFonts w:ascii="Arial" w:hAnsi="Arial"/>
                <w:bCs/>
                <w:sz w:val="16"/>
              </w:rPr>
              <w:t>Correction on PUCCH power control parameter determination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59FD019" w14:textId="77777777" w:rsidR="00787B4D" w:rsidRDefault="00787B4D" w:rsidP="00F37B17">
            <w:pPr>
              <w:pStyle w:val="TAL"/>
              <w:rPr>
                <w:sz w:val="16"/>
                <w:szCs w:val="16"/>
                <w:lang w:eastAsia="zh-CN"/>
              </w:rPr>
            </w:pPr>
            <w:r>
              <w:rPr>
                <w:sz w:val="16"/>
                <w:szCs w:val="16"/>
                <w:lang w:eastAsia="zh-CN"/>
              </w:rPr>
              <w:t>18.1.0</w:t>
            </w:r>
          </w:p>
        </w:tc>
      </w:tr>
      <w:tr w:rsidR="00CF023D" w:rsidRPr="00B916EC" w14:paraId="3E75914C"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62121A7A" w14:textId="77777777" w:rsidR="00CF023D" w:rsidRPr="00B916EC" w:rsidRDefault="00CF023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B8EA47E" w14:textId="77777777" w:rsidR="00CF023D" w:rsidRPr="00B916EC" w:rsidRDefault="00CF023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5A495E5F" w14:textId="2FB0C3CF" w:rsidR="00CF023D" w:rsidRPr="002B6B38" w:rsidRDefault="00CF023D" w:rsidP="00F37B17">
            <w:pPr>
              <w:pStyle w:val="TAL"/>
              <w:rPr>
                <w:sz w:val="16"/>
                <w:szCs w:val="16"/>
                <w:lang w:eastAsia="zh-CN"/>
              </w:rPr>
            </w:pPr>
            <w:r>
              <w:rPr>
                <w:sz w:val="16"/>
                <w:szCs w:val="16"/>
                <w:lang w:eastAsia="zh-CN"/>
              </w:rPr>
              <w:t>RP-233697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BB6523B" w14:textId="452C80EA" w:rsidR="00CF023D" w:rsidRDefault="00CF023D" w:rsidP="00F37B17">
            <w:pPr>
              <w:pStyle w:val="TAL"/>
              <w:rPr>
                <w:sz w:val="16"/>
                <w:szCs w:val="16"/>
              </w:rPr>
            </w:pPr>
            <w:r>
              <w:rPr>
                <w:sz w:val="16"/>
                <w:szCs w:val="16"/>
              </w:rPr>
              <w:t>0541</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2C7D749B" w14:textId="77777777" w:rsidR="00CF023D" w:rsidRDefault="00CF023D"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63EF299C" w14:textId="77777777" w:rsidR="00CF023D" w:rsidRDefault="00CF023D"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691C3490" w14:textId="580709B4" w:rsidR="00CF023D" w:rsidRPr="004660AA" w:rsidRDefault="00CF023D" w:rsidP="00F37B17">
            <w:pPr>
              <w:rPr>
                <w:rFonts w:ascii="Arial" w:hAnsi="Arial"/>
                <w:bCs/>
                <w:sz w:val="16"/>
              </w:rPr>
            </w:pPr>
            <w:r w:rsidRPr="00CF023D">
              <w:rPr>
                <w:rFonts w:ascii="Arial" w:hAnsi="Arial"/>
                <w:bCs/>
                <w:sz w:val="16"/>
              </w:rPr>
              <w:t>Correction on HARQ feedback for TCI state update indication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A1971EB" w14:textId="77777777" w:rsidR="00CF023D" w:rsidRDefault="00CF023D" w:rsidP="00F37B17">
            <w:pPr>
              <w:pStyle w:val="TAL"/>
              <w:rPr>
                <w:sz w:val="16"/>
                <w:szCs w:val="16"/>
                <w:lang w:eastAsia="zh-CN"/>
              </w:rPr>
            </w:pPr>
            <w:r>
              <w:rPr>
                <w:sz w:val="16"/>
                <w:szCs w:val="16"/>
                <w:lang w:eastAsia="zh-CN"/>
              </w:rPr>
              <w:t>18.1.0</w:t>
            </w:r>
          </w:p>
        </w:tc>
      </w:tr>
      <w:tr w:rsidR="00CF023D" w:rsidRPr="00B916EC" w14:paraId="16C066CE"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5056F9EE" w14:textId="77777777" w:rsidR="00CF023D" w:rsidRPr="00B916EC" w:rsidRDefault="00CF023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33BEFF12" w14:textId="77777777" w:rsidR="00CF023D" w:rsidRPr="00B916EC" w:rsidRDefault="00CF023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14C26B0" w14:textId="65D363DE" w:rsidR="00CF023D" w:rsidRPr="002B6B38" w:rsidRDefault="00CF023D" w:rsidP="00F37B17">
            <w:pPr>
              <w:pStyle w:val="TAL"/>
              <w:rPr>
                <w:sz w:val="16"/>
                <w:szCs w:val="16"/>
                <w:lang w:eastAsia="zh-CN"/>
              </w:rPr>
            </w:pPr>
            <w:r>
              <w:rPr>
                <w:sz w:val="16"/>
                <w:szCs w:val="16"/>
                <w:lang w:eastAsia="zh-CN"/>
              </w:rPr>
              <w:t>RP-233734</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2174FCEA" w14:textId="4C8A95E7" w:rsidR="00CF023D" w:rsidRDefault="00CF023D" w:rsidP="00F37B17">
            <w:pPr>
              <w:pStyle w:val="TAL"/>
              <w:rPr>
                <w:sz w:val="16"/>
                <w:szCs w:val="16"/>
              </w:rPr>
            </w:pPr>
            <w:r>
              <w:rPr>
                <w:sz w:val="16"/>
                <w:szCs w:val="16"/>
              </w:rPr>
              <w:t>0543</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201761B8" w14:textId="77777777" w:rsidR="00CF023D" w:rsidRDefault="00CF023D"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C0C98F9" w14:textId="77777777" w:rsidR="00CF023D" w:rsidRDefault="00CF023D"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A556D16" w14:textId="018F47B8" w:rsidR="00CF023D" w:rsidRPr="004660AA" w:rsidRDefault="00CF023D" w:rsidP="00F37B17">
            <w:pPr>
              <w:rPr>
                <w:rFonts w:ascii="Arial" w:hAnsi="Arial"/>
                <w:bCs/>
                <w:sz w:val="16"/>
              </w:rPr>
            </w:pPr>
            <w:r w:rsidRPr="00CF023D">
              <w:rPr>
                <w:rFonts w:ascii="Arial" w:hAnsi="Arial"/>
                <w:bCs/>
                <w:sz w:val="16"/>
              </w:rPr>
              <w:t>CR on transmission timing adjustments for Rel-17 NR-NTN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A46BCA8" w14:textId="77777777" w:rsidR="00CF023D" w:rsidRDefault="00CF023D" w:rsidP="00F37B17">
            <w:pPr>
              <w:pStyle w:val="TAL"/>
              <w:rPr>
                <w:sz w:val="16"/>
                <w:szCs w:val="16"/>
                <w:lang w:eastAsia="zh-CN"/>
              </w:rPr>
            </w:pPr>
            <w:r>
              <w:rPr>
                <w:sz w:val="16"/>
                <w:szCs w:val="16"/>
                <w:lang w:eastAsia="zh-CN"/>
              </w:rPr>
              <w:t>18.1.0</w:t>
            </w:r>
          </w:p>
        </w:tc>
      </w:tr>
      <w:tr w:rsidR="00E307E8" w:rsidRPr="00B916EC" w14:paraId="6D849B3E"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68B8F697" w14:textId="77777777" w:rsidR="00E307E8" w:rsidRPr="00B916EC" w:rsidRDefault="00E307E8"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1AD8EFDA" w14:textId="77777777" w:rsidR="00E307E8" w:rsidRPr="00B916EC" w:rsidRDefault="00E307E8"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F762E61" w14:textId="749DEF7C" w:rsidR="00E307E8" w:rsidRPr="002B6B38" w:rsidRDefault="00E307E8" w:rsidP="00F37B17">
            <w:pPr>
              <w:pStyle w:val="TAL"/>
              <w:rPr>
                <w:sz w:val="16"/>
                <w:szCs w:val="16"/>
                <w:lang w:eastAsia="zh-CN"/>
              </w:rPr>
            </w:pPr>
            <w:r>
              <w:rPr>
                <w:sz w:val="16"/>
                <w:szCs w:val="16"/>
                <w:lang w:eastAsia="zh-CN"/>
              </w:rPr>
              <w:t>RP-233698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3DDEAD9" w14:textId="6D12C00D" w:rsidR="00E307E8" w:rsidRDefault="00E307E8" w:rsidP="00F37B17">
            <w:pPr>
              <w:pStyle w:val="TAL"/>
              <w:rPr>
                <w:sz w:val="16"/>
                <w:szCs w:val="16"/>
              </w:rPr>
            </w:pPr>
            <w:r>
              <w:rPr>
                <w:sz w:val="16"/>
                <w:szCs w:val="16"/>
              </w:rPr>
              <w:t>0545</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38755BC" w14:textId="77777777" w:rsidR="00E307E8" w:rsidRDefault="00E307E8"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69F0CB09" w14:textId="77777777" w:rsidR="00E307E8" w:rsidRDefault="00E307E8"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55AA0BE2" w14:textId="54A25316" w:rsidR="00E307E8" w:rsidRPr="004660AA" w:rsidRDefault="00E307E8" w:rsidP="00F37B17">
            <w:pPr>
              <w:rPr>
                <w:rFonts w:ascii="Arial" w:hAnsi="Arial"/>
                <w:bCs/>
                <w:sz w:val="16"/>
              </w:rPr>
            </w:pPr>
            <w:r w:rsidRPr="00E307E8">
              <w:rPr>
                <w:rFonts w:ascii="Arial" w:hAnsi="Arial"/>
                <w:bCs/>
                <w:sz w:val="16"/>
              </w:rPr>
              <w:t>Correction on CSI related timeline for 480/960 kHz</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796C15A" w14:textId="77777777" w:rsidR="00E307E8" w:rsidRDefault="00E307E8" w:rsidP="00F37B17">
            <w:pPr>
              <w:pStyle w:val="TAL"/>
              <w:rPr>
                <w:sz w:val="16"/>
                <w:szCs w:val="16"/>
                <w:lang w:eastAsia="zh-CN"/>
              </w:rPr>
            </w:pPr>
            <w:r>
              <w:rPr>
                <w:sz w:val="16"/>
                <w:szCs w:val="16"/>
                <w:lang w:eastAsia="zh-CN"/>
              </w:rPr>
              <w:t>18.1.0</w:t>
            </w:r>
          </w:p>
        </w:tc>
      </w:tr>
      <w:tr w:rsidR="004727FD" w:rsidRPr="00B916EC" w14:paraId="3147E6CE"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06D8DC3F" w14:textId="77777777" w:rsidR="004727FD" w:rsidRPr="00B916EC" w:rsidRDefault="004727F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48860DAA" w14:textId="77777777" w:rsidR="004727FD" w:rsidRPr="00B916EC" w:rsidRDefault="004727F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59C7161D" w14:textId="7B2E743D" w:rsidR="004727FD" w:rsidRPr="002B6B38" w:rsidRDefault="004727FD" w:rsidP="00F37B17">
            <w:pPr>
              <w:pStyle w:val="TAL"/>
              <w:rPr>
                <w:sz w:val="16"/>
                <w:szCs w:val="16"/>
                <w:lang w:eastAsia="zh-CN"/>
              </w:rPr>
            </w:pPr>
            <w:r>
              <w:rPr>
                <w:sz w:val="16"/>
                <w:szCs w:val="16"/>
                <w:lang w:eastAsia="zh-CN"/>
              </w:rPr>
              <w:t>RP-233730</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5A82AD4" w14:textId="48DC3F55" w:rsidR="004727FD" w:rsidRDefault="004727FD" w:rsidP="00F37B17">
            <w:pPr>
              <w:pStyle w:val="TAL"/>
              <w:rPr>
                <w:sz w:val="16"/>
                <w:szCs w:val="16"/>
              </w:rPr>
            </w:pPr>
            <w:r>
              <w:rPr>
                <w:sz w:val="16"/>
                <w:szCs w:val="16"/>
              </w:rPr>
              <w:t>0548</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F7FEE1E" w14:textId="77777777" w:rsidR="004727FD" w:rsidRDefault="004727FD"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49DECC57" w14:textId="77777777" w:rsidR="004727FD" w:rsidRDefault="004727FD"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0351FE79" w14:textId="420125F6" w:rsidR="004727FD" w:rsidRPr="004660AA" w:rsidRDefault="004727FD" w:rsidP="00F37B17">
            <w:pPr>
              <w:rPr>
                <w:rFonts w:ascii="Arial" w:hAnsi="Arial"/>
                <w:bCs/>
                <w:sz w:val="16"/>
              </w:rPr>
            </w:pPr>
            <w:r w:rsidRPr="004727FD">
              <w:rPr>
                <w:rFonts w:ascii="Arial" w:hAnsi="Arial"/>
                <w:bCs/>
                <w:sz w:val="16"/>
              </w:rPr>
              <w:t>CR on default pathloss reference signal for SRS and PUCCH</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B9C2BC4" w14:textId="77777777" w:rsidR="004727FD" w:rsidRDefault="004727FD" w:rsidP="00F37B17">
            <w:pPr>
              <w:pStyle w:val="TAL"/>
              <w:rPr>
                <w:sz w:val="16"/>
                <w:szCs w:val="16"/>
                <w:lang w:eastAsia="zh-CN"/>
              </w:rPr>
            </w:pPr>
            <w:r>
              <w:rPr>
                <w:sz w:val="16"/>
                <w:szCs w:val="16"/>
                <w:lang w:eastAsia="zh-CN"/>
              </w:rPr>
              <w:t>18.1.0</w:t>
            </w:r>
          </w:p>
        </w:tc>
      </w:tr>
      <w:tr w:rsidR="004727FD" w:rsidRPr="00B916EC" w14:paraId="74EF3A7E"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3ADC4DA7" w14:textId="77777777" w:rsidR="004727FD" w:rsidRPr="00B916EC" w:rsidRDefault="004727F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309BCE45" w14:textId="77777777" w:rsidR="004727FD" w:rsidRPr="00B916EC" w:rsidRDefault="004727F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6444F54C" w14:textId="0EDC51D6" w:rsidR="004727FD" w:rsidRPr="002B6B38" w:rsidRDefault="004727FD" w:rsidP="00F37B17">
            <w:pPr>
              <w:pStyle w:val="TAL"/>
              <w:rPr>
                <w:sz w:val="16"/>
                <w:szCs w:val="16"/>
                <w:lang w:eastAsia="zh-CN"/>
              </w:rPr>
            </w:pPr>
            <w:r>
              <w:rPr>
                <w:sz w:val="16"/>
                <w:szCs w:val="16"/>
                <w:lang w:eastAsia="zh-CN"/>
              </w:rPr>
              <w:t>RP-2337</w:t>
            </w:r>
            <w:r w:rsidR="005A560B">
              <w:rPr>
                <w:sz w:val="16"/>
                <w:szCs w:val="16"/>
                <w:lang w:eastAsia="zh-CN"/>
              </w:rPr>
              <w:t>04</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4834258" w14:textId="6565AFCB" w:rsidR="004727FD" w:rsidRDefault="004727FD" w:rsidP="00F37B17">
            <w:pPr>
              <w:pStyle w:val="TAL"/>
              <w:rPr>
                <w:sz w:val="16"/>
                <w:szCs w:val="16"/>
              </w:rPr>
            </w:pPr>
            <w:r>
              <w:rPr>
                <w:sz w:val="16"/>
                <w:szCs w:val="16"/>
              </w:rPr>
              <w:t>0551</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7A950CB9" w14:textId="77777777" w:rsidR="004727FD" w:rsidRDefault="004727FD"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4315FE7B" w14:textId="77777777" w:rsidR="004727FD" w:rsidRDefault="004727FD"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DD09677" w14:textId="12535213" w:rsidR="004727FD" w:rsidRPr="004660AA" w:rsidRDefault="004727FD" w:rsidP="00F37B17">
            <w:pPr>
              <w:rPr>
                <w:rFonts w:ascii="Arial" w:hAnsi="Arial"/>
                <w:bCs/>
                <w:sz w:val="16"/>
              </w:rPr>
            </w:pPr>
            <w:r w:rsidRPr="004727FD">
              <w:rPr>
                <w:rFonts w:ascii="Arial" w:hAnsi="Arial"/>
                <w:bCs/>
                <w:sz w:val="16"/>
              </w:rPr>
              <w:t>Correction of PDCCH monitoring adaptation behaviour for DRX groups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6292EA6" w14:textId="77777777" w:rsidR="004727FD" w:rsidRDefault="004727FD" w:rsidP="00F37B17">
            <w:pPr>
              <w:pStyle w:val="TAL"/>
              <w:rPr>
                <w:sz w:val="16"/>
                <w:szCs w:val="16"/>
                <w:lang w:eastAsia="zh-CN"/>
              </w:rPr>
            </w:pPr>
            <w:r>
              <w:rPr>
                <w:sz w:val="16"/>
                <w:szCs w:val="16"/>
                <w:lang w:eastAsia="zh-CN"/>
              </w:rPr>
              <w:t>18.1.0</w:t>
            </w:r>
          </w:p>
        </w:tc>
      </w:tr>
      <w:tr w:rsidR="00A3517C" w:rsidRPr="00B916EC" w14:paraId="7E8637D5"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4D7F1EDA" w14:textId="77777777" w:rsidR="00A3517C" w:rsidRPr="00B916EC" w:rsidRDefault="00A3517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20CF6C4F" w14:textId="77777777" w:rsidR="00A3517C" w:rsidRPr="00B916EC" w:rsidRDefault="00A3517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507AE7BE" w14:textId="37C99379" w:rsidR="00A3517C" w:rsidRPr="002B6B38" w:rsidRDefault="00A3517C" w:rsidP="00F37B17">
            <w:pPr>
              <w:pStyle w:val="TAL"/>
              <w:rPr>
                <w:sz w:val="16"/>
                <w:szCs w:val="16"/>
                <w:lang w:eastAsia="zh-CN"/>
              </w:rPr>
            </w:pPr>
            <w:r>
              <w:rPr>
                <w:sz w:val="16"/>
                <w:szCs w:val="16"/>
                <w:lang w:eastAsia="zh-CN"/>
              </w:rPr>
              <w:t>RP-233701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6194416" w14:textId="0BCF7EF2" w:rsidR="00A3517C" w:rsidRDefault="00A3517C" w:rsidP="00F37B17">
            <w:pPr>
              <w:pStyle w:val="TAL"/>
              <w:rPr>
                <w:sz w:val="16"/>
                <w:szCs w:val="16"/>
              </w:rPr>
            </w:pPr>
            <w:r>
              <w:rPr>
                <w:sz w:val="16"/>
                <w:szCs w:val="16"/>
              </w:rPr>
              <w:t>0553</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255AE39" w14:textId="77777777" w:rsidR="00A3517C" w:rsidRDefault="00A3517C"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0C099D52" w14:textId="77777777" w:rsidR="00A3517C" w:rsidRDefault="00A3517C"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67E519BE" w14:textId="35366EB8" w:rsidR="00A3517C" w:rsidRPr="004660AA" w:rsidRDefault="00A3517C" w:rsidP="00F37B17">
            <w:pPr>
              <w:rPr>
                <w:rFonts w:ascii="Arial" w:hAnsi="Arial"/>
                <w:bCs/>
                <w:sz w:val="16"/>
              </w:rPr>
            </w:pPr>
            <w:r w:rsidRPr="00A3517C">
              <w:rPr>
                <w:rFonts w:ascii="Arial" w:hAnsi="Arial"/>
                <w:bCs/>
                <w:sz w:val="16"/>
              </w:rPr>
              <w:t>CR on Type-1 HARQ-ACK codebook on PUSCH</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B198EC0" w14:textId="77777777" w:rsidR="00A3517C" w:rsidRDefault="00A3517C" w:rsidP="00F37B17">
            <w:pPr>
              <w:pStyle w:val="TAL"/>
              <w:rPr>
                <w:sz w:val="16"/>
                <w:szCs w:val="16"/>
                <w:lang w:eastAsia="zh-CN"/>
              </w:rPr>
            </w:pPr>
            <w:r>
              <w:rPr>
                <w:sz w:val="16"/>
                <w:szCs w:val="16"/>
                <w:lang w:eastAsia="zh-CN"/>
              </w:rPr>
              <w:t>18.1.0</w:t>
            </w:r>
          </w:p>
        </w:tc>
      </w:tr>
      <w:tr w:rsidR="00922DBA" w:rsidRPr="00B916EC" w14:paraId="044C7B32"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29467290" w14:textId="77777777" w:rsidR="00922DBA" w:rsidRPr="00B916EC" w:rsidRDefault="00922DBA"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EA5D65B" w14:textId="77777777" w:rsidR="00922DBA" w:rsidRPr="00B916EC" w:rsidRDefault="00922DBA"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B1D24F2" w14:textId="77777777" w:rsidR="00922DBA" w:rsidRPr="002B6B38" w:rsidRDefault="00922DBA" w:rsidP="00F37B17">
            <w:pPr>
              <w:pStyle w:val="TAL"/>
              <w:rPr>
                <w:sz w:val="16"/>
                <w:szCs w:val="16"/>
                <w:lang w:eastAsia="zh-CN"/>
              </w:rPr>
            </w:pPr>
            <w:r>
              <w:rPr>
                <w:sz w:val="16"/>
                <w:szCs w:val="16"/>
                <w:lang w:eastAsia="zh-CN"/>
              </w:rPr>
              <w:t>RP-233701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781F211E" w14:textId="6089DF52" w:rsidR="00922DBA" w:rsidRDefault="00922DBA" w:rsidP="00F37B17">
            <w:pPr>
              <w:pStyle w:val="TAL"/>
              <w:rPr>
                <w:sz w:val="16"/>
                <w:szCs w:val="16"/>
              </w:rPr>
            </w:pPr>
            <w:r>
              <w:rPr>
                <w:sz w:val="16"/>
                <w:szCs w:val="16"/>
              </w:rPr>
              <w:t>0555</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D46677E" w14:textId="77777777" w:rsidR="00922DBA" w:rsidRDefault="00922DBA"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70FD46AE" w14:textId="77777777" w:rsidR="00922DBA" w:rsidRDefault="00922DBA"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F8D6F5B" w14:textId="7ACCB677" w:rsidR="00922DBA" w:rsidRPr="004660AA" w:rsidRDefault="00922DBA" w:rsidP="00F37B17">
            <w:pPr>
              <w:rPr>
                <w:rFonts w:ascii="Arial" w:hAnsi="Arial"/>
                <w:bCs/>
                <w:sz w:val="16"/>
              </w:rPr>
            </w:pPr>
            <w:r w:rsidRPr="00922DBA">
              <w:rPr>
                <w:rFonts w:ascii="Arial" w:hAnsi="Arial"/>
                <w:bCs/>
                <w:sz w:val="16"/>
              </w:rPr>
              <w:t>CR on PDCCH monintoring in Type0B CSS for HD-FDD RedCap UEs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FF5D080" w14:textId="77777777" w:rsidR="00922DBA" w:rsidRDefault="00922DBA" w:rsidP="00F37B17">
            <w:pPr>
              <w:pStyle w:val="TAL"/>
              <w:rPr>
                <w:sz w:val="16"/>
                <w:szCs w:val="16"/>
                <w:lang w:eastAsia="zh-CN"/>
              </w:rPr>
            </w:pPr>
            <w:r>
              <w:rPr>
                <w:sz w:val="16"/>
                <w:szCs w:val="16"/>
                <w:lang w:eastAsia="zh-CN"/>
              </w:rPr>
              <w:t>18.1.0</w:t>
            </w:r>
          </w:p>
        </w:tc>
      </w:tr>
      <w:tr w:rsidR="00922DBA" w:rsidRPr="00B916EC" w14:paraId="23396F79"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6AC8275E" w14:textId="77777777" w:rsidR="00922DBA" w:rsidRPr="00B916EC" w:rsidRDefault="00922DBA" w:rsidP="00F37B17">
            <w:pPr>
              <w:spacing w:after="0"/>
              <w:jc w:val="center"/>
              <w:rPr>
                <w:rFonts w:ascii="Arial" w:hAnsi="Arial"/>
                <w:snapToGrid w:val="0"/>
                <w:sz w:val="16"/>
                <w:szCs w:val="16"/>
              </w:rPr>
            </w:pPr>
            <w:r>
              <w:rPr>
                <w:rFonts w:ascii="Arial" w:hAnsi="Arial"/>
                <w:snapToGrid w:val="0"/>
                <w:sz w:val="16"/>
                <w:szCs w:val="16"/>
              </w:rPr>
              <w:lastRenderedPageBreak/>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1B9B21CF" w14:textId="77777777" w:rsidR="00922DBA" w:rsidRPr="00B916EC" w:rsidRDefault="00922DBA"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296CC1F7" w14:textId="4BCEB61B" w:rsidR="00922DBA" w:rsidRPr="002B6B38" w:rsidRDefault="00922DBA" w:rsidP="00F37B17">
            <w:pPr>
              <w:pStyle w:val="TAL"/>
              <w:rPr>
                <w:sz w:val="16"/>
                <w:szCs w:val="16"/>
                <w:lang w:eastAsia="zh-CN"/>
              </w:rPr>
            </w:pPr>
            <w:r>
              <w:rPr>
                <w:sz w:val="16"/>
                <w:szCs w:val="16"/>
                <w:lang w:eastAsia="zh-CN"/>
              </w:rPr>
              <w:t>RP-233727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C59EA4F" w14:textId="2C1E7896" w:rsidR="00922DBA" w:rsidRDefault="00922DBA" w:rsidP="00F37B17">
            <w:pPr>
              <w:pStyle w:val="TAL"/>
              <w:rPr>
                <w:sz w:val="16"/>
                <w:szCs w:val="16"/>
              </w:rPr>
            </w:pPr>
            <w:r>
              <w:rPr>
                <w:sz w:val="16"/>
                <w:szCs w:val="16"/>
              </w:rPr>
              <w:t>0557</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07EC0C7" w14:textId="77777777" w:rsidR="00922DBA" w:rsidRDefault="00922DBA"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09B6513D" w14:textId="77777777" w:rsidR="00922DBA" w:rsidRDefault="00922DBA"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2573474" w14:textId="6AE257F6" w:rsidR="00922DBA" w:rsidRPr="004660AA" w:rsidRDefault="00922DBA" w:rsidP="00F37B17">
            <w:pPr>
              <w:rPr>
                <w:rFonts w:ascii="Arial" w:hAnsi="Arial"/>
                <w:bCs/>
                <w:sz w:val="16"/>
              </w:rPr>
            </w:pPr>
            <w:r w:rsidRPr="00922DBA">
              <w:rPr>
                <w:rFonts w:ascii="Arial" w:hAnsi="Arial"/>
                <w:bCs/>
                <w:sz w:val="16"/>
              </w:rPr>
              <w:t>CR on Simultaneous PUCCH and PUSCH transmission with same priority in UL CA</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6840ED2" w14:textId="77777777" w:rsidR="00922DBA" w:rsidRDefault="00922DBA" w:rsidP="00F37B17">
            <w:pPr>
              <w:pStyle w:val="TAL"/>
              <w:rPr>
                <w:sz w:val="16"/>
                <w:szCs w:val="16"/>
                <w:lang w:eastAsia="zh-CN"/>
              </w:rPr>
            </w:pPr>
            <w:r>
              <w:rPr>
                <w:sz w:val="16"/>
                <w:szCs w:val="16"/>
                <w:lang w:eastAsia="zh-CN"/>
              </w:rPr>
              <w:t>18.1.0</w:t>
            </w:r>
          </w:p>
        </w:tc>
      </w:tr>
      <w:tr w:rsidR="00B56C83" w:rsidRPr="00B916EC" w14:paraId="794E907C"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1D3B0412" w14:textId="77777777" w:rsidR="00B56C83" w:rsidRPr="00B916EC" w:rsidRDefault="00B56C8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C17D73D" w14:textId="77777777" w:rsidR="00B56C83" w:rsidRPr="00B916EC" w:rsidRDefault="00B56C8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39A941E9" w14:textId="77777777" w:rsidR="00B56C83" w:rsidRPr="002B6B38" w:rsidRDefault="00B56C83" w:rsidP="00F37B17">
            <w:pPr>
              <w:pStyle w:val="TAL"/>
              <w:rPr>
                <w:sz w:val="16"/>
                <w:szCs w:val="16"/>
                <w:lang w:eastAsia="zh-CN"/>
              </w:rPr>
            </w:pPr>
            <w:r>
              <w:rPr>
                <w:sz w:val="16"/>
                <w:szCs w:val="16"/>
                <w:lang w:eastAsia="zh-CN"/>
              </w:rPr>
              <w:t>RP-233727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2D526023" w14:textId="2C34CA67" w:rsidR="00B56C83" w:rsidRDefault="00B56C83" w:rsidP="00F37B17">
            <w:pPr>
              <w:pStyle w:val="TAL"/>
              <w:rPr>
                <w:sz w:val="16"/>
                <w:szCs w:val="16"/>
              </w:rPr>
            </w:pPr>
            <w:r>
              <w:rPr>
                <w:sz w:val="16"/>
                <w:szCs w:val="16"/>
              </w:rPr>
              <w:t>0559</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C3EE60C" w14:textId="77777777" w:rsidR="00B56C83" w:rsidRDefault="00B56C83"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40C3134" w14:textId="77777777" w:rsidR="00B56C83" w:rsidRDefault="00B56C83"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02C85F60" w14:textId="0DEBC5DB" w:rsidR="00B56C83" w:rsidRPr="004660AA" w:rsidRDefault="00B56C83" w:rsidP="00F37B17">
            <w:pPr>
              <w:rPr>
                <w:rFonts w:ascii="Arial" w:hAnsi="Arial"/>
                <w:bCs/>
                <w:sz w:val="16"/>
              </w:rPr>
            </w:pPr>
            <w:r w:rsidRPr="00B56C83">
              <w:rPr>
                <w:rFonts w:ascii="Arial" w:hAnsi="Arial"/>
                <w:bCs/>
                <w:sz w:val="16"/>
              </w:rPr>
              <w:t>Clarification on the first SPS PDSCH and Type2 CG PUSCH</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BFFA44A" w14:textId="77777777" w:rsidR="00B56C83" w:rsidRDefault="00B56C83" w:rsidP="00F37B17">
            <w:pPr>
              <w:pStyle w:val="TAL"/>
              <w:rPr>
                <w:sz w:val="16"/>
                <w:szCs w:val="16"/>
                <w:lang w:eastAsia="zh-CN"/>
              </w:rPr>
            </w:pPr>
            <w:r>
              <w:rPr>
                <w:sz w:val="16"/>
                <w:szCs w:val="16"/>
                <w:lang w:eastAsia="zh-CN"/>
              </w:rPr>
              <w:t>18.1.0</w:t>
            </w:r>
          </w:p>
        </w:tc>
      </w:tr>
      <w:tr w:rsidR="00B56C83" w:rsidRPr="00B916EC" w14:paraId="3223E0E0"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4B4F111B" w14:textId="77777777" w:rsidR="00B56C83" w:rsidRPr="00B916EC" w:rsidRDefault="00B56C8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33501D83" w14:textId="77777777" w:rsidR="00B56C83" w:rsidRPr="00B916EC" w:rsidRDefault="00B56C8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2389093A" w14:textId="378D755F" w:rsidR="00B56C83" w:rsidRPr="002B6B38" w:rsidRDefault="00B56C83" w:rsidP="00F37B17">
            <w:pPr>
              <w:pStyle w:val="TAL"/>
              <w:rPr>
                <w:sz w:val="16"/>
                <w:szCs w:val="16"/>
                <w:lang w:eastAsia="zh-CN"/>
              </w:rPr>
            </w:pPr>
            <w:r>
              <w:rPr>
                <w:sz w:val="16"/>
                <w:szCs w:val="16"/>
                <w:lang w:eastAsia="zh-CN"/>
              </w:rPr>
              <w:t>RP-233701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B33B95B" w14:textId="1F722A2A" w:rsidR="00B56C83" w:rsidRDefault="00B56C83" w:rsidP="00F37B17">
            <w:pPr>
              <w:pStyle w:val="TAL"/>
              <w:rPr>
                <w:sz w:val="16"/>
                <w:szCs w:val="16"/>
              </w:rPr>
            </w:pPr>
            <w:r>
              <w:rPr>
                <w:sz w:val="16"/>
                <w:szCs w:val="16"/>
              </w:rPr>
              <w:t>0561</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A5AB63E" w14:textId="77777777" w:rsidR="00B56C83" w:rsidRDefault="00B56C83"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50E4EBA" w14:textId="77777777" w:rsidR="00B56C83" w:rsidRDefault="00B56C83"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00EF061F" w14:textId="541B7AA8" w:rsidR="00B56C83" w:rsidRPr="004660AA" w:rsidRDefault="00B56C83" w:rsidP="00F37B17">
            <w:pPr>
              <w:rPr>
                <w:rFonts w:ascii="Arial" w:hAnsi="Arial"/>
                <w:bCs/>
                <w:sz w:val="16"/>
              </w:rPr>
            </w:pPr>
            <w:r w:rsidRPr="00B56C83">
              <w:rPr>
                <w:rFonts w:ascii="Arial" w:hAnsi="Arial"/>
                <w:bCs/>
                <w:sz w:val="16"/>
              </w:rPr>
              <w:t>CR on HARQ-ACK for SPS PDSCH</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CCA90DA" w14:textId="77777777" w:rsidR="00B56C83" w:rsidRDefault="00B56C83" w:rsidP="00F37B17">
            <w:pPr>
              <w:pStyle w:val="TAL"/>
              <w:rPr>
                <w:sz w:val="16"/>
                <w:szCs w:val="16"/>
                <w:lang w:eastAsia="zh-CN"/>
              </w:rPr>
            </w:pPr>
            <w:r>
              <w:rPr>
                <w:sz w:val="16"/>
                <w:szCs w:val="16"/>
                <w:lang w:eastAsia="zh-CN"/>
              </w:rPr>
              <w:t>18.1.0</w:t>
            </w:r>
          </w:p>
        </w:tc>
      </w:tr>
      <w:tr w:rsidR="00BF2BB3" w:rsidRPr="00B916EC" w14:paraId="50DC1C95"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744DA635" w14:textId="77777777" w:rsidR="00BF2BB3" w:rsidRPr="00B916EC" w:rsidRDefault="00BF2BB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1EE25C1" w14:textId="77777777" w:rsidR="00BF2BB3" w:rsidRPr="00B916EC" w:rsidRDefault="00BF2BB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82B498A" w14:textId="548E0C02" w:rsidR="00BF2BB3" w:rsidRPr="002B6B38" w:rsidRDefault="00BF2BB3" w:rsidP="00F37B17">
            <w:pPr>
              <w:pStyle w:val="TAL"/>
              <w:rPr>
                <w:sz w:val="16"/>
                <w:szCs w:val="16"/>
                <w:lang w:eastAsia="zh-CN"/>
              </w:rPr>
            </w:pPr>
            <w:r>
              <w:rPr>
                <w:sz w:val="16"/>
                <w:szCs w:val="16"/>
                <w:lang w:eastAsia="zh-CN"/>
              </w:rPr>
              <w:t>RP-233722</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7FB0E03C" w14:textId="4D98DA35" w:rsidR="00BF2BB3" w:rsidRDefault="00BF2BB3" w:rsidP="00F37B17">
            <w:pPr>
              <w:pStyle w:val="TAL"/>
              <w:rPr>
                <w:sz w:val="16"/>
                <w:szCs w:val="16"/>
              </w:rPr>
            </w:pPr>
            <w:r>
              <w:rPr>
                <w:sz w:val="16"/>
                <w:szCs w:val="16"/>
              </w:rPr>
              <w:t>0562</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F976B56" w14:textId="77777777" w:rsidR="00BF2BB3" w:rsidRDefault="00BF2BB3"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EFDA0BA" w14:textId="54022A50" w:rsidR="00BF2BB3" w:rsidRDefault="00BF2BB3" w:rsidP="00F37B17">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530BDB48" w14:textId="1DC0DE16" w:rsidR="00BF2BB3" w:rsidRPr="004660AA" w:rsidRDefault="00BF2BB3" w:rsidP="00F37B17">
            <w:pPr>
              <w:rPr>
                <w:rFonts w:ascii="Arial" w:hAnsi="Arial"/>
                <w:bCs/>
                <w:sz w:val="16"/>
              </w:rPr>
            </w:pPr>
            <w:r w:rsidRPr="00BF2BB3">
              <w:rPr>
                <w:rFonts w:ascii="Arial" w:hAnsi="Arial"/>
                <w:bCs/>
                <w:sz w:val="16"/>
              </w:rPr>
              <w:t>Introduction of extended CG-SDT periodicities [CG-SDT-Enh]</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8E83F96" w14:textId="77777777" w:rsidR="00BF2BB3" w:rsidRDefault="00BF2BB3" w:rsidP="00F37B17">
            <w:pPr>
              <w:pStyle w:val="TAL"/>
              <w:rPr>
                <w:sz w:val="16"/>
                <w:szCs w:val="16"/>
                <w:lang w:eastAsia="zh-CN"/>
              </w:rPr>
            </w:pPr>
            <w:r>
              <w:rPr>
                <w:sz w:val="16"/>
                <w:szCs w:val="16"/>
                <w:lang w:eastAsia="zh-CN"/>
              </w:rPr>
              <w:t>18.1.0</w:t>
            </w:r>
          </w:p>
        </w:tc>
      </w:tr>
      <w:tr w:rsidR="00BF2BB3" w:rsidRPr="00B916EC" w14:paraId="0CC56431"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3DE372F9" w14:textId="77777777" w:rsidR="00BF2BB3" w:rsidRPr="00B916EC" w:rsidRDefault="00BF2BB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9BE98F1" w14:textId="77777777" w:rsidR="00BF2BB3" w:rsidRPr="00B916EC" w:rsidRDefault="00BF2BB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7FFE3142" w14:textId="385DB79D" w:rsidR="00BF2BB3" w:rsidRPr="002B6B38" w:rsidRDefault="00BF2BB3" w:rsidP="00F37B17">
            <w:pPr>
              <w:pStyle w:val="TAL"/>
              <w:rPr>
                <w:sz w:val="16"/>
                <w:szCs w:val="16"/>
                <w:lang w:eastAsia="zh-CN"/>
              </w:rPr>
            </w:pPr>
            <w:r>
              <w:rPr>
                <w:sz w:val="16"/>
                <w:szCs w:val="16"/>
                <w:lang w:eastAsia="zh-CN"/>
              </w:rPr>
              <w:t>RP-233736</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5B4BDC4" w14:textId="0239F6D5" w:rsidR="00BF2BB3" w:rsidRDefault="00BF2BB3" w:rsidP="00F37B17">
            <w:pPr>
              <w:pStyle w:val="TAL"/>
              <w:rPr>
                <w:sz w:val="16"/>
                <w:szCs w:val="16"/>
              </w:rPr>
            </w:pPr>
            <w:r>
              <w:rPr>
                <w:sz w:val="16"/>
                <w:szCs w:val="16"/>
              </w:rPr>
              <w:t>0564</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11E0EDBC" w14:textId="77777777" w:rsidR="00BF2BB3" w:rsidRDefault="00BF2BB3"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7D0CFD7D" w14:textId="65707FB0" w:rsidR="00BF2BB3" w:rsidRDefault="00BF2BB3"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7665AD73" w14:textId="67AEB53E" w:rsidR="00BF2BB3" w:rsidRPr="004660AA" w:rsidRDefault="00BF2BB3" w:rsidP="00F37B17">
            <w:pPr>
              <w:rPr>
                <w:rFonts w:ascii="Arial" w:hAnsi="Arial"/>
                <w:bCs/>
                <w:sz w:val="16"/>
              </w:rPr>
            </w:pPr>
            <w:r w:rsidRPr="00BF2BB3">
              <w:rPr>
                <w:rFonts w:ascii="Arial" w:hAnsi="Arial"/>
                <w:bCs/>
                <w:sz w:val="16"/>
              </w:rPr>
              <w:t>Correction of monitoring of paging occasions for CG-SDT with HD-FDD RedCap UEs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5BC1D86" w14:textId="77777777" w:rsidR="00BF2BB3" w:rsidRDefault="00BF2BB3" w:rsidP="00F37B17">
            <w:pPr>
              <w:pStyle w:val="TAL"/>
              <w:rPr>
                <w:sz w:val="16"/>
                <w:szCs w:val="16"/>
                <w:lang w:eastAsia="zh-CN"/>
              </w:rPr>
            </w:pPr>
            <w:r>
              <w:rPr>
                <w:sz w:val="16"/>
                <w:szCs w:val="16"/>
                <w:lang w:eastAsia="zh-CN"/>
              </w:rPr>
              <w:t>18.1.0</w:t>
            </w:r>
          </w:p>
        </w:tc>
      </w:tr>
      <w:tr w:rsidR="00BF2BB3" w:rsidRPr="00B916EC" w14:paraId="5FD7708A"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4BE3617A" w14:textId="77777777" w:rsidR="00BF2BB3" w:rsidRPr="00B916EC" w:rsidRDefault="00BF2BB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D1F55F1" w14:textId="77777777" w:rsidR="00BF2BB3" w:rsidRPr="00B916EC" w:rsidRDefault="00BF2BB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6630E979" w14:textId="77777777" w:rsidR="00BF2BB3" w:rsidRPr="002B6B38" w:rsidRDefault="00BF2BB3" w:rsidP="00F37B17">
            <w:pPr>
              <w:pStyle w:val="TAL"/>
              <w:rPr>
                <w:sz w:val="16"/>
                <w:szCs w:val="16"/>
                <w:lang w:eastAsia="zh-CN"/>
              </w:rPr>
            </w:pPr>
            <w:r>
              <w:rPr>
                <w:sz w:val="16"/>
                <w:szCs w:val="16"/>
                <w:lang w:eastAsia="zh-CN"/>
              </w:rPr>
              <w:t>RP-233736</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7D79A896" w14:textId="39FFD84D" w:rsidR="00BF2BB3" w:rsidRDefault="00BF2BB3" w:rsidP="00F37B17">
            <w:pPr>
              <w:pStyle w:val="TAL"/>
              <w:rPr>
                <w:sz w:val="16"/>
                <w:szCs w:val="16"/>
              </w:rPr>
            </w:pPr>
            <w:r>
              <w:rPr>
                <w:sz w:val="16"/>
                <w:szCs w:val="16"/>
              </w:rPr>
              <w:t>0566</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F457655" w14:textId="10BC8976" w:rsidR="00BF2BB3" w:rsidRDefault="00BF2BB3" w:rsidP="00F37B17">
            <w:pPr>
              <w:pStyle w:val="TAL"/>
              <w:jc w:val="center"/>
              <w:rPr>
                <w:sz w:val="16"/>
                <w:szCs w:val="16"/>
              </w:rPr>
            </w:pPr>
            <w:r>
              <w:rPr>
                <w:sz w:val="16"/>
                <w:szCs w:val="16"/>
              </w:rPr>
              <w:t>1</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66D96DD3" w14:textId="77777777" w:rsidR="00BF2BB3" w:rsidRDefault="00BF2BB3"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E57146A" w14:textId="0F87AA69" w:rsidR="00BF2BB3" w:rsidRPr="004660AA" w:rsidRDefault="00BF2BB3" w:rsidP="00F37B17">
            <w:pPr>
              <w:rPr>
                <w:rFonts w:ascii="Arial" w:hAnsi="Arial"/>
                <w:bCs/>
                <w:sz w:val="16"/>
              </w:rPr>
            </w:pPr>
            <w:r w:rsidRPr="00BF2BB3">
              <w:rPr>
                <w:rFonts w:ascii="Arial" w:hAnsi="Arial"/>
                <w:bCs/>
                <w:sz w:val="16"/>
              </w:rPr>
              <w:t>Correction of PUCCH repetition for RedCap UE with NCD-SSB in TDD</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B6FB67" w14:textId="77777777" w:rsidR="00BF2BB3" w:rsidRDefault="00BF2BB3" w:rsidP="00F37B17">
            <w:pPr>
              <w:pStyle w:val="TAL"/>
              <w:rPr>
                <w:sz w:val="16"/>
                <w:szCs w:val="16"/>
                <w:lang w:eastAsia="zh-CN"/>
              </w:rPr>
            </w:pPr>
            <w:r>
              <w:rPr>
                <w:sz w:val="16"/>
                <w:szCs w:val="16"/>
                <w:lang w:eastAsia="zh-CN"/>
              </w:rPr>
              <w:t>18.1.0</w:t>
            </w:r>
          </w:p>
        </w:tc>
      </w:tr>
      <w:tr w:rsidR="00CE2354" w:rsidRPr="00B916EC" w14:paraId="4680E7A3"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7997E1F9" w14:textId="77777777" w:rsidR="00CE2354" w:rsidRPr="00B916EC" w:rsidRDefault="00CE2354"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2C51886" w14:textId="77777777" w:rsidR="00CE2354" w:rsidRPr="00B916EC" w:rsidRDefault="00CE2354"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6E4AAB50" w14:textId="77777777" w:rsidR="00CE2354" w:rsidRPr="002B6B38" w:rsidRDefault="00CE2354" w:rsidP="00F37B17">
            <w:pPr>
              <w:pStyle w:val="TAL"/>
              <w:rPr>
                <w:sz w:val="16"/>
                <w:szCs w:val="16"/>
                <w:lang w:eastAsia="zh-CN"/>
              </w:rPr>
            </w:pPr>
            <w:r>
              <w:rPr>
                <w:sz w:val="16"/>
                <w:szCs w:val="16"/>
                <w:lang w:eastAsia="zh-CN"/>
              </w:rPr>
              <w:t>RP-233722</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19B05B6" w14:textId="43CF9E19" w:rsidR="00CE2354" w:rsidRDefault="00CE2354" w:rsidP="00F37B17">
            <w:pPr>
              <w:pStyle w:val="TAL"/>
              <w:rPr>
                <w:sz w:val="16"/>
                <w:szCs w:val="16"/>
              </w:rPr>
            </w:pPr>
            <w:r>
              <w:rPr>
                <w:sz w:val="16"/>
                <w:szCs w:val="16"/>
              </w:rPr>
              <w:t>0567</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7336F573" w14:textId="77777777" w:rsidR="00CE2354" w:rsidRDefault="00CE2354"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1E7330EB" w14:textId="77777777" w:rsidR="00CE2354" w:rsidRDefault="00CE2354" w:rsidP="00F37B17">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4286FD4" w14:textId="5CB73853" w:rsidR="00CE2354" w:rsidRPr="004660AA" w:rsidRDefault="00CE2354" w:rsidP="00F37B17">
            <w:pPr>
              <w:rPr>
                <w:rFonts w:ascii="Arial" w:hAnsi="Arial"/>
                <w:bCs/>
                <w:sz w:val="16"/>
              </w:rPr>
            </w:pPr>
            <w:r w:rsidRPr="00CE2354">
              <w:rPr>
                <w:rFonts w:ascii="Arial" w:hAnsi="Arial"/>
                <w:bCs/>
                <w:sz w:val="16"/>
              </w:rPr>
              <w:t>Introduction of RS for pathloss determination of Type 1 CG PUSCH [PL RS Type 1 CG]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E56E44B" w14:textId="77777777" w:rsidR="00CE2354" w:rsidRDefault="00CE2354" w:rsidP="00F37B17">
            <w:pPr>
              <w:pStyle w:val="TAL"/>
              <w:rPr>
                <w:sz w:val="16"/>
                <w:szCs w:val="16"/>
                <w:lang w:eastAsia="zh-CN"/>
              </w:rPr>
            </w:pPr>
            <w:r>
              <w:rPr>
                <w:sz w:val="16"/>
                <w:szCs w:val="16"/>
                <w:lang w:eastAsia="zh-CN"/>
              </w:rPr>
              <w:t>18.1.0</w:t>
            </w:r>
          </w:p>
        </w:tc>
      </w:tr>
      <w:tr w:rsidR="00CE2354" w:rsidRPr="00B916EC" w14:paraId="3AC901A6"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48395A66" w14:textId="77777777" w:rsidR="00CE2354" w:rsidRPr="00B916EC" w:rsidRDefault="00CE2354"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B4DCCA6" w14:textId="77777777" w:rsidR="00CE2354" w:rsidRPr="00B916EC" w:rsidRDefault="00CE2354"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52B0F517" w14:textId="77777777" w:rsidR="00CE2354" w:rsidRPr="002B6B38" w:rsidRDefault="00CE2354" w:rsidP="00F37B17">
            <w:pPr>
              <w:pStyle w:val="TAL"/>
              <w:rPr>
                <w:sz w:val="16"/>
                <w:szCs w:val="16"/>
                <w:lang w:eastAsia="zh-CN"/>
              </w:rPr>
            </w:pPr>
            <w:r>
              <w:rPr>
                <w:sz w:val="16"/>
                <w:szCs w:val="16"/>
                <w:lang w:eastAsia="zh-CN"/>
              </w:rPr>
              <w:t>RP-233722</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69B745B3" w14:textId="06B1FF6F" w:rsidR="00CE2354" w:rsidRDefault="00CE2354" w:rsidP="00F37B17">
            <w:pPr>
              <w:pStyle w:val="TAL"/>
              <w:rPr>
                <w:sz w:val="16"/>
                <w:szCs w:val="16"/>
              </w:rPr>
            </w:pPr>
            <w:r>
              <w:rPr>
                <w:sz w:val="16"/>
                <w:szCs w:val="16"/>
              </w:rPr>
              <w:t>0569</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6F9D5C5" w14:textId="77777777" w:rsidR="00CE2354" w:rsidRDefault="00CE2354"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98AB611" w14:textId="77777777" w:rsidR="00CE2354" w:rsidRDefault="00CE2354" w:rsidP="00F37B17">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977794D" w14:textId="5D541E17" w:rsidR="00CE2354" w:rsidRPr="004660AA" w:rsidRDefault="00CE2354" w:rsidP="00F37B17">
            <w:pPr>
              <w:rPr>
                <w:rFonts w:ascii="Arial" w:hAnsi="Arial"/>
                <w:bCs/>
                <w:sz w:val="16"/>
              </w:rPr>
            </w:pPr>
            <w:r w:rsidRPr="00CE2354">
              <w:rPr>
                <w:rFonts w:ascii="Arial" w:hAnsi="Arial"/>
                <w:bCs/>
                <w:sz w:val="16"/>
              </w:rPr>
              <w:t>Introduction of QCL-TypeD priorities for overlapping CORESETs in M-DCI/M-TRP operation [QCL-TypeD CORESET priority for M-TRP]</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775519F" w14:textId="77777777" w:rsidR="00CE2354" w:rsidRDefault="00CE2354" w:rsidP="00F37B17">
            <w:pPr>
              <w:pStyle w:val="TAL"/>
              <w:rPr>
                <w:sz w:val="16"/>
                <w:szCs w:val="16"/>
                <w:lang w:eastAsia="zh-CN"/>
              </w:rPr>
            </w:pPr>
            <w:r>
              <w:rPr>
                <w:sz w:val="16"/>
                <w:szCs w:val="16"/>
                <w:lang w:eastAsia="zh-CN"/>
              </w:rPr>
              <w:t>18.1.0</w:t>
            </w:r>
          </w:p>
        </w:tc>
      </w:tr>
      <w:tr w:rsidR="003E3E3B" w:rsidRPr="00B916EC" w14:paraId="4821E3F5"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46502BC6" w14:textId="77777777" w:rsidR="003E3E3B" w:rsidRPr="00B916EC" w:rsidRDefault="003E3E3B"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CAC34F5" w14:textId="77777777" w:rsidR="003E3E3B" w:rsidRPr="00B916EC" w:rsidRDefault="003E3E3B"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5784F4E" w14:textId="751A072C" w:rsidR="003E3E3B" w:rsidRPr="002B6B38" w:rsidRDefault="003E3E3B" w:rsidP="00F37B17">
            <w:pPr>
              <w:pStyle w:val="TAL"/>
              <w:rPr>
                <w:sz w:val="16"/>
                <w:szCs w:val="16"/>
                <w:lang w:eastAsia="zh-CN"/>
              </w:rPr>
            </w:pPr>
            <w:r>
              <w:rPr>
                <w:sz w:val="16"/>
                <w:szCs w:val="16"/>
                <w:lang w:eastAsia="zh-CN"/>
              </w:rPr>
              <w:t>RP-233728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338734EF" w14:textId="27F2418F" w:rsidR="003E3E3B" w:rsidRDefault="003E3E3B" w:rsidP="00F37B17">
            <w:pPr>
              <w:pStyle w:val="TAL"/>
              <w:rPr>
                <w:sz w:val="16"/>
                <w:szCs w:val="16"/>
              </w:rPr>
            </w:pPr>
            <w:r>
              <w:rPr>
                <w:sz w:val="16"/>
                <w:szCs w:val="16"/>
              </w:rPr>
              <w:t>0571</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506873E" w14:textId="77777777" w:rsidR="003E3E3B" w:rsidRDefault="003E3E3B"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467F4E3C" w14:textId="51E17461" w:rsidR="003E3E3B" w:rsidRDefault="003E3E3B" w:rsidP="00F37B17">
            <w:pPr>
              <w:pStyle w:val="TAL"/>
              <w:rPr>
                <w:sz w:val="16"/>
              </w:rPr>
            </w:pPr>
            <w:r>
              <w:rPr>
                <w:sz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1CE91F2D" w14:textId="7C725B1B" w:rsidR="003E3E3B" w:rsidRPr="004660AA" w:rsidRDefault="003E3E3B" w:rsidP="00F37B17">
            <w:pPr>
              <w:rPr>
                <w:rFonts w:ascii="Arial" w:hAnsi="Arial"/>
                <w:bCs/>
                <w:sz w:val="16"/>
              </w:rPr>
            </w:pPr>
            <w:r w:rsidRPr="003E3E3B">
              <w:rPr>
                <w:rFonts w:ascii="Arial" w:hAnsi="Arial"/>
                <w:bCs/>
                <w:sz w:val="16"/>
              </w:rPr>
              <w:t>Rel-17 editorial corrections for TS 38.213 (mirrored to Rel-18)</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65DD0D9" w14:textId="77777777" w:rsidR="003E3E3B" w:rsidRDefault="003E3E3B" w:rsidP="00F37B17">
            <w:pPr>
              <w:pStyle w:val="TAL"/>
              <w:rPr>
                <w:sz w:val="16"/>
                <w:szCs w:val="16"/>
                <w:lang w:eastAsia="zh-CN"/>
              </w:rPr>
            </w:pPr>
            <w:r>
              <w:rPr>
                <w:sz w:val="16"/>
                <w:szCs w:val="16"/>
                <w:lang w:eastAsia="zh-CN"/>
              </w:rPr>
              <w:t>18.1.0</w:t>
            </w:r>
          </w:p>
        </w:tc>
      </w:tr>
      <w:tr w:rsidR="00715C9F" w:rsidRPr="00B916EC" w14:paraId="5969A430"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523E2B7C" w14:textId="77777777" w:rsidR="00715C9F" w:rsidRPr="00B916EC" w:rsidRDefault="00715C9F"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36172138" w14:textId="77777777" w:rsidR="00715C9F" w:rsidRPr="00B916EC" w:rsidRDefault="00715C9F"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30622DC6" w14:textId="341D2530" w:rsidR="00715C9F" w:rsidRPr="002B6B38" w:rsidRDefault="00715C9F" w:rsidP="00F37B17">
            <w:pPr>
              <w:pStyle w:val="TAL"/>
              <w:rPr>
                <w:sz w:val="16"/>
                <w:szCs w:val="16"/>
                <w:lang w:eastAsia="zh-CN"/>
              </w:rPr>
            </w:pPr>
            <w:r>
              <w:rPr>
                <w:sz w:val="16"/>
                <w:szCs w:val="16"/>
                <w:lang w:eastAsia="zh-CN"/>
              </w:rPr>
              <w:t>RP-233709</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182C2E5" w14:textId="2F762E39" w:rsidR="00715C9F" w:rsidRDefault="00715C9F" w:rsidP="00F37B17">
            <w:pPr>
              <w:pStyle w:val="TAL"/>
              <w:rPr>
                <w:sz w:val="16"/>
                <w:szCs w:val="16"/>
              </w:rPr>
            </w:pPr>
            <w:r>
              <w:rPr>
                <w:sz w:val="16"/>
                <w:szCs w:val="16"/>
              </w:rPr>
              <w:t>0572</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07BAD59" w14:textId="77777777" w:rsidR="00715C9F" w:rsidRDefault="00715C9F"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3B60739" w14:textId="6BF0CE56" w:rsidR="00715C9F" w:rsidRDefault="00715C9F" w:rsidP="00F37B17">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693FF204" w14:textId="0ABF264A" w:rsidR="00715C9F" w:rsidRPr="004660AA" w:rsidRDefault="00715C9F" w:rsidP="00F37B17">
            <w:pPr>
              <w:rPr>
                <w:rFonts w:ascii="Arial" w:hAnsi="Arial"/>
                <w:bCs/>
                <w:sz w:val="16"/>
              </w:rPr>
            </w:pPr>
            <w:r w:rsidRPr="00715C9F">
              <w:rPr>
                <w:rFonts w:ascii="Arial" w:hAnsi="Arial"/>
                <w:bCs/>
                <w:sz w:val="16"/>
              </w:rPr>
              <w:t>Maintenance of further NR coverage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5347B43" w14:textId="77777777" w:rsidR="00715C9F" w:rsidRDefault="00715C9F" w:rsidP="00F37B17">
            <w:pPr>
              <w:pStyle w:val="TAL"/>
              <w:rPr>
                <w:sz w:val="16"/>
                <w:szCs w:val="16"/>
                <w:lang w:eastAsia="zh-CN"/>
              </w:rPr>
            </w:pPr>
            <w:r>
              <w:rPr>
                <w:sz w:val="16"/>
                <w:szCs w:val="16"/>
                <w:lang w:eastAsia="zh-CN"/>
              </w:rPr>
              <w:t>18.1.0</w:t>
            </w:r>
          </w:p>
        </w:tc>
      </w:tr>
      <w:tr w:rsidR="00AB25BB" w:rsidRPr="00B916EC" w14:paraId="6CAA5610"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691A692F" w14:textId="77777777" w:rsidR="00AB25BB" w:rsidRPr="00B916EC" w:rsidRDefault="00AB25BB"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35421D3F" w14:textId="77777777" w:rsidR="00AB25BB" w:rsidRPr="00B916EC" w:rsidRDefault="00AB25BB"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468C650" w14:textId="2B643F45" w:rsidR="00AB25BB" w:rsidRPr="002B6B38" w:rsidRDefault="00AB25BB" w:rsidP="00F37B17">
            <w:pPr>
              <w:pStyle w:val="TAL"/>
              <w:rPr>
                <w:sz w:val="16"/>
                <w:szCs w:val="16"/>
                <w:lang w:eastAsia="zh-CN"/>
              </w:rPr>
            </w:pPr>
            <w:r>
              <w:rPr>
                <w:sz w:val="16"/>
                <w:szCs w:val="16"/>
                <w:lang w:eastAsia="zh-CN"/>
              </w:rPr>
              <w:t>RP-233710</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28CCF65" w14:textId="1AF90B2C" w:rsidR="00AB25BB" w:rsidRDefault="00AB25BB" w:rsidP="00F37B17">
            <w:pPr>
              <w:pStyle w:val="TAL"/>
              <w:rPr>
                <w:sz w:val="16"/>
                <w:szCs w:val="16"/>
              </w:rPr>
            </w:pPr>
            <w:r>
              <w:rPr>
                <w:sz w:val="16"/>
                <w:szCs w:val="16"/>
              </w:rPr>
              <w:t>0573</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EFD117B" w14:textId="77777777" w:rsidR="00AB25BB" w:rsidRDefault="00AB25BB"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7D9499F0" w14:textId="77777777" w:rsidR="00AB25BB" w:rsidRDefault="00AB25BB" w:rsidP="00F37B17">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8E27F80" w14:textId="3C8F96A7" w:rsidR="00AB25BB" w:rsidRPr="004660AA" w:rsidRDefault="00AB25BB" w:rsidP="00F37B17">
            <w:pPr>
              <w:rPr>
                <w:rFonts w:ascii="Arial" w:hAnsi="Arial"/>
                <w:bCs/>
                <w:sz w:val="16"/>
              </w:rPr>
            </w:pPr>
            <w:r w:rsidRPr="00AB25BB">
              <w:rPr>
                <w:rFonts w:ascii="Arial" w:hAnsi="Arial"/>
                <w:bCs/>
                <w:sz w:val="16"/>
              </w:rPr>
              <w:t>Maintenance of further mobility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4424052" w14:textId="77777777" w:rsidR="00AB25BB" w:rsidRDefault="00AB25BB" w:rsidP="00F37B17">
            <w:pPr>
              <w:pStyle w:val="TAL"/>
              <w:rPr>
                <w:sz w:val="16"/>
                <w:szCs w:val="16"/>
                <w:lang w:eastAsia="zh-CN"/>
              </w:rPr>
            </w:pPr>
            <w:r>
              <w:rPr>
                <w:sz w:val="16"/>
                <w:szCs w:val="16"/>
                <w:lang w:eastAsia="zh-CN"/>
              </w:rPr>
              <w:t>18.1.0</w:t>
            </w:r>
          </w:p>
        </w:tc>
      </w:tr>
      <w:tr w:rsidR="00EA404C" w:rsidRPr="00B916EC" w14:paraId="61024705" w14:textId="77777777" w:rsidTr="00F37B17">
        <w:tc>
          <w:tcPr>
            <w:tcW w:w="894" w:type="dxa"/>
            <w:tcBorders>
              <w:top w:val="single" w:sz="12" w:space="0" w:color="auto"/>
              <w:left w:val="single" w:sz="6" w:space="0" w:color="auto"/>
              <w:bottom w:val="single" w:sz="6" w:space="0" w:color="auto"/>
              <w:right w:val="single" w:sz="6" w:space="0" w:color="auto"/>
            </w:tcBorders>
            <w:shd w:val="solid" w:color="FFFFFF" w:fill="auto"/>
          </w:tcPr>
          <w:p w14:paraId="4953B037" w14:textId="77777777" w:rsidR="00EA404C" w:rsidRPr="00B916EC" w:rsidRDefault="00EA404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2A9C1037" w14:textId="77777777" w:rsidR="00EA404C" w:rsidRPr="00B916EC" w:rsidRDefault="00EA404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026C67A" w14:textId="3F717551" w:rsidR="00EA404C" w:rsidRPr="002B6B38" w:rsidRDefault="00EA404C" w:rsidP="00F37B17">
            <w:pPr>
              <w:pStyle w:val="TAL"/>
              <w:rPr>
                <w:sz w:val="16"/>
                <w:szCs w:val="16"/>
                <w:lang w:eastAsia="zh-CN"/>
              </w:rPr>
            </w:pPr>
            <w:r>
              <w:rPr>
                <w:sz w:val="16"/>
                <w:szCs w:val="16"/>
                <w:lang w:eastAsia="zh-CN"/>
              </w:rPr>
              <w:t>RP-233707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2A990E83" w14:textId="7A301D90" w:rsidR="00EA404C" w:rsidRDefault="00EA404C" w:rsidP="00F37B17">
            <w:pPr>
              <w:pStyle w:val="TAL"/>
              <w:rPr>
                <w:sz w:val="16"/>
                <w:szCs w:val="16"/>
              </w:rPr>
            </w:pPr>
            <w:r>
              <w:rPr>
                <w:sz w:val="16"/>
                <w:szCs w:val="16"/>
              </w:rPr>
              <w:t>0574</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CCE8969" w14:textId="77777777" w:rsidR="00EA404C" w:rsidRDefault="00EA404C" w:rsidP="00F37B17">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A7A6879" w14:textId="77777777" w:rsidR="00EA404C" w:rsidRDefault="00EA404C" w:rsidP="00F37B17">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506AFF1" w14:textId="6EDAA98B" w:rsidR="00EA404C" w:rsidRPr="004660AA" w:rsidRDefault="00EA404C" w:rsidP="00F37B17">
            <w:pPr>
              <w:rPr>
                <w:rFonts w:ascii="Arial" w:hAnsi="Arial"/>
                <w:bCs/>
                <w:sz w:val="16"/>
              </w:rPr>
            </w:pPr>
            <w:r w:rsidRPr="00EA404C">
              <w:rPr>
                <w:rFonts w:ascii="Arial" w:hAnsi="Arial"/>
                <w:bCs/>
                <w:sz w:val="16"/>
              </w:rPr>
              <w:t>Maintenance of dynamic spectrum sharing (DSS)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C987D0D" w14:textId="77777777" w:rsidR="00EA404C" w:rsidRDefault="00EA404C" w:rsidP="00F37B17">
            <w:pPr>
              <w:pStyle w:val="TAL"/>
              <w:rPr>
                <w:sz w:val="16"/>
                <w:szCs w:val="16"/>
                <w:lang w:eastAsia="zh-CN"/>
              </w:rPr>
            </w:pPr>
            <w:r>
              <w:rPr>
                <w:sz w:val="16"/>
                <w:szCs w:val="16"/>
                <w:lang w:eastAsia="zh-CN"/>
              </w:rPr>
              <w:t>18.1.0</w:t>
            </w:r>
          </w:p>
        </w:tc>
      </w:tr>
      <w:tr w:rsidR="00AA7C57" w:rsidRPr="00B916EC" w14:paraId="70D5913D" w14:textId="77777777" w:rsidTr="002C2226">
        <w:tc>
          <w:tcPr>
            <w:tcW w:w="894" w:type="dxa"/>
            <w:tcBorders>
              <w:top w:val="single" w:sz="12" w:space="0" w:color="auto"/>
              <w:left w:val="single" w:sz="6" w:space="0" w:color="auto"/>
              <w:bottom w:val="single" w:sz="6" w:space="0" w:color="auto"/>
              <w:right w:val="single" w:sz="6" w:space="0" w:color="auto"/>
            </w:tcBorders>
            <w:shd w:val="solid" w:color="FFFFFF" w:fill="auto"/>
          </w:tcPr>
          <w:p w14:paraId="64336433" w14:textId="77777777" w:rsidR="00AA7C57" w:rsidRPr="00B916EC" w:rsidRDefault="00AA7C57" w:rsidP="002C2226">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2297E374" w14:textId="77777777" w:rsidR="00AA7C57" w:rsidRPr="00B916EC" w:rsidRDefault="00AA7C57" w:rsidP="002C2226">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37FDA2B9" w14:textId="0BCA275F" w:rsidR="00AA7C57" w:rsidRPr="002B6B38" w:rsidRDefault="00AA7C57" w:rsidP="002C2226">
            <w:pPr>
              <w:pStyle w:val="TAL"/>
              <w:rPr>
                <w:sz w:val="16"/>
                <w:szCs w:val="16"/>
                <w:lang w:eastAsia="zh-CN"/>
              </w:rPr>
            </w:pPr>
            <w:r>
              <w:rPr>
                <w:sz w:val="16"/>
                <w:szCs w:val="16"/>
                <w:lang w:eastAsia="zh-CN"/>
              </w:rPr>
              <w:t>RP-233708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85854EC" w14:textId="590DEBC1" w:rsidR="00AA7C57" w:rsidRDefault="00AA7C57" w:rsidP="002C2226">
            <w:pPr>
              <w:pStyle w:val="TAL"/>
              <w:rPr>
                <w:sz w:val="16"/>
                <w:szCs w:val="16"/>
              </w:rPr>
            </w:pPr>
            <w:r>
              <w:rPr>
                <w:sz w:val="16"/>
                <w:szCs w:val="16"/>
              </w:rPr>
              <w:t>0575</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0FBEA0AD" w14:textId="77777777" w:rsidR="00AA7C57" w:rsidRDefault="00AA7C57" w:rsidP="002C2226">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1F26D681" w14:textId="77777777" w:rsidR="00AA7C57" w:rsidRDefault="00AA7C57" w:rsidP="002C2226">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2FFFDB8C" w14:textId="1CE3420A" w:rsidR="00AA7C57" w:rsidRPr="004660AA" w:rsidRDefault="00AA7C57" w:rsidP="002C2226">
            <w:pPr>
              <w:rPr>
                <w:rFonts w:ascii="Arial" w:hAnsi="Arial"/>
                <w:bCs/>
                <w:sz w:val="16"/>
              </w:rPr>
            </w:pPr>
            <w:r w:rsidRPr="00AA7C57">
              <w:rPr>
                <w:rFonts w:ascii="Arial" w:hAnsi="Arial"/>
                <w:bCs/>
                <w:sz w:val="16"/>
              </w:rPr>
              <w:t>Maintenance of multi-carrier enhancements for NR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59644AF" w14:textId="77777777" w:rsidR="00AA7C57" w:rsidRDefault="00AA7C57" w:rsidP="002C2226">
            <w:pPr>
              <w:pStyle w:val="TAL"/>
              <w:rPr>
                <w:sz w:val="16"/>
                <w:szCs w:val="16"/>
                <w:lang w:eastAsia="zh-CN"/>
              </w:rPr>
            </w:pPr>
            <w:r>
              <w:rPr>
                <w:sz w:val="16"/>
                <w:szCs w:val="16"/>
                <w:lang w:eastAsia="zh-CN"/>
              </w:rPr>
              <w:t>18.1.0</w:t>
            </w:r>
          </w:p>
        </w:tc>
      </w:tr>
      <w:tr w:rsidR="00E0020B" w:rsidRPr="00B916EC" w14:paraId="7C574D88" w14:textId="77777777" w:rsidTr="002C2226">
        <w:tc>
          <w:tcPr>
            <w:tcW w:w="894" w:type="dxa"/>
            <w:tcBorders>
              <w:top w:val="single" w:sz="12" w:space="0" w:color="auto"/>
              <w:left w:val="single" w:sz="6" w:space="0" w:color="auto"/>
              <w:bottom w:val="single" w:sz="6" w:space="0" w:color="auto"/>
              <w:right w:val="single" w:sz="6" w:space="0" w:color="auto"/>
            </w:tcBorders>
            <w:shd w:val="solid" w:color="FFFFFF" w:fill="auto"/>
          </w:tcPr>
          <w:p w14:paraId="1BFDBCE2" w14:textId="77777777" w:rsidR="00E0020B" w:rsidRPr="00B916EC" w:rsidRDefault="00E0020B" w:rsidP="002C2226">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043DF5F" w14:textId="77777777" w:rsidR="00E0020B" w:rsidRPr="00B916EC" w:rsidRDefault="00E0020B" w:rsidP="002C2226">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76DD4555" w14:textId="1BE1BB47" w:rsidR="00E0020B" w:rsidRPr="002B6B38" w:rsidRDefault="00E0020B" w:rsidP="002C2226">
            <w:pPr>
              <w:pStyle w:val="TAL"/>
              <w:rPr>
                <w:sz w:val="16"/>
                <w:szCs w:val="16"/>
                <w:lang w:eastAsia="zh-CN"/>
              </w:rPr>
            </w:pPr>
            <w:r>
              <w:rPr>
                <w:sz w:val="16"/>
                <w:szCs w:val="16"/>
                <w:lang w:eastAsia="zh-CN"/>
              </w:rPr>
              <w:t>RP-233705</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21B9B79B" w14:textId="35C51819" w:rsidR="00E0020B" w:rsidRDefault="00E0020B" w:rsidP="002C2226">
            <w:pPr>
              <w:pStyle w:val="TAL"/>
              <w:rPr>
                <w:sz w:val="16"/>
                <w:szCs w:val="16"/>
              </w:rPr>
            </w:pPr>
            <w:r>
              <w:rPr>
                <w:sz w:val="16"/>
                <w:szCs w:val="16"/>
              </w:rPr>
              <w:t>0576</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CC5742C" w14:textId="77777777" w:rsidR="00E0020B" w:rsidRDefault="00E0020B" w:rsidP="002C2226">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6E06A508" w14:textId="77777777" w:rsidR="00E0020B" w:rsidRDefault="00E0020B" w:rsidP="002C2226">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0FF61739" w14:textId="4EAF57B0" w:rsidR="00E0020B" w:rsidRPr="004660AA" w:rsidRDefault="00E0020B" w:rsidP="002C2226">
            <w:pPr>
              <w:rPr>
                <w:rFonts w:ascii="Arial" w:hAnsi="Arial"/>
                <w:bCs/>
                <w:sz w:val="16"/>
              </w:rPr>
            </w:pPr>
            <w:r w:rsidRPr="00E0020B">
              <w:rPr>
                <w:rFonts w:ascii="Arial" w:hAnsi="Arial"/>
                <w:bCs/>
                <w:sz w:val="16"/>
              </w:rPr>
              <w:t>Maintenance of MIMO Evolution for Downlink and Uplink</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EE5AE29" w14:textId="77777777" w:rsidR="00E0020B" w:rsidRDefault="00E0020B" w:rsidP="002C2226">
            <w:pPr>
              <w:pStyle w:val="TAL"/>
              <w:rPr>
                <w:sz w:val="16"/>
                <w:szCs w:val="16"/>
                <w:lang w:eastAsia="zh-CN"/>
              </w:rPr>
            </w:pPr>
            <w:r>
              <w:rPr>
                <w:sz w:val="16"/>
                <w:szCs w:val="16"/>
                <w:lang w:eastAsia="zh-CN"/>
              </w:rPr>
              <w:t>18.1.0</w:t>
            </w:r>
          </w:p>
        </w:tc>
      </w:tr>
      <w:tr w:rsidR="006D702B" w:rsidRPr="00B916EC" w14:paraId="5B4054E8" w14:textId="77777777" w:rsidTr="00C70D3E">
        <w:tc>
          <w:tcPr>
            <w:tcW w:w="894" w:type="dxa"/>
            <w:tcBorders>
              <w:top w:val="single" w:sz="12" w:space="0" w:color="auto"/>
              <w:left w:val="single" w:sz="6" w:space="0" w:color="auto"/>
              <w:bottom w:val="single" w:sz="6" w:space="0" w:color="auto"/>
              <w:right w:val="single" w:sz="6" w:space="0" w:color="auto"/>
            </w:tcBorders>
            <w:shd w:val="solid" w:color="FFFFFF" w:fill="auto"/>
          </w:tcPr>
          <w:p w14:paraId="0B9E30AE" w14:textId="77777777" w:rsidR="006D702B" w:rsidRPr="00B916EC" w:rsidRDefault="006D702B"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4EBE40BA" w14:textId="77777777" w:rsidR="006D702B" w:rsidRPr="00B916EC" w:rsidRDefault="006D702B"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73C5FE47" w14:textId="2219D3BE" w:rsidR="006D702B" w:rsidRPr="002B6B38" w:rsidRDefault="006D702B" w:rsidP="00C70D3E">
            <w:pPr>
              <w:pStyle w:val="TAL"/>
              <w:rPr>
                <w:sz w:val="16"/>
                <w:szCs w:val="16"/>
                <w:lang w:eastAsia="zh-CN"/>
              </w:rPr>
            </w:pPr>
            <w:r>
              <w:rPr>
                <w:sz w:val="16"/>
                <w:szCs w:val="16"/>
                <w:lang w:eastAsia="zh-CN"/>
              </w:rPr>
              <w:t>RP-233718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DB8DA6A" w14:textId="32B32625" w:rsidR="006D702B" w:rsidRDefault="006D702B" w:rsidP="00C70D3E">
            <w:pPr>
              <w:pStyle w:val="TAL"/>
              <w:rPr>
                <w:sz w:val="16"/>
                <w:szCs w:val="16"/>
              </w:rPr>
            </w:pPr>
            <w:r>
              <w:rPr>
                <w:sz w:val="16"/>
                <w:szCs w:val="16"/>
              </w:rPr>
              <w:t>0577</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079FC849" w14:textId="77777777" w:rsidR="006D702B" w:rsidRDefault="006D702B" w:rsidP="00C70D3E">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17D35FB4" w14:textId="77777777" w:rsidR="006D702B" w:rsidRDefault="006D702B" w:rsidP="00C70D3E">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230B454C" w14:textId="6F595FF4" w:rsidR="006D702B" w:rsidRPr="004660AA" w:rsidRDefault="00F82005" w:rsidP="00C70D3E">
            <w:pPr>
              <w:rPr>
                <w:rFonts w:ascii="Arial" w:hAnsi="Arial"/>
                <w:bCs/>
                <w:sz w:val="16"/>
              </w:rPr>
            </w:pPr>
            <w:r w:rsidRPr="00F82005">
              <w:rPr>
                <w:rFonts w:ascii="Arial" w:hAnsi="Arial"/>
                <w:bCs/>
                <w:sz w:val="16"/>
              </w:rPr>
              <w:t>Maintenance of Network Controlled Repeaters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26E4456" w14:textId="77777777" w:rsidR="006D702B" w:rsidRDefault="006D702B" w:rsidP="00C70D3E">
            <w:pPr>
              <w:pStyle w:val="TAL"/>
              <w:rPr>
                <w:sz w:val="16"/>
                <w:szCs w:val="16"/>
                <w:lang w:eastAsia="zh-CN"/>
              </w:rPr>
            </w:pPr>
            <w:r>
              <w:rPr>
                <w:sz w:val="16"/>
                <w:szCs w:val="16"/>
                <w:lang w:eastAsia="zh-CN"/>
              </w:rPr>
              <w:t>18.1.0</w:t>
            </w:r>
          </w:p>
        </w:tc>
      </w:tr>
      <w:tr w:rsidR="00504B9B" w:rsidRPr="00B916EC" w14:paraId="1E495B98" w14:textId="77777777" w:rsidTr="00C70D3E">
        <w:tc>
          <w:tcPr>
            <w:tcW w:w="894" w:type="dxa"/>
            <w:tcBorders>
              <w:top w:val="single" w:sz="12" w:space="0" w:color="auto"/>
              <w:left w:val="single" w:sz="6" w:space="0" w:color="auto"/>
              <w:bottom w:val="single" w:sz="6" w:space="0" w:color="auto"/>
              <w:right w:val="single" w:sz="6" w:space="0" w:color="auto"/>
            </w:tcBorders>
            <w:shd w:val="solid" w:color="FFFFFF" w:fill="auto"/>
          </w:tcPr>
          <w:p w14:paraId="30280F67" w14:textId="77777777" w:rsidR="00504B9B" w:rsidRPr="00B916EC" w:rsidRDefault="00504B9B"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BE3BF68" w14:textId="77777777" w:rsidR="00504B9B" w:rsidRPr="00B916EC" w:rsidRDefault="00504B9B"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3B32BC38" w14:textId="623797BA" w:rsidR="00504B9B" w:rsidRPr="002B6B38" w:rsidRDefault="00504B9B" w:rsidP="00C70D3E">
            <w:pPr>
              <w:pStyle w:val="TAL"/>
              <w:rPr>
                <w:sz w:val="16"/>
                <w:szCs w:val="16"/>
                <w:lang w:eastAsia="zh-CN"/>
              </w:rPr>
            </w:pPr>
            <w:r>
              <w:rPr>
                <w:sz w:val="16"/>
                <w:szCs w:val="16"/>
                <w:lang w:eastAsia="zh-CN"/>
              </w:rPr>
              <w:t>RP-233720</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246B761B" w14:textId="0D71CCAA" w:rsidR="00504B9B" w:rsidRDefault="00504B9B" w:rsidP="00C70D3E">
            <w:pPr>
              <w:pStyle w:val="TAL"/>
              <w:rPr>
                <w:sz w:val="16"/>
                <w:szCs w:val="16"/>
              </w:rPr>
            </w:pPr>
            <w:r>
              <w:rPr>
                <w:sz w:val="16"/>
                <w:szCs w:val="16"/>
              </w:rPr>
              <w:t>0578</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99EA168" w14:textId="77777777" w:rsidR="00504B9B" w:rsidRDefault="00504B9B" w:rsidP="00C70D3E">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65A2E414" w14:textId="77777777" w:rsidR="00504B9B" w:rsidRDefault="00504B9B" w:rsidP="00C70D3E">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514B02D" w14:textId="5A0B32D5" w:rsidR="00504B9B" w:rsidRPr="004660AA" w:rsidRDefault="00504B9B" w:rsidP="00C70D3E">
            <w:pPr>
              <w:rPr>
                <w:rFonts w:ascii="Arial" w:hAnsi="Arial"/>
                <w:bCs/>
                <w:sz w:val="16"/>
              </w:rPr>
            </w:pPr>
            <w:r w:rsidRPr="00504B9B">
              <w:rPr>
                <w:rFonts w:ascii="Arial" w:hAnsi="Arial"/>
                <w:bCs/>
                <w:sz w:val="16"/>
              </w:rPr>
              <w:t>Maintenance of network energy savings for NR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5B7912D" w14:textId="77777777" w:rsidR="00504B9B" w:rsidRDefault="00504B9B" w:rsidP="00C70D3E">
            <w:pPr>
              <w:pStyle w:val="TAL"/>
              <w:rPr>
                <w:sz w:val="16"/>
                <w:szCs w:val="16"/>
                <w:lang w:eastAsia="zh-CN"/>
              </w:rPr>
            </w:pPr>
            <w:r>
              <w:rPr>
                <w:sz w:val="16"/>
                <w:szCs w:val="16"/>
                <w:lang w:eastAsia="zh-CN"/>
              </w:rPr>
              <w:t>18.1.0</w:t>
            </w:r>
          </w:p>
        </w:tc>
      </w:tr>
      <w:tr w:rsidR="002D5F43" w:rsidRPr="00B916EC" w14:paraId="0FB05D19" w14:textId="77777777" w:rsidTr="00C70D3E">
        <w:tc>
          <w:tcPr>
            <w:tcW w:w="894" w:type="dxa"/>
            <w:tcBorders>
              <w:top w:val="single" w:sz="12" w:space="0" w:color="auto"/>
              <w:left w:val="single" w:sz="6" w:space="0" w:color="auto"/>
              <w:bottom w:val="single" w:sz="6" w:space="0" w:color="auto"/>
              <w:right w:val="single" w:sz="6" w:space="0" w:color="auto"/>
            </w:tcBorders>
            <w:shd w:val="solid" w:color="FFFFFF" w:fill="auto"/>
          </w:tcPr>
          <w:p w14:paraId="21B7E915" w14:textId="77777777" w:rsidR="002D5F43" w:rsidRPr="00B916EC" w:rsidRDefault="002D5F43"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27759EC6" w14:textId="77777777" w:rsidR="002D5F43" w:rsidRPr="00B916EC" w:rsidRDefault="002D5F43"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6658EB18" w14:textId="000AC1C0" w:rsidR="002D5F43" w:rsidRPr="002B6B38" w:rsidRDefault="002D5F43" w:rsidP="00C70D3E">
            <w:pPr>
              <w:pStyle w:val="TAL"/>
              <w:rPr>
                <w:sz w:val="16"/>
                <w:szCs w:val="16"/>
                <w:lang w:eastAsia="zh-CN"/>
              </w:rPr>
            </w:pPr>
            <w:r>
              <w:rPr>
                <w:sz w:val="16"/>
                <w:szCs w:val="16"/>
                <w:lang w:eastAsia="zh-CN"/>
              </w:rPr>
              <w:t>RP-233719</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7C3FD766" w14:textId="39478715" w:rsidR="002D5F43" w:rsidRDefault="002D5F43" w:rsidP="00C70D3E">
            <w:pPr>
              <w:pStyle w:val="TAL"/>
              <w:rPr>
                <w:sz w:val="16"/>
                <w:szCs w:val="16"/>
              </w:rPr>
            </w:pPr>
            <w:r>
              <w:rPr>
                <w:sz w:val="16"/>
                <w:szCs w:val="16"/>
              </w:rPr>
              <w:t>0579</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8376289" w14:textId="77777777" w:rsidR="002D5F43" w:rsidRDefault="002D5F43" w:rsidP="00C70D3E">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FCBECA0" w14:textId="77777777" w:rsidR="002D5F43" w:rsidRDefault="002D5F43" w:rsidP="00C70D3E">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0D417B36" w14:textId="0C6187FC" w:rsidR="002D5F43" w:rsidRPr="004660AA" w:rsidRDefault="002D5F43" w:rsidP="00C70D3E">
            <w:pPr>
              <w:rPr>
                <w:rFonts w:ascii="Arial" w:hAnsi="Arial"/>
                <w:bCs/>
                <w:sz w:val="16"/>
              </w:rPr>
            </w:pPr>
            <w:r w:rsidRPr="002D5F43">
              <w:rPr>
                <w:rFonts w:ascii="Arial" w:hAnsi="Arial"/>
                <w:bCs/>
                <w:sz w:val="16"/>
              </w:rPr>
              <w:t>Maintenance of expanded and improved NR positioning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4208C3A" w14:textId="77777777" w:rsidR="002D5F43" w:rsidRDefault="002D5F43" w:rsidP="00C70D3E">
            <w:pPr>
              <w:pStyle w:val="TAL"/>
              <w:rPr>
                <w:sz w:val="16"/>
                <w:szCs w:val="16"/>
                <w:lang w:eastAsia="zh-CN"/>
              </w:rPr>
            </w:pPr>
            <w:r>
              <w:rPr>
                <w:sz w:val="16"/>
                <w:szCs w:val="16"/>
                <w:lang w:eastAsia="zh-CN"/>
              </w:rPr>
              <w:t>18.1.0</w:t>
            </w:r>
          </w:p>
        </w:tc>
      </w:tr>
      <w:tr w:rsidR="00CB5B28" w:rsidRPr="00B916EC" w14:paraId="6C1B490B" w14:textId="77777777" w:rsidTr="00C70D3E">
        <w:tc>
          <w:tcPr>
            <w:tcW w:w="894" w:type="dxa"/>
            <w:tcBorders>
              <w:top w:val="single" w:sz="12" w:space="0" w:color="auto"/>
              <w:left w:val="single" w:sz="6" w:space="0" w:color="auto"/>
              <w:bottom w:val="single" w:sz="6" w:space="0" w:color="auto"/>
              <w:right w:val="single" w:sz="6" w:space="0" w:color="auto"/>
            </w:tcBorders>
            <w:shd w:val="solid" w:color="FFFFFF" w:fill="auto"/>
          </w:tcPr>
          <w:p w14:paraId="796D16B8" w14:textId="77777777" w:rsidR="00CB5B28" w:rsidRPr="00B916EC" w:rsidRDefault="00CB5B28"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90D7878" w14:textId="77777777" w:rsidR="00CB5B28" w:rsidRPr="00B916EC" w:rsidRDefault="00CB5B28"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4D37586" w14:textId="7320B5B1" w:rsidR="00CB5B28" w:rsidRPr="002B6B38" w:rsidRDefault="00CB5B28" w:rsidP="00C70D3E">
            <w:pPr>
              <w:pStyle w:val="TAL"/>
              <w:rPr>
                <w:sz w:val="16"/>
                <w:szCs w:val="16"/>
                <w:lang w:eastAsia="zh-CN"/>
              </w:rPr>
            </w:pPr>
            <w:r>
              <w:rPr>
                <w:sz w:val="16"/>
                <w:szCs w:val="16"/>
                <w:lang w:eastAsia="zh-CN"/>
              </w:rPr>
              <w:t>RP-233717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7F507F06" w14:textId="4CF42F36" w:rsidR="00CB5B28" w:rsidRDefault="00CB5B28" w:rsidP="00C70D3E">
            <w:pPr>
              <w:pStyle w:val="TAL"/>
              <w:rPr>
                <w:sz w:val="16"/>
                <w:szCs w:val="16"/>
              </w:rPr>
            </w:pPr>
            <w:r>
              <w:rPr>
                <w:sz w:val="16"/>
                <w:szCs w:val="16"/>
              </w:rPr>
              <w:t>0580</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E261838" w14:textId="77777777" w:rsidR="00CB5B28" w:rsidRDefault="00CB5B28" w:rsidP="00C70D3E">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67BECBE" w14:textId="77777777" w:rsidR="00CB5B28" w:rsidRDefault="00CB5B28" w:rsidP="00C70D3E">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7B360B0A" w14:textId="500EB1DA" w:rsidR="00CB5B28" w:rsidRPr="004660AA" w:rsidRDefault="00CB5B28" w:rsidP="00C70D3E">
            <w:pPr>
              <w:rPr>
                <w:rFonts w:ascii="Arial" w:hAnsi="Arial"/>
                <w:bCs/>
                <w:sz w:val="16"/>
              </w:rPr>
            </w:pPr>
            <w:r w:rsidRPr="00CB5B28">
              <w:rPr>
                <w:rFonts w:ascii="Arial" w:hAnsi="Arial"/>
                <w:bCs/>
                <w:sz w:val="16"/>
              </w:rPr>
              <w:t>Maintenance of support for enhanced reduced capability NR devices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3526C8D" w14:textId="77777777" w:rsidR="00CB5B28" w:rsidRDefault="00CB5B28" w:rsidP="00C70D3E">
            <w:pPr>
              <w:pStyle w:val="TAL"/>
              <w:rPr>
                <w:sz w:val="16"/>
                <w:szCs w:val="16"/>
                <w:lang w:eastAsia="zh-CN"/>
              </w:rPr>
            </w:pPr>
            <w:r>
              <w:rPr>
                <w:sz w:val="16"/>
                <w:szCs w:val="16"/>
                <w:lang w:eastAsia="zh-CN"/>
              </w:rPr>
              <w:t>18.1.0</w:t>
            </w:r>
          </w:p>
        </w:tc>
      </w:tr>
      <w:tr w:rsidR="00CB5B28" w:rsidRPr="00B916EC" w14:paraId="453FFB6D" w14:textId="77777777" w:rsidTr="00C70D3E">
        <w:tc>
          <w:tcPr>
            <w:tcW w:w="894" w:type="dxa"/>
            <w:tcBorders>
              <w:top w:val="single" w:sz="12" w:space="0" w:color="auto"/>
              <w:left w:val="single" w:sz="6" w:space="0" w:color="auto"/>
              <w:bottom w:val="single" w:sz="6" w:space="0" w:color="auto"/>
              <w:right w:val="single" w:sz="6" w:space="0" w:color="auto"/>
            </w:tcBorders>
            <w:shd w:val="solid" w:color="FFFFFF" w:fill="auto"/>
          </w:tcPr>
          <w:p w14:paraId="4DC36B8D" w14:textId="77777777" w:rsidR="00CB5B28" w:rsidRPr="00B916EC" w:rsidRDefault="00CB5B28"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D01DF74" w14:textId="77777777" w:rsidR="00CB5B28" w:rsidRPr="00B916EC" w:rsidRDefault="00CB5B28"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2BE6602D" w14:textId="5CAF17FD" w:rsidR="00CB5B28" w:rsidRPr="002B6B38" w:rsidRDefault="00CB5B28" w:rsidP="00C70D3E">
            <w:pPr>
              <w:pStyle w:val="TAL"/>
              <w:rPr>
                <w:sz w:val="16"/>
                <w:szCs w:val="16"/>
                <w:lang w:eastAsia="zh-CN"/>
              </w:rPr>
            </w:pPr>
            <w:r>
              <w:rPr>
                <w:sz w:val="16"/>
                <w:szCs w:val="16"/>
                <w:lang w:eastAsia="zh-CN"/>
              </w:rPr>
              <w:t>RP-233706</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0045B90" w14:textId="3FE88534" w:rsidR="00CB5B28" w:rsidRDefault="00CB5B28" w:rsidP="00C70D3E">
            <w:pPr>
              <w:pStyle w:val="TAL"/>
              <w:rPr>
                <w:sz w:val="16"/>
                <w:szCs w:val="16"/>
              </w:rPr>
            </w:pPr>
            <w:r>
              <w:rPr>
                <w:sz w:val="16"/>
                <w:szCs w:val="16"/>
              </w:rPr>
              <w:t>0581</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02398C84" w14:textId="77777777" w:rsidR="00CB5B28" w:rsidRDefault="00CB5B28" w:rsidP="00C70D3E">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74D05853" w14:textId="77777777" w:rsidR="00CB5B28" w:rsidRDefault="00CB5B28" w:rsidP="00C70D3E">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77D96715" w14:textId="7866C7D6" w:rsidR="00CB5B28" w:rsidRPr="004660AA" w:rsidRDefault="00CB5B28" w:rsidP="00C70D3E">
            <w:pPr>
              <w:rPr>
                <w:rFonts w:ascii="Arial" w:hAnsi="Arial"/>
                <w:bCs/>
                <w:sz w:val="16"/>
              </w:rPr>
            </w:pPr>
            <w:r w:rsidRPr="00CB5B28">
              <w:rPr>
                <w:rFonts w:ascii="Arial" w:hAnsi="Arial"/>
                <w:bCs/>
                <w:sz w:val="16"/>
              </w:rPr>
              <w:t>Maintenance of NR sidelink evolution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A547601" w14:textId="77777777" w:rsidR="00CB5B28" w:rsidRDefault="00CB5B28" w:rsidP="00C70D3E">
            <w:pPr>
              <w:pStyle w:val="TAL"/>
              <w:rPr>
                <w:sz w:val="16"/>
                <w:szCs w:val="16"/>
                <w:lang w:eastAsia="zh-CN"/>
              </w:rPr>
            </w:pPr>
            <w:r>
              <w:rPr>
                <w:sz w:val="16"/>
                <w:szCs w:val="16"/>
                <w:lang w:eastAsia="zh-CN"/>
              </w:rPr>
              <w:t>18.1.0</w:t>
            </w:r>
          </w:p>
        </w:tc>
      </w:tr>
      <w:tr w:rsidR="004F1F38" w:rsidRPr="00B916EC" w14:paraId="42989A9F" w14:textId="77777777" w:rsidTr="00263674">
        <w:tc>
          <w:tcPr>
            <w:tcW w:w="894" w:type="dxa"/>
            <w:tcBorders>
              <w:top w:val="single" w:sz="12" w:space="0" w:color="auto"/>
              <w:left w:val="single" w:sz="6" w:space="0" w:color="auto"/>
              <w:bottom w:val="single" w:sz="6" w:space="0" w:color="auto"/>
              <w:right w:val="single" w:sz="6" w:space="0" w:color="auto"/>
            </w:tcBorders>
            <w:shd w:val="solid" w:color="FFFFFF" w:fill="auto"/>
          </w:tcPr>
          <w:p w14:paraId="340D0804" w14:textId="77777777" w:rsidR="004F1F38" w:rsidRPr="00B916EC" w:rsidRDefault="004F1F38"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2F9543F" w14:textId="77777777" w:rsidR="004F1F38" w:rsidRPr="00B916EC" w:rsidRDefault="004F1F38"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6221EA13" w14:textId="553A6916" w:rsidR="004F1F38" w:rsidRPr="002B6B38" w:rsidRDefault="004F1F38" w:rsidP="00263674">
            <w:pPr>
              <w:pStyle w:val="TAL"/>
              <w:rPr>
                <w:sz w:val="16"/>
                <w:szCs w:val="16"/>
                <w:lang w:eastAsia="zh-CN"/>
              </w:rPr>
            </w:pPr>
            <w:r>
              <w:rPr>
                <w:sz w:val="16"/>
                <w:szCs w:val="16"/>
                <w:lang w:eastAsia="zh-CN"/>
              </w:rPr>
              <w:t>RP-233721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A1DB80A" w14:textId="5CF3C084" w:rsidR="004F1F38" w:rsidRDefault="004F1F38" w:rsidP="00263674">
            <w:pPr>
              <w:pStyle w:val="TAL"/>
              <w:rPr>
                <w:sz w:val="16"/>
                <w:szCs w:val="16"/>
              </w:rPr>
            </w:pPr>
            <w:r>
              <w:rPr>
                <w:sz w:val="16"/>
                <w:szCs w:val="16"/>
              </w:rPr>
              <w:t>0582</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712A2901" w14:textId="77777777" w:rsidR="004F1F38" w:rsidRDefault="004F1F38" w:rsidP="00263674">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7973EF3D" w14:textId="77777777" w:rsidR="004F1F38" w:rsidRDefault="004F1F38" w:rsidP="00263674">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6FADFC4E" w14:textId="42AF5D2F" w:rsidR="004F1F38" w:rsidRPr="004660AA" w:rsidRDefault="004F1F38" w:rsidP="00263674">
            <w:pPr>
              <w:rPr>
                <w:rFonts w:ascii="Arial" w:hAnsi="Arial"/>
                <w:bCs/>
                <w:sz w:val="16"/>
              </w:rPr>
            </w:pPr>
            <w:r w:rsidRPr="004F1F38">
              <w:rPr>
                <w:rFonts w:ascii="Arial" w:hAnsi="Arial"/>
                <w:bCs/>
                <w:sz w:val="16"/>
              </w:rPr>
              <w:t>Maintenance of XR enhancements for NR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0B53400" w14:textId="77777777" w:rsidR="004F1F38" w:rsidRDefault="004F1F38" w:rsidP="00263674">
            <w:pPr>
              <w:pStyle w:val="TAL"/>
              <w:rPr>
                <w:sz w:val="16"/>
                <w:szCs w:val="16"/>
                <w:lang w:eastAsia="zh-CN"/>
              </w:rPr>
            </w:pPr>
            <w:r>
              <w:rPr>
                <w:sz w:val="16"/>
                <w:szCs w:val="16"/>
                <w:lang w:eastAsia="zh-CN"/>
              </w:rPr>
              <w:t>18.1.0</w:t>
            </w:r>
          </w:p>
        </w:tc>
      </w:tr>
      <w:tr w:rsidR="004F1F38" w:rsidRPr="00B916EC" w14:paraId="4F881065" w14:textId="77777777" w:rsidTr="00263674">
        <w:tc>
          <w:tcPr>
            <w:tcW w:w="894" w:type="dxa"/>
            <w:tcBorders>
              <w:top w:val="single" w:sz="12" w:space="0" w:color="auto"/>
              <w:left w:val="single" w:sz="6" w:space="0" w:color="auto"/>
              <w:bottom w:val="single" w:sz="6" w:space="0" w:color="auto"/>
              <w:right w:val="single" w:sz="6" w:space="0" w:color="auto"/>
            </w:tcBorders>
            <w:shd w:val="solid" w:color="FFFFFF" w:fill="auto"/>
          </w:tcPr>
          <w:p w14:paraId="5C3C95C4" w14:textId="77777777" w:rsidR="004F1F38" w:rsidRPr="00B916EC" w:rsidRDefault="004F1F38"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1B4A7A1D" w14:textId="77777777" w:rsidR="004F1F38" w:rsidRPr="00B916EC" w:rsidRDefault="004F1F38"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33B7252" w14:textId="6D1F988A" w:rsidR="004F1F38" w:rsidRPr="002B6B38" w:rsidRDefault="004F1F38" w:rsidP="00263674">
            <w:pPr>
              <w:pStyle w:val="TAL"/>
              <w:rPr>
                <w:sz w:val="16"/>
                <w:szCs w:val="16"/>
                <w:lang w:eastAsia="zh-CN"/>
              </w:rPr>
            </w:pPr>
            <w:r>
              <w:rPr>
                <w:sz w:val="16"/>
                <w:szCs w:val="16"/>
                <w:lang w:eastAsia="zh-CN"/>
              </w:rPr>
              <w:t>RP-233716</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6A9D67B6" w14:textId="15B1B896" w:rsidR="004F1F38" w:rsidRDefault="004F1F38" w:rsidP="00263674">
            <w:pPr>
              <w:pStyle w:val="TAL"/>
              <w:rPr>
                <w:sz w:val="16"/>
                <w:szCs w:val="16"/>
              </w:rPr>
            </w:pPr>
            <w:r>
              <w:rPr>
                <w:sz w:val="16"/>
                <w:szCs w:val="16"/>
              </w:rPr>
              <w:t>0583</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3A0AC9A" w14:textId="77777777" w:rsidR="004F1F38" w:rsidRDefault="004F1F38" w:rsidP="00263674">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60A509C" w14:textId="77777777" w:rsidR="004F1F38" w:rsidRDefault="004F1F38" w:rsidP="00263674">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4C34125" w14:textId="03E47FCE" w:rsidR="004F1F38" w:rsidRPr="004660AA" w:rsidRDefault="004F1F38" w:rsidP="00263674">
            <w:pPr>
              <w:rPr>
                <w:rFonts w:ascii="Arial" w:hAnsi="Arial"/>
                <w:bCs/>
                <w:sz w:val="16"/>
              </w:rPr>
            </w:pPr>
            <w:r w:rsidRPr="004F1F38">
              <w:rPr>
                <w:rFonts w:ascii="Arial" w:hAnsi="Arial"/>
                <w:bCs/>
                <w:sz w:val="16"/>
              </w:rPr>
              <w:t>Maintenance of support for dedicated spectrum less than 5MHz for FR1</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1A7056E" w14:textId="77777777" w:rsidR="004F1F38" w:rsidRDefault="004F1F38" w:rsidP="00263674">
            <w:pPr>
              <w:pStyle w:val="TAL"/>
              <w:rPr>
                <w:sz w:val="16"/>
                <w:szCs w:val="16"/>
                <w:lang w:eastAsia="zh-CN"/>
              </w:rPr>
            </w:pPr>
            <w:r>
              <w:rPr>
                <w:sz w:val="16"/>
                <w:szCs w:val="16"/>
                <w:lang w:eastAsia="zh-CN"/>
              </w:rPr>
              <w:t>18.1.0</w:t>
            </w:r>
          </w:p>
        </w:tc>
      </w:tr>
      <w:tr w:rsidR="004F1F38" w:rsidRPr="00B916EC" w14:paraId="2917EC42" w14:textId="77777777" w:rsidTr="00263674">
        <w:tc>
          <w:tcPr>
            <w:tcW w:w="894" w:type="dxa"/>
            <w:tcBorders>
              <w:top w:val="single" w:sz="12" w:space="0" w:color="auto"/>
              <w:left w:val="single" w:sz="6" w:space="0" w:color="auto"/>
              <w:bottom w:val="single" w:sz="6" w:space="0" w:color="auto"/>
              <w:right w:val="single" w:sz="6" w:space="0" w:color="auto"/>
            </w:tcBorders>
            <w:shd w:val="solid" w:color="FFFFFF" w:fill="auto"/>
          </w:tcPr>
          <w:p w14:paraId="0389F5EA" w14:textId="77777777" w:rsidR="004F1F38" w:rsidRPr="00B916EC" w:rsidRDefault="004F1F38"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EABD18C" w14:textId="77777777" w:rsidR="004F1F38" w:rsidRPr="00B916EC" w:rsidRDefault="004F1F38"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092C2E7" w14:textId="6C7A844A" w:rsidR="004F1F38" w:rsidRPr="002B6B38" w:rsidRDefault="004F1F38" w:rsidP="00263674">
            <w:pPr>
              <w:pStyle w:val="TAL"/>
              <w:rPr>
                <w:sz w:val="16"/>
                <w:szCs w:val="16"/>
                <w:lang w:eastAsia="zh-CN"/>
              </w:rPr>
            </w:pPr>
            <w:r>
              <w:rPr>
                <w:sz w:val="16"/>
                <w:szCs w:val="16"/>
                <w:lang w:eastAsia="zh-CN"/>
              </w:rPr>
              <w:t>RP-233733</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94BBFA2" w14:textId="42CC0913" w:rsidR="004F1F38" w:rsidRDefault="004F1F38" w:rsidP="00263674">
            <w:pPr>
              <w:pStyle w:val="TAL"/>
              <w:rPr>
                <w:sz w:val="16"/>
                <w:szCs w:val="16"/>
              </w:rPr>
            </w:pPr>
            <w:r>
              <w:rPr>
                <w:sz w:val="16"/>
                <w:szCs w:val="16"/>
              </w:rPr>
              <w:t>0584</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0A0367AC" w14:textId="77777777" w:rsidR="004F1F38" w:rsidRDefault="004F1F38" w:rsidP="00263674">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FACEAD8" w14:textId="58330C20" w:rsidR="004F1F38" w:rsidRDefault="004F1F38" w:rsidP="00263674">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67BA28E3" w14:textId="032EED3E" w:rsidR="004F1F38" w:rsidRPr="004660AA" w:rsidRDefault="004F1F38" w:rsidP="00263674">
            <w:pPr>
              <w:rPr>
                <w:rFonts w:ascii="Arial" w:hAnsi="Arial"/>
                <w:bCs/>
                <w:sz w:val="16"/>
              </w:rPr>
            </w:pPr>
            <w:r w:rsidRPr="004F1F38">
              <w:rPr>
                <w:rFonts w:ascii="Arial" w:hAnsi="Arial"/>
                <w:bCs/>
                <w:sz w:val="16"/>
              </w:rPr>
              <w:t>Introduction of Rel-18 enhancements of NR Multicast and Broadcast Services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BBF6879" w14:textId="77777777" w:rsidR="004F1F38" w:rsidRDefault="004F1F38" w:rsidP="00263674">
            <w:pPr>
              <w:pStyle w:val="TAL"/>
              <w:rPr>
                <w:sz w:val="16"/>
                <w:szCs w:val="16"/>
                <w:lang w:eastAsia="zh-CN"/>
              </w:rPr>
            </w:pPr>
            <w:r>
              <w:rPr>
                <w:sz w:val="16"/>
                <w:szCs w:val="16"/>
                <w:lang w:eastAsia="zh-CN"/>
              </w:rPr>
              <w:t>18.1.0</w:t>
            </w:r>
          </w:p>
        </w:tc>
      </w:tr>
      <w:tr w:rsidR="0068318C" w:rsidRPr="00B916EC" w14:paraId="471A3B9F" w14:textId="77777777" w:rsidTr="00263674">
        <w:tc>
          <w:tcPr>
            <w:tcW w:w="894" w:type="dxa"/>
            <w:tcBorders>
              <w:top w:val="single" w:sz="12" w:space="0" w:color="auto"/>
              <w:left w:val="single" w:sz="6" w:space="0" w:color="auto"/>
              <w:bottom w:val="single" w:sz="6" w:space="0" w:color="auto"/>
              <w:right w:val="single" w:sz="6" w:space="0" w:color="auto"/>
            </w:tcBorders>
            <w:shd w:val="solid" w:color="FFFFFF" w:fill="auto"/>
          </w:tcPr>
          <w:p w14:paraId="72013B3B" w14:textId="77777777" w:rsidR="0068318C" w:rsidRPr="00B916EC" w:rsidRDefault="0068318C"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344A3C5F" w14:textId="77777777" w:rsidR="0068318C" w:rsidRPr="00B916EC" w:rsidRDefault="0068318C"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EFADEC2" w14:textId="2209114F" w:rsidR="0068318C" w:rsidRPr="002B6B38" w:rsidRDefault="0068318C" w:rsidP="00263674">
            <w:pPr>
              <w:pStyle w:val="TAL"/>
              <w:rPr>
                <w:sz w:val="16"/>
                <w:szCs w:val="16"/>
                <w:lang w:eastAsia="zh-CN"/>
              </w:rPr>
            </w:pPr>
            <w:r>
              <w:rPr>
                <w:sz w:val="16"/>
                <w:szCs w:val="16"/>
                <w:lang w:eastAsia="zh-CN"/>
              </w:rPr>
              <w:t>RP-233714</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9406E94" w14:textId="4C2AC730" w:rsidR="0068318C" w:rsidRDefault="0068318C" w:rsidP="00263674">
            <w:pPr>
              <w:pStyle w:val="TAL"/>
              <w:rPr>
                <w:sz w:val="16"/>
                <w:szCs w:val="16"/>
              </w:rPr>
            </w:pPr>
            <w:r>
              <w:rPr>
                <w:sz w:val="16"/>
                <w:szCs w:val="16"/>
              </w:rPr>
              <w:t>0585</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7DEDCC9" w14:textId="77777777" w:rsidR="0068318C" w:rsidRDefault="0068318C" w:rsidP="00263674">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1BC8EDA1" w14:textId="50645A55" w:rsidR="0068318C" w:rsidRDefault="0068318C" w:rsidP="00263674">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0650EE77" w14:textId="7FE8DD61" w:rsidR="0068318C" w:rsidRPr="004660AA" w:rsidRDefault="0068318C" w:rsidP="00263674">
            <w:pPr>
              <w:rPr>
                <w:rFonts w:ascii="Arial" w:hAnsi="Arial"/>
                <w:bCs/>
                <w:sz w:val="16"/>
              </w:rPr>
            </w:pPr>
            <w:r w:rsidRPr="0068318C">
              <w:rPr>
                <w:rFonts w:ascii="Arial" w:hAnsi="Arial"/>
                <w:bCs/>
                <w:sz w:val="16"/>
              </w:rPr>
              <w:t>Maintenance of support for NR NTN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9D90ED0" w14:textId="77777777" w:rsidR="0068318C" w:rsidRDefault="0068318C" w:rsidP="00263674">
            <w:pPr>
              <w:pStyle w:val="TAL"/>
              <w:rPr>
                <w:sz w:val="16"/>
                <w:szCs w:val="16"/>
                <w:lang w:eastAsia="zh-CN"/>
              </w:rPr>
            </w:pPr>
            <w:r>
              <w:rPr>
                <w:sz w:val="16"/>
                <w:szCs w:val="16"/>
                <w:lang w:eastAsia="zh-CN"/>
              </w:rPr>
              <w:t>18.1.0</w:t>
            </w:r>
          </w:p>
        </w:tc>
      </w:tr>
      <w:tr w:rsidR="0068318C" w:rsidRPr="00B916EC" w14:paraId="7DABA141" w14:textId="77777777" w:rsidTr="00263674">
        <w:tc>
          <w:tcPr>
            <w:tcW w:w="894" w:type="dxa"/>
            <w:tcBorders>
              <w:top w:val="single" w:sz="12" w:space="0" w:color="auto"/>
              <w:left w:val="single" w:sz="6" w:space="0" w:color="auto"/>
              <w:bottom w:val="single" w:sz="6" w:space="0" w:color="auto"/>
              <w:right w:val="single" w:sz="6" w:space="0" w:color="auto"/>
            </w:tcBorders>
            <w:shd w:val="solid" w:color="FFFFFF" w:fill="auto"/>
          </w:tcPr>
          <w:p w14:paraId="6E6E8543" w14:textId="77777777" w:rsidR="0068318C" w:rsidRPr="00B916EC" w:rsidRDefault="0068318C"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20FB3C13" w14:textId="77777777" w:rsidR="0068318C" w:rsidRPr="00B916EC" w:rsidRDefault="0068318C"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613C6B8F" w14:textId="675008E4" w:rsidR="0068318C" w:rsidRPr="002B6B38" w:rsidRDefault="0068318C" w:rsidP="00263674">
            <w:pPr>
              <w:pStyle w:val="TAL"/>
              <w:rPr>
                <w:sz w:val="16"/>
                <w:szCs w:val="16"/>
                <w:lang w:eastAsia="zh-CN"/>
              </w:rPr>
            </w:pPr>
            <w:r>
              <w:rPr>
                <w:sz w:val="16"/>
                <w:szCs w:val="16"/>
                <w:lang w:eastAsia="zh-CN"/>
              </w:rPr>
              <w:t>RP-233737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65F731CD" w14:textId="1783248E" w:rsidR="0068318C" w:rsidRDefault="0068318C" w:rsidP="00263674">
            <w:pPr>
              <w:pStyle w:val="TAL"/>
              <w:rPr>
                <w:sz w:val="16"/>
                <w:szCs w:val="16"/>
              </w:rPr>
            </w:pPr>
            <w:r>
              <w:rPr>
                <w:sz w:val="16"/>
                <w:szCs w:val="16"/>
              </w:rPr>
              <w:t>0586</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73E720B" w14:textId="77777777" w:rsidR="0068318C" w:rsidRDefault="0068318C" w:rsidP="00263674">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11A9F168" w14:textId="77777777" w:rsidR="0068318C" w:rsidRDefault="0068318C" w:rsidP="00263674">
            <w:pPr>
              <w:pStyle w:val="TAL"/>
              <w:rPr>
                <w:sz w:val="16"/>
              </w:rPr>
            </w:pPr>
            <w:r>
              <w:rPr>
                <w:sz w:val="16"/>
              </w:rPr>
              <w:t>F</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F9EDB5A" w14:textId="77A12828" w:rsidR="0068318C" w:rsidRPr="004660AA" w:rsidRDefault="0068318C" w:rsidP="00263674">
            <w:pPr>
              <w:rPr>
                <w:rFonts w:ascii="Arial" w:hAnsi="Arial"/>
                <w:bCs/>
                <w:sz w:val="16"/>
              </w:rPr>
            </w:pPr>
            <w:r w:rsidRPr="0068318C">
              <w:rPr>
                <w:rFonts w:ascii="Arial" w:hAnsi="Arial"/>
                <w:bCs/>
                <w:sz w:val="16"/>
              </w:rPr>
              <w:t>Maintenance of BWP operation without restriction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C51EADB" w14:textId="77777777" w:rsidR="0068318C" w:rsidRDefault="0068318C" w:rsidP="00263674">
            <w:pPr>
              <w:pStyle w:val="TAL"/>
              <w:rPr>
                <w:sz w:val="16"/>
                <w:szCs w:val="16"/>
                <w:lang w:eastAsia="zh-CN"/>
              </w:rPr>
            </w:pPr>
            <w:r>
              <w:rPr>
                <w:sz w:val="16"/>
                <w:szCs w:val="16"/>
                <w:lang w:eastAsia="zh-CN"/>
              </w:rPr>
              <w:t>18.1.0</w:t>
            </w:r>
          </w:p>
        </w:tc>
      </w:tr>
    </w:tbl>
    <w:p w14:paraId="4EF94FC0" w14:textId="77777777" w:rsidR="003C3971" w:rsidRPr="00B916EC" w:rsidRDefault="003C3971" w:rsidP="009105BC"/>
    <w:sectPr w:rsidR="003C3971" w:rsidRPr="00B916EC" w:rsidSect="00F32341">
      <w:headerReference w:type="default" r:id="rId214"/>
      <w:footerReference w:type="default" r:id="rId2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Times-Roman">
    <w:altName w:val="Times New Roman"/>
    <w:charset w:val="00"/>
    <w:family w:val="roman"/>
    <w:pitch w:val="default"/>
    <w:sig w:usb0="00000000"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sans-serif-black">
    <w:altName w:val="Times New Roman"/>
    <w:charset w:val="00"/>
    <w:family w:val="roman"/>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34B5D" w14:textId="77777777" w:rsidR="0029354F" w:rsidRDefault="0029354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260CD" w14:textId="77777777" w:rsidR="0029354F" w:rsidRDefault="0029354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21E19" w14:textId="77777777" w:rsidR="0029354F" w:rsidRDefault="0029354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B9831" w14:textId="77777777" w:rsidR="0029354F" w:rsidRDefault="0029354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79EF1" w14:textId="77777777" w:rsidR="0029354F" w:rsidRDefault="0029354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E1FE7" w14:textId="77777777" w:rsidR="0029354F" w:rsidRDefault="0029354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0AF3DF8A"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0229">
      <w:rPr>
        <w:rFonts w:ascii="Arial" w:hAnsi="Arial" w:cs="Arial"/>
        <w:b/>
        <w:noProof/>
        <w:sz w:val="18"/>
        <w:szCs w:val="18"/>
      </w:rPr>
      <w:t>3GPP TS 38.213 V18.1.0 (2023-12)</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7285294A"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0229">
      <w:rPr>
        <w:rFonts w:ascii="Arial" w:hAnsi="Arial" w:cs="Arial"/>
        <w:b/>
        <w:noProof/>
        <w:sz w:val="18"/>
        <w:szCs w:val="18"/>
      </w:rPr>
      <w:t>Release 18</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7F5529"/>
    <w:multiLevelType w:val="hybridMultilevel"/>
    <w:tmpl w:val="5B9C0B22"/>
    <w:lvl w:ilvl="0" w:tplc="84DA030C">
      <w:start w:val="18"/>
      <w:numFmt w:val="bullet"/>
      <w:lvlText w:val="-"/>
      <w:lvlJc w:val="left"/>
      <w:pPr>
        <w:ind w:left="2061" w:hanging="360"/>
      </w:pPr>
      <w:rPr>
        <w:rFonts w:ascii="Times New Roman" w:eastAsia="SimSun" w:hAnsi="Times New Roman" w:cs="Times New Roman" w:hint="default"/>
      </w:rPr>
    </w:lvl>
    <w:lvl w:ilvl="1" w:tplc="08090003" w:tentative="1">
      <w:start w:val="1"/>
      <w:numFmt w:val="bullet"/>
      <w:lvlText w:val="o"/>
      <w:lvlJc w:val="left"/>
      <w:pPr>
        <w:ind w:left="2781" w:hanging="360"/>
      </w:pPr>
      <w:rPr>
        <w:rFonts w:ascii="Courier New" w:hAnsi="Courier New" w:cs="Courier New" w:hint="default"/>
      </w:rPr>
    </w:lvl>
    <w:lvl w:ilvl="2" w:tplc="08090005" w:tentative="1">
      <w:start w:val="1"/>
      <w:numFmt w:val="bullet"/>
      <w:lvlText w:val=""/>
      <w:lvlJc w:val="left"/>
      <w:pPr>
        <w:ind w:left="3501" w:hanging="360"/>
      </w:pPr>
      <w:rPr>
        <w:rFonts w:ascii="Wingdings" w:hAnsi="Wingdings" w:hint="default"/>
      </w:rPr>
    </w:lvl>
    <w:lvl w:ilvl="3" w:tplc="08090001" w:tentative="1">
      <w:start w:val="1"/>
      <w:numFmt w:val="bullet"/>
      <w:lvlText w:val=""/>
      <w:lvlJc w:val="left"/>
      <w:pPr>
        <w:ind w:left="4221" w:hanging="360"/>
      </w:pPr>
      <w:rPr>
        <w:rFonts w:ascii="Symbol" w:hAnsi="Symbol" w:hint="default"/>
      </w:rPr>
    </w:lvl>
    <w:lvl w:ilvl="4" w:tplc="08090003" w:tentative="1">
      <w:start w:val="1"/>
      <w:numFmt w:val="bullet"/>
      <w:lvlText w:val="o"/>
      <w:lvlJc w:val="left"/>
      <w:pPr>
        <w:ind w:left="4941" w:hanging="360"/>
      </w:pPr>
      <w:rPr>
        <w:rFonts w:ascii="Courier New" w:hAnsi="Courier New" w:cs="Courier New" w:hint="default"/>
      </w:rPr>
    </w:lvl>
    <w:lvl w:ilvl="5" w:tplc="08090005" w:tentative="1">
      <w:start w:val="1"/>
      <w:numFmt w:val="bullet"/>
      <w:lvlText w:val=""/>
      <w:lvlJc w:val="left"/>
      <w:pPr>
        <w:ind w:left="5661" w:hanging="360"/>
      </w:pPr>
      <w:rPr>
        <w:rFonts w:ascii="Wingdings" w:hAnsi="Wingdings" w:hint="default"/>
      </w:rPr>
    </w:lvl>
    <w:lvl w:ilvl="6" w:tplc="08090001" w:tentative="1">
      <w:start w:val="1"/>
      <w:numFmt w:val="bullet"/>
      <w:lvlText w:val=""/>
      <w:lvlJc w:val="left"/>
      <w:pPr>
        <w:ind w:left="6381" w:hanging="360"/>
      </w:pPr>
      <w:rPr>
        <w:rFonts w:ascii="Symbol" w:hAnsi="Symbol" w:hint="default"/>
      </w:rPr>
    </w:lvl>
    <w:lvl w:ilvl="7" w:tplc="08090003" w:tentative="1">
      <w:start w:val="1"/>
      <w:numFmt w:val="bullet"/>
      <w:lvlText w:val="o"/>
      <w:lvlJc w:val="left"/>
      <w:pPr>
        <w:ind w:left="7101" w:hanging="360"/>
      </w:pPr>
      <w:rPr>
        <w:rFonts w:ascii="Courier New" w:hAnsi="Courier New" w:cs="Courier New" w:hint="default"/>
      </w:rPr>
    </w:lvl>
    <w:lvl w:ilvl="8" w:tplc="08090005" w:tentative="1">
      <w:start w:val="1"/>
      <w:numFmt w:val="bullet"/>
      <w:lvlText w:val=""/>
      <w:lvlJc w:val="left"/>
      <w:pPr>
        <w:ind w:left="7821"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215618F4"/>
    <w:multiLevelType w:val="hybridMultilevel"/>
    <w:tmpl w:val="AF781508"/>
    <w:lvl w:ilvl="0" w:tplc="D0AE407E">
      <w:start w:val="18"/>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CF78C2"/>
    <w:multiLevelType w:val="multilevel"/>
    <w:tmpl w:val="32CF78C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5"/>
  </w:num>
  <w:num w:numId="3" w16cid:durableId="1285648012">
    <w:abstractNumId w:val="18"/>
  </w:num>
  <w:num w:numId="4" w16cid:durableId="582834299">
    <w:abstractNumId w:val="15"/>
  </w:num>
  <w:num w:numId="5" w16cid:durableId="1357081652">
    <w:abstractNumId w:val="4"/>
  </w:num>
  <w:num w:numId="6" w16cid:durableId="1824930416">
    <w:abstractNumId w:val="23"/>
  </w:num>
  <w:num w:numId="7" w16cid:durableId="313067973">
    <w:abstractNumId w:val="12"/>
  </w:num>
  <w:num w:numId="8" w16cid:durableId="134492142">
    <w:abstractNumId w:val="21"/>
  </w:num>
  <w:num w:numId="9" w16cid:durableId="1922639637">
    <w:abstractNumId w:val="16"/>
  </w:num>
  <w:num w:numId="10" w16cid:durableId="1190338002">
    <w:abstractNumId w:val="7"/>
  </w:num>
  <w:num w:numId="11" w16cid:durableId="37435473">
    <w:abstractNumId w:val="1"/>
  </w:num>
  <w:num w:numId="12" w16cid:durableId="798767071">
    <w:abstractNumId w:val="2"/>
  </w:num>
  <w:num w:numId="13" w16cid:durableId="1386445159">
    <w:abstractNumId w:val="22"/>
  </w:num>
  <w:num w:numId="14" w16cid:durableId="1628852814">
    <w:abstractNumId w:val="0"/>
  </w:num>
  <w:num w:numId="15" w16cid:durableId="259531052">
    <w:abstractNumId w:val="19"/>
  </w:num>
  <w:num w:numId="16" w16cid:durableId="1308512852">
    <w:abstractNumId w:val="20"/>
  </w:num>
  <w:num w:numId="17" w16cid:durableId="1076318429">
    <w:abstractNumId w:val="24"/>
  </w:num>
  <w:num w:numId="18" w16cid:durableId="997001871">
    <w:abstractNumId w:val="8"/>
  </w:num>
  <w:num w:numId="19" w16cid:durableId="181669706">
    <w:abstractNumId w:val="14"/>
  </w:num>
  <w:num w:numId="20" w16cid:durableId="1907183285">
    <w:abstractNumId w:val="11"/>
  </w:num>
  <w:num w:numId="21" w16cid:durableId="1059354772">
    <w:abstractNumId w:val="10"/>
  </w:num>
  <w:num w:numId="22" w16cid:durableId="495150198">
    <w:abstractNumId w:val="6"/>
  </w:num>
  <w:num w:numId="23" w16cid:durableId="352416119">
    <w:abstractNumId w:val="13"/>
  </w:num>
  <w:num w:numId="24" w16cid:durableId="1912344591">
    <w:abstractNumId w:val="3"/>
  </w:num>
  <w:num w:numId="25" w16cid:durableId="404306965">
    <w:abstractNumId w:val="9"/>
  </w:num>
  <w:num w:numId="26" w16cid:durableId="13423896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316"/>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940"/>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3F97"/>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2B2"/>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410"/>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5CD6"/>
    <w:rsid w:val="00095CE9"/>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24A"/>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281"/>
    <w:rsid w:val="000C0979"/>
    <w:rsid w:val="000C0D5D"/>
    <w:rsid w:val="000C0F70"/>
    <w:rsid w:val="000C0FF4"/>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6EB7"/>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D5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994"/>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9BC"/>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753"/>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144"/>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0DD5"/>
    <w:rsid w:val="001911E9"/>
    <w:rsid w:val="0019139F"/>
    <w:rsid w:val="001915E2"/>
    <w:rsid w:val="00192357"/>
    <w:rsid w:val="00192D30"/>
    <w:rsid w:val="00192D49"/>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0F7C"/>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38C"/>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473"/>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5F5"/>
    <w:rsid w:val="001E4617"/>
    <w:rsid w:val="001E4D9C"/>
    <w:rsid w:val="001E5528"/>
    <w:rsid w:val="001E558F"/>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7CB"/>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5FA"/>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838"/>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3F1"/>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476"/>
    <w:rsid w:val="00290CE4"/>
    <w:rsid w:val="00291153"/>
    <w:rsid w:val="0029134D"/>
    <w:rsid w:val="00291961"/>
    <w:rsid w:val="00291C99"/>
    <w:rsid w:val="00291D70"/>
    <w:rsid w:val="00291DE7"/>
    <w:rsid w:val="00292114"/>
    <w:rsid w:val="00292277"/>
    <w:rsid w:val="00292E21"/>
    <w:rsid w:val="0029354F"/>
    <w:rsid w:val="002936FF"/>
    <w:rsid w:val="0029374D"/>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AA2"/>
    <w:rsid w:val="002A0D8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CE1"/>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5F43"/>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C1B"/>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06"/>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A04"/>
    <w:rsid w:val="00341C11"/>
    <w:rsid w:val="00342483"/>
    <w:rsid w:val="00342557"/>
    <w:rsid w:val="00342B2C"/>
    <w:rsid w:val="00343837"/>
    <w:rsid w:val="00343F17"/>
    <w:rsid w:val="003440C8"/>
    <w:rsid w:val="00344D0A"/>
    <w:rsid w:val="00345017"/>
    <w:rsid w:val="0034533F"/>
    <w:rsid w:val="003456DA"/>
    <w:rsid w:val="00345740"/>
    <w:rsid w:val="00345E87"/>
    <w:rsid w:val="003468A9"/>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94B"/>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6B88"/>
    <w:rsid w:val="00377128"/>
    <w:rsid w:val="00377212"/>
    <w:rsid w:val="003773EA"/>
    <w:rsid w:val="003777CB"/>
    <w:rsid w:val="00377805"/>
    <w:rsid w:val="00377BE6"/>
    <w:rsid w:val="003801E3"/>
    <w:rsid w:val="0038073E"/>
    <w:rsid w:val="003807DD"/>
    <w:rsid w:val="00380A62"/>
    <w:rsid w:val="003815C2"/>
    <w:rsid w:val="0038171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BBF"/>
    <w:rsid w:val="003A3F31"/>
    <w:rsid w:val="003A470A"/>
    <w:rsid w:val="003A49F5"/>
    <w:rsid w:val="003A4A69"/>
    <w:rsid w:val="003A4B40"/>
    <w:rsid w:val="003A4C3D"/>
    <w:rsid w:val="003A4EE7"/>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A2E"/>
    <w:rsid w:val="003B2B2B"/>
    <w:rsid w:val="003B2BBE"/>
    <w:rsid w:val="003B3960"/>
    <w:rsid w:val="003B39CA"/>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4EE"/>
    <w:rsid w:val="003C693F"/>
    <w:rsid w:val="003C6AE2"/>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753"/>
    <w:rsid w:val="003E1929"/>
    <w:rsid w:val="003E192E"/>
    <w:rsid w:val="003E1EA5"/>
    <w:rsid w:val="003E2166"/>
    <w:rsid w:val="003E218A"/>
    <w:rsid w:val="003E241B"/>
    <w:rsid w:val="003E2EB3"/>
    <w:rsid w:val="003E3047"/>
    <w:rsid w:val="003E315E"/>
    <w:rsid w:val="003E3224"/>
    <w:rsid w:val="003E3E3B"/>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4C4"/>
    <w:rsid w:val="003F3949"/>
    <w:rsid w:val="003F3A98"/>
    <w:rsid w:val="003F3FAE"/>
    <w:rsid w:val="003F40E2"/>
    <w:rsid w:val="003F45A5"/>
    <w:rsid w:val="003F466E"/>
    <w:rsid w:val="003F4E7C"/>
    <w:rsid w:val="003F5C59"/>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67F"/>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0D9"/>
    <w:rsid w:val="00441401"/>
    <w:rsid w:val="00441687"/>
    <w:rsid w:val="00441824"/>
    <w:rsid w:val="00441A38"/>
    <w:rsid w:val="004421AB"/>
    <w:rsid w:val="00442B75"/>
    <w:rsid w:val="004431F2"/>
    <w:rsid w:val="00443360"/>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43F"/>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0AA"/>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7FD"/>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2EA"/>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67"/>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3D45"/>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37DB"/>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0C"/>
    <w:rsid w:val="004F167E"/>
    <w:rsid w:val="004F1892"/>
    <w:rsid w:val="004F1F23"/>
    <w:rsid w:val="004F1F38"/>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B9B"/>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AD8"/>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807"/>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6F8"/>
    <w:rsid w:val="00536889"/>
    <w:rsid w:val="00536D05"/>
    <w:rsid w:val="00537998"/>
    <w:rsid w:val="00540049"/>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5DD"/>
    <w:rsid w:val="00557603"/>
    <w:rsid w:val="00557F46"/>
    <w:rsid w:val="0056015D"/>
    <w:rsid w:val="00560420"/>
    <w:rsid w:val="0056089B"/>
    <w:rsid w:val="00560DF8"/>
    <w:rsid w:val="00561433"/>
    <w:rsid w:val="00561489"/>
    <w:rsid w:val="0056180A"/>
    <w:rsid w:val="00561E3F"/>
    <w:rsid w:val="0056201D"/>
    <w:rsid w:val="0056216A"/>
    <w:rsid w:val="005622D2"/>
    <w:rsid w:val="00562338"/>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41D"/>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3ED"/>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60B"/>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DA7"/>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6C5"/>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4AE0"/>
    <w:rsid w:val="005F5AC2"/>
    <w:rsid w:val="005F5D73"/>
    <w:rsid w:val="005F5F6F"/>
    <w:rsid w:val="005F60BC"/>
    <w:rsid w:val="005F60F2"/>
    <w:rsid w:val="005F62B9"/>
    <w:rsid w:val="005F6BFB"/>
    <w:rsid w:val="005F7142"/>
    <w:rsid w:val="005F7703"/>
    <w:rsid w:val="005F77BA"/>
    <w:rsid w:val="005F78F1"/>
    <w:rsid w:val="005F7CEB"/>
    <w:rsid w:val="005F7DA0"/>
    <w:rsid w:val="006002B1"/>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5C5"/>
    <w:rsid w:val="006108E8"/>
    <w:rsid w:val="0061107F"/>
    <w:rsid w:val="006114E7"/>
    <w:rsid w:val="00611A6E"/>
    <w:rsid w:val="00611BFD"/>
    <w:rsid w:val="00611DD3"/>
    <w:rsid w:val="00611EFE"/>
    <w:rsid w:val="00612083"/>
    <w:rsid w:val="006120E0"/>
    <w:rsid w:val="006128D9"/>
    <w:rsid w:val="006130F5"/>
    <w:rsid w:val="00613806"/>
    <w:rsid w:val="00613833"/>
    <w:rsid w:val="006138D7"/>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1B7E"/>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7F8"/>
    <w:rsid w:val="00652D6E"/>
    <w:rsid w:val="00653A16"/>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00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8C"/>
    <w:rsid w:val="006831C0"/>
    <w:rsid w:val="006831D6"/>
    <w:rsid w:val="006832F1"/>
    <w:rsid w:val="0068347F"/>
    <w:rsid w:val="0068360C"/>
    <w:rsid w:val="006838A3"/>
    <w:rsid w:val="00683C74"/>
    <w:rsid w:val="00683CD6"/>
    <w:rsid w:val="0068440F"/>
    <w:rsid w:val="0068480F"/>
    <w:rsid w:val="006848D9"/>
    <w:rsid w:val="00684938"/>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3F1"/>
    <w:rsid w:val="0069740B"/>
    <w:rsid w:val="006977B7"/>
    <w:rsid w:val="00697EFD"/>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AB6"/>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02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CDD"/>
    <w:rsid w:val="00704E2F"/>
    <w:rsid w:val="00704F4F"/>
    <w:rsid w:val="00704F5A"/>
    <w:rsid w:val="007051AC"/>
    <w:rsid w:val="0070581B"/>
    <w:rsid w:val="0070595A"/>
    <w:rsid w:val="007059CB"/>
    <w:rsid w:val="00705A13"/>
    <w:rsid w:val="0070642F"/>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9F"/>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65B8"/>
    <w:rsid w:val="007369D9"/>
    <w:rsid w:val="00737747"/>
    <w:rsid w:val="00740146"/>
    <w:rsid w:val="00740480"/>
    <w:rsid w:val="007404E3"/>
    <w:rsid w:val="007411AA"/>
    <w:rsid w:val="0074147C"/>
    <w:rsid w:val="007415EB"/>
    <w:rsid w:val="00742565"/>
    <w:rsid w:val="007425B0"/>
    <w:rsid w:val="00742E08"/>
    <w:rsid w:val="00743E93"/>
    <w:rsid w:val="00744093"/>
    <w:rsid w:val="00744DF7"/>
    <w:rsid w:val="00744E76"/>
    <w:rsid w:val="00745353"/>
    <w:rsid w:val="007462B9"/>
    <w:rsid w:val="00746325"/>
    <w:rsid w:val="00746378"/>
    <w:rsid w:val="007469BF"/>
    <w:rsid w:val="00746A56"/>
    <w:rsid w:val="00746E6C"/>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0E4"/>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4F3A"/>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98D"/>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B4D"/>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4CE"/>
    <w:rsid w:val="007B06DA"/>
    <w:rsid w:val="007B137A"/>
    <w:rsid w:val="007B22CC"/>
    <w:rsid w:val="007B27F0"/>
    <w:rsid w:val="007B3716"/>
    <w:rsid w:val="007B3865"/>
    <w:rsid w:val="007B3A01"/>
    <w:rsid w:val="007B3B9E"/>
    <w:rsid w:val="007B453A"/>
    <w:rsid w:val="007B4769"/>
    <w:rsid w:val="007B4D62"/>
    <w:rsid w:val="007B513E"/>
    <w:rsid w:val="007B57BA"/>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5C6"/>
    <w:rsid w:val="007E3B1D"/>
    <w:rsid w:val="007E3B86"/>
    <w:rsid w:val="007E4485"/>
    <w:rsid w:val="007E46A2"/>
    <w:rsid w:val="007E46DC"/>
    <w:rsid w:val="007E4B10"/>
    <w:rsid w:val="007E4CD7"/>
    <w:rsid w:val="007E4FDE"/>
    <w:rsid w:val="007E5080"/>
    <w:rsid w:val="007E5148"/>
    <w:rsid w:val="007E5592"/>
    <w:rsid w:val="007E568E"/>
    <w:rsid w:val="007E56E4"/>
    <w:rsid w:val="007E593B"/>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4F50"/>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4AB"/>
    <w:rsid w:val="008479CA"/>
    <w:rsid w:val="00847ABB"/>
    <w:rsid w:val="00850B65"/>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329"/>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1786"/>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D3B"/>
    <w:rsid w:val="008A7EB9"/>
    <w:rsid w:val="008B068A"/>
    <w:rsid w:val="008B06C3"/>
    <w:rsid w:val="008B0DEC"/>
    <w:rsid w:val="008B124F"/>
    <w:rsid w:val="008B12E7"/>
    <w:rsid w:val="008B1830"/>
    <w:rsid w:val="008B1A64"/>
    <w:rsid w:val="008B1BCD"/>
    <w:rsid w:val="008B2B62"/>
    <w:rsid w:val="008B2BDE"/>
    <w:rsid w:val="008B2F53"/>
    <w:rsid w:val="008B2FC3"/>
    <w:rsid w:val="008B3397"/>
    <w:rsid w:val="008B357D"/>
    <w:rsid w:val="008B39D7"/>
    <w:rsid w:val="008B3A3C"/>
    <w:rsid w:val="008B3FB9"/>
    <w:rsid w:val="008B4541"/>
    <w:rsid w:val="008B47F5"/>
    <w:rsid w:val="008B485B"/>
    <w:rsid w:val="008B493E"/>
    <w:rsid w:val="008B4B55"/>
    <w:rsid w:val="008B4D9F"/>
    <w:rsid w:val="008B4F12"/>
    <w:rsid w:val="008B6F54"/>
    <w:rsid w:val="008B7519"/>
    <w:rsid w:val="008B7AC4"/>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32EB"/>
    <w:rsid w:val="008F3399"/>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DBA"/>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3AF"/>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67"/>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3C0A"/>
    <w:rsid w:val="009944C3"/>
    <w:rsid w:val="00994592"/>
    <w:rsid w:val="00994FD2"/>
    <w:rsid w:val="00996321"/>
    <w:rsid w:val="00996715"/>
    <w:rsid w:val="00996980"/>
    <w:rsid w:val="00996CB5"/>
    <w:rsid w:val="00996CDF"/>
    <w:rsid w:val="0099740D"/>
    <w:rsid w:val="009974F6"/>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751"/>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8B4"/>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5DFC"/>
    <w:rsid w:val="009D6A52"/>
    <w:rsid w:val="009D6D6F"/>
    <w:rsid w:val="009D6D92"/>
    <w:rsid w:val="009D760A"/>
    <w:rsid w:val="009D7957"/>
    <w:rsid w:val="009E0964"/>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7D2"/>
    <w:rsid w:val="00A10F02"/>
    <w:rsid w:val="00A10F71"/>
    <w:rsid w:val="00A10FA6"/>
    <w:rsid w:val="00A11696"/>
    <w:rsid w:val="00A1182D"/>
    <w:rsid w:val="00A11C27"/>
    <w:rsid w:val="00A12117"/>
    <w:rsid w:val="00A122B9"/>
    <w:rsid w:val="00A12E73"/>
    <w:rsid w:val="00A136D4"/>
    <w:rsid w:val="00A13F6A"/>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6CF9"/>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17C"/>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5E48"/>
    <w:rsid w:val="00A46294"/>
    <w:rsid w:val="00A463CE"/>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4FA7"/>
    <w:rsid w:val="00A7557C"/>
    <w:rsid w:val="00A75A04"/>
    <w:rsid w:val="00A76335"/>
    <w:rsid w:val="00A763F6"/>
    <w:rsid w:val="00A766E7"/>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A7C57"/>
    <w:rsid w:val="00AB02E4"/>
    <w:rsid w:val="00AB0818"/>
    <w:rsid w:val="00AB0B82"/>
    <w:rsid w:val="00AB0C62"/>
    <w:rsid w:val="00AB105E"/>
    <w:rsid w:val="00AB14BD"/>
    <w:rsid w:val="00AB1AEA"/>
    <w:rsid w:val="00AB23A2"/>
    <w:rsid w:val="00AB25BB"/>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6BD5"/>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340"/>
    <w:rsid w:val="00B31452"/>
    <w:rsid w:val="00B31AB7"/>
    <w:rsid w:val="00B31B29"/>
    <w:rsid w:val="00B320F8"/>
    <w:rsid w:val="00B321C0"/>
    <w:rsid w:val="00B3239C"/>
    <w:rsid w:val="00B32468"/>
    <w:rsid w:val="00B325DF"/>
    <w:rsid w:val="00B329A7"/>
    <w:rsid w:val="00B333A2"/>
    <w:rsid w:val="00B3485F"/>
    <w:rsid w:val="00B3498D"/>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2F8C"/>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0C4D"/>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6C83"/>
    <w:rsid w:val="00B57182"/>
    <w:rsid w:val="00B609C7"/>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1B3B"/>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381B"/>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078"/>
    <w:rsid w:val="00BB2B8C"/>
    <w:rsid w:val="00BB2CCC"/>
    <w:rsid w:val="00BB2CD0"/>
    <w:rsid w:val="00BB2CE8"/>
    <w:rsid w:val="00BB34F0"/>
    <w:rsid w:val="00BB3D91"/>
    <w:rsid w:val="00BB3E26"/>
    <w:rsid w:val="00BB3FBB"/>
    <w:rsid w:val="00BB4470"/>
    <w:rsid w:val="00BB47BB"/>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538"/>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229"/>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BB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2F9"/>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6E3F"/>
    <w:rsid w:val="00C17011"/>
    <w:rsid w:val="00C17642"/>
    <w:rsid w:val="00C17DE3"/>
    <w:rsid w:val="00C20132"/>
    <w:rsid w:val="00C2039F"/>
    <w:rsid w:val="00C208F0"/>
    <w:rsid w:val="00C20D4F"/>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01"/>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3FEF"/>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0EBD"/>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2A9"/>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28"/>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519"/>
    <w:rsid w:val="00CC17AB"/>
    <w:rsid w:val="00CC18AF"/>
    <w:rsid w:val="00CC219F"/>
    <w:rsid w:val="00CC232B"/>
    <w:rsid w:val="00CC29A0"/>
    <w:rsid w:val="00CC2AF3"/>
    <w:rsid w:val="00CC2C9F"/>
    <w:rsid w:val="00CC2CAC"/>
    <w:rsid w:val="00CC2D29"/>
    <w:rsid w:val="00CC2EEE"/>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354"/>
    <w:rsid w:val="00CE26F0"/>
    <w:rsid w:val="00CE28FC"/>
    <w:rsid w:val="00CE2983"/>
    <w:rsid w:val="00CE349C"/>
    <w:rsid w:val="00CE3699"/>
    <w:rsid w:val="00CE3793"/>
    <w:rsid w:val="00CE37A2"/>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E7FB6"/>
    <w:rsid w:val="00CF01B5"/>
    <w:rsid w:val="00CF023D"/>
    <w:rsid w:val="00CF02AF"/>
    <w:rsid w:val="00CF065C"/>
    <w:rsid w:val="00CF0B3E"/>
    <w:rsid w:val="00CF0C37"/>
    <w:rsid w:val="00CF0E29"/>
    <w:rsid w:val="00CF0FEF"/>
    <w:rsid w:val="00CF13E7"/>
    <w:rsid w:val="00CF24EE"/>
    <w:rsid w:val="00CF2922"/>
    <w:rsid w:val="00CF2CAB"/>
    <w:rsid w:val="00CF2E09"/>
    <w:rsid w:val="00CF3D85"/>
    <w:rsid w:val="00CF40FD"/>
    <w:rsid w:val="00CF40FF"/>
    <w:rsid w:val="00CF45C9"/>
    <w:rsid w:val="00CF4A2A"/>
    <w:rsid w:val="00CF4C3F"/>
    <w:rsid w:val="00CF4D94"/>
    <w:rsid w:val="00CF5409"/>
    <w:rsid w:val="00CF55E0"/>
    <w:rsid w:val="00CF6C0C"/>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5C3"/>
    <w:rsid w:val="00D04724"/>
    <w:rsid w:val="00D0492C"/>
    <w:rsid w:val="00D04A11"/>
    <w:rsid w:val="00D04E71"/>
    <w:rsid w:val="00D05410"/>
    <w:rsid w:val="00D057B9"/>
    <w:rsid w:val="00D057D6"/>
    <w:rsid w:val="00D05F29"/>
    <w:rsid w:val="00D061E7"/>
    <w:rsid w:val="00D06741"/>
    <w:rsid w:val="00D07AEC"/>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5C15"/>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9B6"/>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6AB"/>
    <w:rsid w:val="00D54F38"/>
    <w:rsid w:val="00D55633"/>
    <w:rsid w:val="00D5592C"/>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CD7"/>
    <w:rsid w:val="00D631FA"/>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3654"/>
    <w:rsid w:val="00D841D8"/>
    <w:rsid w:val="00D8439B"/>
    <w:rsid w:val="00D847E1"/>
    <w:rsid w:val="00D84919"/>
    <w:rsid w:val="00D84B48"/>
    <w:rsid w:val="00D84B6E"/>
    <w:rsid w:val="00D84BFC"/>
    <w:rsid w:val="00D84EF1"/>
    <w:rsid w:val="00D85108"/>
    <w:rsid w:val="00D855F9"/>
    <w:rsid w:val="00D85797"/>
    <w:rsid w:val="00D860F6"/>
    <w:rsid w:val="00D86117"/>
    <w:rsid w:val="00D86580"/>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A7EE4"/>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D93"/>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4C"/>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6A5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0B"/>
    <w:rsid w:val="00E00215"/>
    <w:rsid w:val="00E00584"/>
    <w:rsid w:val="00E006DE"/>
    <w:rsid w:val="00E0074D"/>
    <w:rsid w:val="00E0076B"/>
    <w:rsid w:val="00E00F29"/>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BDF"/>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9CB"/>
    <w:rsid w:val="00E16B63"/>
    <w:rsid w:val="00E175E6"/>
    <w:rsid w:val="00E20067"/>
    <w:rsid w:val="00E200E2"/>
    <w:rsid w:val="00E20158"/>
    <w:rsid w:val="00E208EB"/>
    <w:rsid w:val="00E20D54"/>
    <w:rsid w:val="00E20EF1"/>
    <w:rsid w:val="00E21265"/>
    <w:rsid w:val="00E21296"/>
    <w:rsid w:val="00E216EB"/>
    <w:rsid w:val="00E21AEB"/>
    <w:rsid w:val="00E228F3"/>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7E8"/>
    <w:rsid w:val="00E30C8E"/>
    <w:rsid w:val="00E31215"/>
    <w:rsid w:val="00E31BFB"/>
    <w:rsid w:val="00E31DED"/>
    <w:rsid w:val="00E31F83"/>
    <w:rsid w:val="00E3243A"/>
    <w:rsid w:val="00E326FC"/>
    <w:rsid w:val="00E3283C"/>
    <w:rsid w:val="00E328D3"/>
    <w:rsid w:val="00E32A1F"/>
    <w:rsid w:val="00E32B67"/>
    <w:rsid w:val="00E33018"/>
    <w:rsid w:val="00E33222"/>
    <w:rsid w:val="00E334EC"/>
    <w:rsid w:val="00E338ED"/>
    <w:rsid w:val="00E33BC0"/>
    <w:rsid w:val="00E33FD1"/>
    <w:rsid w:val="00E34120"/>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5A5"/>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028"/>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53C"/>
    <w:rsid w:val="00E7160B"/>
    <w:rsid w:val="00E7186F"/>
    <w:rsid w:val="00E71B43"/>
    <w:rsid w:val="00E72134"/>
    <w:rsid w:val="00E7275B"/>
    <w:rsid w:val="00E7283E"/>
    <w:rsid w:val="00E72BB5"/>
    <w:rsid w:val="00E72CC7"/>
    <w:rsid w:val="00E72F9F"/>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236"/>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B06"/>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4C"/>
    <w:rsid w:val="00EA406F"/>
    <w:rsid w:val="00EA40D4"/>
    <w:rsid w:val="00EA41A9"/>
    <w:rsid w:val="00EA514A"/>
    <w:rsid w:val="00EA532F"/>
    <w:rsid w:val="00EA534B"/>
    <w:rsid w:val="00EA5731"/>
    <w:rsid w:val="00EA5807"/>
    <w:rsid w:val="00EA5938"/>
    <w:rsid w:val="00EA5DC1"/>
    <w:rsid w:val="00EA5FFB"/>
    <w:rsid w:val="00EA6125"/>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A47"/>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B85"/>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1B3"/>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B50"/>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27FBD"/>
    <w:rsid w:val="00F30274"/>
    <w:rsid w:val="00F30499"/>
    <w:rsid w:val="00F312BB"/>
    <w:rsid w:val="00F31749"/>
    <w:rsid w:val="00F319E2"/>
    <w:rsid w:val="00F31BB9"/>
    <w:rsid w:val="00F31FDC"/>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914"/>
    <w:rsid w:val="00F37BDF"/>
    <w:rsid w:val="00F37E87"/>
    <w:rsid w:val="00F4011B"/>
    <w:rsid w:val="00F40749"/>
    <w:rsid w:val="00F40854"/>
    <w:rsid w:val="00F40E2A"/>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3AF"/>
    <w:rsid w:val="00F5457C"/>
    <w:rsid w:val="00F54E1D"/>
    <w:rsid w:val="00F55273"/>
    <w:rsid w:val="00F555E0"/>
    <w:rsid w:val="00F5563A"/>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6CA"/>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80622"/>
    <w:rsid w:val="00F80A60"/>
    <w:rsid w:val="00F81CF3"/>
    <w:rsid w:val="00F82005"/>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6FFB"/>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9FB"/>
    <w:rsid w:val="00FF0FCF"/>
    <w:rsid w:val="00FF14EC"/>
    <w:rsid w:val="00FF1CFC"/>
    <w:rsid w:val="00FF22DD"/>
    <w:rsid w:val="00FF2D91"/>
    <w:rsid w:val="00FF3C1D"/>
    <w:rsid w:val="00FF3DD4"/>
    <w:rsid w:val="00FF42F3"/>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16"/>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 w:type="numbering" w:customStyle="1" w:styleId="NoList1">
    <w:name w:val="No List1"/>
    <w:next w:val="NoList"/>
    <w:uiPriority w:val="99"/>
    <w:semiHidden/>
    <w:unhideWhenUsed/>
    <w:rsid w:val="005575DD"/>
  </w:style>
  <w:style w:type="numbering" w:customStyle="1" w:styleId="NoList11">
    <w:name w:val="No List11"/>
    <w:next w:val="NoList"/>
    <w:uiPriority w:val="99"/>
    <w:semiHidden/>
    <w:unhideWhenUsed/>
    <w:rsid w:val="005575DD"/>
  </w:style>
  <w:style w:type="paragraph" w:customStyle="1" w:styleId="41">
    <w:name w:val="标题41"/>
    <w:basedOn w:val="Normal"/>
    <w:next w:val="NormalIndent"/>
    <w:rsid w:val="005575DD"/>
    <w:pPr>
      <w:widowControl w:val="0"/>
      <w:spacing w:after="0"/>
      <w:ind w:firstLine="420"/>
      <w:jc w:val="both"/>
    </w:pPr>
    <w:rPr>
      <w:rFonts w:eastAsia="Times New Roman"/>
      <w:kern w:val="2"/>
      <w:sz w:val="21"/>
      <w:lang w:val="en-US" w:eastAsia="zh-CN"/>
    </w:rPr>
  </w:style>
  <w:style w:type="paragraph" w:customStyle="1" w:styleId="z-TopofForm1">
    <w:name w:val="z-Top of Form1"/>
    <w:basedOn w:val="Normal"/>
    <w:next w:val="Normal"/>
    <w:hidden/>
    <w:uiPriority w:val="99"/>
    <w:unhideWhenUsed/>
    <w:rsid w:val="005575DD"/>
    <w:pPr>
      <w:pBdr>
        <w:bottom w:val="single" w:sz="6" w:space="1" w:color="auto"/>
      </w:pBdr>
      <w:spacing w:after="0"/>
      <w:jc w:val="center"/>
    </w:pPr>
    <w:rPr>
      <w:rFonts w:ascii="Arial" w:eastAsia="Times New Roman" w:hAnsi="Arial"/>
      <w:vanish/>
      <w:sz w:val="16"/>
      <w:szCs w:val="16"/>
      <w:lang w:val="en-US" w:eastAsia="zh-CN"/>
    </w:rPr>
  </w:style>
  <w:style w:type="paragraph" w:customStyle="1" w:styleId="z-BottomofForm1">
    <w:name w:val="z-Bottom of Form1"/>
    <w:basedOn w:val="Normal"/>
    <w:next w:val="Normal"/>
    <w:hidden/>
    <w:uiPriority w:val="99"/>
    <w:unhideWhenUsed/>
    <w:rsid w:val="005575DD"/>
    <w:pPr>
      <w:pBdr>
        <w:top w:val="single" w:sz="6" w:space="1" w:color="auto"/>
      </w:pBdr>
      <w:spacing w:after="0"/>
      <w:jc w:val="center"/>
    </w:pPr>
    <w:rPr>
      <w:rFonts w:ascii="Arial" w:eastAsia="Times New Roman" w:hAnsi="Arial"/>
      <w:vanish/>
      <w:sz w:val="16"/>
      <w:szCs w:val="16"/>
      <w:lang w:val="en-US" w:eastAsia="zh-CN"/>
    </w:rPr>
  </w:style>
  <w:style w:type="paragraph" w:customStyle="1" w:styleId="BodyTextIndent1">
    <w:name w:val="Body Text Indent1"/>
    <w:basedOn w:val="Normal"/>
    <w:next w:val="BodyTextIndent"/>
    <w:uiPriority w:val="99"/>
    <w:unhideWhenUsed/>
    <w:rsid w:val="005575DD"/>
    <w:pPr>
      <w:spacing w:after="120" w:line="276" w:lineRule="auto"/>
      <w:ind w:left="360"/>
    </w:pPr>
    <w:rPr>
      <w:rFonts w:ascii="CG Times (WN)" w:eastAsia="Times New Roman" w:hAnsi="CG Times (WN)"/>
      <w:lang w:val="en-US" w:eastAsia="zh-CN"/>
    </w:rPr>
  </w:style>
  <w:style w:type="paragraph" w:customStyle="1" w:styleId="Subtitle1">
    <w:name w:val="Subtitle1"/>
    <w:basedOn w:val="Normal"/>
    <w:next w:val="Normal"/>
    <w:uiPriority w:val="11"/>
    <w:qFormat/>
    <w:rsid w:val="005575DD"/>
    <w:pPr>
      <w:numPr>
        <w:ilvl w:val="1"/>
      </w:numPr>
      <w:snapToGrid w:val="0"/>
      <w:spacing w:after="0"/>
    </w:pPr>
    <w:rPr>
      <w:rFonts w:ascii="Calibri Light" w:eastAsia="Times New Roman" w:hAnsi="Calibri Light"/>
      <w:b/>
      <w:i/>
      <w:iCs/>
      <w:color w:val="5B9BD5"/>
      <w:spacing w:val="15"/>
      <w:szCs w:val="24"/>
      <w:lang w:val="en-US" w:eastAsia="zh-CN"/>
    </w:rPr>
  </w:style>
  <w:style w:type="table" w:customStyle="1" w:styleId="TableGridLight11">
    <w:name w:val="Table Grid Light11"/>
    <w:basedOn w:val="TableNormal"/>
    <w:uiPriority w:val="40"/>
    <w:rsid w:val="005575DD"/>
    <w:rPr>
      <w:rFonts w:ascii="Calibri" w:eastAsia="Times New Roman"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5575DD"/>
    <w:rPr>
      <w:rFonts w:ascii="Calibri" w:eastAsia="Times New Roman"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odyTextIndentChar1">
    <w:name w:val="Body Text Indent Char1"/>
    <w:basedOn w:val="DefaultParagraphFont"/>
    <w:semiHidden/>
    <w:rsid w:val="005575DD"/>
    <w:rPr>
      <w:rFonts w:ascii="Times New Roman" w:hAnsi="Times New Roman"/>
      <w:lang w:val="en-GB" w:eastAsia="en-US"/>
    </w:rPr>
  </w:style>
  <w:style w:type="paragraph" w:customStyle="1" w:styleId="TableofFigures1">
    <w:name w:val="Table of Figures1"/>
    <w:basedOn w:val="Normal"/>
    <w:next w:val="Normal"/>
    <w:rsid w:val="005575DD"/>
    <w:pPr>
      <w:spacing w:after="160" w:line="259" w:lineRule="auto"/>
      <w:ind w:left="1418" w:hanging="1418"/>
    </w:pPr>
    <w:rPr>
      <w:rFonts w:ascii="Calibri" w:eastAsia="Calibri" w:hAnsi="Calibri"/>
      <w:b/>
      <w:sz w:val="22"/>
      <w:szCs w:val="22"/>
      <w:lang w:val="en-US"/>
    </w:rPr>
  </w:style>
  <w:style w:type="numbering" w:customStyle="1" w:styleId="11">
    <w:name w:val="无列表1"/>
    <w:next w:val="NoList"/>
    <w:uiPriority w:val="99"/>
    <w:semiHidden/>
    <w:unhideWhenUsed/>
    <w:rsid w:val="005575DD"/>
  </w:style>
  <w:style w:type="numbering" w:customStyle="1" w:styleId="NoList111">
    <w:name w:val="No List111"/>
    <w:next w:val="NoList"/>
    <w:uiPriority w:val="99"/>
    <w:semiHidden/>
    <w:unhideWhenUsed/>
    <w:rsid w:val="005575DD"/>
  </w:style>
  <w:style w:type="numbering" w:customStyle="1" w:styleId="110">
    <w:name w:val="无列表11"/>
    <w:next w:val="NoList"/>
    <w:uiPriority w:val="99"/>
    <w:semiHidden/>
    <w:unhideWhenUsed/>
    <w:rsid w:val="005575DD"/>
  </w:style>
  <w:style w:type="character" w:customStyle="1" w:styleId="z-TopofFormChar1">
    <w:name w:val="z-Top of Form Char1"/>
    <w:basedOn w:val="DefaultParagraphFont"/>
    <w:semiHidden/>
    <w:rsid w:val="005575DD"/>
    <w:rPr>
      <w:rFonts w:ascii="Arial" w:hAnsi="Arial" w:cs="Arial"/>
      <w:vanish/>
      <w:sz w:val="16"/>
      <w:szCs w:val="16"/>
      <w:lang w:val="en-GB" w:eastAsia="en-US"/>
    </w:rPr>
  </w:style>
  <w:style w:type="character" w:customStyle="1" w:styleId="z-BottomofFormChar1">
    <w:name w:val="z-Bottom of Form Char1"/>
    <w:basedOn w:val="DefaultParagraphFont"/>
    <w:semiHidden/>
    <w:rsid w:val="005575DD"/>
    <w:rPr>
      <w:rFonts w:ascii="Arial" w:hAnsi="Arial" w:cs="Arial"/>
      <w:vanish/>
      <w:sz w:val="16"/>
      <w:szCs w:val="16"/>
      <w:lang w:val="en-GB" w:eastAsia="en-US"/>
    </w:rPr>
  </w:style>
  <w:style w:type="character" w:customStyle="1" w:styleId="SubtitleChar1">
    <w:name w:val="Subtitle Char1"/>
    <w:basedOn w:val="DefaultParagraphFont"/>
    <w:rsid w:val="005575DD"/>
    <w:rPr>
      <w:rFonts w:ascii="Calibri" w:eastAsia="Malgun Gothic" w:hAnsi="Calibri" w:cs="Arial"/>
      <w:color w:val="5A5A5A"/>
      <w:spacing w:val="15"/>
      <w:sz w:val="22"/>
      <w:szCs w:val="22"/>
      <w:lang w:val="en-GB" w:eastAsia="en-US"/>
    </w:rPr>
  </w:style>
  <w:style w:type="paragraph" w:customStyle="1" w:styleId="ListParagraph1">
    <w:name w:val="List Paragraph1"/>
    <w:basedOn w:val="Normal"/>
    <w:link w:val="a6"/>
    <w:uiPriority w:val="34"/>
    <w:qFormat/>
    <w:rsid w:val="005575DD"/>
    <w:pPr>
      <w:kinsoku w:val="0"/>
      <w:overflowPunct w:val="0"/>
      <w:adjustRightInd w:val="0"/>
      <w:spacing w:after="60" w:line="259" w:lineRule="auto"/>
      <w:textAlignment w:val="baseline"/>
    </w:pPr>
    <w:rPr>
      <w:rFonts w:eastAsia="Gulim"/>
      <w:snapToGrid w:val="0"/>
      <w:szCs w:val="22"/>
      <w:lang w:eastAsia="ko-KR"/>
    </w:rPr>
  </w:style>
  <w:style w:type="character" w:customStyle="1" w:styleId="a6">
    <w:name w:val="リスト段落 (文字)"/>
    <w:link w:val="ListParagraph1"/>
    <w:uiPriority w:val="34"/>
    <w:qFormat/>
    <w:rsid w:val="005575DD"/>
    <w:rPr>
      <w:rFonts w:eastAsia="Gulim"/>
      <w:snapToGrid w:val="0"/>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wmf"/><Relationship Id="rId21" Type="http://schemas.openxmlformats.org/officeDocument/2006/relationships/image" Target="media/image6.png"/><Relationship Id="rId42" Type="http://schemas.openxmlformats.org/officeDocument/2006/relationships/image" Target="media/image27.wmf"/><Relationship Id="rId63" Type="http://schemas.openxmlformats.org/officeDocument/2006/relationships/image" Target="media/image48.wmf"/><Relationship Id="rId84" Type="http://schemas.openxmlformats.org/officeDocument/2006/relationships/image" Target="media/image67.wmf"/><Relationship Id="rId138" Type="http://schemas.openxmlformats.org/officeDocument/2006/relationships/image" Target="media/image121.wmf"/><Relationship Id="rId159" Type="http://schemas.openxmlformats.org/officeDocument/2006/relationships/image" Target="media/image142.wmf"/><Relationship Id="rId170" Type="http://schemas.openxmlformats.org/officeDocument/2006/relationships/image" Target="media/image153.wmf"/><Relationship Id="rId191" Type="http://schemas.openxmlformats.org/officeDocument/2006/relationships/image" Target="media/image174.wmf"/><Relationship Id="rId205" Type="http://schemas.openxmlformats.org/officeDocument/2006/relationships/image" Target="media/image188.wmf"/><Relationship Id="rId107" Type="http://schemas.openxmlformats.org/officeDocument/2006/relationships/image" Target="media/image90.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image" Target="media/image38.wmf"/><Relationship Id="rId74" Type="http://schemas.openxmlformats.org/officeDocument/2006/relationships/image" Target="media/image59.wmf"/><Relationship Id="rId128" Type="http://schemas.openxmlformats.org/officeDocument/2006/relationships/image" Target="media/image111.wmf"/><Relationship Id="rId149" Type="http://schemas.openxmlformats.org/officeDocument/2006/relationships/image" Target="media/image132.wmf"/><Relationship Id="rId5" Type="http://schemas.openxmlformats.org/officeDocument/2006/relationships/settings" Target="settings.xml"/><Relationship Id="rId90" Type="http://schemas.openxmlformats.org/officeDocument/2006/relationships/image" Target="media/image73.wmf"/><Relationship Id="rId95" Type="http://schemas.openxmlformats.org/officeDocument/2006/relationships/image" Target="media/image78.wmf"/><Relationship Id="rId160" Type="http://schemas.openxmlformats.org/officeDocument/2006/relationships/image" Target="media/image143.wmf"/><Relationship Id="rId165" Type="http://schemas.openxmlformats.org/officeDocument/2006/relationships/image" Target="media/image148.wmf"/><Relationship Id="rId181" Type="http://schemas.openxmlformats.org/officeDocument/2006/relationships/image" Target="media/image164.wmf"/><Relationship Id="rId186" Type="http://schemas.openxmlformats.org/officeDocument/2006/relationships/image" Target="media/image169.wmf"/><Relationship Id="rId216" Type="http://schemas.openxmlformats.org/officeDocument/2006/relationships/fontTable" Target="fontTable.xml"/><Relationship Id="rId211" Type="http://schemas.openxmlformats.org/officeDocument/2006/relationships/image" Target="media/image194.wmf"/><Relationship Id="rId22" Type="http://schemas.openxmlformats.org/officeDocument/2006/relationships/image" Target="media/image7.wmf"/><Relationship Id="rId27" Type="http://schemas.openxmlformats.org/officeDocument/2006/relationships/image" Target="media/image12.wmf"/><Relationship Id="rId43" Type="http://schemas.openxmlformats.org/officeDocument/2006/relationships/image" Target="media/image28.wmf"/><Relationship Id="rId48" Type="http://schemas.openxmlformats.org/officeDocument/2006/relationships/image" Target="media/image33.wmf"/><Relationship Id="rId64" Type="http://schemas.openxmlformats.org/officeDocument/2006/relationships/image" Target="media/image49.wmf"/><Relationship Id="rId69" Type="http://schemas.openxmlformats.org/officeDocument/2006/relationships/image" Target="media/image54.wmf"/><Relationship Id="rId113" Type="http://schemas.openxmlformats.org/officeDocument/2006/relationships/image" Target="media/image96.wmf"/><Relationship Id="rId118" Type="http://schemas.openxmlformats.org/officeDocument/2006/relationships/image" Target="media/image101.wmf"/><Relationship Id="rId134" Type="http://schemas.openxmlformats.org/officeDocument/2006/relationships/image" Target="media/image117.wmf"/><Relationship Id="rId139" Type="http://schemas.openxmlformats.org/officeDocument/2006/relationships/image" Target="media/image122.wmf"/><Relationship Id="rId80" Type="http://schemas.openxmlformats.org/officeDocument/2006/relationships/image" Target="media/image65.wmf"/><Relationship Id="rId85" Type="http://schemas.openxmlformats.org/officeDocument/2006/relationships/image" Target="media/image68.wmf"/><Relationship Id="rId150" Type="http://schemas.openxmlformats.org/officeDocument/2006/relationships/image" Target="media/image133.wmf"/><Relationship Id="rId155" Type="http://schemas.openxmlformats.org/officeDocument/2006/relationships/image" Target="media/image138.wmf"/><Relationship Id="rId171" Type="http://schemas.openxmlformats.org/officeDocument/2006/relationships/image" Target="media/image154.wmf"/><Relationship Id="rId176" Type="http://schemas.openxmlformats.org/officeDocument/2006/relationships/image" Target="media/image159.wmf"/><Relationship Id="rId192" Type="http://schemas.openxmlformats.org/officeDocument/2006/relationships/image" Target="media/image175.wmf"/><Relationship Id="rId197" Type="http://schemas.openxmlformats.org/officeDocument/2006/relationships/image" Target="media/image180.wmf"/><Relationship Id="rId206" Type="http://schemas.openxmlformats.org/officeDocument/2006/relationships/image" Target="media/image189.wmf"/><Relationship Id="rId201" Type="http://schemas.openxmlformats.org/officeDocument/2006/relationships/image" Target="media/image184.wmf"/><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8.wmf"/><Relationship Id="rId38" Type="http://schemas.openxmlformats.org/officeDocument/2006/relationships/image" Target="media/image23.wmf"/><Relationship Id="rId59" Type="http://schemas.openxmlformats.org/officeDocument/2006/relationships/image" Target="media/image44.wmf"/><Relationship Id="rId103" Type="http://schemas.openxmlformats.org/officeDocument/2006/relationships/image" Target="media/image86.wmf"/><Relationship Id="rId108" Type="http://schemas.openxmlformats.org/officeDocument/2006/relationships/image" Target="media/image91.wmf"/><Relationship Id="rId124" Type="http://schemas.openxmlformats.org/officeDocument/2006/relationships/image" Target="media/image107.wmf"/><Relationship Id="rId129" Type="http://schemas.openxmlformats.org/officeDocument/2006/relationships/image" Target="media/image112.wmf"/><Relationship Id="rId54" Type="http://schemas.openxmlformats.org/officeDocument/2006/relationships/image" Target="media/image39.wmf"/><Relationship Id="rId70" Type="http://schemas.openxmlformats.org/officeDocument/2006/relationships/image" Target="media/image55.wmf"/><Relationship Id="rId75" Type="http://schemas.openxmlformats.org/officeDocument/2006/relationships/image" Target="media/image60.wmf"/><Relationship Id="rId91" Type="http://schemas.openxmlformats.org/officeDocument/2006/relationships/image" Target="media/image74.wmf"/><Relationship Id="rId96" Type="http://schemas.openxmlformats.org/officeDocument/2006/relationships/image" Target="media/image79.wmf"/><Relationship Id="rId140" Type="http://schemas.openxmlformats.org/officeDocument/2006/relationships/image" Target="media/image123.wmf"/><Relationship Id="rId145" Type="http://schemas.openxmlformats.org/officeDocument/2006/relationships/image" Target="media/image128.wmf"/><Relationship Id="rId161" Type="http://schemas.openxmlformats.org/officeDocument/2006/relationships/image" Target="media/image144.wmf"/><Relationship Id="rId166" Type="http://schemas.openxmlformats.org/officeDocument/2006/relationships/image" Target="media/image149.wmf"/><Relationship Id="rId182" Type="http://schemas.openxmlformats.org/officeDocument/2006/relationships/image" Target="media/image165.wmf"/><Relationship Id="rId187" Type="http://schemas.openxmlformats.org/officeDocument/2006/relationships/image" Target="media/image170.wmf"/><Relationship Id="rId21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95.wmf"/><Relationship Id="rId23" Type="http://schemas.openxmlformats.org/officeDocument/2006/relationships/image" Target="media/image8.wmf"/><Relationship Id="rId28" Type="http://schemas.openxmlformats.org/officeDocument/2006/relationships/image" Target="media/image13.wmf"/><Relationship Id="rId49" Type="http://schemas.openxmlformats.org/officeDocument/2006/relationships/image" Target="media/image34.wmf"/><Relationship Id="rId114" Type="http://schemas.openxmlformats.org/officeDocument/2006/relationships/image" Target="media/image97.wmf"/><Relationship Id="rId119" Type="http://schemas.openxmlformats.org/officeDocument/2006/relationships/image" Target="media/image102.wmf"/><Relationship Id="rId44" Type="http://schemas.openxmlformats.org/officeDocument/2006/relationships/image" Target="media/image29.wmf"/><Relationship Id="rId60" Type="http://schemas.openxmlformats.org/officeDocument/2006/relationships/image" Target="media/image45.wmf"/><Relationship Id="rId65" Type="http://schemas.openxmlformats.org/officeDocument/2006/relationships/image" Target="media/image50.wmf"/><Relationship Id="rId81" Type="http://schemas.openxmlformats.org/officeDocument/2006/relationships/oleObject" Target="embeddings/oleObject2.bin"/><Relationship Id="rId86" Type="http://schemas.openxmlformats.org/officeDocument/2006/relationships/image" Target="media/image69.wmf"/><Relationship Id="rId130" Type="http://schemas.openxmlformats.org/officeDocument/2006/relationships/image" Target="media/image113.wmf"/><Relationship Id="rId135" Type="http://schemas.openxmlformats.org/officeDocument/2006/relationships/image" Target="media/image118.wmf"/><Relationship Id="rId151" Type="http://schemas.openxmlformats.org/officeDocument/2006/relationships/image" Target="media/image134.wmf"/><Relationship Id="rId156" Type="http://schemas.openxmlformats.org/officeDocument/2006/relationships/image" Target="media/image139.wmf"/><Relationship Id="rId177" Type="http://schemas.openxmlformats.org/officeDocument/2006/relationships/image" Target="media/image160.wmf"/><Relationship Id="rId198" Type="http://schemas.openxmlformats.org/officeDocument/2006/relationships/image" Target="media/image181.wmf"/><Relationship Id="rId172" Type="http://schemas.openxmlformats.org/officeDocument/2006/relationships/image" Target="media/image155.wmf"/><Relationship Id="rId193" Type="http://schemas.openxmlformats.org/officeDocument/2006/relationships/image" Target="media/image176.wmf"/><Relationship Id="rId202" Type="http://schemas.openxmlformats.org/officeDocument/2006/relationships/image" Target="media/image185.wmf"/><Relationship Id="rId207" Type="http://schemas.openxmlformats.org/officeDocument/2006/relationships/image" Target="media/image190.wmf"/><Relationship Id="rId13" Type="http://schemas.openxmlformats.org/officeDocument/2006/relationships/header" Target="header2.xml"/><Relationship Id="rId18" Type="http://schemas.openxmlformats.org/officeDocument/2006/relationships/image" Target="media/image3.wmf"/><Relationship Id="rId39" Type="http://schemas.openxmlformats.org/officeDocument/2006/relationships/image" Target="media/image24.wmf"/><Relationship Id="rId109" Type="http://schemas.openxmlformats.org/officeDocument/2006/relationships/image" Target="media/image92.wmf"/><Relationship Id="rId34" Type="http://schemas.openxmlformats.org/officeDocument/2006/relationships/image" Target="media/image19.wmf"/><Relationship Id="rId50" Type="http://schemas.openxmlformats.org/officeDocument/2006/relationships/image" Target="media/image35.wmf"/><Relationship Id="rId55" Type="http://schemas.openxmlformats.org/officeDocument/2006/relationships/image" Target="media/image40.wmf"/><Relationship Id="rId76" Type="http://schemas.openxmlformats.org/officeDocument/2006/relationships/image" Target="media/image61.wmf"/><Relationship Id="rId97" Type="http://schemas.openxmlformats.org/officeDocument/2006/relationships/image" Target="media/image80.wmf"/><Relationship Id="rId104" Type="http://schemas.openxmlformats.org/officeDocument/2006/relationships/image" Target="media/image87.wmf"/><Relationship Id="rId120" Type="http://schemas.openxmlformats.org/officeDocument/2006/relationships/image" Target="media/image103.wmf"/><Relationship Id="rId125" Type="http://schemas.openxmlformats.org/officeDocument/2006/relationships/image" Target="media/image108.wmf"/><Relationship Id="rId141" Type="http://schemas.openxmlformats.org/officeDocument/2006/relationships/image" Target="media/image124.wmf"/><Relationship Id="rId146" Type="http://schemas.openxmlformats.org/officeDocument/2006/relationships/image" Target="media/image129.wmf"/><Relationship Id="rId167" Type="http://schemas.openxmlformats.org/officeDocument/2006/relationships/image" Target="media/image150.wmf"/><Relationship Id="rId188" Type="http://schemas.openxmlformats.org/officeDocument/2006/relationships/image" Target="media/image171.wmf"/><Relationship Id="rId7" Type="http://schemas.openxmlformats.org/officeDocument/2006/relationships/footnotes" Target="footnotes.xml"/><Relationship Id="rId71" Type="http://schemas.openxmlformats.org/officeDocument/2006/relationships/image" Target="media/image56.wmf"/><Relationship Id="rId92" Type="http://schemas.openxmlformats.org/officeDocument/2006/relationships/image" Target="media/image75.wmf"/><Relationship Id="rId162" Type="http://schemas.openxmlformats.org/officeDocument/2006/relationships/image" Target="media/image145.wmf"/><Relationship Id="rId183" Type="http://schemas.openxmlformats.org/officeDocument/2006/relationships/image" Target="media/image166.wmf"/><Relationship Id="rId213" Type="http://schemas.openxmlformats.org/officeDocument/2006/relationships/image" Target="media/image196.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9.wmf"/><Relationship Id="rId40" Type="http://schemas.openxmlformats.org/officeDocument/2006/relationships/image" Target="media/image25.wmf"/><Relationship Id="rId45" Type="http://schemas.openxmlformats.org/officeDocument/2006/relationships/image" Target="media/image30.wmf"/><Relationship Id="rId66" Type="http://schemas.openxmlformats.org/officeDocument/2006/relationships/image" Target="media/image51.wmf"/><Relationship Id="rId87" Type="http://schemas.openxmlformats.org/officeDocument/2006/relationships/image" Target="media/image70.wmf"/><Relationship Id="rId110" Type="http://schemas.openxmlformats.org/officeDocument/2006/relationships/image" Target="media/image93.wmf"/><Relationship Id="rId115" Type="http://schemas.openxmlformats.org/officeDocument/2006/relationships/image" Target="media/image98.wmf"/><Relationship Id="rId131" Type="http://schemas.openxmlformats.org/officeDocument/2006/relationships/image" Target="media/image114.wmf"/><Relationship Id="rId136" Type="http://schemas.openxmlformats.org/officeDocument/2006/relationships/image" Target="media/image119.wmf"/><Relationship Id="rId157" Type="http://schemas.openxmlformats.org/officeDocument/2006/relationships/image" Target="media/image140.wmf"/><Relationship Id="rId178" Type="http://schemas.openxmlformats.org/officeDocument/2006/relationships/image" Target="media/image161.wmf"/><Relationship Id="rId61" Type="http://schemas.openxmlformats.org/officeDocument/2006/relationships/image" Target="media/image46.wmf"/><Relationship Id="rId82" Type="http://schemas.openxmlformats.org/officeDocument/2006/relationships/image" Target="media/image66.wmf"/><Relationship Id="rId152" Type="http://schemas.openxmlformats.org/officeDocument/2006/relationships/image" Target="media/image135.wmf"/><Relationship Id="rId173" Type="http://schemas.openxmlformats.org/officeDocument/2006/relationships/image" Target="media/image156.wmf"/><Relationship Id="rId194" Type="http://schemas.openxmlformats.org/officeDocument/2006/relationships/image" Target="media/image177.wmf"/><Relationship Id="rId199" Type="http://schemas.openxmlformats.org/officeDocument/2006/relationships/image" Target="media/image182.wmf"/><Relationship Id="rId203" Type="http://schemas.openxmlformats.org/officeDocument/2006/relationships/image" Target="media/image186.wmf"/><Relationship Id="rId208" Type="http://schemas.openxmlformats.org/officeDocument/2006/relationships/image" Target="media/image191.wmf"/><Relationship Id="rId19" Type="http://schemas.openxmlformats.org/officeDocument/2006/relationships/image" Target="media/image4.wmf"/><Relationship Id="rId14" Type="http://schemas.openxmlformats.org/officeDocument/2006/relationships/footer" Target="footer1.xml"/><Relationship Id="rId30" Type="http://schemas.openxmlformats.org/officeDocument/2006/relationships/image" Target="media/image15.wmf"/><Relationship Id="rId35" Type="http://schemas.openxmlformats.org/officeDocument/2006/relationships/image" Target="media/image20.wmf"/><Relationship Id="rId56" Type="http://schemas.openxmlformats.org/officeDocument/2006/relationships/image" Target="media/image41.wmf"/><Relationship Id="rId77" Type="http://schemas.openxmlformats.org/officeDocument/2006/relationships/image" Target="media/image62.wmf"/><Relationship Id="rId100" Type="http://schemas.openxmlformats.org/officeDocument/2006/relationships/image" Target="media/image83.wmf"/><Relationship Id="rId105" Type="http://schemas.openxmlformats.org/officeDocument/2006/relationships/image" Target="media/image88.wmf"/><Relationship Id="rId126" Type="http://schemas.openxmlformats.org/officeDocument/2006/relationships/image" Target="media/image109.wmf"/><Relationship Id="rId147" Type="http://schemas.openxmlformats.org/officeDocument/2006/relationships/image" Target="media/image130.wmf"/><Relationship Id="rId168" Type="http://schemas.openxmlformats.org/officeDocument/2006/relationships/image" Target="media/image151.wmf"/><Relationship Id="rId8" Type="http://schemas.openxmlformats.org/officeDocument/2006/relationships/endnotes" Target="endnotes.xml"/><Relationship Id="rId51" Type="http://schemas.openxmlformats.org/officeDocument/2006/relationships/image" Target="media/image36.wmf"/><Relationship Id="rId72" Type="http://schemas.openxmlformats.org/officeDocument/2006/relationships/image" Target="media/image57.wmf"/><Relationship Id="rId93" Type="http://schemas.openxmlformats.org/officeDocument/2006/relationships/image" Target="media/image76.wmf"/><Relationship Id="rId98" Type="http://schemas.openxmlformats.org/officeDocument/2006/relationships/image" Target="media/image81.wmf"/><Relationship Id="rId121" Type="http://schemas.openxmlformats.org/officeDocument/2006/relationships/image" Target="media/image104.wmf"/><Relationship Id="rId142" Type="http://schemas.openxmlformats.org/officeDocument/2006/relationships/image" Target="media/image125.wmf"/><Relationship Id="rId163" Type="http://schemas.openxmlformats.org/officeDocument/2006/relationships/image" Target="media/image146.wmf"/><Relationship Id="rId184" Type="http://schemas.openxmlformats.org/officeDocument/2006/relationships/image" Target="media/image167.wmf"/><Relationship Id="rId189" Type="http://schemas.openxmlformats.org/officeDocument/2006/relationships/image" Target="media/image172.wmf"/><Relationship Id="rId3" Type="http://schemas.openxmlformats.org/officeDocument/2006/relationships/numbering" Target="numbering.xml"/><Relationship Id="rId214" Type="http://schemas.openxmlformats.org/officeDocument/2006/relationships/header" Target="header4.xml"/><Relationship Id="rId25" Type="http://schemas.openxmlformats.org/officeDocument/2006/relationships/image" Target="media/image10.wmf"/><Relationship Id="rId46" Type="http://schemas.openxmlformats.org/officeDocument/2006/relationships/image" Target="media/image31.wmf"/><Relationship Id="rId67" Type="http://schemas.openxmlformats.org/officeDocument/2006/relationships/image" Target="media/image52.wmf"/><Relationship Id="rId116" Type="http://schemas.openxmlformats.org/officeDocument/2006/relationships/image" Target="media/image99.wmf"/><Relationship Id="rId137" Type="http://schemas.openxmlformats.org/officeDocument/2006/relationships/image" Target="media/image120.wmf"/><Relationship Id="rId158" Type="http://schemas.openxmlformats.org/officeDocument/2006/relationships/image" Target="media/image141.wmf"/><Relationship Id="rId20" Type="http://schemas.openxmlformats.org/officeDocument/2006/relationships/image" Target="media/image5.wmf"/><Relationship Id="rId41" Type="http://schemas.openxmlformats.org/officeDocument/2006/relationships/image" Target="media/image26.wmf"/><Relationship Id="rId62" Type="http://schemas.openxmlformats.org/officeDocument/2006/relationships/image" Target="media/image47.wmf"/><Relationship Id="rId83" Type="http://schemas.openxmlformats.org/officeDocument/2006/relationships/oleObject" Target="embeddings/oleObject3.bin"/><Relationship Id="rId88" Type="http://schemas.openxmlformats.org/officeDocument/2006/relationships/image" Target="media/image71.wmf"/><Relationship Id="rId111" Type="http://schemas.openxmlformats.org/officeDocument/2006/relationships/image" Target="media/image94.wmf"/><Relationship Id="rId132" Type="http://schemas.openxmlformats.org/officeDocument/2006/relationships/image" Target="media/image115.wmf"/><Relationship Id="rId153" Type="http://schemas.openxmlformats.org/officeDocument/2006/relationships/image" Target="media/image136.wmf"/><Relationship Id="rId174" Type="http://schemas.openxmlformats.org/officeDocument/2006/relationships/image" Target="media/image157.wmf"/><Relationship Id="rId179" Type="http://schemas.openxmlformats.org/officeDocument/2006/relationships/image" Target="media/image162.wmf"/><Relationship Id="rId195" Type="http://schemas.openxmlformats.org/officeDocument/2006/relationships/image" Target="media/image178.wmf"/><Relationship Id="rId209" Type="http://schemas.openxmlformats.org/officeDocument/2006/relationships/image" Target="media/image192.wmf"/><Relationship Id="rId190" Type="http://schemas.openxmlformats.org/officeDocument/2006/relationships/image" Target="media/image173.wmf"/><Relationship Id="rId204" Type="http://schemas.openxmlformats.org/officeDocument/2006/relationships/image" Target="media/image187.wmf"/><Relationship Id="rId15" Type="http://schemas.openxmlformats.org/officeDocument/2006/relationships/footer" Target="footer2.xml"/><Relationship Id="rId36" Type="http://schemas.openxmlformats.org/officeDocument/2006/relationships/image" Target="media/image21.wmf"/><Relationship Id="rId57" Type="http://schemas.openxmlformats.org/officeDocument/2006/relationships/image" Target="media/image42.wmf"/><Relationship Id="rId106" Type="http://schemas.openxmlformats.org/officeDocument/2006/relationships/image" Target="media/image89.wmf"/><Relationship Id="rId127" Type="http://schemas.openxmlformats.org/officeDocument/2006/relationships/image" Target="media/image110.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image" Target="media/image37.wmf"/><Relationship Id="rId73" Type="http://schemas.openxmlformats.org/officeDocument/2006/relationships/image" Target="media/image58.wmf"/><Relationship Id="rId78" Type="http://schemas.openxmlformats.org/officeDocument/2006/relationships/image" Target="media/image63.wmf"/><Relationship Id="rId94" Type="http://schemas.openxmlformats.org/officeDocument/2006/relationships/image" Target="media/image77.wmf"/><Relationship Id="rId99" Type="http://schemas.openxmlformats.org/officeDocument/2006/relationships/image" Target="media/image82.wmf"/><Relationship Id="rId101" Type="http://schemas.openxmlformats.org/officeDocument/2006/relationships/image" Target="media/image84.wmf"/><Relationship Id="rId122" Type="http://schemas.openxmlformats.org/officeDocument/2006/relationships/image" Target="media/image105.wmf"/><Relationship Id="rId143" Type="http://schemas.openxmlformats.org/officeDocument/2006/relationships/image" Target="media/image126.wmf"/><Relationship Id="rId148" Type="http://schemas.openxmlformats.org/officeDocument/2006/relationships/image" Target="media/image131.wmf"/><Relationship Id="rId164" Type="http://schemas.openxmlformats.org/officeDocument/2006/relationships/image" Target="media/image147.wmf"/><Relationship Id="rId169" Type="http://schemas.openxmlformats.org/officeDocument/2006/relationships/image" Target="media/image152.wmf"/><Relationship Id="rId185" Type="http://schemas.openxmlformats.org/officeDocument/2006/relationships/image" Target="media/image16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63.wmf"/><Relationship Id="rId210" Type="http://schemas.openxmlformats.org/officeDocument/2006/relationships/image" Target="media/image193.wmf"/><Relationship Id="rId215" Type="http://schemas.openxmlformats.org/officeDocument/2006/relationships/footer" Target="footer4.xml"/><Relationship Id="rId26" Type="http://schemas.openxmlformats.org/officeDocument/2006/relationships/image" Target="media/image11.wmf"/><Relationship Id="rId47" Type="http://schemas.openxmlformats.org/officeDocument/2006/relationships/image" Target="media/image32.wmf"/><Relationship Id="rId68" Type="http://schemas.openxmlformats.org/officeDocument/2006/relationships/image" Target="media/image53.wmf"/><Relationship Id="rId89" Type="http://schemas.openxmlformats.org/officeDocument/2006/relationships/image" Target="media/image72.wmf"/><Relationship Id="rId112" Type="http://schemas.openxmlformats.org/officeDocument/2006/relationships/image" Target="media/image95.wmf"/><Relationship Id="rId133" Type="http://schemas.openxmlformats.org/officeDocument/2006/relationships/image" Target="media/image116.wmf"/><Relationship Id="rId154" Type="http://schemas.openxmlformats.org/officeDocument/2006/relationships/image" Target="media/image137.wmf"/><Relationship Id="rId175" Type="http://schemas.openxmlformats.org/officeDocument/2006/relationships/image" Target="media/image158.wmf"/><Relationship Id="rId196" Type="http://schemas.openxmlformats.org/officeDocument/2006/relationships/image" Target="media/image179.wmf"/><Relationship Id="rId200" Type="http://schemas.openxmlformats.org/officeDocument/2006/relationships/image" Target="media/image183.wmf"/><Relationship Id="rId16" Type="http://schemas.openxmlformats.org/officeDocument/2006/relationships/header" Target="header3.xml"/><Relationship Id="rId37" Type="http://schemas.openxmlformats.org/officeDocument/2006/relationships/image" Target="media/image22.wmf"/><Relationship Id="rId58" Type="http://schemas.openxmlformats.org/officeDocument/2006/relationships/image" Target="media/image43.wmf"/><Relationship Id="rId79" Type="http://schemas.openxmlformats.org/officeDocument/2006/relationships/image" Target="media/image64.wmf"/><Relationship Id="rId102" Type="http://schemas.openxmlformats.org/officeDocument/2006/relationships/image" Target="media/image85.wmf"/><Relationship Id="rId123" Type="http://schemas.openxmlformats.org/officeDocument/2006/relationships/image" Target="media/image106.wmf"/><Relationship Id="rId144" Type="http://schemas.openxmlformats.org/officeDocument/2006/relationships/image" Target="media/image1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947</TotalTime>
  <Pages>298</Pages>
  <Words>166125</Words>
  <Characters>946914</Characters>
  <Application>Microsoft Office Word</Application>
  <DocSecurity>0</DocSecurity>
  <Lines>7890</Lines>
  <Paragraphs>2221</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1110818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CR0576</cp:lastModifiedBy>
  <cp:revision>148</cp:revision>
  <dcterms:created xsi:type="dcterms:W3CDTF">2023-09-21T07:03:00Z</dcterms:created>
  <dcterms:modified xsi:type="dcterms:W3CDTF">2024-01-15T17:56:00Z</dcterms:modified>
</cp:coreProperties>
</file>