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9" o:title=""/>
          </v:shape>
          <o:OLEObject Type="Embed" ProgID="Equation.DSMT4" ShapeID="_x0000_i1025" DrawAspect="Content" ObjectID="_1767171720"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75pt;height:20.75pt" o:ole="">
            <v:imagedata r:id="rId11" o:title=""/>
          </v:shape>
          <o:OLEObject Type="Embed" ProgID="Equation.3" ShapeID="_x0000_i1026" DrawAspect="Content" ObjectID="_1767171721"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B100D">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B100D">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B100D">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1D0775EE"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61216D" w:rsidRPr="00223018">
        <w:t xml:space="preserve"> </w:t>
      </w:r>
      <w:r w:rsidR="0061216D">
        <w:t>unless otherwise specified in the other subclauses of Clause 5.1.1</w:t>
      </w:r>
      <w:r w:rsidR="001E4977">
        <w:t>.</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7"/>
        <w:gridCol w:w="2034"/>
        <w:gridCol w:w="8"/>
        <w:gridCol w:w="1780"/>
        <w:gridCol w:w="6"/>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lastRenderedPageBreak/>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lastRenderedPageBreak/>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9A61F6">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r w:rsidR="009A61F6" w14:paraId="7CC037EE" w14:textId="77777777" w:rsidTr="009A61F6">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10FB9B89" w14:textId="0149C349" w:rsidR="009A61F6" w:rsidRDefault="009A61F6" w:rsidP="009A61F6">
            <w:pPr>
              <w:pStyle w:val="TAL"/>
              <w:rPr>
                <w:rFonts w:eastAsia="SimSun"/>
                <w:kern w:val="2"/>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1F8A88F9" w14:textId="05D583EA" w:rsidR="009A61F6" w:rsidRDefault="009A61F6" w:rsidP="009A61F6">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86C2" w14:textId="6B326AEB" w:rsidR="009A61F6" w:rsidRDefault="009A61F6" w:rsidP="009A61F6">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6EFF9332" w14:textId="083CA694" w:rsidR="009A61F6" w:rsidRDefault="009A61F6" w:rsidP="009A61F6">
            <w:pPr>
              <w:pStyle w:val="TAL"/>
              <w:rPr>
                <w:lang w:val="en-US" w:eastAsia="zh-CN"/>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021" w:type="pct"/>
            <w:gridSpan w:val="2"/>
            <w:tcBorders>
              <w:top w:val="single" w:sz="4" w:space="0" w:color="auto"/>
              <w:left w:val="single" w:sz="4" w:space="0" w:color="auto"/>
              <w:bottom w:val="single" w:sz="4" w:space="0" w:color="auto"/>
              <w:right w:val="single" w:sz="4" w:space="0" w:color="auto"/>
            </w:tcBorders>
            <w:shd w:val="clear" w:color="auto" w:fill="auto"/>
          </w:tcPr>
          <w:p w14:paraId="5DBED362" w14:textId="19CF30E4" w:rsidR="009A61F6" w:rsidRDefault="009A61F6" w:rsidP="009A61F6">
            <w:pPr>
              <w:keepNext/>
              <w:keepLines/>
              <w:rPr>
                <w:rFonts w:ascii="Arial" w:eastAsia="SimSun" w:hAnsi="Arial"/>
                <w:sz w:val="18"/>
              </w:rPr>
            </w:pPr>
            <w:r w:rsidRPr="007935CB">
              <w:t>Table 5.1.1.3-1</w:t>
            </w:r>
            <w:r w:rsidRPr="007935CB">
              <w:rPr>
                <w:lang w:eastAsia="zh-CN"/>
              </w:rPr>
              <w:t>:</w:t>
            </w:r>
            <w:r w:rsidRPr="007935CB">
              <w:t xml:space="preserve"> Requirements applicability for optional UE </w:t>
            </w:r>
            <w:r w:rsidRPr="007935CB">
              <w:rPr>
                <w:lang w:eastAsia="zh-CN"/>
              </w:rPr>
              <w:t>features</w:t>
            </w: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36B35DBE" w14:textId="77777777" w:rsidR="001C11CD" w:rsidRPr="00F916C5" w:rsidRDefault="001C11CD" w:rsidP="001C11CD">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1C11CD" w:rsidRPr="00F916C5" w14:paraId="41F569CE" w14:textId="77777777" w:rsidTr="001974A0">
        <w:trPr>
          <w:trHeight w:val="58"/>
        </w:trPr>
        <w:tc>
          <w:tcPr>
            <w:tcW w:w="1463" w:type="pct"/>
            <w:tcBorders>
              <w:bottom w:val="single" w:sz="4" w:space="0" w:color="auto"/>
            </w:tcBorders>
          </w:tcPr>
          <w:p w14:paraId="1A2006E3"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59B4E32B"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0B7BC503"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2641B625" w14:textId="77777777" w:rsidR="001C11CD" w:rsidRPr="00F916C5" w:rsidRDefault="001C11CD" w:rsidP="001974A0">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1C11CD" w:rsidRPr="00F916C5" w14:paraId="086657D4" w14:textId="77777777" w:rsidTr="001974A0">
        <w:trPr>
          <w:trHeight w:val="58"/>
        </w:trPr>
        <w:tc>
          <w:tcPr>
            <w:tcW w:w="1463" w:type="pct"/>
            <w:tcBorders>
              <w:bottom w:val="nil"/>
            </w:tcBorders>
            <w:shd w:val="clear" w:color="auto" w:fill="auto"/>
          </w:tcPr>
          <w:p w14:paraId="7EE8DECC"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46B82594"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21868725"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40FB4AE4"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0374EC5E" w14:textId="77777777" w:rsidR="001C11CD" w:rsidRPr="00F916C5" w:rsidRDefault="001C11CD" w:rsidP="001974A0">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379C75F7" w14:textId="77777777" w:rsidR="001C11CD" w:rsidRPr="00F916C5" w:rsidRDefault="001C11CD" w:rsidP="001974A0">
            <w:pPr>
              <w:keepNext/>
              <w:keepLines/>
              <w:spacing w:after="0"/>
              <w:rPr>
                <w:rFonts w:ascii="Arial" w:hAnsi="Arial"/>
                <w:sz w:val="18"/>
                <w:lang w:val="en-US" w:eastAsia="zh-CN"/>
              </w:rPr>
            </w:pPr>
          </w:p>
        </w:tc>
      </w:tr>
      <w:tr w:rsidR="001C11CD" w:rsidRPr="00F916C5" w14:paraId="1450A471" w14:textId="77777777" w:rsidTr="001974A0">
        <w:trPr>
          <w:trHeight w:val="58"/>
        </w:trPr>
        <w:tc>
          <w:tcPr>
            <w:tcW w:w="1463" w:type="pct"/>
            <w:tcBorders>
              <w:top w:val="nil"/>
              <w:bottom w:val="nil"/>
            </w:tcBorders>
            <w:shd w:val="clear" w:color="auto" w:fill="auto"/>
          </w:tcPr>
          <w:p w14:paraId="59442459" w14:textId="77777777" w:rsidR="001C11CD" w:rsidRPr="00F916C5" w:rsidRDefault="001C11CD" w:rsidP="001974A0">
            <w:pPr>
              <w:keepNext/>
              <w:keepLines/>
              <w:spacing w:after="0"/>
              <w:rPr>
                <w:rFonts w:ascii="Arial" w:hAnsi="Arial"/>
                <w:sz w:val="18"/>
                <w:lang w:val="en-US" w:eastAsia="zh-CN"/>
              </w:rPr>
            </w:pPr>
          </w:p>
        </w:tc>
        <w:tc>
          <w:tcPr>
            <w:tcW w:w="807" w:type="pct"/>
          </w:tcPr>
          <w:p w14:paraId="26335D59"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1B90F235"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22A88AB0"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36DD3497"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F37569A" w14:textId="77777777" w:rsidR="001C11CD" w:rsidRPr="00F916C5" w:rsidRDefault="001C11CD" w:rsidP="001974A0">
            <w:pPr>
              <w:keepNext/>
              <w:keepLines/>
              <w:spacing w:after="0"/>
              <w:rPr>
                <w:rFonts w:ascii="Arial" w:hAnsi="Arial"/>
                <w:sz w:val="18"/>
                <w:lang w:val="en-US" w:eastAsia="zh-CN"/>
              </w:rPr>
            </w:pPr>
          </w:p>
        </w:tc>
        <w:tc>
          <w:tcPr>
            <w:tcW w:w="1039" w:type="pct"/>
          </w:tcPr>
          <w:p w14:paraId="6902324D" w14:textId="77777777" w:rsidR="001C11CD" w:rsidRPr="00F916C5" w:rsidRDefault="001C11CD" w:rsidP="001974A0">
            <w:pPr>
              <w:keepNext/>
              <w:keepLines/>
              <w:spacing w:after="0"/>
              <w:rPr>
                <w:rFonts w:ascii="Arial" w:hAnsi="Arial"/>
                <w:sz w:val="18"/>
                <w:lang w:val="en-US" w:eastAsia="zh-CN"/>
              </w:rPr>
            </w:pPr>
          </w:p>
        </w:tc>
      </w:tr>
      <w:tr w:rsidR="001C11CD" w:rsidRPr="00F916C5" w14:paraId="79F70AF7" w14:textId="77777777" w:rsidTr="001974A0">
        <w:trPr>
          <w:trHeight w:val="58"/>
        </w:trPr>
        <w:tc>
          <w:tcPr>
            <w:tcW w:w="1463" w:type="pct"/>
            <w:tcBorders>
              <w:top w:val="nil"/>
              <w:bottom w:val="single" w:sz="4" w:space="0" w:color="auto"/>
            </w:tcBorders>
            <w:shd w:val="clear" w:color="auto" w:fill="auto"/>
          </w:tcPr>
          <w:p w14:paraId="74C14F2D" w14:textId="77777777" w:rsidR="001C11CD" w:rsidRPr="00F916C5" w:rsidRDefault="001C11CD" w:rsidP="001974A0">
            <w:pPr>
              <w:keepNext/>
              <w:keepLines/>
              <w:spacing w:after="0"/>
              <w:rPr>
                <w:rFonts w:ascii="Arial" w:hAnsi="Arial"/>
                <w:sz w:val="18"/>
                <w:lang w:val="en-US" w:eastAsia="zh-CN"/>
              </w:rPr>
            </w:pPr>
          </w:p>
        </w:tc>
        <w:tc>
          <w:tcPr>
            <w:tcW w:w="807" w:type="pct"/>
          </w:tcPr>
          <w:p w14:paraId="3707602B" w14:textId="77777777" w:rsidR="001C11CD" w:rsidRPr="00F916C5" w:rsidRDefault="001C11CD" w:rsidP="001974A0">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1011DF9" w14:textId="77777777" w:rsidR="001C11CD" w:rsidRPr="00F916C5" w:rsidRDefault="001C11CD" w:rsidP="001974A0">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12E7B6D2"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5E5D5634" w14:textId="77777777" w:rsidR="001C11CD" w:rsidRPr="00F916C5" w:rsidRDefault="001C11CD" w:rsidP="001974A0">
            <w:pPr>
              <w:keepNext/>
              <w:keepLines/>
              <w:spacing w:after="0"/>
              <w:rPr>
                <w:rFonts w:ascii="Arial" w:eastAsia="SimSun" w:hAnsi="Arial"/>
                <w:sz w:val="18"/>
                <w:lang w:val="en-US" w:eastAsia="zh-CN"/>
              </w:rPr>
            </w:pPr>
          </w:p>
          <w:p w14:paraId="3DC0E068" w14:textId="77777777" w:rsidR="001C11CD" w:rsidRPr="00F916C5" w:rsidRDefault="001C11CD" w:rsidP="001974A0">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2B6DD59E" w14:textId="77777777" w:rsidR="001C11CD" w:rsidRPr="00F916C5" w:rsidRDefault="001C11CD" w:rsidP="001974A0">
            <w:pPr>
              <w:keepNext/>
              <w:keepLines/>
              <w:spacing w:after="0"/>
              <w:rPr>
                <w:rFonts w:ascii="Arial" w:eastAsia="SimSun" w:hAnsi="Arial"/>
                <w:sz w:val="18"/>
                <w:lang w:val="en-US" w:eastAsia="zh-CN"/>
              </w:rPr>
            </w:pPr>
          </w:p>
        </w:tc>
        <w:tc>
          <w:tcPr>
            <w:tcW w:w="1039" w:type="pct"/>
          </w:tcPr>
          <w:p w14:paraId="2FA8CE17" w14:textId="77777777" w:rsidR="001C11CD" w:rsidRPr="00F916C5" w:rsidRDefault="001C11CD" w:rsidP="001974A0">
            <w:pPr>
              <w:keepNext/>
              <w:keepLines/>
              <w:spacing w:after="0"/>
              <w:rPr>
                <w:rFonts w:ascii="Arial" w:hAnsi="Arial"/>
                <w:sz w:val="18"/>
                <w:lang w:val="en-US" w:eastAsia="zh-CN"/>
              </w:rPr>
            </w:pPr>
          </w:p>
        </w:tc>
      </w:tr>
    </w:tbl>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477907A"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099D46B9" w:rsidR="00330F32" w:rsidRPr="00661924" w:rsidRDefault="00A971DB"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1AEED30" w:rsidR="00330F32" w:rsidRPr="00661924" w:rsidRDefault="00F956C0" w:rsidP="00330F32">
            <w:pPr>
              <w:pStyle w:val="TAC"/>
              <w:rPr>
                <w:rFonts w:eastAsia="SimSun"/>
              </w:rPr>
            </w:pPr>
            <w:r>
              <w:rPr>
                <w:rFonts w:eastAsia="SimSun"/>
              </w:rPr>
              <w:t>Not configured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39EE7D2D"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285A41FF"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5BE9AC69"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914D4F5"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31EC1C7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0FA6E44D"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28AD7692"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275ED0EE"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479F67AA"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4958B11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6A8F5C88"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994847D" w14:textId="77777777" w:rsidR="00893AC9" w:rsidRPr="00893AC9" w:rsidRDefault="00893AC9" w:rsidP="00893AC9">
            <w:pPr>
              <w:pStyle w:val="TAN"/>
              <w:rPr>
                <w:rFonts w:eastAsia="SimSun"/>
                <w:lang w:eastAsia="zh-CN"/>
              </w:rPr>
            </w:pPr>
            <w:r w:rsidRPr="00893AC9">
              <w:rPr>
                <w:rFonts w:eastAsia="SimSun"/>
                <w:lang w:eastAsia="zh-CN"/>
              </w:rPr>
              <w:t xml:space="preserve">Note 1: </w:t>
            </w:r>
            <w:r w:rsidRPr="00893AC9">
              <w:rPr>
                <w:rFonts w:eastAsia="SimSun"/>
                <w:lang w:eastAsia="zh-CN"/>
              </w:rPr>
              <w:tab/>
              <w:t>SSB # (k mod 2) , CSI-RS (for tracking) resource set # ((k mod 2) + 1) and CSI-RS (for CSI acquisition) resource set # ((k mod 2) + 3) are transmitted by k</w:t>
            </w:r>
            <w:r w:rsidRPr="00893AC9">
              <w:rPr>
                <w:rFonts w:eastAsia="SimSun"/>
                <w:vertAlign w:val="superscript"/>
                <w:lang w:eastAsia="zh-CN"/>
              </w:rPr>
              <w:t>th</w:t>
            </w:r>
            <w:r w:rsidRPr="00893AC9">
              <w:rPr>
                <w:rFonts w:eastAsia="SimSun"/>
                <w:lang w:eastAsia="zh-CN"/>
              </w:rPr>
              <w:t xml:space="preserve"> RRH.</w:t>
            </w:r>
          </w:p>
          <w:p w14:paraId="01ABAC52" w14:textId="77777777" w:rsidR="00893AC9" w:rsidRPr="00893AC9" w:rsidRDefault="00893AC9" w:rsidP="00893AC9">
            <w:pPr>
              <w:pStyle w:val="TAN"/>
              <w:rPr>
                <w:rFonts w:eastAsia="SimSun"/>
                <w:lang w:eastAsia="zh-CN"/>
              </w:rPr>
            </w:pPr>
          </w:p>
          <w:p w14:paraId="31FE7166" w14:textId="6F78B559" w:rsidR="00893AC9" w:rsidRPr="00893AC9" w:rsidRDefault="00893AC9" w:rsidP="00893AC9">
            <w:pPr>
              <w:pStyle w:val="TAN"/>
              <w:rPr>
                <w:rFonts w:eastAsia="SimSun"/>
                <w:lang w:eastAsia="zh-CN"/>
              </w:rPr>
            </w:pPr>
            <w:r w:rsidRPr="00893AC9">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93AC9">
              <w:rPr>
                <w:rFonts w:eastAsia="SimSun"/>
                <w:lang w:eastAsia="zh-CN"/>
              </w:rPr>
              <w:t xml:space="preserve">. </w:t>
            </w:r>
          </w:p>
          <w:p w14:paraId="095124F6" w14:textId="77777777" w:rsidR="00893AC9" w:rsidRPr="00893AC9" w:rsidRDefault="00893AC9" w:rsidP="00893AC9">
            <w:pPr>
              <w:pStyle w:val="TAN"/>
              <w:rPr>
                <w:rFonts w:eastAsia="SimSun"/>
                <w:lang w:eastAsia="zh-CN"/>
              </w:rPr>
            </w:pPr>
            <w:r w:rsidRPr="00893AC9">
              <w:rPr>
                <w:rFonts w:eastAsia="SimSun"/>
                <w:lang w:eastAsia="zh-CN"/>
              </w:rPr>
              <w:t>PDCCH and PDSCH associated with TCI # (k mod 2) is transmitted by k</w:t>
            </w:r>
            <w:r w:rsidRPr="00893AC9">
              <w:rPr>
                <w:rFonts w:eastAsia="SimSun"/>
                <w:vertAlign w:val="superscript"/>
                <w:lang w:eastAsia="zh-CN"/>
              </w:rPr>
              <w:t>th</w:t>
            </w:r>
            <w:r w:rsidRPr="00893AC9">
              <w:rPr>
                <w:rFonts w:eastAsia="SimSun"/>
                <w:lang w:eastAsia="zh-CN"/>
              </w:rPr>
              <w:t xml:space="preserve"> RRH from:</w:t>
            </w:r>
          </w:p>
          <w:p w14:paraId="09039FC0" w14:textId="0FC60EE5" w:rsidR="00893AC9" w:rsidRPr="00893AC9" w:rsidRDefault="00893AC9" w:rsidP="00391D09">
            <w:pPr>
              <w:pStyle w:val="TAN"/>
              <w:ind w:left="284" w:firstLine="0"/>
              <w:rPr>
                <w:rFonts w:eastAsia="SimSun"/>
                <w:lang w:eastAsia="zh-CN"/>
              </w:rPr>
            </w:pPr>
            <w:r w:rsidRPr="00893AC9">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r w:rsidRPr="00893AC9">
              <w:rPr>
                <w:rFonts w:eastAsia="SimSun"/>
                <w:lang w:eastAsia="zh-CN"/>
              </w:rPr>
              <w:tab/>
            </w:r>
          </w:p>
          <w:p w14:paraId="6B144CEF" w14:textId="77777777" w:rsidR="00893AC9" w:rsidRPr="00893AC9" w:rsidRDefault="00893AC9" w:rsidP="00893AC9">
            <w:pPr>
              <w:pStyle w:val="TAN"/>
              <w:rPr>
                <w:rFonts w:eastAsia="SimSun"/>
                <w:lang w:eastAsia="zh-CN"/>
              </w:rPr>
            </w:pPr>
            <w:r w:rsidRPr="00893AC9">
              <w:rPr>
                <w:rFonts w:eastAsia="SimSun"/>
                <w:lang w:eastAsia="zh-CN"/>
              </w:rPr>
              <w:t>to:</w:t>
            </w:r>
          </w:p>
          <w:p w14:paraId="04D851E8" w14:textId="2B342ED7" w:rsidR="00893AC9" w:rsidRPr="00893AC9" w:rsidRDefault="00893AC9" w:rsidP="00391D09">
            <w:pPr>
              <w:pStyle w:val="TAN"/>
              <w:ind w:left="284" w:firstLine="0"/>
              <w:rPr>
                <w:rFonts w:eastAsia="SimSun"/>
                <w:lang w:eastAsia="zh-CN"/>
              </w:rPr>
            </w:pPr>
            <w:r w:rsidRPr="00893AC9">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893AC9">
              <w:rPr>
                <w:rFonts w:eastAsia="SimSun" w:hint="eastAsia"/>
                <w:lang w:eastAsia="zh-CN"/>
              </w:rPr>
              <w:t>,</w:t>
            </w:r>
          </w:p>
          <w:p w14:paraId="79CAE61A" w14:textId="77777777" w:rsidR="00893AC9" w:rsidRPr="00893AC9" w:rsidRDefault="00893AC9" w:rsidP="00893AC9">
            <w:pPr>
              <w:pStyle w:val="TAN"/>
              <w:rPr>
                <w:rFonts w:eastAsia="SimSun"/>
                <w:lang w:eastAsia="zh-CN"/>
              </w:rPr>
            </w:pPr>
            <w:r w:rsidRPr="00893AC9">
              <w:rPr>
                <w:rFonts w:eastAsia="SimSun"/>
                <w:lang w:eastAsia="zh-CN"/>
              </w:rPr>
              <w:t xml:space="preserve">PDCCH and PDSCH are DTXed in other slots in which throughput statistics are not considered. </w:t>
            </w:r>
          </w:p>
          <w:p w14:paraId="77EA75D1" w14:textId="77777777" w:rsidR="00893AC9" w:rsidRPr="00893AC9" w:rsidRDefault="00893AC9" w:rsidP="00893AC9">
            <w:pPr>
              <w:pStyle w:val="TAN"/>
              <w:rPr>
                <w:rFonts w:eastAsia="SimSun"/>
                <w:lang w:eastAsia="zh-CN"/>
              </w:rPr>
            </w:pPr>
          </w:p>
          <w:p w14:paraId="78B6D539" w14:textId="7BF88F67" w:rsidR="00893AC9" w:rsidRPr="00893AC9" w:rsidRDefault="00893AC9" w:rsidP="00893AC9">
            <w:pPr>
              <w:pStyle w:val="TAN"/>
              <w:rPr>
                <w:rFonts w:eastAsia="SimSun"/>
                <w:lang w:eastAsia="zh-CN"/>
              </w:rPr>
            </w:pPr>
            <w:r w:rsidRPr="00893AC9">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93AC9">
              <w:rPr>
                <w:rFonts w:eastAsia="SimSun"/>
                <w:lang w:eastAsia="zh-CN"/>
              </w:rPr>
              <w:t xml:space="preserve">. </w:t>
            </w:r>
          </w:p>
          <w:p w14:paraId="191EE71E" w14:textId="77777777" w:rsidR="00893AC9" w:rsidRPr="00893AC9" w:rsidRDefault="00893AC9" w:rsidP="00893AC9">
            <w:pPr>
              <w:pStyle w:val="TAN"/>
              <w:rPr>
                <w:rFonts w:eastAsia="SimSun"/>
                <w:lang w:eastAsia="zh-CN"/>
              </w:rPr>
            </w:pPr>
            <w:r w:rsidRPr="00893AC9">
              <w:rPr>
                <w:rFonts w:eastAsia="SimSun"/>
                <w:lang w:eastAsia="zh-CN"/>
              </w:rPr>
              <w:t>PDCCH and PDSCH associated with TCI # (k mod 2) is transmitted by k</w:t>
            </w:r>
            <w:r w:rsidRPr="00893AC9">
              <w:rPr>
                <w:rFonts w:eastAsia="SimSun"/>
                <w:vertAlign w:val="superscript"/>
                <w:lang w:eastAsia="zh-CN"/>
              </w:rPr>
              <w:t>th</w:t>
            </w:r>
            <w:r w:rsidRPr="00893AC9">
              <w:rPr>
                <w:rFonts w:eastAsia="SimSun"/>
                <w:lang w:eastAsia="zh-CN"/>
              </w:rPr>
              <w:t xml:space="preserve"> RRH from:</w:t>
            </w:r>
          </w:p>
          <w:p w14:paraId="519523AB" w14:textId="1CF36003" w:rsidR="00893AC9" w:rsidRPr="00893AC9" w:rsidRDefault="00893AC9" w:rsidP="00391D09">
            <w:pPr>
              <w:pStyle w:val="TAN"/>
              <w:ind w:left="284" w:firstLine="0"/>
              <w:rPr>
                <w:rFonts w:eastAsia="SimSun"/>
                <w:lang w:eastAsia="zh-CN"/>
              </w:rPr>
            </w:pPr>
            <w:r w:rsidRPr="00893AC9">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618632AF" w14:textId="77777777" w:rsidR="00893AC9" w:rsidRPr="00893AC9" w:rsidRDefault="00893AC9" w:rsidP="00893AC9">
            <w:pPr>
              <w:pStyle w:val="TAN"/>
              <w:rPr>
                <w:rFonts w:eastAsia="SimSun"/>
                <w:lang w:eastAsia="zh-CN"/>
              </w:rPr>
            </w:pPr>
            <w:r w:rsidRPr="00893AC9">
              <w:rPr>
                <w:rFonts w:eastAsia="SimSun"/>
                <w:lang w:eastAsia="zh-CN"/>
              </w:rPr>
              <w:t>to:</w:t>
            </w:r>
          </w:p>
          <w:p w14:paraId="74533C10" w14:textId="393CBA8A" w:rsidR="00893AC9" w:rsidRPr="00893AC9" w:rsidRDefault="00893AC9" w:rsidP="00391D09">
            <w:pPr>
              <w:pStyle w:val="TAN"/>
              <w:ind w:left="284" w:firstLine="0"/>
              <w:rPr>
                <w:rFonts w:eastAsia="SimSun"/>
                <w:lang w:eastAsia="zh-CN"/>
              </w:rPr>
            </w:pPr>
            <w:r w:rsidRPr="00893AC9">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8341F82" w14:textId="77777777" w:rsidR="00893AC9" w:rsidRPr="00893AC9" w:rsidRDefault="00893AC9" w:rsidP="00893AC9">
            <w:pPr>
              <w:pStyle w:val="TAN"/>
              <w:rPr>
                <w:rFonts w:eastAsia="SimSun"/>
                <w:lang w:eastAsia="zh-CN"/>
              </w:rPr>
            </w:pPr>
            <w:r w:rsidRPr="00893AC9">
              <w:rPr>
                <w:rFonts w:eastAsia="SimSun"/>
                <w:lang w:eastAsia="zh-CN"/>
              </w:rPr>
              <w:t xml:space="preserve">PDCCH and PDSCH are DTXed in other slots in which throughput statistics are not considered. </w:t>
            </w:r>
          </w:p>
          <w:p w14:paraId="42A99512" w14:textId="77777777" w:rsidR="00893AC9" w:rsidRPr="00893AC9" w:rsidRDefault="00893AC9" w:rsidP="00893AC9">
            <w:pPr>
              <w:pStyle w:val="TAN"/>
              <w:rPr>
                <w:rFonts w:eastAsia="SimSun"/>
                <w:lang w:eastAsia="zh-CN"/>
              </w:rPr>
            </w:pPr>
          </w:p>
          <w:p w14:paraId="7EC89B04" w14:textId="775C9ABB" w:rsidR="00893AC9" w:rsidRPr="00893AC9" w:rsidRDefault="00893AC9" w:rsidP="00893AC9">
            <w:pPr>
              <w:pStyle w:val="TAN"/>
              <w:rPr>
                <w:rFonts w:eastAsia="SimSun"/>
                <w:lang w:eastAsia="zh-CN"/>
              </w:rPr>
            </w:pPr>
            <w:r w:rsidRPr="00893AC9">
              <w:rPr>
                <w:rFonts w:eastAsia="SimSun"/>
                <w:lang w:eastAsia="zh-CN"/>
              </w:rPr>
              <w:t xml:space="preserve">Where k=0, 1, 2… is the RRH number, n = 2520 is half of the number of slots between two RRH,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93AC9">
              <w:rPr>
                <w:rFonts w:eastAsia="SimSun" w:hint="eastAsia"/>
                <w:lang w:eastAsia="zh-CN"/>
              </w:rPr>
              <w:t xml:space="preserve"> </w:t>
            </w:r>
            <w:r w:rsidRPr="00893AC9">
              <w:rPr>
                <w:rFonts w:eastAsia="SimSun"/>
                <w:lang w:eastAsia="zh-CN"/>
              </w:rPr>
              <w:t xml:space="preserve">= 2 is the number of slots between PDSCH and corresponding HARQ-ACK information,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93AC9">
              <w:rPr>
                <w:rFonts w:eastAsia="SimSun"/>
                <w:lang w:eastAsia="zh-CN"/>
              </w:rPr>
              <w:t xml:space="preserve">  = 3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93AC9">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93AC9">
              <w:rPr>
                <w:rFonts w:eastAsia="SimSun"/>
                <w:lang w:eastAsia="zh-CN"/>
              </w:rPr>
              <w:t xml:space="preserve"> = 2 is the number of slots for TRS processing.</w:t>
            </w:r>
          </w:p>
          <w:p w14:paraId="6B946D08" w14:textId="79D0B469" w:rsidR="00954B62" w:rsidRPr="00E31641" w:rsidRDefault="00954B62" w:rsidP="002921DD">
            <w:pPr>
              <w:pStyle w:val="TAN"/>
              <w:rPr>
                <w:rFonts w:eastAsia="SimSun"/>
                <w:lang w:eastAsia="zh-CN"/>
              </w:rPr>
            </w:pP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0C431818"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1pt;height:12.1pt" o:ole="">
                  <v:imagedata r:id="rId14" o:title=""/>
                </v:shape>
                <o:OLEObject Type="Embed" ProgID="Equation.3" ShapeID="_x0000_i1027" DrawAspect="Content" ObjectID="_1767171722"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1pt;height:12.1pt" o:ole="">
                  <v:imagedata r:id="rId16" o:title=""/>
                </v:shape>
                <o:OLEObject Type="Embed" ProgID="Equation.3" ShapeID="_x0000_i1028" DrawAspect="Content" ObjectID="_1767171723"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45pt;height:18.45pt" o:ole="">
                  <v:imagedata r:id="rId14" o:title=""/>
                </v:shape>
                <o:OLEObject Type="Embed" ProgID="Equation.3" ShapeID="_x0000_i1029" DrawAspect="Content" ObjectID="_1767171724"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1pt;height:18.45pt" o:ole="">
                  <v:imagedata r:id="rId16" o:title=""/>
                </v:shape>
                <o:OLEObject Type="Embed" ProgID="Equation.3" ShapeID="_x0000_i1030" DrawAspect="Content" ObjectID="_1767171725"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05000A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6D93B97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573FD962"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478370D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1BABE1B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2BFE6DB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5AC2D4B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7F67AA9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4708B747"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53AF481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066DD54E"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2A7E68DB" w14:textId="77777777" w:rsidR="00377313" w:rsidRPr="00377313" w:rsidRDefault="00377313" w:rsidP="00377313">
            <w:pPr>
              <w:pStyle w:val="TAN"/>
              <w:rPr>
                <w:rFonts w:eastAsia="SimSun"/>
                <w:lang w:eastAsia="zh-CN"/>
              </w:rPr>
            </w:pPr>
            <w:r w:rsidRPr="00377313">
              <w:rPr>
                <w:rFonts w:eastAsia="SimSun"/>
                <w:lang w:eastAsia="zh-CN"/>
              </w:rPr>
              <w:t xml:space="preserve">Note 1: </w:t>
            </w:r>
            <w:r w:rsidRPr="00377313">
              <w:rPr>
                <w:rFonts w:eastAsia="SimSun"/>
                <w:lang w:eastAsia="zh-CN"/>
              </w:rPr>
              <w:tab/>
              <w:t>SSB # (k mod 2), CSI-RS (for tracking) resource set # ((k mod 2) + 1) and CSI-RS (for CSI acquisition) resource set # ((k mod 2) + 3) are transmitted by k</w:t>
            </w:r>
            <w:r w:rsidRPr="00377313">
              <w:rPr>
                <w:rFonts w:eastAsia="SimSun"/>
                <w:vertAlign w:val="superscript"/>
                <w:lang w:eastAsia="zh-CN"/>
              </w:rPr>
              <w:t>th</w:t>
            </w:r>
            <w:r w:rsidRPr="00377313">
              <w:rPr>
                <w:rFonts w:eastAsia="SimSun"/>
                <w:lang w:eastAsia="zh-CN"/>
              </w:rPr>
              <w:t xml:space="preserve"> RRH.</w:t>
            </w:r>
          </w:p>
          <w:p w14:paraId="4E895760" w14:textId="77777777" w:rsidR="00377313" w:rsidRPr="00377313" w:rsidRDefault="00377313" w:rsidP="00377313">
            <w:pPr>
              <w:pStyle w:val="TAN"/>
              <w:rPr>
                <w:rFonts w:eastAsia="SimSun"/>
                <w:lang w:eastAsia="zh-CN"/>
              </w:rPr>
            </w:pPr>
          </w:p>
          <w:p w14:paraId="05E9D219" w14:textId="13CEC321" w:rsidR="00377313" w:rsidRPr="00377313" w:rsidRDefault="00377313" w:rsidP="00377313">
            <w:pPr>
              <w:pStyle w:val="TAN"/>
              <w:rPr>
                <w:rFonts w:eastAsia="SimSun"/>
                <w:lang w:eastAsia="zh-CN"/>
              </w:rPr>
            </w:pPr>
            <w:r w:rsidRPr="00377313">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377313">
              <w:rPr>
                <w:rFonts w:eastAsia="SimSun"/>
                <w:lang w:eastAsia="zh-CN"/>
              </w:rPr>
              <w:t xml:space="preserve">. </w:t>
            </w:r>
          </w:p>
          <w:p w14:paraId="762DC2D9" w14:textId="77777777" w:rsidR="00377313" w:rsidRPr="00377313" w:rsidRDefault="00377313" w:rsidP="00377313">
            <w:pPr>
              <w:pStyle w:val="TAN"/>
              <w:rPr>
                <w:rFonts w:eastAsia="SimSun"/>
                <w:lang w:eastAsia="zh-CN"/>
              </w:rPr>
            </w:pPr>
            <w:r w:rsidRPr="00377313">
              <w:rPr>
                <w:rFonts w:eastAsia="SimSun"/>
                <w:lang w:eastAsia="zh-CN"/>
              </w:rPr>
              <w:t>PDCCH and PDSCH associated with TCI # (k mod 2) is transmitted by k</w:t>
            </w:r>
            <w:r w:rsidRPr="00377313">
              <w:rPr>
                <w:rFonts w:eastAsia="SimSun"/>
                <w:vertAlign w:val="superscript"/>
                <w:lang w:eastAsia="zh-CN"/>
              </w:rPr>
              <w:t>th</w:t>
            </w:r>
            <w:r w:rsidRPr="00377313">
              <w:rPr>
                <w:rFonts w:eastAsia="SimSun"/>
                <w:lang w:eastAsia="zh-CN"/>
              </w:rPr>
              <w:t xml:space="preserve"> RRH from:</w:t>
            </w:r>
          </w:p>
          <w:p w14:paraId="549900C2" w14:textId="74CAC29F" w:rsidR="00377313" w:rsidRPr="00377313" w:rsidRDefault="00377313" w:rsidP="00E86211">
            <w:pPr>
              <w:pStyle w:val="TAN"/>
              <w:ind w:left="284" w:firstLine="0"/>
              <w:rPr>
                <w:rFonts w:eastAsia="SimSun"/>
                <w:lang w:eastAsia="zh-CN"/>
              </w:rPr>
            </w:pPr>
            <w:r w:rsidRPr="00377313">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0CBEEB1F" w14:textId="77777777" w:rsidR="00377313" w:rsidRPr="00377313" w:rsidRDefault="00377313" w:rsidP="00377313">
            <w:pPr>
              <w:pStyle w:val="TAN"/>
              <w:rPr>
                <w:rFonts w:eastAsia="SimSun"/>
                <w:lang w:eastAsia="zh-CN"/>
              </w:rPr>
            </w:pPr>
            <w:r w:rsidRPr="00377313">
              <w:rPr>
                <w:rFonts w:eastAsia="SimSun"/>
                <w:lang w:eastAsia="zh-CN"/>
              </w:rPr>
              <w:t>to:</w:t>
            </w:r>
          </w:p>
          <w:p w14:paraId="134EB32B" w14:textId="1A4E5C0E" w:rsidR="00377313" w:rsidRPr="00377313" w:rsidRDefault="00377313" w:rsidP="00E86211">
            <w:pPr>
              <w:pStyle w:val="TAN"/>
              <w:ind w:left="284" w:firstLine="0"/>
              <w:rPr>
                <w:rFonts w:eastAsia="SimSun"/>
                <w:lang w:eastAsia="zh-CN"/>
              </w:rPr>
            </w:pPr>
            <w:r w:rsidRPr="00377313">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377313">
              <w:rPr>
                <w:rFonts w:eastAsia="SimSun" w:hint="eastAsia"/>
                <w:lang w:eastAsia="zh-CN"/>
              </w:rPr>
              <w:t>,</w:t>
            </w:r>
          </w:p>
          <w:p w14:paraId="4D3C4738" w14:textId="77777777" w:rsidR="00377313" w:rsidRPr="00377313" w:rsidRDefault="00377313" w:rsidP="00377313">
            <w:pPr>
              <w:pStyle w:val="TAN"/>
              <w:rPr>
                <w:rFonts w:eastAsia="SimSun"/>
                <w:lang w:eastAsia="zh-CN"/>
              </w:rPr>
            </w:pPr>
            <w:r w:rsidRPr="00377313">
              <w:rPr>
                <w:rFonts w:eastAsia="SimSun"/>
                <w:lang w:eastAsia="zh-CN"/>
              </w:rPr>
              <w:t>PDCCH and PDSCH are DTXed in other slots in which throughput statistics are not considered.</w:t>
            </w:r>
          </w:p>
          <w:p w14:paraId="1C851DF1" w14:textId="77777777" w:rsidR="00377313" w:rsidRPr="00377313" w:rsidRDefault="00377313" w:rsidP="00377313">
            <w:pPr>
              <w:pStyle w:val="TAN"/>
              <w:rPr>
                <w:rFonts w:eastAsia="SimSun"/>
                <w:lang w:eastAsia="zh-CN"/>
              </w:rPr>
            </w:pPr>
          </w:p>
          <w:p w14:paraId="39DA5DEC" w14:textId="65A3A8FC" w:rsidR="00377313" w:rsidRPr="00377313" w:rsidRDefault="00377313" w:rsidP="00377313">
            <w:pPr>
              <w:pStyle w:val="TAN"/>
              <w:rPr>
                <w:rFonts w:eastAsia="SimSun"/>
                <w:lang w:eastAsia="zh-CN"/>
              </w:rPr>
            </w:pPr>
            <w:r w:rsidRPr="00377313">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377313">
              <w:rPr>
                <w:rFonts w:eastAsia="SimSun"/>
                <w:lang w:eastAsia="zh-CN"/>
              </w:rPr>
              <w:t xml:space="preserve">. </w:t>
            </w:r>
          </w:p>
          <w:p w14:paraId="0952097E" w14:textId="77777777" w:rsidR="00377313" w:rsidRPr="00377313" w:rsidRDefault="00377313" w:rsidP="00377313">
            <w:pPr>
              <w:pStyle w:val="TAN"/>
              <w:rPr>
                <w:rFonts w:eastAsia="SimSun"/>
                <w:lang w:eastAsia="zh-CN"/>
              </w:rPr>
            </w:pPr>
            <w:r w:rsidRPr="00377313">
              <w:rPr>
                <w:rFonts w:eastAsia="SimSun"/>
                <w:lang w:eastAsia="zh-CN"/>
              </w:rPr>
              <w:t>PDCCH and PDSCH associated with TCI # (k mod 2) is transmitted by k</w:t>
            </w:r>
            <w:r w:rsidRPr="00377313">
              <w:rPr>
                <w:rFonts w:eastAsia="SimSun"/>
                <w:vertAlign w:val="superscript"/>
                <w:lang w:eastAsia="zh-CN"/>
              </w:rPr>
              <w:t>th</w:t>
            </w:r>
            <w:r w:rsidRPr="00377313">
              <w:rPr>
                <w:rFonts w:eastAsia="SimSun"/>
                <w:lang w:eastAsia="zh-CN"/>
              </w:rPr>
              <w:t xml:space="preserve"> RRH from:</w:t>
            </w:r>
          </w:p>
          <w:p w14:paraId="2B42E9B0" w14:textId="1D2DDBF3" w:rsidR="00377313" w:rsidRPr="00377313" w:rsidRDefault="00377313" w:rsidP="00E86211">
            <w:pPr>
              <w:pStyle w:val="TAN"/>
              <w:ind w:left="284" w:firstLine="0"/>
              <w:rPr>
                <w:rFonts w:eastAsia="SimSun"/>
                <w:lang w:eastAsia="zh-CN"/>
              </w:rPr>
            </w:pPr>
            <w:r w:rsidRPr="00377313">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410BC048" w14:textId="77777777" w:rsidR="00377313" w:rsidRPr="00377313" w:rsidRDefault="00377313" w:rsidP="00377313">
            <w:pPr>
              <w:pStyle w:val="TAN"/>
              <w:rPr>
                <w:rFonts w:eastAsia="SimSun"/>
                <w:lang w:eastAsia="zh-CN"/>
              </w:rPr>
            </w:pPr>
            <w:r w:rsidRPr="00377313">
              <w:rPr>
                <w:rFonts w:eastAsia="SimSun"/>
                <w:lang w:eastAsia="zh-CN"/>
              </w:rPr>
              <w:t>to:</w:t>
            </w:r>
          </w:p>
          <w:p w14:paraId="7ADC5E99" w14:textId="78C2B2E4" w:rsidR="00377313" w:rsidRPr="00377313" w:rsidRDefault="00377313" w:rsidP="00E86211">
            <w:pPr>
              <w:pStyle w:val="TAN"/>
              <w:ind w:left="284" w:firstLine="0"/>
              <w:rPr>
                <w:rFonts w:eastAsia="SimSun"/>
                <w:lang w:eastAsia="zh-CN"/>
              </w:rPr>
            </w:pPr>
            <w:r w:rsidRPr="00377313">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7326089E" w14:textId="77777777" w:rsidR="00377313" w:rsidRPr="00377313" w:rsidRDefault="00377313" w:rsidP="00377313">
            <w:pPr>
              <w:pStyle w:val="TAN"/>
              <w:rPr>
                <w:rFonts w:eastAsia="SimSun"/>
                <w:lang w:eastAsia="zh-CN"/>
              </w:rPr>
            </w:pPr>
            <w:r w:rsidRPr="00377313">
              <w:rPr>
                <w:rFonts w:eastAsia="SimSun"/>
                <w:lang w:eastAsia="zh-CN"/>
              </w:rPr>
              <w:t xml:space="preserve">PDCCH and PDSCH are DTXed in other slots in which throughput statistics are not considered. </w:t>
            </w:r>
          </w:p>
          <w:p w14:paraId="15258B1D" w14:textId="77777777" w:rsidR="00377313" w:rsidRPr="00377313" w:rsidRDefault="00377313" w:rsidP="00377313">
            <w:pPr>
              <w:pStyle w:val="TAN"/>
              <w:rPr>
                <w:rFonts w:eastAsia="SimSun"/>
                <w:lang w:eastAsia="zh-CN"/>
              </w:rPr>
            </w:pPr>
          </w:p>
          <w:p w14:paraId="5C5698CC" w14:textId="2C077CA2" w:rsidR="00377313" w:rsidRPr="00377313" w:rsidRDefault="00377313" w:rsidP="00377313">
            <w:pPr>
              <w:pStyle w:val="TAN"/>
              <w:rPr>
                <w:rFonts w:eastAsia="SimSun"/>
                <w:lang w:eastAsia="zh-CN"/>
              </w:rPr>
            </w:pPr>
            <w:r w:rsidRPr="00377313">
              <w:rPr>
                <w:rFonts w:eastAsia="SimSun"/>
                <w:lang w:eastAsia="zh-CN"/>
              </w:rPr>
              <w:t xml:space="preserve">Where k=0, 1, 2… is the RRH number, n = 5040 is half of the number of slots between two RRH,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377313">
              <w:rPr>
                <w:rFonts w:eastAsia="SimSun" w:hint="eastAsia"/>
                <w:lang w:eastAsia="zh-CN"/>
              </w:rPr>
              <w:t xml:space="preserve"> </w:t>
            </w:r>
            <w:r w:rsidRPr="00377313">
              <w:rPr>
                <w:rFonts w:eastAsia="SimSun"/>
                <w:lang w:eastAsia="zh-CN"/>
              </w:rPr>
              <w:t>= 8</w:t>
            </w:r>
            <w:r w:rsidRPr="00377313">
              <w:rPr>
                <w:rFonts w:eastAsia="SimSun" w:hint="eastAsia"/>
                <w:lang w:eastAsia="zh-CN"/>
              </w:rPr>
              <w:t xml:space="preserve"> </w:t>
            </w:r>
            <w:r w:rsidRPr="00377313">
              <w:rPr>
                <w:rFonts w:eastAsia="SimSun"/>
                <w:lang w:eastAsia="zh-CN"/>
              </w:rPr>
              <w:t xml:space="preserve">is the number of slots between PDSCH and corresponding HARQ-ACK information,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77313">
              <w:rPr>
                <w:rFonts w:eastAsia="SimSun"/>
                <w:lang w:eastAsia="zh-CN"/>
              </w:rPr>
              <w:t xml:space="preserve">  = 6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377313">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377313">
              <w:rPr>
                <w:rFonts w:eastAsia="SimSun"/>
                <w:lang w:eastAsia="zh-CN"/>
              </w:rPr>
              <w:t xml:space="preserve"> = 4 is the number of slots for TRS processing.</w:t>
            </w:r>
          </w:p>
          <w:p w14:paraId="3EE45884" w14:textId="6267BA6A" w:rsidR="00954B62" w:rsidRPr="00E31641" w:rsidRDefault="00954B62" w:rsidP="00BF10C1">
            <w:pPr>
              <w:pStyle w:val="TAN"/>
              <w:rPr>
                <w:rFonts w:eastAsia="SimSun"/>
                <w:lang w:eastAsia="zh-CN"/>
              </w:rPr>
            </w:pP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5D449FA2" w:rsidR="00EC06C0" w:rsidRPr="00D43F4A" w:rsidRDefault="00FA1A42"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2053C46F"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46F297BD"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09F2C94F"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1C9861DC"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5pt;height:15.55pt" o:ole="">
                  <v:imagedata r:id="rId14" o:title=""/>
                </v:shape>
                <o:OLEObject Type="Embed" ProgID="Equation.3" ShapeID="_x0000_i1031" DrawAspect="Content" ObjectID="_1767171726"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5pt;height:15.55pt" o:ole="">
                  <v:imagedata r:id="rId16" o:title=""/>
                </v:shape>
                <o:OLEObject Type="Embed" ProgID="Equation.3" ShapeID="_x0000_i1032" DrawAspect="Content" ObjectID="_1767171727"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5pt;height:15.55pt" o:ole="">
                  <v:imagedata r:id="rId14" o:title=""/>
                </v:shape>
                <o:OLEObject Type="Embed" ProgID="Equation.3" ShapeID="_x0000_i1033" DrawAspect="Content" ObjectID="_1767171728"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5pt;height:15.55pt" o:ole="">
                  <v:imagedata r:id="rId16" o:title=""/>
                </v:shape>
                <o:OLEObject Type="Embed" ProgID="Equation.3" ShapeID="_x0000_i1034" DrawAspect="Content" ObjectID="_1767171729"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2CACE471" w:rsidR="00513BE9" w:rsidRPr="00A96802" w:rsidRDefault="00513BE9" w:rsidP="00B53892">
            <w:pPr>
              <w:pStyle w:val="TAC"/>
              <w:rPr>
                <w:rFonts w:eastAsia="SimSun"/>
              </w:rPr>
            </w:pPr>
            <w:r>
              <w:rPr>
                <w:rFonts w:eastAsia="SimSun"/>
                <w:lang w:eastAsia="zh-CN"/>
              </w:rPr>
              <w:t>R.PDSCH.2-</w:t>
            </w:r>
            <w:r w:rsidR="00257A27">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FC48DAD" w:rsidR="00D53A86" w:rsidRPr="0010045C" w:rsidRDefault="00D53A86" w:rsidP="00D4438A">
            <w:pPr>
              <w:pStyle w:val="TAC"/>
              <w:rPr>
                <w:rFonts w:eastAsia="SimSun"/>
                <w:lang w:eastAsia="zh-CN"/>
              </w:rPr>
            </w:pPr>
            <w:r>
              <w:rPr>
                <w:rFonts w:eastAsia="SimSun"/>
                <w:lang w:eastAsia="zh-CN"/>
              </w:rPr>
              <w:t>R.PDSCH.2-</w:t>
            </w:r>
            <w:r w:rsidR="009D6CA3">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1CEEE93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1476014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0E1CDFC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4C0E7D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10ECE369"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6ADCDBF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35F005CC"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541B463D"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356277E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1D9F191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7B931D7C"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3C658033"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1CF3F54D"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F766197" w14:textId="77777777" w:rsidR="002F3ED5" w:rsidRDefault="002F3ED5" w:rsidP="002F3ED5">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B8AD598" w14:textId="77777777" w:rsidR="002F3ED5" w:rsidRDefault="002F3ED5" w:rsidP="002F3ED5">
            <w:pPr>
              <w:pStyle w:val="TAN"/>
              <w:ind w:left="0" w:firstLine="0"/>
              <w:rPr>
                <w:rFonts w:eastAsia="SimSun"/>
                <w:lang w:eastAsia="zh-CN"/>
              </w:rPr>
            </w:pPr>
          </w:p>
          <w:p w14:paraId="0830E5E3" w14:textId="77777777" w:rsidR="002F3ED5" w:rsidRDefault="002F3ED5" w:rsidP="002F3ED5">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56EFFBBF" w14:textId="77777777" w:rsidR="002F3ED5" w:rsidRDefault="002F3ED5" w:rsidP="002F3ED5">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F99B6C3" w14:textId="77777777" w:rsidR="002F3ED5" w:rsidRPr="00E31641" w:rsidRDefault="002F3ED5" w:rsidP="002F3ED5">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570531A7" w14:textId="77777777" w:rsidR="002F3ED5" w:rsidRDefault="002F3ED5" w:rsidP="002F3ED5">
            <w:pPr>
              <w:pStyle w:val="TAN"/>
              <w:ind w:left="0" w:firstLine="0"/>
              <w:rPr>
                <w:rFonts w:eastAsia="SimSun"/>
                <w:lang w:eastAsia="zh-CN"/>
              </w:rPr>
            </w:pPr>
            <w:r w:rsidRPr="00E31641">
              <w:rPr>
                <w:rFonts w:eastAsia="SimSun"/>
                <w:lang w:eastAsia="zh-CN"/>
              </w:rPr>
              <w:t>to</w:t>
            </w:r>
            <w:r>
              <w:rPr>
                <w:rFonts w:eastAsia="SimSun"/>
                <w:lang w:eastAsia="zh-CN"/>
              </w:rPr>
              <w:t>:</w:t>
            </w:r>
          </w:p>
          <w:p w14:paraId="7D4EB333" w14:textId="77777777" w:rsidR="002F3ED5" w:rsidRPr="00E31641" w:rsidRDefault="002F3ED5" w:rsidP="002F3ED5">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E31641">
              <w:rPr>
                <w:rFonts w:eastAsia="SimSun" w:hint="eastAsia"/>
                <w:szCs w:val="18"/>
                <w:lang w:eastAsia="zh-CN"/>
              </w:rPr>
              <w:t>,</w:t>
            </w:r>
          </w:p>
          <w:p w14:paraId="4F3D9C12" w14:textId="77777777" w:rsidR="002F3ED5" w:rsidRDefault="002F3ED5" w:rsidP="002F3ED5">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099931CA" w14:textId="77777777" w:rsidR="002F3ED5" w:rsidRPr="00E31641" w:rsidRDefault="002F3ED5" w:rsidP="002F3ED5">
            <w:pPr>
              <w:pStyle w:val="TAN"/>
              <w:ind w:left="0" w:firstLine="0"/>
              <w:rPr>
                <w:rFonts w:eastAsia="SimSun"/>
                <w:szCs w:val="18"/>
                <w:lang w:eastAsia="zh-CN"/>
              </w:rPr>
            </w:pPr>
          </w:p>
          <w:p w14:paraId="5517BE4A" w14:textId="77777777" w:rsidR="002F3ED5" w:rsidRDefault="002F3ED5" w:rsidP="002F3ED5">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0AEC07A9" w14:textId="77777777" w:rsidR="002F3ED5" w:rsidRDefault="002F3ED5" w:rsidP="002F3ED5">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BEE8BA7" w14:textId="77777777" w:rsidR="002F3ED5" w:rsidRPr="00E31641" w:rsidRDefault="002F3ED5" w:rsidP="002F3ED5">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2970546B" w14:textId="77777777" w:rsidR="002F3ED5" w:rsidRDefault="002F3ED5" w:rsidP="002F3ED5">
            <w:pPr>
              <w:pStyle w:val="TAN"/>
              <w:ind w:left="0" w:firstLine="0"/>
              <w:rPr>
                <w:rFonts w:eastAsia="SimSun"/>
                <w:lang w:eastAsia="zh-CN"/>
              </w:rPr>
            </w:pPr>
            <w:r w:rsidRPr="00E31641">
              <w:rPr>
                <w:rFonts w:eastAsia="SimSun"/>
                <w:lang w:eastAsia="zh-CN"/>
              </w:rPr>
              <w:t>to</w:t>
            </w:r>
            <w:r>
              <w:rPr>
                <w:rFonts w:eastAsia="SimSun"/>
                <w:lang w:eastAsia="zh-CN"/>
              </w:rPr>
              <w:t>:</w:t>
            </w:r>
          </w:p>
          <w:p w14:paraId="5563630A" w14:textId="77777777" w:rsidR="002F3ED5" w:rsidRPr="00E31641" w:rsidRDefault="002F3ED5" w:rsidP="002F3ED5">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60DB4C20" w14:textId="77777777" w:rsidR="002F3ED5" w:rsidRDefault="002F3ED5" w:rsidP="002F3ED5">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58044B21" w14:textId="77777777" w:rsidR="002F3ED5" w:rsidRPr="00E31641" w:rsidRDefault="002F3ED5" w:rsidP="002F3ED5">
            <w:pPr>
              <w:pStyle w:val="TAN"/>
              <w:ind w:left="0" w:firstLine="0"/>
              <w:rPr>
                <w:rFonts w:eastAsia="SimSun"/>
                <w:szCs w:val="18"/>
                <w:lang w:eastAsia="zh-CN"/>
              </w:rPr>
            </w:pPr>
          </w:p>
          <w:p w14:paraId="37C31338" w14:textId="77777777" w:rsidR="002F3ED5" w:rsidRPr="00E109FE" w:rsidRDefault="002F3ED5" w:rsidP="002F3ED5">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65624B8B"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5.55pt;height:15.55pt" o:ole="">
                  <v:imagedata r:id="rId14" o:title=""/>
                </v:shape>
                <o:OLEObject Type="Embed" ProgID="Equation.3" ShapeID="_x0000_i1035" DrawAspect="Content" ObjectID="_1767171730"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5.55pt;height:15.55pt" o:ole="">
                  <v:imagedata r:id="rId16" o:title=""/>
                </v:shape>
                <o:OLEObject Type="Embed" ProgID="Equation.3" ShapeID="_x0000_i1036" DrawAspect="Content" ObjectID="_1767171731"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5.55pt;height:15.55pt" o:ole="">
                  <v:imagedata r:id="rId14" o:title=""/>
                </v:shape>
                <o:OLEObject Type="Embed" ProgID="Equation.3" ShapeID="_x0000_i1037" DrawAspect="Content" ObjectID="_1767171732"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5.55pt;height:15.55pt" o:ole="">
                  <v:imagedata r:id="rId16" o:title=""/>
                </v:shape>
                <o:OLEObject Type="Embed" ProgID="Equation.3" ShapeID="_x0000_i1038" DrawAspect="Content" ObjectID="_1767171733"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4C1AA0"/>
    <w:p w14:paraId="57E6965E" w14:textId="56165D78"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330C9DE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0612BAE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1798FFCB"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6399DA59"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205A6CB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480A516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4EE2700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5FEFB30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6A33F354"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660AD6F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1685DB97" w14:textId="77777777" w:rsidR="001E4028" w:rsidRDefault="001E4028" w:rsidP="001E4028">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845EE92" w14:textId="77777777" w:rsidR="001E4028" w:rsidRDefault="001E4028" w:rsidP="00FD2ED5">
            <w:pPr>
              <w:pStyle w:val="TAN"/>
              <w:ind w:left="0" w:firstLine="0"/>
              <w:rPr>
                <w:rFonts w:eastAsia="SimSun"/>
                <w:lang w:eastAsia="zh-CN"/>
              </w:rPr>
            </w:pPr>
          </w:p>
          <w:p w14:paraId="1DDE3227" w14:textId="77777777" w:rsidR="001E4028" w:rsidRDefault="001E4028" w:rsidP="001E4028">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7036D735" w14:textId="77777777" w:rsidR="001E4028" w:rsidRDefault="001E4028" w:rsidP="001E4028">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0F384B98" w14:textId="5B755502" w:rsidR="001E4028" w:rsidRDefault="001E4028" w:rsidP="00FD2ED5">
            <w:pPr>
              <w:pStyle w:val="TAN"/>
              <w:ind w:left="284"/>
              <w:rPr>
                <w:szCs w:val="18"/>
              </w:rPr>
            </w:pPr>
            <w:r w:rsidRPr="00E31641">
              <w:rPr>
                <w:rFonts w:eastAsia="SimSun"/>
                <w:lang w:eastAsia="zh-CN"/>
              </w:rPr>
              <w:t xml:space="preserve"> 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539CD80" w14:textId="11B0644E" w:rsidR="001E4028" w:rsidRDefault="001E4028" w:rsidP="001E4028">
            <w:pPr>
              <w:pStyle w:val="TAN"/>
              <w:ind w:left="0" w:firstLine="0"/>
              <w:rPr>
                <w:rFonts w:eastAsia="SimSun"/>
                <w:lang w:eastAsia="zh-CN"/>
              </w:rPr>
            </w:pPr>
            <w:r w:rsidRPr="00E31641">
              <w:rPr>
                <w:rFonts w:eastAsia="SimSun"/>
                <w:lang w:eastAsia="zh-CN"/>
              </w:rPr>
              <w:t>to</w:t>
            </w:r>
            <w:r>
              <w:rPr>
                <w:rFonts w:eastAsia="SimSun"/>
                <w:lang w:eastAsia="zh-CN"/>
              </w:rPr>
              <w:t>:</w:t>
            </w:r>
          </w:p>
          <w:p w14:paraId="1F7CC5BB" w14:textId="21F94AA9" w:rsidR="001E4028" w:rsidRPr="00E31641" w:rsidRDefault="001E4028" w:rsidP="00FD2ED5">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0BA508F" w14:textId="73B1F681" w:rsidR="001E4028" w:rsidRDefault="001E4028" w:rsidP="001E4028">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56B12536" w14:textId="77777777" w:rsidR="001E4028" w:rsidRPr="00E31641" w:rsidRDefault="001E4028" w:rsidP="00FD2ED5">
            <w:pPr>
              <w:pStyle w:val="TAN"/>
              <w:ind w:left="0" w:firstLine="0"/>
              <w:rPr>
                <w:rFonts w:eastAsia="SimSun"/>
                <w:szCs w:val="18"/>
                <w:lang w:eastAsia="zh-CN"/>
              </w:rPr>
            </w:pPr>
          </w:p>
          <w:p w14:paraId="64ED6959" w14:textId="77777777" w:rsidR="001E4028" w:rsidRDefault="001E4028" w:rsidP="001E4028">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02EF6848" w14:textId="77777777" w:rsidR="001E4028" w:rsidRDefault="001E4028" w:rsidP="001E4028">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597628C" w14:textId="7F59E06C" w:rsidR="001E4028" w:rsidRPr="00E31641" w:rsidRDefault="001E4028" w:rsidP="00FD2ED5">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6BAC402A" w14:textId="36039223" w:rsidR="001E4028" w:rsidRDefault="001E4028" w:rsidP="001E4028">
            <w:pPr>
              <w:pStyle w:val="TAN"/>
              <w:ind w:left="0" w:firstLine="0"/>
              <w:rPr>
                <w:rFonts w:eastAsia="SimSun"/>
                <w:lang w:eastAsia="zh-CN"/>
              </w:rPr>
            </w:pPr>
            <w:r w:rsidRPr="00E31641">
              <w:rPr>
                <w:rFonts w:eastAsia="SimSun"/>
                <w:lang w:eastAsia="zh-CN"/>
              </w:rPr>
              <w:t>to</w:t>
            </w:r>
            <w:r>
              <w:rPr>
                <w:rFonts w:eastAsia="SimSun"/>
                <w:lang w:eastAsia="zh-CN"/>
              </w:rPr>
              <w:t>:</w:t>
            </w:r>
          </w:p>
          <w:p w14:paraId="43AFC064" w14:textId="7C1B8546" w:rsidR="001E4028" w:rsidRPr="00E31641" w:rsidRDefault="001E4028" w:rsidP="00FD2ED5">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8748F0C" w14:textId="46D4C078" w:rsidR="001E4028" w:rsidRDefault="001E4028" w:rsidP="001E4028">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3AA0AD94" w14:textId="77777777" w:rsidR="001E4028" w:rsidRPr="00E31641" w:rsidRDefault="001E4028" w:rsidP="001E4028">
            <w:pPr>
              <w:pStyle w:val="TAN"/>
              <w:ind w:left="0" w:firstLine="0"/>
              <w:rPr>
                <w:rFonts w:eastAsia="SimSun"/>
                <w:szCs w:val="18"/>
                <w:lang w:eastAsia="zh-CN"/>
              </w:rPr>
            </w:pPr>
          </w:p>
          <w:p w14:paraId="0FB19D6A" w14:textId="73E8570A" w:rsidR="00954B62" w:rsidRPr="00E31641" w:rsidRDefault="001E4028"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4C1AA0"/>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327C22C1" w:rsidR="008016EC" w:rsidRPr="00D43F4A" w:rsidRDefault="00021D50"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FD704B"/>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25pt;height:13.25pt" o:ole="">
                  <v:imagedata r:id="rId14" o:title=""/>
                </v:shape>
                <o:OLEObject Type="Embed" ProgID="Equation.3" ShapeID="_x0000_i1039" DrawAspect="Content" ObjectID="_1767171734"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5pt;height:13.25pt" o:ole="">
                  <v:imagedata r:id="rId16" o:title=""/>
                </v:shape>
                <o:OLEObject Type="Embed" ProgID="Equation.3" ShapeID="_x0000_i1040" DrawAspect="Content" ObjectID="_1767171735"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8pt;height:13.8pt" o:ole="">
                  <v:imagedata r:id="rId14" o:title=""/>
                </v:shape>
                <o:OLEObject Type="Embed" ProgID="Equation.3" ShapeID="_x0000_i1041" DrawAspect="Content" ObjectID="_1767171736"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5pt;height:13.8pt" o:ole="">
                  <v:imagedata r:id="rId16" o:title=""/>
                </v:shape>
                <o:OLEObject Type="Embed" ProgID="Equation.3" ShapeID="_x0000_i1042" DrawAspect="Content" ObjectID="_1767171737"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5F4E1828" w:rsidR="00AF750F" w:rsidRPr="00A96802" w:rsidRDefault="00AF750F" w:rsidP="00B53892">
            <w:pPr>
              <w:pStyle w:val="TAC"/>
              <w:rPr>
                <w:rFonts w:eastAsia="SimSun"/>
              </w:rPr>
            </w:pPr>
            <w:r>
              <w:rPr>
                <w:rFonts w:eastAsia="SimSun"/>
                <w:lang w:eastAsia="zh-CN"/>
              </w:rPr>
              <w:t>R.PDSCH.2-</w:t>
            </w:r>
            <w:r w:rsidR="004C1C88">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5201B2C3" w:rsidR="0015690D" w:rsidRPr="00572EEC" w:rsidRDefault="0015690D" w:rsidP="00D4438A">
            <w:pPr>
              <w:pStyle w:val="TAC"/>
              <w:rPr>
                <w:rFonts w:eastAsia="SimSun"/>
              </w:rPr>
            </w:pPr>
            <w:r>
              <w:rPr>
                <w:rFonts w:eastAsia="SimSun"/>
                <w:lang w:eastAsia="zh-CN"/>
              </w:rPr>
              <w:t>R.PDSCH.2-</w:t>
            </w:r>
            <w:r w:rsidR="005F2BD7">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B7100"/>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48E5F92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3994402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076F1DF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4CDCA2B5"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75AD2C5"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0254A151"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03BD5A6D"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1242AB5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22B40BBA"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7032B51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25pt;height:16.7pt" o:ole="">
                  <v:imagedata r:id="rId32" o:title=""/>
                </v:shape>
                <o:OLEObject Type="Embed" ProgID="Equation.3" ShapeID="_x0000_i1043" DrawAspect="Content" ObjectID="_1767171738"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25pt;height:16.7pt" o:ole="">
                  <v:imagedata r:id="rId34" o:title=""/>
                </v:shape>
                <o:OLEObject Type="Embed" ProgID="Equation.3" ShapeID="_x0000_i1044" DrawAspect="Content" ObjectID="_1767171739"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25pt;height:16.7pt" o:ole="">
                  <v:imagedata r:id="rId32" o:title=""/>
                </v:shape>
                <o:OLEObject Type="Embed" ProgID="Equation.3" ShapeID="_x0000_i1045" DrawAspect="Content" ObjectID="_1767171740"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25pt;height:16.7pt" o:ole="">
                  <v:imagedata r:id="rId34" o:title=""/>
                </v:shape>
                <o:OLEObject Type="Embed" ProgID="Equation.3" ShapeID="_x0000_i1046" DrawAspect="Content" ObjectID="_1767171741"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2633C2D3"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64597B92"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57E67438"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90253F" w:rsidRDefault="0001613E" w:rsidP="0001613E">
            <w:pPr>
              <w:pStyle w:val="TAN"/>
              <w:rPr>
                <w:rFonts w:eastAsia="CG Times (WN)"/>
              </w:rPr>
            </w:pPr>
            <m:oMathPara>
              <m:oMathParaPr>
                <m:jc m:val="center"/>
              </m:oMathParaP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2232829D" w14:textId="294C5B51" w:rsidR="0001613E" w:rsidRDefault="00FD2ED5"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r w:rsidR="0001613E"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55B17DD" w:rsidR="0001613E" w:rsidRPr="00451577" w:rsidRDefault="00FD2ED5"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783AEFC7" w14:textId="77777777" w:rsidR="0022257A" w:rsidRDefault="0022257A" w:rsidP="0022257A">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Default="00451577" w:rsidP="00451577">
      <w:pPr>
        <w:rPr>
          <w:rFonts w:eastAsia="Malgun Gothic"/>
        </w:rPr>
      </w:pPr>
    </w:p>
    <w:p w14:paraId="0A06C969" w14:textId="77777777" w:rsidR="00C95531" w:rsidRDefault="00C95531" w:rsidP="00C95531">
      <w:pPr>
        <w:pStyle w:val="Heading4"/>
        <w:rPr>
          <w:lang w:val="en-US" w:eastAsia="zh-CN"/>
        </w:rPr>
      </w:pPr>
      <w:bookmarkStart w:id="2674" w:name="_Hlk151458050"/>
      <w:r>
        <w:t>5.</w:t>
      </w:r>
      <w:r>
        <w:rPr>
          <w:rFonts w:hint="eastAsia"/>
        </w:rPr>
        <w:t>2</w:t>
      </w:r>
      <w:r>
        <w:t>A.</w:t>
      </w:r>
      <w:r>
        <w:rPr>
          <w:rFonts w:hint="eastAsia"/>
          <w:lang w:eastAsia="zh-CN"/>
        </w:rPr>
        <w:t>2</w:t>
      </w:r>
      <w:r>
        <w:t>.</w:t>
      </w:r>
      <w:r>
        <w:rPr>
          <w:lang w:val="en-US" w:eastAsia="zh-CN"/>
        </w:rPr>
        <w:t>6</w:t>
      </w:r>
      <w:r>
        <w:rPr>
          <w:rFonts w:hint="eastAsia"/>
        </w:rPr>
        <w:tab/>
      </w:r>
      <w:r>
        <w:t>Minimum requirements</w:t>
      </w:r>
      <w:r>
        <w:rPr>
          <w:rFonts w:hint="eastAsia"/>
          <w:lang w:val="en-US" w:eastAsia="zh-CN"/>
        </w:rPr>
        <w:t xml:space="preserve"> for non-collocated scenarios for intra-band non-contiguous NR-CA</w:t>
      </w:r>
    </w:p>
    <w:p w14:paraId="41697751" w14:textId="77777777" w:rsidR="00C95531" w:rsidRDefault="00C95531" w:rsidP="00C95531">
      <w:pPr>
        <w:rPr>
          <w:lang w:eastAsia="zh-CN"/>
        </w:rPr>
      </w:pPr>
      <w:r>
        <w:rPr>
          <w:rFonts w:hint="eastAsia"/>
          <w:lang w:eastAsia="zh-CN"/>
        </w:rPr>
        <w:t>The performance requirements are specified in Table 5.2A.2.</w:t>
      </w:r>
      <w:r>
        <w:rPr>
          <w:lang w:val="en-US" w:eastAsia="zh-CN"/>
        </w:rPr>
        <w:t>6</w:t>
      </w:r>
      <w:r>
        <w:rPr>
          <w:rFonts w:hint="eastAsia"/>
          <w:lang w:eastAsia="zh-CN"/>
        </w:rPr>
        <w:t>-</w:t>
      </w:r>
      <w:r>
        <w:rPr>
          <w:rFonts w:hint="eastAsia"/>
          <w:lang w:val="en-US" w:eastAsia="zh-CN"/>
        </w:rPr>
        <w:t>5</w:t>
      </w:r>
      <w:r>
        <w:rPr>
          <w:rFonts w:hint="eastAsia"/>
          <w:lang w:eastAsia="zh-CN"/>
        </w:rPr>
        <w:t xml:space="preserve"> based on the single carrier requirements for different bandwidth specified in Table 5.2A.2.</w:t>
      </w:r>
      <w:r>
        <w:rPr>
          <w:lang w:val="en-US" w:eastAsia="zh-CN"/>
        </w:rPr>
        <w:t>6</w:t>
      </w:r>
      <w:r>
        <w:rPr>
          <w:rFonts w:hint="eastAsia"/>
          <w:lang w:eastAsia="zh-CN"/>
        </w:rPr>
        <w:t>-</w:t>
      </w:r>
      <w:r>
        <w:rPr>
          <w:rFonts w:hint="eastAsia"/>
          <w:lang w:val="en-US" w:eastAsia="zh-CN"/>
        </w:rPr>
        <w:t>3</w:t>
      </w:r>
      <w:r>
        <w:rPr>
          <w:rFonts w:hint="eastAsia"/>
          <w:lang w:eastAsia="zh-CN"/>
        </w:rPr>
        <w:t xml:space="preserve"> </w:t>
      </w:r>
      <w:r>
        <w:rPr>
          <w:lang w:eastAsia="zh-CN"/>
        </w:rPr>
        <w:t>and</w:t>
      </w:r>
      <w:r>
        <w:rPr>
          <w:rFonts w:hint="eastAsia"/>
          <w:lang w:eastAsia="zh-CN"/>
        </w:rPr>
        <w:t xml:space="preserve"> Table 5.2A.2.</w:t>
      </w:r>
      <w:r>
        <w:rPr>
          <w:lang w:val="en-US" w:eastAsia="zh-CN"/>
        </w:rPr>
        <w:t>6</w:t>
      </w:r>
      <w:r>
        <w:rPr>
          <w:rFonts w:hint="eastAsia"/>
          <w:lang w:eastAsia="zh-CN"/>
        </w:rPr>
        <w:t>-</w:t>
      </w:r>
      <w:r>
        <w:rPr>
          <w:rFonts w:hint="eastAsia"/>
          <w:lang w:val="en-US" w:eastAsia="zh-CN"/>
        </w:rPr>
        <w:t>4</w:t>
      </w:r>
      <w:r>
        <w:rPr>
          <w:rFonts w:hint="eastAsia"/>
          <w:lang w:eastAsia="zh-CN"/>
        </w:rPr>
        <w:t>, with the addition of test parameters in Table 5.2A.2.</w:t>
      </w:r>
      <w:r>
        <w:rPr>
          <w:lang w:val="en-US" w:eastAsia="zh-CN"/>
        </w:rPr>
        <w:t>6</w:t>
      </w:r>
      <w:r>
        <w:rPr>
          <w:rFonts w:hint="eastAsia"/>
          <w:lang w:eastAsia="zh-CN"/>
        </w:rPr>
        <w:t>-</w:t>
      </w:r>
      <w:r>
        <w:rPr>
          <w:rFonts w:hint="eastAsia"/>
          <w:lang w:val="en-US" w:eastAsia="zh-CN"/>
        </w:rPr>
        <w:t>2</w:t>
      </w:r>
      <w:r>
        <w:rPr>
          <w:rFonts w:hint="eastAsia"/>
          <w:lang w:eastAsia="zh-CN"/>
        </w:rPr>
        <w:t xml:space="preserve"> and the downlink physical channel setup according to Annex C.3.1.</w:t>
      </w:r>
    </w:p>
    <w:p w14:paraId="061344C8" w14:textId="77777777" w:rsidR="00C95531" w:rsidRDefault="00C95531" w:rsidP="00C95531">
      <w:pPr>
        <w:rPr>
          <w:lang w:eastAsia="zh-CN"/>
        </w:rPr>
      </w:pPr>
      <w:r>
        <w:rPr>
          <w:rFonts w:hint="eastAsia"/>
          <w:lang w:eastAsia="zh-CN"/>
        </w:rPr>
        <w:t>The test purposes are specified in Table 5.2A.2.</w:t>
      </w:r>
      <w:r>
        <w:rPr>
          <w:lang w:val="en-US" w:eastAsia="zh-CN"/>
        </w:rPr>
        <w:t>6</w:t>
      </w:r>
      <w:r>
        <w:rPr>
          <w:rFonts w:hint="eastAsia"/>
          <w:lang w:eastAsia="zh-CN"/>
        </w:rPr>
        <w:t>-1.</w:t>
      </w:r>
    </w:p>
    <w:p w14:paraId="2C4264C7" w14:textId="77777777" w:rsidR="00C95531" w:rsidRDefault="00C95531" w:rsidP="00C95531">
      <w:pPr>
        <w:pStyle w:val="TH"/>
      </w:pPr>
      <w:r>
        <w:t>Table 5.2A.2.</w:t>
      </w:r>
      <w:r>
        <w:rPr>
          <w:lang w:val="en-US" w:eastAsia="zh-CN"/>
        </w:rPr>
        <w:t>6</w:t>
      </w:r>
      <w:r>
        <w:t>-1</w:t>
      </w:r>
      <w:r>
        <w:rPr>
          <w:rFonts w:hint="eastAsia"/>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95531" w14:paraId="2F1518D6" w14:textId="77777777" w:rsidTr="00F76429">
        <w:tc>
          <w:tcPr>
            <w:tcW w:w="4822" w:type="dxa"/>
            <w:shd w:val="clear" w:color="auto" w:fill="auto"/>
          </w:tcPr>
          <w:p w14:paraId="0A210202" w14:textId="77777777" w:rsidR="00C95531" w:rsidRDefault="00C95531" w:rsidP="00F76429">
            <w:pPr>
              <w:pStyle w:val="TAH"/>
              <w:rPr>
                <w:rFonts w:eastAsia="SimSun"/>
              </w:rPr>
            </w:pPr>
            <w:r>
              <w:rPr>
                <w:rFonts w:eastAsia="SimSun"/>
              </w:rPr>
              <w:t>Purpose</w:t>
            </w:r>
          </w:p>
        </w:tc>
        <w:tc>
          <w:tcPr>
            <w:tcW w:w="4807" w:type="dxa"/>
            <w:shd w:val="clear" w:color="auto" w:fill="auto"/>
          </w:tcPr>
          <w:p w14:paraId="2F56C6CB" w14:textId="77777777" w:rsidR="00C95531" w:rsidRDefault="00C95531" w:rsidP="00F76429">
            <w:pPr>
              <w:pStyle w:val="TAH"/>
              <w:rPr>
                <w:rFonts w:eastAsia="SimSun"/>
              </w:rPr>
            </w:pPr>
            <w:r>
              <w:rPr>
                <w:rFonts w:eastAsia="SimSun"/>
              </w:rPr>
              <w:t>Test index</w:t>
            </w:r>
          </w:p>
        </w:tc>
      </w:tr>
      <w:tr w:rsidR="00C95531" w14:paraId="451A9524" w14:textId="77777777" w:rsidTr="00F76429">
        <w:tc>
          <w:tcPr>
            <w:tcW w:w="4822" w:type="dxa"/>
            <w:shd w:val="clear" w:color="auto" w:fill="auto"/>
          </w:tcPr>
          <w:p w14:paraId="5766A155" w14:textId="77777777" w:rsidR="00C95531" w:rsidRDefault="00C95531" w:rsidP="00F76429">
            <w:pPr>
              <w:pStyle w:val="TAL"/>
              <w:rPr>
                <w:rFonts w:eastAsia="SimSun"/>
                <w:lang w:val="en-US" w:eastAsia="zh-CN"/>
              </w:rPr>
            </w:pPr>
            <w:r>
              <w:rPr>
                <w:rFonts w:eastAsia="SimSun"/>
              </w:rPr>
              <w:t xml:space="preserve">Verify the ability of an </w:t>
            </w:r>
            <w:r>
              <w:rPr>
                <w:rFonts w:eastAsia="SimSun" w:hint="eastAsia"/>
              </w:rPr>
              <w:t>FR1 intra-band non-contiguous NR-CA</w:t>
            </w:r>
            <w:r>
              <w:rPr>
                <w:rFonts w:eastAsia="SimSun"/>
              </w:rPr>
              <w:t xml:space="preserve"> UE</w:t>
            </w:r>
            <w:r>
              <w:rPr>
                <w:rFonts w:eastAsia="SimSun" w:hint="eastAsia"/>
                <w:lang w:val="en-US" w:eastAsia="zh-CN"/>
              </w:rPr>
              <w:t xml:space="preserve"> in </w:t>
            </w:r>
            <w:r>
              <w:rPr>
                <w:rFonts w:eastAsia="SimSun" w:hint="eastAsia"/>
              </w:rPr>
              <w:t xml:space="preserve">non-colocated scenarios </w:t>
            </w:r>
            <w:r>
              <w:rPr>
                <w:rFonts w:eastAsia="SimSun"/>
              </w:rPr>
              <w:t xml:space="preserve">to demodulate the signal transmitted by the PCell </w:t>
            </w:r>
            <w:r>
              <w:rPr>
                <w:rFonts w:eastAsia="SimSun" w:hint="eastAsia"/>
                <w:lang w:val="en-US" w:eastAsia="zh-CN"/>
              </w:rPr>
              <w:t xml:space="preserve">and </w:t>
            </w:r>
            <w:r>
              <w:rPr>
                <w:rFonts w:eastAsia="SimSun" w:hint="eastAsia"/>
              </w:rPr>
              <w:t>SCell</w:t>
            </w:r>
            <w:r>
              <w:rPr>
                <w:rFonts w:eastAsia="SimSun" w:hint="eastAsia"/>
                <w:lang w:val="en-US" w:eastAsia="zh-CN"/>
              </w:rPr>
              <w:t>.</w:t>
            </w:r>
            <w:r>
              <w:rPr>
                <w:rFonts w:eastAsia="SimSun"/>
              </w:rPr>
              <w:t xml:space="preserve"> Throughput is measured on the PCell </w:t>
            </w:r>
            <w:r>
              <w:rPr>
                <w:rFonts w:eastAsia="SimSun" w:hint="eastAsia"/>
                <w:lang w:val="en-US" w:eastAsia="zh-CN"/>
              </w:rPr>
              <w:t>and</w:t>
            </w:r>
            <w:r>
              <w:rPr>
                <w:rFonts w:eastAsia="SimSun" w:hint="eastAsia"/>
              </w:rPr>
              <w:t xml:space="preserve"> SCell</w:t>
            </w:r>
            <w:r>
              <w:rPr>
                <w:rFonts w:eastAsia="SimSun"/>
              </w:rPr>
              <w:t xml:space="preserve"> simultaneously</w:t>
            </w:r>
            <w:r>
              <w:rPr>
                <w:rFonts w:eastAsia="SimSun"/>
                <w:lang w:val="en-US" w:eastAsia="zh-CN"/>
              </w:rPr>
              <w:t>.</w:t>
            </w:r>
          </w:p>
        </w:tc>
        <w:tc>
          <w:tcPr>
            <w:tcW w:w="4807" w:type="dxa"/>
            <w:shd w:val="clear" w:color="auto" w:fill="auto"/>
          </w:tcPr>
          <w:p w14:paraId="174820AF" w14:textId="77777777" w:rsidR="00C95531" w:rsidRDefault="00C95531" w:rsidP="00F76429">
            <w:pPr>
              <w:pStyle w:val="TAL"/>
              <w:jc w:val="center"/>
              <w:rPr>
                <w:rFonts w:eastAsia="SimSun"/>
                <w:lang w:val="en-US" w:eastAsia="zh-CN"/>
              </w:rPr>
            </w:pPr>
            <w:r>
              <w:rPr>
                <w:rFonts w:eastAsia="SimSun" w:hint="eastAsia"/>
                <w:lang w:val="en-US" w:eastAsia="zh-CN"/>
              </w:rPr>
              <w:t>1</w:t>
            </w:r>
          </w:p>
        </w:tc>
      </w:tr>
    </w:tbl>
    <w:p w14:paraId="27D86F6E" w14:textId="77777777" w:rsidR="00C95531" w:rsidRDefault="00C95531" w:rsidP="00C95531"/>
    <w:p w14:paraId="35379146" w14:textId="77777777" w:rsidR="00C95531" w:rsidRPr="00FD2ED5" w:rsidRDefault="00C95531" w:rsidP="00C95531">
      <w:pPr>
        <w:pStyle w:val="TH"/>
        <w:rPr>
          <w:rFonts w:eastAsia="Malgun Gothic"/>
        </w:rPr>
      </w:pPr>
      <w:r w:rsidRPr="00B11072">
        <w:rPr>
          <w:rFonts w:eastAsia="Malgun Gothic"/>
        </w:rPr>
        <w:t>Table 5.2A.2.6-2: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95531" w14:paraId="0E876F33" w14:textId="77777777" w:rsidTr="00FD2ED5">
        <w:tc>
          <w:tcPr>
            <w:tcW w:w="5466" w:type="dxa"/>
            <w:gridSpan w:val="2"/>
            <w:shd w:val="clear" w:color="auto" w:fill="auto"/>
          </w:tcPr>
          <w:p w14:paraId="2FCCFAC1" w14:textId="77777777" w:rsidR="00C95531" w:rsidRPr="00B11072" w:rsidRDefault="00C95531" w:rsidP="00F76429">
            <w:pPr>
              <w:pStyle w:val="TAH"/>
              <w:rPr>
                <w:rFonts w:eastAsia="SimSun"/>
              </w:rPr>
            </w:pPr>
            <w:r w:rsidRPr="00B11072">
              <w:rPr>
                <w:rFonts w:eastAsia="SimSun"/>
              </w:rPr>
              <w:t>Parameter</w:t>
            </w:r>
          </w:p>
        </w:tc>
        <w:tc>
          <w:tcPr>
            <w:tcW w:w="803" w:type="dxa"/>
            <w:shd w:val="clear" w:color="auto" w:fill="auto"/>
          </w:tcPr>
          <w:p w14:paraId="65BC8D29" w14:textId="77777777" w:rsidR="00C95531" w:rsidRDefault="00C95531" w:rsidP="00F76429">
            <w:pPr>
              <w:pStyle w:val="TAH"/>
              <w:rPr>
                <w:rFonts w:eastAsia="SimSun"/>
              </w:rPr>
            </w:pPr>
            <w:r>
              <w:rPr>
                <w:rFonts w:eastAsia="SimSun"/>
              </w:rPr>
              <w:t>Unit</w:t>
            </w:r>
          </w:p>
        </w:tc>
        <w:tc>
          <w:tcPr>
            <w:tcW w:w="3352" w:type="dxa"/>
            <w:shd w:val="clear" w:color="auto" w:fill="auto"/>
          </w:tcPr>
          <w:p w14:paraId="0D804FF0" w14:textId="77777777" w:rsidR="00C95531" w:rsidRDefault="00C95531" w:rsidP="00F76429">
            <w:pPr>
              <w:pStyle w:val="TAH"/>
              <w:rPr>
                <w:rFonts w:eastAsia="SimSun"/>
              </w:rPr>
            </w:pPr>
            <w:r>
              <w:rPr>
                <w:rFonts w:eastAsia="SimSun"/>
              </w:rPr>
              <w:t>Value</w:t>
            </w:r>
          </w:p>
        </w:tc>
      </w:tr>
      <w:tr w:rsidR="00C95531" w14:paraId="7CCEE8B3" w14:textId="77777777" w:rsidTr="00FD2ED5">
        <w:tc>
          <w:tcPr>
            <w:tcW w:w="5466" w:type="dxa"/>
            <w:gridSpan w:val="2"/>
            <w:shd w:val="clear" w:color="auto" w:fill="auto"/>
            <w:vAlign w:val="center"/>
          </w:tcPr>
          <w:p w14:paraId="7CC1B62A" w14:textId="77777777" w:rsidR="00C95531" w:rsidRDefault="00C95531" w:rsidP="00F76429">
            <w:pPr>
              <w:pStyle w:val="TAL"/>
              <w:rPr>
                <w:rFonts w:eastAsia="SimSun"/>
              </w:rPr>
            </w:pPr>
            <w:r>
              <w:rPr>
                <w:rFonts w:eastAsia="SimSun"/>
              </w:rPr>
              <w:t>Duplex mode</w:t>
            </w:r>
          </w:p>
        </w:tc>
        <w:tc>
          <w:tcPr>
            <w:tcW w:w="803" w:type="dxa"/>
            <w:shd w:val="clear" w:color="auto" w:fill="auto"/>
            <w:vAlign w:val="center"/>
          </w:tcPr>
          <w:p w14:paraId="2E7663C4" w14:textId="77777777" w:rsidR="00C95531" w:rsidRDefault="00C95531" w:rsidP="00F76429">
            <w:pPr>
              <w:pStyle w:val="TAC"/>
              <w:rPr>
                <w:rFonts w:eastAsia="SimSun"/>
              </w:rPr>
            </w:pPr>
          </w:p>
        </w:tc>
        <w:tc>
          <w:tcPr>
            <w:tcW w:w="3352" w:type="dxa"/>
            <w:shd w:val="clear" w:color="auto" w:fill="auto"/>
            <w:vAlign w:val="center"/>
          </w:tcPr>
          <w:p w14:paraId="0EDE2F72" w14:textId="77777777" w:rsidR="00C95531" w:rsidRDefault="00C95531" w:rsidP="00F76429">
            <w:pPr>
              <w:pStyle w:val="TAC"/>
              <w:rPr>
                <w:rFonts w:eastAsia="SimSun"/>
              </w:rPr>
            </w:pPr>
            <w:r>
              <w:rPr>
                <w:rFonts w:eastAsia="SimSun"/>
              </w:rPr>
              <w:t>TDD</w:t>
            </w:r>
          </w:p>
        </w:tc>
      </w:tr>
      <w:tr w:rsidR="00C95531" w14:paraId="69E4D5D3" w14:textId="77777777" w:rsidTr="00FD2ED5">
        <w:tc>
          <w:tcPr>
            <w:tcW w:w="5466" w:type="dxa"/>
            <w:gridSpan w:val="2"/>
            <w:shd w:val="clear" w:color="auto" w:fill="auto"/>
            <w:vAlign w:val="center"/>
          </w:tcPr>
          <w:p w14:paraId="28C21563" w14:textId="77777777" w:rsidR="00C95531" w:rsidRDefault="00C95531" w:rsidP="00F76429">
            <w:pPr>
              <w:pStyle w:val="TAL"/>
              <w:rPr>
                <w:rFonts w:eastAsia="SimSun"/>
              </w:rPr>
            </w:pPr>
            <w:r>
              <w:rPr>
                <w:rFonts w:eastAsia="SimSun"/>
              </w:rPr>
              <w:t>Active DL BWP index</w:t>
            </w:r>
          </w:p>
        </w:tc>
        <w:tc>
          <w:tcPr>
            <w:tcW w:w="803" w:type="dxa"/>
            <w:shd w:val="clear" w:color="auto" w:fill="auto"/>
            <w:vAlign w:val="center"/>
          </w:tcPr>
          <w:p w14:paraId="38BB4245" w14:textId="77777777" w:rsidR="00C95531" w:rsidRDefault="00C95531" w:rsidP="00F76429">
            <w:pPr>
              <w:pStyle w:val="TAC"/>
              <w:rPr>
                <w:rFonts w:eastAsia="SimSun"/>
              </w:rPr>
            </w:pPr>
          </w:p>
        </w:tc>
        <w:tc>
          <w:tcPr>
            <w:tcW w:w="3352" w:type="dxa"/>
            <w:shd w:val="clear" w:color="auto" w:fill="auto"/>
            <w:vAlign w:val="center"/>
          </w:tcPr>
          <w:p w14:paraId="02EA199A" w14:textId="77777777" w:rsidR="00C95531" w:rsidRDefault="00C95531" w:rsidP="00F76429">
            <w:pPr>
              <w:pStyle w:val="TAC"/>
              <w:rPr>
                <w:rFonts w:eastAsia="SimSun"/>
              </w:rPr>
            </w:pPr>
            <w:r>
              <w:rPr>
                <w:rFonts w:eastAsia="SimSun"/>
              </w:rPr>
              <w:t>1</w:t>
            </w:r>
          </w:p>
        </w:tc>
      </w:tr>
      <w:tr w:rsidR="00C95531" w14:paraId="46E08379" w14:textId="77777777" w:rsidTr="00FD2ED5">
        <w:tc>
          <w:tcPr>
            <w:tcW w:w="1813" w:type="dxa"/>
            <w:vMerge w:val="restart"/>
            <w:shd w:val="clear" w:color="auto" w:fill="auto"/>
            <w:vAlign w:val="center"/>
          </w:tcPr>
          <w:p w14:paraId="0AEBF84B" w14:textId="77777777" w:rsidR="00C95531" w:rsidRDefault="00C95531" w:rsidP="00F76429">
            <w:pPr>
              <w:pStyle w:val="TAL"/>
              <w:rPr>
                <w:rFonts w:eastAsia="SimSun"/>
              </w:rPr>
            </w:pPr>
            <w:r>
              <w:rPr>
                <w:rFonts w:eastAsia="SimSun"/>
              </w:rPr>
              <w:t>PDSCH configuration</w:t>
            </w:r>
          </w:p>
        </w:tc>
        <w:tc>
          <w:tcPr>
            <w:tcW w:w="3653" w:type="dxa"/>
            <w:shd w:val="clear" w:color="auto" w:fill="auto"/>
            <w:vAlign w:val="center"/>
          </w:tcPr>
          <w:p w14:paraId="19A10A4C" w14:textId="77777777" w:rsidR="00C95531" w:rsidRDefault="00C95531" w:rsidP="00F76429">
            <w:pPr>
              <w:pStyle w:val="TAL"/>
              <w:rPr>
                <w:rFonts w:eastAsia="SimSun"/>
              </w:rPr>
            </w:pPr>
            <w:r>
              <w:rPr>
                <w:rFonts w:eastAsia="SimSun"/>
              </w:rPr>
              <w:t>Mapping type</w:t>
            </w:r>
          </w:p>
        </w:tc>
        <w:tc>
          <w:tcPr>
            <w:tcW w:w="803" w:type="dxa"/>
            <w:shd w:val="clear" w:color="auto" w:fill="auto"/>
            <w:vAlign w:val="center"/>
          </w:tcPr>
          <w:p w14:paraId="5214D02A" w14:textId="77777777" w:rsidR="00C95531" w:rsidRDefault="00C95531" w:rsidP="00F76429">
            <w:pPr>
              <w:pStyle w:val="TAC"/>
              <w:rPr>
                <w:rFonts w:eastAsia="SimSun"/>
              </w:rPr>
            </w:pPr>
          </w:p>
        </w:tc>
        <w:tc>
          <w:tcPr>
            <w:tcW w:w="3352" w:type="dxa"/>
            <w:shd w:val="clear" w:color="auto" w:fill="auto"/>
            <w:vAlign w:val="center"/>
          </w:tcPr>
          <w:p w14:paraId="0382AAD6" w14:textId="77777777" w:rsidR="00C95531" w:rsidRDefault="00C95531" w:rsidP="00F76429">
            <w:pPr>
              <w:pStyle w:val="TAC"/>
              <w:rPr>
                <w:rFonts w:eastAsia="SimSun"/>
              </w:rPr>
            </w:pPr>
            <w:r>
              <w:rPr>
                <w:rFonts w:eastAsia="SimSun"/>
              </w:rPr>
              <w:t>Type A</w:t>
            </w:r>
          </w:p>
        </w:tc>
      </w:tr>
      <w:tr w:rsidR="00C95531" w14:paraId="5A9D3286" w14:textId="77777777" w:rsidTr="00FD2ED5">
        <w:tc>
          <w:tcPr>
            <w:tcW w:w="1813" w:type="dxa"/>
            <w:vMerge/>
            <w:shd w:val="clear" w:color="auto" w:fill="auto"/>
            <w:vAlign w:val="center"/>
          </w:tcPr>
          <w:p w14:paraId="2E20877C" w14:textId="77777777" w:rsidR="00C95531" w:rsidRDefault="00C95531" w:rsidP="00F76429">
            <w:pPr>
              <w:pStyle w:val="TAL"/>
              <w:rPr>
                <w:rFonts w:eastAsia="SimSun"/>
              </w:rPr>
            </w:pPr>
          </w:p>
        </w:tc>
        <w:tc>
          <w:tcPr>
            <w:tcW w:w="3653" w:type="dxa"/>
            <w:shd w:val="clear" w:color="auto" w:fill="auto"/>
            <w:vAlign w:val="center"/>
          </w:tcPr>
          <w:p w14:paraId="30FA6150" w14:textId="77777777" w:rsidR="00C95531" w:rsidRDefault="00C95531" w:rsidP="00F76429">
            <w:pPr>
              <w:pStyle w:val="TAL"/>
              <w:rPr>
                <w:rFonts w:eastAsia="SimSun"/>
              </w:rPr>
            </w:pPr>
            <w:r>
              <w:rPr>
                <w:rFonts w:eastAsia="SimSun"/>
              </w:rPr>
              <w:t>k0</w:t>
            </w:r>
          </w:p>
        </w:tc>
        <w:tc>
          <w:tcPr>
            <w:tcW w:w="803" w:type="dxa"/>
            <w:shd w:val="clear" w:color="auto" w:fill="auto"/>
            <w:vAlign w:val="center"/>
          </w:tcPr>
          <w:p w14:paraId="1073F58F" w14:textId="77777777" w:rsidR="00C95531" w:rsidRDefault="00C95531" w:rsidP="00F76429">
            <w:pPr>
              <w:pStyle w:val="TAC"/>
              <w:rPr>
                <w:rFonts w:eastAsia="SimSun"/>
              </w:rPr>
            </w:pPr>
          </w:p>
        </w:tc>
        <w:tc>
          <w:tcPr>
            <w:tcW w:w="3352" w:type="dxa"/>
            <w:shd w:val="clear" w:color="auto" w:fill="auto"/>
            <w:vAlign w:val="center"/>
          </w:tcPr>
          <w:p w14:paraId="4BA02AF7" w14:textId="77777777" w:rsidR="00C95531" w:rsidRDefault="00C95531" w:rsidP="00F76429">
            <w:pPr>
              <w:pStyle w:val="TAC"/>
              <w:rPr>
                <w:rFonts w:eastAsia="SimSun"/>
              </w:rPr>
            </w:pPr>
            <w:r>
              <w:rPr>
                <w:rFonts w:eastAsia="SimSun"/>
              </w:rPr>
              <w:t>0</w:t>
            </w:r>
          </w:p>
        </w:tc>
      </w:tr>
      <w:tr w:rsidR="00C95531" w14:paraId="384D8680" w14:textId="77777777" w:rsidTr="00FD2ED5">
        <w:tc>
          <w:tcPr>
            <w:tcW w:w="1813" w:type="dxa"/>
            <w:vMerge/>
            <w:shd w:val="clear" w:color="auto" w:fill="auto"/>
            <w:vAlign w:val="center"/>
          </w:tcPr>
          <w:p w14:paraId="5BA834FD" w14:textId="77777777" w:rsidR="00C95531" w:rsidRDefault="00C95531" w:rsidP="00F76429">
            <w:pPr>
              <w:pStyle w:val="TAL"/>
              <w:rPr>
                <w:rFonts w:eastAsia="SimSun"/>
              </w:rPr>
            </w:pPr>
          </w:p>
        </w:tc>
        <w:tc>
          <w:tcPr>
            <w:tcW w:w="3653" w:type="dxa"/>
            <w:shd w:val="clear" w:color="auto" w:fill="auto"/>
            <w:vAlign w:val="center"/>
          </w:tcPr>
          <w:p w14:paraId="5F05C6D8" w14:textId="77777777" w:rsidR="00C95531" w:rsidRDefault="00C95531" w:rsidP="00F76429">
            <w:pPr>
              <w:pStyle w:val="TAL"/>
              <w:rPr>
                <w:rFonts w:eastAsia="SimSun"/>
              </w:rPr>
            </w:pPr>
            <w:r>
              <w:rPr>
                <w:rFonts w:eastAsia="SimSun"/>
              </w:rPr>
              <w:t xml:space="preserve">Starting symbol (S) </w:t>
            </w:r>
          </w:p>
        </w:tc>
        <w:tc>
          <w:tcPr>
            <w:tcW w:w="803" w:type="dxa"/>
            <w:shd w:val="clear" w:color="auto" w:fill="auto"/>
            <w:vAlign w:val="center"/>
          </w:tcPr>
          <w:p w14:paraId="7BAA2CC0" w14:textId="77777777" w:rsidR="00C95531" w:rsidRDefault="00C95531" w:rsidP="00F76429">
            <w:pPr>
              <w:pStyle w:val="TAC"/>
              <w:rPr>
                <w:rFonts w:eastAsia="SimSun"/>
              </w:rPr>
            </w:pPr>
          </w:p>
        </w:tc>
        <w:tc>
          <w:tcPr>
            <w:tcW w:w="3352" w:type="dxa"/>
            <w:shd w:val="clear" w:color="auto" w:fill="auto"/>
            <w:vAlign w:val="center"/>
          </w:tcPr>
          <w:p w14:paraId="4A83AB40" w14:textId="77777777" w:rsidR="00C95531" w:rsidRDefault="00C95531" w:rsidP="00F76429">
            <w:pPr>
              <w:pStyle w:val="TAC"/>
              <w:rPr>
                <w:rFonts w:eastAsia="SimSun"/>
                <w:lang w:val="en-US" w:eastAsia="zh-CN"/>
              </w:rPr>
            </w:pPr>
            <w:r>
              <w:rPr>
                <w:rFonts w:eastAsia="SimSun"/>
              </w:rPr>
              <w:t>2</w:t>
            </w:r>
          </w:p>
        </w:tc>
      </w:tr>
      <w:tr w:rsidR="00C95531" w14:paraId="067BCA47" w14:textId="77777777" w:rsidTr="00FD2ED5">
        <w:trPr>
          <w:trHeight w:val="90"/>
        </w:trPr>
        <w:tc>
          <w:tcPr>
            <w:tcW w:w="1813" w:type="dxa"/>
            <w:vMerge/>
            <w:shd w:val="clear" w:color="auto" w:fill="auto"/>
            <w:vAlign w:val="center"/>
          </w:tcPr>
          <w:p w14:paraId="112DA496" w14:textId="77777777" w:rsidR="00C95531" w:rsidRDefault="00C95531" w:rsidP="00F76429">
            <w:pPr>
              <w:pStyle w:val="TAL"/>
              <w:rPr>
                <w:rFonts w:eastAsia="SimSun"/>
              </w:rPr>
            </w:pPr>
          </w:p>
        </w:tc>
        <w:tc>
          <w:tcPr>
            <w:tcW w:w="3653" w:type="dxa"/>
            <w:shd w:val="clear" w:color="auto" w:fill="auto"/>
            <w:vAlign w:val="center"/>
          </w:tcPr>
          <w:p w14:paraId="1F0FB7EE" w14:textId="77777777" w:rsidR="00C95531" w:rsidRDefault="00C95531" w:rsidP="00F76429">
            <w:pPr>
              <w:pStyle w:val="TAL"/>
              <w:rPr>
                <w:rFonts w:eastAsia="SimSun"/>
              </w:rPr>
            </w:pPr>
            <w:r>
              <w:rPr>
                <w:rFonts w:eastAsia="SimSun"/>
              </w:rPr>
              <w:t>Length (L)</w:t>
            </w:r>
          </w:p>
        </w:tc>
        <w:tc>
          <w:tcPr>
            <w:tcW w:w="803" w:type="dxa"/>
            <w:shd w:val="clear" w:color="auto" w:fill="auto"/>
            <w:vAlign w:val="center"/>
          </w:tcPr>
          <w:p w14:paraId="390FEA19" w14:textId="77777777" w:rsidR="00C95531" w:rsidRDefault="00C95531" w:rsidP="00F76429">
            <w:pPr>
              <w:pStyle w:val="TAC"/>
              <w:rPr>
                <w:rFonts w:eastAsia="SimSun"/>
              </w:rPr>
            </w:pPr>
          </w:p>
        </w:tc>
        <w:tc>
          <w:tcPr>
            <w:tcW w:w="3352" w:type="dxa"/>
            <w:shd w:val="clear" w:color="auto" w:fill="auto"/>
            <w:vAlign w:val="center"/>
          </w:tcPr>
          <w:p w14:paraId="3294833F" w14:textId="77777777" w:rsidR="00C95531" w:rsidRDefault="00C95531" w:rsidP="00F76429">
            <w:pPr>
              <w:pStyle w:val="TAC"/>
              <w:rPr>
                <w:rFonts w:eastAsia="SimSun"/>
                <w:lang w:val="en-US" w:eastAsia="zh-CN"/>
              </w:rPr>
            </w:pPr>
            <w:r>
              <w:rPr>
                <w:rFonts w:eastAsia="SimSun" w:hint="eastAsia"/>
                <w:lang w:val="en-US" w:eastAsia="zh-CN"/>
              </w:rPr>
              <w:t>12</w:t>
            </w:r>
            <w:r>
              <w:rPr>
                <w:rFonts w:eastAsia="SimSun"/>
                <w:lang w:val="en-US" w:eastAsia="zh-CN"/>
              </w:rPr>
              <w:t xml:space="preserve"> for DL slot, 4 for special slot</w:t>
            </w:r>
          </w:p>
        </w:tc>
      </w:tr>
      <w:tr w:rsidR="00C95531" w14:paraId="7934B8A1" w14:textId="77777777" w:rsidTr="00FD2ED5">
        <w:tc>
          <w:tcPr>
            <w:tcW w:w="1813" w:type="dxa"/>
            <w:vMerge/>
            <w:shd w:val="clear" w:color="auto" w:fill="auto"/>
            <w:vAlign w:val="center"/>
          </w:tcPr>
          <w:p w14:paraId="560BB6B8" w14:textId="77777777" w:rsidR="00C95531" w:rsidRDefault="00C95531" w:rsidP="00F76429">
            <w:pPr>
              <w:pStyle w:val="TAL"/>
              <w:rPr>
                <w:rFonts w:eastAsia="SimSun"/>
              </w:rPr>
            </w:pPr>
          </w:p>
        </w:tc>
        <w:tc>
          <w:tcPr>
            <w:tcW w:w="3653" w:type="dxa"/>
            <w:shd w:val="clear" w:color="auto" w:fill="auto"/>
            <w:vAlign w:val="center"/>
          </w:tcPr>
          <w:p w14:paraId="1A6DA223" w14:textId="77777777" w:rsidR="00C95531" w:rsidRDefault="00C95531" w:rsidP="00F76429">
            <w:pPr>
              <w:pStyle w:val="TAL"/>
              <w:rPr>
                <w:rFonts w:eastAsia="SimSun"/>
              </w:rPr>
            </w:pPr>
            <w:r>
              <w:rPr>
                <w:rFonts w:eastAsia="SimSun"/>
              </w:rPr>
              <w:t>PDSCH aggregation factor</w:t>
            </w:r>
          </w:p>
        </w:tc>
        <w:tc>
          <w:tcPr>
            <w:tcW w:w="803" w:type="dxa"/>
            <w:shd w:val="clear" w:color="auto" w:fill="auto"/>
            <w:vAlign w:val="center"/>
          </w:tcPr>
          <w:p w14:paraId="7AF1E4C4" w14:textId="77777777" w:rsidR="00C95531" w:rsidRDefault="00C95531" w:rsidP="00F76429">
            <w:pPr>
              <w:pStyle w:val="TAC"/>
              <w:rPr>
                <w:rFonts w:eastAsia="SimSun"/>
              </w:rPr>
            </w:pPr>
          </w:p>
        </w:tc>
        <w:tc>
          <w:tcPr>
            <w:tcW w:w="3352" w:type="dxa"/>
            <w:shd w:val="clear" w:color="auto" w:fill="auto"/>
            <w:vAlign w:val="center"/>
          </w:tcPr>
          <w:p w14:paraId="2CE21B0E" w14:textId="77777777" w:rsidR="00C95531" w:rsidRDefault="00C95531" w:rsidP="00F76429">
            <w:pPr>
              <w:pStyle w:val="TAC"/>
              <w:rPr>
                <w:rFonts w:eastAsia="SimSun"/>
              </w:rPr>
            </w:pPr>
            <w:r>
              <w:rPr>
                <w:rFonts w:eastAsia="SimSun"/>
              </w:rPr>
              <w:t>1</w:t>
            </w:r>
          </w:p>
        </w:tc>
      </w:tr>
      <w:tr w:rsidR="00C95531" w14:paraId="310A2B50" w14:textId="77777777" w:rsidTr="00FD2ED5">
        <w:tc>
          <w:tcPr>
            <w:tcW w:w="1813" w:type="dxa"/>
            <w:vMerge/>
            <w:shd w:val="clear" w:color="auto" w:fill="auto"/>
            <w:vAlign w:val="center"/>
          </w:tcPr>
          <w:p w14:paraId="769C02CE" w14:textId="77777777" w:rsidR="00C95531" w:rsidRDefault="00C95531" w:rsidP="00F76429">
            <w:pPr>
              <w:pStyle w:val="TAL"/>
              <w:rPr>
                <w:rFonts w:eastAsia="SimSun"/>
              </w:rPr>
            </w:pPr>
          </w:p>
        </w:tc>
        <w:tc>
          <w:tcPr>
            <w:tcW w:w="3653" w:type="dxa"/>
            <w:shd w:val="clear" w:color="auto" w:fill="auto"/>
            <w:vAlign w:val="center"/>
          </w:tcPr>
          <w:p w14:paraId="5A247EAA" w14:textId="77777777" w:rsidR="00C95531" w:rsidRDefault="00C95531" w:rsidP="00F76429">
            <w:pPr>
              <w:pStyle w:val="TAL"/>
              <w:rPr>
                <w:rFonts w:eastAsia="SimSun"/>
              </w:rPr>
            </w:pPr>
            <w:r>
              <w:rPr>
                <w:rFonts w:eastAsia="SimSun"/>
              </w:rPr>
              <w:t>PRB bundling type</w:t>
            </w:r>
          </w:p>
        </w:tc>
        <w:tc>
          <w:tcPr>
            <w:tcW w:w="803" w:type="dxa"/>
            <w:shd w:val="clear" w:color="auto" w:fill="auto"/>
            <w:vAlign w:val="center"/>
          </w:tcPr>
          <w:p w14:paraId="451C13E7" w14:textId="77777777" w:rsidR="00C95531" w:rsidRDefault="00C95531" w:rsidP="00F76429">
            <w:pPr>
              <w:pStyle w:val="TAC"/>
              <w:rPr>
                <w:rFonts w:eastAsia="SimSun"/>
              </w:rPr>
            </w:pPr>
          </w:p>
        </w:tc>
        <w:tc>
          <w:tcPr>
            <w:tcW w:w="3352" w:type="dxa"/>
            <w:shd w:val="clear" w:color="auto" w:fill="auto"/>
            <w:vAlign w:val="center"/>
          </w:tcPr>
          <w:p w14:paraId="61345E15" w14:textId="77777777" w:rsidR="00C95531" w:rsidRDefault="00C95531" w:rsidP="00F76429">
            <w:pPr>
              <w:pStyle w:val="TAC"/>
              <w:rPr>
                <w:rFonts w:eastAsia="SimSun"/>
              </w:rPr>
            </w:pPr>
            <w:r>
              <w:rPr>
                <w:rFonts w:eastAsia="SimSun"/>
              </w:rPr>
              <w:t>Static</w:t>
            </w:r>
          </w:p>
        </w:tc>
      </w:tr>
      <w:tr w:rsidR="00C95531" w14:paraId="244391B2" w14:textId="77777777" w:rsidTr="00FD2ED5">
        <w:tc>
          <w:tcPr>
            <w:tcW w:w="1813" w:type="dxa"/>
            <w:vMerge/>
            <w:shd w:val="clear" w:color="auto" w:fill="auto"/>
            <w:vAlign w:val="center"/>
          </w:tcPr>
          <w:p w14:paraId="6E2C742D" w14:textId="77777777" w:rsidR="00C95531" w:rsidRDefault="00C95531" w:rsidP="00F76429">
            <w:pPr>
              <w:pStyle w:val="TAL"/>
              <w:rPr>
                <w:rFonts w:eastAsia="SimSun"/>
                <w:i/>
              </w:rPr>
            </w:pPr>
          </w:p>
        </w:tc>
        <w:tc>
          <w:tcPr>
            <w:tcW w:w="3653" w:type="dxa"/>
            <w:shd w:val="clear" w:color="auto" w:fill="auto"/>
            <w:vAlign w:val="center"/>
          </w:tcPr>
          <w:p w14:paraId="3A71D391" w14:textId="77777777" w:rsidR="00C95531" w:rsidRDefault="00C95531" w:rsidP="00F76429">
            <w:pPr>
              <w:pStyle w:val="TAL"/>
              <w:rPr>
                <w:rFonts w:eastAsia="SimSun"/>
              </w:rPr>
            </w:pPr>
            <w:r>
              <w:rPr>
                <w:rFonts w:eastAsia="SimSun"/>
              </w:rPr>
              <w:t>PRB bundling size</w:t>
            </w:r>
          </w:p>
        </w:tc>
        <w:tc>
          <w:tcPr>
            <w:tcW w:w="803" w:type="dxa"/>
            <w:shd w:val="clear" w:color="auto" w:fill="auto"/>
            <w:vAlign w:val="center"/>
          </w:tcPr>
          <w:p w14:paraId="3BCE26D6" w14:textId="77777777" w:rsidR="00C95531" w:rsidRDefault="00C95531" w:rsidP="00F76429">
            <w:pPr>
              <w:pStyle w:val="TAC"/>
              <w:rPr>
                <w:rFonts w:eastAsia="SimSun"/>
              </w:rPr>
            </w:pPr>
          </w:p>
        </w:tc>
        <w:tc>
          <w:tcPr>
            <w:tcW w:w="3352" w:type="dxa"/>
            <w:shd w:val="clear" w:color="auto" w:fill="auto"/>
            <w:vAlign w:val="center"/>
          </w:tcPr>
          <w:p w14:paraId="6EB4AC51" w14:textId="77777777" w:rsidR="00C95531" w:rsidRDefault="00C95531" w:rsidP="00F76429">
            <w:pPr>
              <w:pStyle w:val="TAC"/>
              <w:rPr>
                <w:rFonts w:eastAsia="SimSun"/>
              </w:rPr>
            </w:pPr>
            <w:r>
              <w:rPr>
                <w:rFonts w:eastAsia="SimSun"/>
              </w:rPr>
              <w:t>2</w:t>
            </w:r>
          </w:p>
        </w:tc>
      </w:tr>
      <w:tr w:rsidR="00C95531" w14:paraId="65F333D3" w14:textId="77777777" w:rsidTr="00FD2ED5">
        <w:trPr>
          <w:trHeight w:val="90"/>
        </w:trPr>
        <w:tc>
          <w:tcPr>
            <w:tcW w:w="1813" w:type="dxa"/>
            <w:vMerge/>
            <w:shd w:val="clear" w:color="auto" w:fill="auto"/>
            <w:vAlign w:val="center"/>
          </w:tcPr>
          <w:p w14:paraId="4F390D4A" w14:textId="77777777" w:rsidR="00C95531" w:rsidRDefault="00C95531" w:rsidP="00F76429">
            <w:pPr>
              <w:pStyle w:val="TAL"/>
              <w:rPr>
                <w:rFonts w:eastAsia="SimSun"/>
                <w:i/>
              </w:rPr>
            </w:pPr>
          </w:p>
        </w:tc>
        <w:tc>
          <w:tcPr>
            <w:tcW w:w="3653" w:type="dxa"/>
            <w:shd w:val="clear" w:color="auto" w:fill="auto"/>
            <w:vAlign w:val="center"/>
          </w:tcPr>
          <w:p w14:paraId="5ABFAF7D" w14:textId="77777777" w:rsidR="00C95531" w:rsidRDefault="00C95531" w:rsidP="00F76429">
            <w:pPr>
              <w:pStyle w:val="TAL"/>
              <w:rPr>
                <w:rFonts w:eastAsia="SimSun"/>
              </w:rPr>
            </w:pPr>
            <w:r>
              <w:rPr>
                <w:rFonts w:eastAsia="SimSun"/>
              </w:rPr>
              <w:t>Resource allocation type</w:t>
            </w:r>
          </w:p>
        </w:tc>
        <w:tc>
          <w:tcPr>
            <w:tcW w:w="803" w:type="dxa"/>
            <w:shd w:val="clear" w:color="auto" w:fill="auto"/>
            <w:vAlign w:val="center"/>
          </w:tcPr>
          <w:p w14:paraId="06BC45ED" w14:textId="77777777" w:rsidR="00C95531" w:rsidRDefault="00C95531" w:rsidP="00F76429">
            <w:pPr>
              <w:pStyle w:val="TAC"/>
              <w:rPr>
                <w:rFonts w:eastAsia="SimSun"/>
              </w:rPr>
            </w:pPr>
          </w:p>
        </w:tc>
        <w:tc>
          <w:tcPr>
            <w:tcW w:w="3352" w:type="dxa"/>
            <w:shd w:val="clear" w:color="auto" w:fill="auto"/>
            <w:vAlign w:val="center"/>
          </w:tcPr>
          <w:p w14:paraId="7FD33DB5" w14:textId="77777777" w:rsidR="00C95531" w:rsidRDefault="00C95531" w:rsidP="00F76429">
            <w:pPr>
              <w:pStyle w:val="TAC"/>
              <w:rPr>
                <w:rFonts w:eastAsia="SimSun"/>
              </w:rPr>
            </w:pPr>
            <w:r>
              <w:rPr>
                <w:rFonts w:eastAsia="SimSun"/>
              </w:rPr>
              <w:t>Type 0</w:t>
            </w:r>
          </w:p>
        </w:tc>
      </w:tr>
      <w:tr w:rsidR="00C95531" w14:paraId="7AAB8F92" w14:textId="77777777" w:rsidTr="00FD2ED5">
        <w:tc>
          <w:tcPr>
            <w:tcW w:w="1813" w:type="dxa"/>
            <w:vMerge/>
            <w:shd w:val="clear" w:color="auto" w:fill="auto"/>
            <w:vAlign w:val="center"/>
          </w:tcPr>
          <w:p w14:paraId="3E181539" w14:textId="77777777" w:rsidR="00C95531" w:rsidRDefault="00C95531" w:rsidP="00F76429">
            <w:pPr>
              <w:pStyle w:val="TAL"/>
              <w:rPr>
                <w:rFonts w:eastAsia="SimSun"/>
                <w:i/>
              </w:rPr>
            </w:pPr>
          </w:p>
        </w:tc>
        <w:tc>
          <w:tcPr>
            <w:tcW w:w="3653" w:type="dxa"/>
            <w:shd w:val="clear" w:color="auto" w:fill="auto"/>
            <w:vAlign w:val="center"/>
          </w:tcPr>
          <w:p w14:paraId="3CF2F0F1" w14:textId="77777777" w:rsidR="00C95531" w:rsidRDefault="00C95531" w:rsidP="00F76429">
            <w:pPr>
              <w:pStyle w:val="TAL"/>
              <w:rPr>
                <w:rFonts w:eastAsia="SimSun"/>
              </w:rPr>
            </w:pPr>
            <w:r>
              <w:rPr>
                <w:rFonts w:eastAsia="SimSun"/>
              </w:rPr>
              <w:t>RBG size</w:t>
            </w:r>
          </w:p>
        </w:tc>
        <w:tc>
          <w:tcPr>
            <w:tcW w:w="803" w:type="dxa"/>
            <w:shd w:val="clear" w:color="auto" w:fill="auto"/>
            <w:vAlign w:val="center"/>
          </w:tcPr>
          <w:p w14:paraId="4F122118" w14:textId="77777777" w:rsidR="00C95531" w:rsidRDefault="00C95531" w:rsidP="00F76429">
            <w:pPr>
              <w:pStyle w:val="TAC"/>
              <w:rPr>
                <w:rFonts w:eastAsia="SimSun"/>
              </w:rPr>
            </w:pPr>
          </w:p>
        </w:tc>
        <w:tc>
          <w:tcPr>
            <w:tcW w:w="3352" w:type="dxa"/>
            <w:shd w:val="clear" w:color="auto" w:fill="auto"/>
            <w:vAlign w:val="center"/>
          </w:tcPr>
          <w:p w14:paraId="058C83DE" w14:textId="77777777" w:rsidR="00C95531" w:rsidRDefault="00C95531" w:rsidP="00F76429">
            <w:pPr>
              <w:pStyle w:val="TAC"/>
              <w:rPr>
                <w:rFonts w:eastAsia="SimSun"/>
              </w:rPr>
            </w:pPr>
            <w:r>
              <w:rPr>
                <w:rFonts w:eastAsia="SimSun"/>
                <w:lang w:eastAsia="zh-CN"/>
              </w:rPr>
              <w:t>C</w:t>
            </w:r>
            <w:r>
              <w:rPr>
                <w:rFonts w:eastAsia="SimSun" w:hint="eastAsia"/>
                <w:lang w:eastAsia="zh-CN"/>
              </w:rPr>
              <w:t>onfig2</w:t>
            </w:r>
          </w:p>
        </w:tc>
      </w:tr>
      <w:tr w:rsidR="00C95531" w14:paraId="05708712" w14:textId="77777777" w:rsidTr="00FD2ED5">
        <w:tc>
          <w:tcPr>
            <w:tcW w:w="1813" w:type="dxa"/>
            <w:vMerge/>
            <w:shd w:val="clear" w:color="auto" w:fill="auto"/>
            <w:vAlign w:val="center"/>
          </w:tcPr>
          <w:p w14:paraId="22AFCF86" w14:textId="77777777" w:rsidR="00C95531" w:rsidRDefault="00C95531" w:rsidP="00F76429">
            <w:pPr>
              <w:pStyle w:val="TAL"/>
              <w:rPr>
                <w:rFonts w:eastAsia="SimSun"/>
                <w:i/>
              </w:rPr>
            </w:pPr>
          </w:p>
        </w:tc>
        <w:tc>
          <w:tcPr>
            <w:tcW w:w="3653" w:type="dxa"/>
            <w:shd w:val="clear" w:color="auto" w:fill="auto"/>
            <w:vAlign w:val="center"/>
          </w:tcPr>
          <w:p w14:paraId="4DB90858" w14:textId="77777777" w:rsidR="00C95531" w:rsidRDefault="00C95531" w:rsidP="00F76429">
            <w:pPr>
              <w:pStyle w:val="TAL"/>
              <w:rPr>
                <w:rFonts w:eastAsia="SimSun"/>
              </w:rPr>
            </w:pPr>
            <w:r>
              <w:rPr>
                <w:rFonts w:eastAsia="SimSun"/>
                <w:szCs w:val="22"/>
                <w:lang w:eastAsia="ja-JP"/>
              </w:rPr>
              <w:t>VRB-to-PRB mapping type</w:t>
            </w:r>
          </w:p>
        </w:tc>
        <w:tc>
          <w:tcPr>
            <w:tcW w:w="803" w:type="dxa"/>
            <w:shd w:val="clear" w:color="auto" w:fill="auto"/>
            <w:vAlign w:val="center"/>
          </w:tcPr>
          <w:p w14:paraId="4E81E871" w14:textId="77777777" w:rsidR="00C95531" w:rsidRDefault="00C95531" w:rsidP="00F76429">
            <w:pPr>
              <w:pStyle w:val="TAC"/>
              <w:rPr>
                <w:rFonts w:eastAsia="SimSun"/>
              </w:rPr>
            </w:pPr>
          </w:p>
        </w:tc>
        <w:tc>
          <w:tcPr>
            <w:tcW w:w="3352" w:type="dxa"/>
            <w:shd w:val="clear" w:color="auto" w:fill="auto"/>
            <w:vAlign w:val="center"/>
          </w:tcPr>
          <w:p w14:paraId="68BF1409" w14:textId="77777777" w:rsidR="00C95531" w:rsidRDefault="00C95531" w:rsidP="00F76429">
            <w:pPr>
              <w:pStyle w:val="TAC"/>
              <w:rPr>
                <w:rFonts w:eastAsia="SimSun"/>
              </w:rPr>
            </w:pPr>
            <w:r>
              <w:rPr>
                <w:rFonts w:eastAsia="SimSun"/>
              </w:rPr>
              <w:t>Non-interleaved</w:t>
            </w:r>
          </w:p>
        </w:tc>
      </w:tr>
      <w:tr w:rsidR="00C95531" w14:paraId="4C1074FF" w14:textId="77777777" w:rsidTr="00FD2ED5">
        <w:tc>
          <w:tcPr>
            <w:tcW w:w="1813" w:type="dxa"/>
            <w:vMerge/>
            <w:shd w:val="clear" w:color="auto" w:fill="auto"/>
            <w:vAlign w:val="center"/>
          </w:tcPr>
          <w:p w14:paraId="48FA834C" w14:textId="77777777" w:rsidR="00C95531" w:rsidRDefault="00C95531" w:rsidP="00F76429">
            <w:pPr>
              <w:pStyle w:val="TAL"/>
              <w:rPr>
                <w:rFonts w:eastAsia="SimSun"/>
              </w:rPr>
            </w:pPr>
          </w:p>
        </w:tc>
        <w:tc>
          <w:tcPr>
            <w:tcW w:w="3653" w:type="dxa"/>
            <w:shd w:val="clear" w:color="auto" w:fill="auto"/>
            <w:vAlign w:val="center"/>
          </w:tcPr>
          <w:p w14:paraId="4D8BD892" w14:textId="77777777" w:rsidR="00C95531" w:rsidRDefault="00C95531" w:rsidP="00F76429">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3" w:type="dxa"/>
            <w:shd w:val="clear" w:color="auto" w:fill="auto"/>
            <w:vAlign w:val="center"/>
          </w:tcPr>
          <w:p w14:paraId="09002A57" w14:textId="77777777" w:rsidR="00C95531" w:rsidRDefault="00C95531" w:rsidP="00F76429">
            <w:pPr>
              <w:pStyle w:val="TAC"/>
              <w:rPr>
                <w:rFonts w:eastAsia="SimSun"/>
              </w:rPr>
            </w:pPr>
          </w:p>
        </w:tc>
        <w:tc>
          <w:tcPr>
            <w:tcW w:w="3352" w:type="dxa"/>
            <w:shd w:val="clear" w:color="auto" w:fill="auto"/>
            <w:vAlign w:val="center"/>
          </w:tcPr>
          <w:p w14:paraId="66650227" w14:textId="77777777" w:rsidR="00C95531" w:rsidRDefault="00C95531" w:rsidP="00F76429">
            <w:pPr>
              <w:pStyle w:val="TAC"/>
              <w:rPr>
                <w:rFonts w:eastAsia="SimSun"/>
              </w:rPr>
            </w:pPr>
            <w:r>
              <w:rPr>
                <w:rFonts w:eastAsia="SimSun"/>
              </w:rPr>
              <w:t>N/A</w:t>
            </w:r>
          </w:p>
        </w:tc>
      </w:tr>
      <w:tr w:rsidR="00C95531" w14:paraId="332CC7A1" w14:textId="77777777" w:rsidTr="00FD2ED5">
        <w:tc>
          <w:tcPr>
            <w:tcW w:w="1813" w:type="dxa"/>
            <w:vMerge w:val="restart"/>
            <w:shd w:val="clear" w:color="auto" w:fill="auto"/>
            <w:vAlign w:val="center"/>
          </w:tcPr>
          <w:p w14:paraId="2E654AE1" w14:textId="77777777" w:rsidR="00C95531" w:rsidRDefault="00C95531" w:rsidP="00F76429">
            <w:pPr>
              <w:pStyle w:val="TAL"/>
              <w:rPr>
                <w:rFonts w:eastAsia="SimSun"/>
              </w:rPr>
            </w:pPr>
            <w:r>
              <w:rPr>
                <w:rFonts w:eastAsia="SimSun"/>
              </w:rPr>
              <w:t>PDSCH DMRS configuration</w:t>
            </w:r>
          </w:p>
        </w:tc>
        <w:tc>
          <w:tcPr>
            <w:tcW w:w="3653" w:type="dxa"/>
            <w:shd w:val="clear" w:color="auto" w:fill="auto"/>
            <w:vAlign w:val="center"/>
          </w:tcPr>
          <w:p w14:paraId="7EF67752" w14:textId="77777777" w:rsidR="00C95531" w:rsidRDefault="00C95531" w:rsidP="00F76429">
            <w:pPr>
              <w:pStyle w:val="TAL"/>
              <w:rPr>
                <w:rFonts w:eastAsia="SimSun" w:cs="Arial"/>
                <w:szCs w:val="18"/>
              </w:rPr>
            </w:pPr>
            <w:r>
              <w:rPr>
                <w:rFonts w:eastAsia="SimSun" w:cs="Arial"/>
                <w:szCs w:val="18"/>
              </w:rPr>
              <w:t>DMRS Type</w:t>
            </w:r>
          </w:p>
        </w:tc>
        <w:tc>
          <w:tcPr>
            <w:tcW w:w="803" w:type="dxa"/>
            <w:shd w:val="clear" w:color="auto" w:fill="auto"/>
            <w:vAlign w:val="center"/>
          </w:tcPr>
          <w:p w14:paraId="504C7FF8" w14:textId="77777777" w:rsidR="00C95531" w:rsidRDefault="00C95531" w:rsidP="00F76429">
            <w:pPr>
              <w:pStyle w:val="TAC"/>
              <w:rPr>
                <w:rFonts w:eastAsia="SimSun"/>
              </w:rPr>
            </w:pPr>
          </w:p>
        </w:tc>
        <w:tc>
          <w:tcPr>
            <w:tcW w:w="3352" w:type="dxa"/>
            <w:shd w:val="clear" w:color="auto" w:fill="auto"/>
            <w:vAlign w:val="center"/>
          </w:tcPr>
          <w:p w14:paraId="21D63E9D" w14:textId="77777777" w:rsidR="00C95531" w:rsidRDefault="00C95531" w:rsidP="00F76429">
            <w:pPr>
              <w:pStyle w:val="TAC"/>
              <w:rPr>
                <w:rFonts w:eastAsia="SimSun"/>
              </w:rPr>
            </w:pPr>
            <w:r>
              <w:rPr>
                <w:rFonts w:eastAsia="SimSun"/>
              </w:rPr>
              <w:t>Type 1</w:t>
            </w:r>
          </w:p>
        </w:tc>
      </w:tr>
      <w:tr w:rsidR="00C95531" w14:paraId="15273666" w14:textId="77777777" w:rsidTr="00FD2ED5">
        <w:tc>
          <w:tcPr>
            <w:tcW w:w="1813" w:type="dxa"/>
            <w:vMerge/>
            <w:shd w:val="clear" w:color="auto" w:fill="auto"/>
            <w:vAlign w:val="center"/>
          </w:tcPr>
          <w:p w14:paraId="57F346F9" w14:textId="77777777" w:rsidR="00C95531" w:rsidRDefault="00C95531" w:rsidP="00F76429">
            <w:pPr>
              <w:pStyle w:val="TAL"/>
              <w:rPr>
                <w:rFonts w:eastAsia="SimSun"/>
              </w:rPr>
            </w:pPr>
          </w:p>
        </w:tc>
        <w:tc>
          <w:tcPr>
            <w:tcW w:w="3653" w:type="dxa"/>
            <w:shd w:val="clear" w:color="auto" w:fill="auto"/>
            <w:vAlign w:val="center"/>
          </w:tcPr>
          <w:p w14:paraId="2AF6B658" w14:textId="77777777" w:rsidR="00C95531" w:rsidRDefault="00C95531" w:rsidP="00F76429">
            <w:pPr>
              <w:pStyle w:val="TAL"/>
              <w:rPr>
                <w:rFonts w:eastAsia="SimSun"/>
              </w:rPr>
            </w:pPr>
            <w:r>
              <w:rPr>
                <w:rFonts w:eastAsia="SimSun"/>
              </w:rPr>
              <w:t>Number of additional DMRS</w:t>
            </w:r>
          </w:p>
        </w:tc>
        <w:tc>
          <w:tcPr>
            <w:tcW w:w="803" w:type="dxa"/>
            <w:shd w:val="clear" w:color="auto" w:fill="auto"/>
            <w:vAlign w:val="center"/>
          </w:tcPr>
          <w:p w14:paraId="55BE196C" w14:textId="77777777" w:rsidR="00C95531" w:rsidRDefault="00C95531" w:rsidP="00F76429">
            <w:pPr>
              <w:pStyle w:val="TAC"/>
              <w:rPr>
                <w:rFonts w:eastAsia="SimSun"/>
              </w:rPr>
            </w:pPr>
          </w:p>
        </w:tc>
        <w:tc>
          <w:tcPr>
            <w:tcW w:w="3352" w:type="dxa"/>
            <w:shd w:val="clear" w:color="auto" w:fill="auto"/>
            <w:vAlign w:val="center"/>
          </w:tcPr>
          <w:p w14:paraId="78E21AB3" w14:textId="77777777" w:rsidR="00C95531" w:rsidRDefault="00C95531" w:rsidP="00F76429">
            <w:pPr>
              <w:pStyle w:val="TAC"/>
              <w:rPr>
                <w:rFonts w:eastAsia="SimSun"/>
                <w:lang w:eastAsia="zh-CN"/>
              </w:rPr>
            </w:pPr>
            <w:r>
              <w:rPr>
                <w:rFonts w:eastAsia="SimSun"/>
              </w:rPr>
              <w:t>1</w:t>
            </w:r>
          </w:p>
        </w:tc>
      </w:tr>
      <w:tr w:rsidR="00C95531" w14:paraId="5A345864" w14:textId="77777777" w:rsidTr="00FD2ED5">
        <w:tc>
          <w:tcPr>
            <w:tcW w:w="1813" w:type="dxa"/>
            <w:vMerge/>
            <w:shd w:val="clear" w:color="auto" w:fill="auto"/>
            <w:vAlign w:val="center"/>
          </w:tcPr>
          <w:p w14:paraId="1C5E93CA" w14:textId="77777777" w:rsidR="00C95531" w:rsidRDefault="00C95531" w:rsidP="00F76429">
            <w:pPr>
              <w:pStyle w:val="TAL"/>
              <w:rPr>
                <w:rFonts w:eastAsia="SimSun"/>
              </w:rPr>
            </w:pPr>
          </w:p>
        </w:tc>
        <w:tc>
          <w:tcPr>
            <w:tcW w:w="3653" w:type="dxa"/>
            <w:shd w:val="clear" w:color="auto" w:fill="auto"/>
            <w:vAlign w:val="center"/>
          </w:tcPr>
          <w:p w14:paraId="735870B7" w14:textId="77777777" w:rsidR="00C95531" w:rsidRDefault="00C95531" w:rsidP="00F76429">
            <w:pPr>
              <w:pStyle w:val="TAL"/>
              <w:rPr>
                <w:rFonts w:eastAsia="SimSun"/>
              </w:rPr>
            </w:pPr>
            <w:r>
              <w:rPr>
                <w:rFonts w:eastAsia="SimSun"/>
              </w:rPr>
              <w:t>Maximum number of OFDM symbols for DL front loaded DMRS</w:t>
            </w:r>
          </w:p>
        </w:tc>
        <w:tc>
          <w:tcPr>
            <w:tcW w:w="803" w:type="dxa"/>
            <w:shd w:val="clear" w:color="auto" w:fill="auto"/>
            <w:vAlign w:val="center"/>
          </w:tcPr>
          <w:p w14:paraId="22E90F7F" w14:textId="77777777" w:rsidR="00C95531" w:rsidRDefault="00C95531" w:rsidP="00F76429">
            <w:pPr>
              <w:pStyle w:val="TAC"/>
              <w:rPr>
                <w:rFonts w:eastAsia="SimSun"/>
              </w:rPr>
            </w:pPr>
          </w:p>
        </w:tc>
        <w:tc>
          <w:tcPr>
            <w:tcW w:w="3352" w:type="dxa"/>
            <w:shd w:val="clear" w:color="auto" w:fill="auto"/>
            <w:vAlign w:val="center"/>
          </w:tcPr>
          <w:p w14:paraId="62044E15" w14:textId="77777777" w:rsidR="00C95531" w:rsidRDefault="00C95531" w:rsidP="00F76429">
            <w:pPr>
              <w:pStyle w:val="TAC"/>
              <w:rPr>
                <w:rFonts w:eastAsia="SimSun"/>
              </w:rPr>
            </w:pPr>
            <w:r>
              <w:rPr>
                <w:rFonts w:eastAsia="SimSun"/>
              </w:rPr>
              <w:t>1</w:t>
            </w:r>
          </w:p>
        </w:tc>
      </w:tr>
      <w:tr w:rsidR="00C95531" w14:paraId="00F22D10"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C939" w14:textId="77777777" w:rsidR="00C95531" w:rsidRDefault="00C95531" w:rsidP="00F76429">
            <w:pPr>
              <w:pStyle w:val="TAL"/>
              <w:rPr>
                <w:rFonts w:eastAsia="SimSun"/>
                <w:lang w:val="en-US"/>
              </w:rPr>
            </w:pPr>
            <w:r>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54761D4" w14:textId="77777777" w:rsidR="00C95531" w:rsidRDefault="00C95531" w:rsidP="00F7642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E80DEDB" w14:textId="77777777" w:rsidR="00C95531" w:rsidRDefault="00C95531" w:rsidP="00F76429">
            <w:pPr>
              <w:pStyle w:val="TAC"/>
              <w:rPr>
                <w:rFonts w:eastAsia="SimSun"/>
                <w:lang w:eastAsia="zh-CN"/>
              </w:rPr>
            </w:pPr>
            <w:r>
              <w:rPr>
                <w:rFonts w:eastAsia="SimSun" w:hint="eastAsia"/>
                <w:lang w:val="en-US" w:eastAsia="zh-CN"/>
              </w:rPr>
              <w:t>1</w:t>
            </w:r>
          </w:p>
        </w:tc>
      </w:tr>
      <w:tr w:rsidR="00C95531" w14:paraId="47A89339"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6673" w14:textId="77777777" w:rsidR="00C95531" w:rsidRDefault="00C95531" w:rsidP="00F76429">
            <w:pPr>
              <w:pStyle w:val="TAL"/>
              <w:rPr>
                <w:rFonts w:eastAsia="SimSun"/>
                <w:lang w:val="en-US"/>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E226FD" w14:textId="77777777" w:rsidR="00C95531" w:rsidRDefault="00C95531" w:rsidP="00F7642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FE9BB7" w14:textId="77777777" w:rsidR="00C95531" w:rsidRDefault="00C95531" w:rsidP="00F76429">
            <w:pPr>
              <w:pStyle w:val="TAC"/>
              <w:rPr>
                <w:rFonts w:eastAsia="SimSun"/>
                <w:lang w:val="en-US" w:eastAsia="zh-CN"/>
              </w:rPr>
            </w:pPr>
            <w:r>
              <w:rPr>
                <w:rFonts w:eastAsia="SimSun" w:hint="eastAsia"/>
                <w:lang w:eastAsia="zh-CN"/>
              </w:rPr>
              <w:t>{</w:t>
            </w:r>
            <w:r>
              <w:rPr>
                <w:rFonts w:eastAsia="SimSun"/>
                <w:lang w:eastAsia="zh-CN"/>
              </w:rPr>
              <w:t>0}</w:t>
            </w:r>
          </w:p>
        </w:tc>
      </w:tr>
      <w:tr w:rsidR="00C95531" w14:paraId="3EB2A650"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C015" w14:textId="77777777" w:rsidR="00C95531" w:rsidRDefault="00C95531" w:rsidP="00F76429">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E9BF52" w14:textId="77777777" w:rsidR="00C95531" w:rsidRDefault="00C95531" w:rsidP="00F7642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5D7085" w14:textId="77777777" w:rsidR="00C95531" w:rsidRDefault="00C95531" w:rsidP="00F76429">
            <w:pPr>
              <w:pStyle w:val="TAC"/>
              <w:rPr>
                <w:rFonts w:eastAsia="SimSun"/>
                <w:lang w:val="en-US" w:eastAsia="zh-CN"/>
              </w:rPr>
            </w:pPr>
            <w:r>
              <w:rPr>
                <w:rFonts w:eastAsia="SimSun"/>
              </w:rPr>
              <w:t xml:space="preserve">30kHz SCS: </w:t>
            </w:r>
            <w:r>
              <w:rPr>
                <w:rFonts w:eastAsia="SimSun" w:hint="eastAsia"/>
                <w:lang w:val="en-US" w:eastAsia="zh-CN"/>
              </w:rPr>
              <w:t>FR1.30-1</w:t>
            </w:r>
          </w:p>
        </w:tc>
      </w:tr>
      <w:tr w:rsidR="00C95531" w14:paraId="5EEAE8E7"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2F8A" w14:textId="77777777" w:rsidR="00C95531" w:rsidRDefault="00C95531" w:rsidP="00F76429">
            <w:pPr>
              <w:pStyle w:val="TAL"/>
              <w:rPr>
                <w:rFonts w:eastAsia="SimSun"/>
                <w:lang w:val="en-US"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D63B13A" w14:textId="77777777" w:rsidR="00C95531" w:rsidRDefault="00C95531" w:rsidP="00F7642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492CDB9" w14:textId="77777777" w:rsidR="00C95531" w:rsidRDefault="00C95531" w:rsidP="00F76429">
            <w:pPr>
              <w:pStyle w:val="TAC"/>
              <w:rPr>
                <w:rFonts w:eastAsia="SimSun"/>
              </w:rPr>
            </w:pPr>
            <w:r>
              <w:rPr>
                <w:rFonts w:eastAsia="SimSun"/>
                <w:lang w:eastAsia="zh-CN"/>
              </w:rPr>
              <w:t>Slot#0 with periodicity 20ms</w:t>
            </w:r>
          </w:p>
        </w:tc>
      </w:tr>
      <w:tr w:rsidR="00C95531" w14:paraId="32E76870"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D6AF" w14:textId="77777777" w:rsidR="00C95531" w:rsidRDefault="00C95531" w:rsidP="00F76429">
            <w:pPr>
              <w:pStyle w:val="TAL"/>
              <w:rPr>
                <w:rFonts w:eastAsia="SimSun" w:cs="Arial"/>
                <w:szCs w:val="18"/>
                <w:lang w:val="en-US" w:eastAsia="zh-CN"/>
              </w:rPr>
            </w:pPr>
            <w:r>
              <w:rPr>
                <w:rFonts w:eastAsia="SimSun" w:cs="Arial" w:hint="eastAsia"/>
                <w:szCs w:val="18"/>
                <w:lang w:val="en-US" w:eastAsia="zh-CN"/>
              </w:rPr>
              <w:t xml:space="preserve">Timing offset of the SCell from the PCell </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639DF94" w14:textId="77777777" w:rsidR="00C95531" w:rsidRDefault="00C95531" w:rsidP="00F76429">
            <w:pPr>
              <w:pStyle w:val="TAC"/>
              <w:rPr>
                <w:rFonts w:eastAsia="SimSun"/>
                <w:lang w:val="en-US" w:eastAsia="zh-CN"/>
              </w:rPr>
            </w:pPr>
            <w:r>
              <w:rPr>
                <w:rFonts w:eastAsia="SimSun" w:hint="eastAsia"/>
                <w:lang w:val="en-US" w:eastAsia="zh-CN"/>
              </w:rPr>
              <w:t>us</w:t>
            </w: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542E8BD" w14:textId="77777777" w:rsidR="00C95531" w:rsidRDefault="00C95531" w:rsidP="00F76429">
            <w:pPr>
              <w:pStyle w:val="TAC"/>
              <w:rPr>
                <w:rFonts w:eastAsia="SimSun"/>
                <w:lang w:val="en-US" w:eastAsia="zh-CN"/>
              </w:rPr>
            </w:pPr>
            <w:r>
              <w:rPr>
                <w:rFonts w:eastAsia="SimSun" w:hint="eastAsia"/>
                <w:lang w:val="en-US" w:eastAsia="zh-CN"/>
              </w:rPr>
              <w:t>33</w:t>
            </w:r>
          </w:p>
        </w:tc>
      </w:tr>
      <w:tr w:rsidR="00C95531" w14:paraId="740278C9" w14:textId="77777777" w:rsidTr="00FD2ED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58FE" w14:textId="77777777" w:rsidR="00C95531" w:rsidRDefault="00C95531" w:rsidP="00F76429">
            <w:pPr>
              <w:pStyle w:val="TAL"/>
              <w:rPr>
                <w:rFonts w:eastAsia="SimSun" w:cs="Arial"/>
                <w:szCs w:val="18"/>
                <w:lang w:val="en-US" w:eastAsia="zh-CN"/>
              </w:rPr>
            </w:pPr>
            <w:r>
              <w:rPr>
                <w:rFonts w:eastAsia="SimSun" w:cs="Arial" w:hint="eastAsia"/>
                <w:szCs w:val="18"/>
                <w:lang w:val="en-US" w:eastAsia="zh-CN"/>
              </w:rPr>
              <w:t>NonCollocatedTypeNR-CA-r18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C8ECFA" w14:textId="77777777" w:rsidR="00C95531" w:rsidRDefault="00C95531" w:rsidP="00F76429">
            <w:pPr>
              <w:pStyle w:val="TAC"/>
              <w:rPr>
                <w:rFonts w:eastAsia="SimSun"/>
                <w:lang w:val="en-US"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381175" w14:textId="77777777" w:rsidR="00C95531" w:rsidRDefault="00C95531" w:rsidP="00F76429">
            <w:pPr>
              <w:pStyle w:val="TAC"/>
              <w:rPr>
                <w:rFonts w:eastAsia="SimSun"/>
                <w:lang w:val="en-US" w:eastAsia="zh-CN"/>
              </w:rPr>
            </w:pPr>
            <w:r>
              <w:rPr>
                <w:rFonts w:eastAsia="SimSun" w:hint="eastAsia"/>
                <w:lang w:val="en-US" w:eastAsia="zh-CN"/>
              </w:rPr>
              <w:t>Not configured</w:t>
            </w:r>
          </w:p>
        </w:tc>
      </w:tr>
    </w:tbl>
    <w:p w14:paraId="1DE0BB92" w14:textId="77777777" w:rsidR="00C95531" w:rsidRPr="00FD2ED5" w:rsidRDefault="00C95531" w:rsidP="00FD2ED5">
      <w:pPr>
        <w:rPr>
          <w:rFonts w:eastAsia="SimSun"/>
        </w:rPr>
      </w:pPr>
    </w:p>
    <w:p w14:paraId="51888FF4" w14:textId="77777777" w:rsidR="00C95531" w:rsidRDefault="00C95531" w:rsidP="00C95531">
      <w:pPr>
        <w:pStyle w:val="TH"/>
      </w:pPr>
      <w:r>
        <w:t>Table 5.2A.</w:t>
      </w:r>
      <w:r>
        <w:rPr>
          <w:rFonts w:hint="eastAsia"/>
          <w:lang w:eastAsia="zh-CN"/>
        </w:rPr>
        <w:t>2</w:t>
      </w:r>
      <w:r>
        <w:t>.</w:t>
      </w:r>
      <w:r>
        <w:rPr>
          <w:lang w:val="en-US" w:eastAsia="zh-CN"/>
        </w:rPr>
        <w:t>6</w:t>
      </w:r>
      <w:r>
        <w:t>-</w:t>
      </w:r>
      <w:r>
        <w:rPr>
          <w:rFonts w:hint="eastAsia"/>
          <w:lang w:val="en-US" w:eastAsia="zh-CN"/>
        </w:rPr>
        <w:t>3</w:t>
      </w:r>
      <w:r>
        <w:t xml:space="preserve"> </w:t>
      </w:r>
      <w:r>
        <w:rPr>
          <w:rFonts w:hint="eastAsia"/>
          <w:lang w:val="en-US" w:eastAsia="zh-CN"/>
        </w:rPr>
        <w:t>P</w:t>
      </w:r>
      <w:r>
        <w:t>erformance</w:t>
      </w:r>
      <w:r>
        <w:rPr>
          <w:rFonts w:hint="eastAsia"/>
          <w:lang w:val="en-US" w:eastAsia="zh-CN"/>
        </w:rPr>
        <w:t xml:space="preserve"> of s</w:t>
      </w:r>
      <w:r>
        <w:t>ingle carrier</w:t>
      </w:r>
      <w:r>
        <w:rPr>
          <w:rFonts w:hint="eastAsia"/>
          <w:lang w:val="en-US" w:eastAsia="zh-CN"/>
        </w:rPr>
        <w:t xml:space="preserve"> with lower power</w:t>
      </w:r>
      <w:r>
        <w:t xml:space="preserve"> for TDD </w:t>
      </w:r>
      <w:r>
        <w:rPr>
          <w:rFonts w:hint="eastAsia"/>
          <w:lang w:val="en-US" w:eastAsia="zh-CN"/>
        </w:rPr>
        <w:t>30</w:t>
      </w:r>
      <w:r>
        <w:t xml:space="preserve"> kHz SCS for </w:t>
      </w:r>
      <w:r>
        <w:rPr>
          <w:rFonts w:hint="eastAsia"/>
        </w:rPr>
        <w:t xml:space="preserve">non-co-located </w:t>
      </w:r>
      <w:r>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8"/>
        <w:gridCol w:w="1424"/>
        <w:gridCol w:w="1347"/>
        <w:gridCol w:w="1529"/>
        <w:gridCol w:w="1366"/>
        <w:gridCol w:w="1543"/>
        <w:gridCol w:w="661"/>
      </w:tblGrid>
      <w:tr w:rsidR="00C95531" w14:paraId="43868BB5" w14:textId="77777777" w:rsidTr="00F76429">
        <w:trPr>
          <w:trHeight w:val="397"/>
          <w:jc w:val="center"/>
        </w:trPr>
        <w:tc>
          <w:tcPr>
            <w:tcW w:w="746" w:type="pct"/>
            <w:vMerge w:val="restart"/>
            <w:shd w:val="clear" w:color="auto" w:fill="FFFFFF"/>
            <w:vAlign w:val="center"/>
          </w:tcPr>
          <w:p w14:paraId="7F075B27" w14:textId="77777777" w:rsidR="00C95531" w:rsidRDefault="00C95531" w:rsidP="00F76429">
            <w:pPr>
              <w:pStyle w:val="TAH"/>
              <w:rPr>
                <w:rFonts w:cs="Arial"/>
              </w:rPr>
            </w:pPr>
            <w:r>
              <w:t>Bandwidth (</w:t>
            </w:r>
            <w:r w:rsidRPr="00B11072">
              <w:t>MHz</w:t>
            </w:r>
            <w:r>
              <w:t xml:space="preserve">) </w:t>
            </w:r>
          </w:p>
        </w:tc>
        <w:tc>
          <w:tcPr>
            <w:tcW w:w="771" w:type="pct"/>
            <w:vMerge w:val="restart"/>
            <w:shd w:val="clear" w:color="auto" w:fill="FFFFFF"/>
            <w:vAlign w:val="center"/>
          </w:tcPr>
          <w:p w14:paraId="5840ED5D" w14:textId="77777777" w:rsidR="00C95531" w:rsidRDefault="00C95531" w:rsidP="00F76429">
            <w:pPr>
              <w:pStyle w:val="TAH"/>
              <w:rPr>
                <w:rFonts w:cs="Arial"/>
              </w:rPr>
            </w:pPr>
            <w:r>
              <w:rPr>
                <w:rFonts w:cs="Arial"/>
              </w:rPr>
              <w:t>Reference</w:t>
            </w:r>
            <w:r>
              <w:rPr>
                <w:rFonts w:cs="Arial" w:hint="eastAsia"/>
                <w:lang w:eastAsia="zh-CN"/>
              </w:rPr>
              <w:t xml:space="preserve"> </w:t>
            </w:r>
            <w:r>
              <w:rPr>
                <w:rFonts w:cs="Arial"/>
              </w:rPr>
              <w:t>channel</w:t>
            </w:r>
          </w:p>
        </w:tc>
        <w:tc>
          <w:tcPr>
            <w:tcW w:w="729" w:type="pct"/>
            <w:vMerge w:val="restart"/>
            <w:shd w:val="clear" w:color="auto" w:fill="FFFFFF"/>
            <w:vAlign w:val="center"/>
          </w:tcPr>
          <w:p w14:paraId="4DDEEEE9" w14:textId="77777777" w:rsidR="00C95531" w:rsidRDefault="00C95531" w:rsidP="00F76429">
            <w:pPr>
              <w:pStyle w:val="TAH"/>
              <w:rPr>
                <w:rFonts w:cs="Arial"/>
                <w:lang w:eastAsia="zh-CN"/>
              </w:rPr>
            </w:pPr>
            <w:r>
              <w:rPr>
                <w:rFonts w:cs="Arial"/>
              </w:rPr>
              <w:t>Modulation format</w:t>
            </w:r>
            <w:r>
              <w:rPr>
                <w:rFonts w:cs="Arial" w:hint="eastAsia"/>
                <w:lang w:eastAsia="zh-CN"/>
              </w:rPr>
              <w:t xml:space="preserve"> and code rate</w:t>
            </w:r>
          </w:p>
        </w:tc>
        <w:tc>
          <w:tcPr>
            <w:tcW w:w="827" w:type="pct"/>
            <w:vMerge w:val="restart"/>
            <w:shd w:val="clear" w:color="auto" w:fill="FFFFFF"/>
            <w:vAlign w:val="center"/>
          </w:tcPr>
          <w:p w14:paraId="7C805096" w14:textId="77777777" w:rsidR="00C95531" w:rsidRDefault="00C95531" w:rsidP="00F76429">
            <w:pPr>
              <w:pStyle w:val="TAH"/>
              <w:rPr>
                <w:rFonts w:cs="Arial"/>
              </w:rPr>
            </w:pPr>
            <w:r>
              <w:rPr>
                <w:rFonts w:cs="Arial"/>
              </w:rPr>
              <w:t>Propagation condition</w:t>
            </w:r>
          </w:p>
        </w:tc>
        <w:tc>
          <w:tcPr>
            <w:tcW w:w="732" w:type="pct"/>
            <w:vMerge w:val="restart"/>
            <w:shd w:val="clear" w:color="auto" w:fill="FFFFFF"/>
            <w:vAlign w:val="center"/>
          </w:tcPr>
          <w:p w14:paraId="61A07291" w14:textId="77777777" w:rsidR="00C95531" w:rsidRDefault="00C95531" w:rsidP="00F76429">
            <w:pPr>
              <w:pStyle w:val="TAH"/>
              <w:rPr>
                <w:rFonts w:cs="Arial"/>
              </w:rPr>
            </w:pPr>
            <w:r>
              <w:rPr>
                <w:rFonts w:cs="Arial"/>
              </w:rPr>
              <w:t>Antenna configuration</w:t>
            </w:r>
          </w:p>
        </w:tc>
        <w:tc>
          <w:tcPr>
            <w:tcW w:w="1193" w:type="pct"/>
            <w:gridSpan w:val="2"/>
            <w:shd w:val="clear" w:color="auto" w:fill="FFFFFF"/>
            <w:vAlign w:val="center"/>
          </w:tcPr>
          <w:p w14:paraId="63580A0D" w14:textId="77777777" w:rsidR="00C95531" w:rsidRDefault="00C95531" w:rsidP="00F76429">
            <w:pPr>
              <w:pStyle w:val="TAH"/>
              <w:rPr>
                <w:rFonts w:cs="Arial"/>
              </w:rPr>
            </w:pPr>
            <w:r>
              <w:rPr>
                <w:rFonts w:cs="Arial"/>
              </w:rPr>
              <w:t>Reference value</w:t>
            </w:r>
          </w:p>
        </w:tc>
      </w:tr>
      <w:tr w:rsidR="00C95531" w14:paraId="3EB9D3B6" w14:textId="77777777" w:rsidTr="00F76429">
        <w:trPr>
          <w:trHeight w:val="397"/>
          <w:jc w:val="center"/>
        </w:trPr>
        <w:tc>
          <w:tcPr>
            <w:tcW w:w="746" w:type="pct"/>
            <w:vMerge/>
            <w:shd w:val="clear" w:color="auto" w:fill="FFFFFF"/>
            <w:vAlign w:val="center"/>
          </w:tcPr>
          <w:p w14:paraId="1BAA89AE" w14:textId="77777777" w:rsidR="00C95531" w:rsidRDefault="00C95531" w:rsidP="00F76429">
            <w:pPr>
              <w:pStyle w:val="TAH"/>
              <w:rPr>
                <w:rFonts w:cs="Arial"/>
              </w:rPr>
            </w:pPr>
          </w:p>
        </w:tc>
        <w:tc>
          <w:tcPr>
            <w:tcW w:w="771" w:type="pct"/>
            <w:vMerge/>
            <w:shd w:val="clear" w:color="auto" w:fill="FFFFFF"/>
            <w:vAlign w:val="center"/>
          </w:tcPr>
          <w:p w14:paraId="78709367" w14:textId="77777777" w:rsidR="00C95531" w:rsidRDefault="00C95531" w:rsidP="00F76429">
            <w:pPr>
              <w:pStyle w:val="TAH"/>
              <w:rPr>
                <w:rFonts w:cs="Arial"/>
              </w:rPr>
            </w:pPr>
          </w:p>
        </w:tc>
        <w:tc>
          <w:tcPr>
            <w:tcW w:w="729" w:type="pct"/>
            <w:vMerge/>
            <w:shd w:val="clear" w:color="auto" w:fill="FFFFFF"/>
          </w:tcPr>
          <w:p w14:paraId="11D3C34B" w14:textId="77777777" w:rsidR="00C95531" w:rsidRDefault="00C95531" w:rsidP="00F76429">
            <w:pPr>
              <w:pStyle w:val="TAH"/>
              <w:rPr>
                <w:rFonts w:cs="Arial"/>
              </w:rPr>
            </w:pPr>
          </w:p>
        </w:tc>
        <w:tc>
          <w:tcPr>
            <w:tcW w:w="827" w:type="pct"/>
            <w:vMerge/>
            <w:shd w:val="clear" w:color="auto" w:fill="FFFFFF"/>
            <w:vAlign w:val="center"/>
          </w:tcPr>
          <w:p w14:paraId="03F7C4E1" w14:textId="77777777" w:rsidR="00C95531" w:rsidRDefault="00C95531" w:rsidP="00F76429">
            <w:pPr>
              <w:pStyle w:val="TAH"/>
              <w:rPr>
                <w:rFonts w:cs="Arial"/>
              </w:rPr>
            </w:pPr>
          </w:p>
        </w:tc>
        <w:tc>
          <w:tcPr>
            <w:tcW w:w="732" w:type="pct"/>
            <w:vMerge/>
            <w:shd w:val="clear" w:color="auto" w:fill="FFFFFF"/>
            <w:vAlign w:val="center"/>
          </w:tcPr>
          <w:p w14:paraId="53489ACB" w14:textId="77777777" w:rsidR="00C95531" w:rsidRDefault="00C95531" w:rsidP="00F76429">
            <w:pPr>
              <w:pStyle w:val="TAH"/>
              <w:rPr>
                <w:rFonts w:cs="Arial"/>
              </w:rPr>
            </w:pPr>
          </w:p>
        </w:tc>
        <w:tc>
          <w:tcPr>
            <w:tcW w:w="835" w:type="pct"/>
            <w:shd w:val="clear" w:color="auto" w:fill="FFFFFF"/>
            <w:vAlign w:val="center"/>
          </w:tcPr>
          <w:p w14:paraId="23673A49" w14:textId="77777777" w:rsidR="00C95531" w:rsidRDefault="00C95531" w:rsidP="00F76429">
            <w:pPr>
              <w:pStyle w:val="TAH"/>
              <w:rPr>
                <w:rFonts w:cs="Arial"/>
              </w:rPr>
            </w:pPr>
            <w:r>
              <w:rPr>
                <w:rFonts w:cs="Arial"/>
              </w:rPr>
              <w:t>Fraction of maximum throughput (%)</w:t>
            </w:r>
          </w:p>
        </w:tc>
        <w:tc>
          <w:tcPr>
            <w:tcW w:w="358" w:type="pct"/>
            <w:shd w:val="clear" w:color="auto" w:fill="FFFFFF"/>
            <w:vAlign w:val="center"/>
          </w:tcPr>
          <w:p w14:paraId="4A33C282" w14:textId="77777777" w:rsidR="00C95531" w:rsidRDefault="00C95531" w:rsidP="00F76429">
            <w:pPr>
              <w:pStyle w:val="TAH"/>
              <w:rPr>
                <w:rFonts w:cs="Arial"/>
              </w:rPr>
            </w:pPr>
            <w:r>
              <w:rPr>
                <w:rFonts w:cs="Arial"/>
              </w:rPr>
              <w:t>SNR (dB)</w:t>
            </w:r>
          </w:p>
        </w:tc>
      </w:tr>
      <w:tr w:rsidR="00C95531" w14:paraId="54D77C58" w14:textId="77777777" w:rsidTr="00F76429">
        <w:trPr>
          <w:trHeight w:val="200"/>
          <w:jc w:val="center"/>
        </w:trPr>
        <w:tc>
          <w:tcPr>
            <w:tcW w:w="746" w:type="pct"/>
            <w:shd w:val="clear" w:color="auto" w:fill="FFFFFF"/>
            <w:vAlign w:val="center"/>
          </w:tcPr>
          <w:p w14:paraId="79FBC8D4" w14:textId="77777777" w:rsidR="00C95531" w:rsidRDefault="00C95531" w:rsidP="00F76429">
            <w:pPr>
              <w:pStyle w:val="TAC"/>
            </w:pPr>
            <w:r>
              <w:t>40</w:t>
            </w:r>
          </w:p>
        </w:tc>
        <w:tc>
          <w:tcPr>
            <w:tcW w:w="771" w:type="pct"/>
            <w:shd w:val="clear" w:color="auto" w:fill="FFFFFF"/>
            <w:vAlign w:val="center"/>
          </w:tcPr>
          <w:p w14:paraId="4B545371" w14:textId="77777777" w:rsidR="00C95531" w:rsidRDefault="00C95531" w:rsidP="00F76429">
            <w:pPr>
              <w:pStyle w:val="TAC"/>
              <w:rPr>
                <w:rFonts w:eastAsia="SimSun" w:cs="Arial"/>
                <w:szCs w:val="18"/>
                <w:lang w:val="en-US" w:eastAsia="zh-CN"/>
              </w:rPr>
            </w:pPr>
            <w:r>
              <w:rPr>
                <w:rFonts w:eastAsia="SimSun" w:cs="Arial"/>
                <w:szCs w:val="18"/>
                <w:lang w:val="en-US" w:eastAsia="zh-CN"/>
              </w:rPr>
              <w:t>[R.PDSCH.2-</w:t>
            </w:r>
          </w:p>
          <w:p w14:paraId="7D11FB93" w14:textId="77777777" w:rsidR="00C95531" w:rsidRDefault="00C95531" w:rsidP="00F76429">
            <w:pPr>
              <w:pStyle w:val="TAC"/>
              <w:rPr>
                <w:rFonts w:eastAsia="SimSun" w:cs="Arial"/>
                <w:lang w:val="en-US" w:eastAsia="zh-CN"/>
              </w:rPr>
            </w:pPr>
            <w:r>
              <w:rPr>
                <w:rFonts w:eastAsia="SimSun" w:cs="Arial" w:hint="eastAsia"/>
                <w:szCs w:val="18"/>
                <w:lang w:val="en-US" w:eastAsia="zh-CN"/>
              </w:rPr>
              <w:t>1</w:t>
            </w:r>
            <w:r>
              <w:rPr>
                <w:rFonts w:eastAsia="SimSun" w:cs="Arial"/>
                <w:szCs w:val="18"/>
                <w:lang w:val="en-US" w:eastAsia="zh-CN"/>
              </w:rPr>
              <w:t>.</w:t>
            </w:r>
            <w:r>
              <w:rPr>
                <w:rFonts w:eastAsia="SimSun" w:cs="Arial" w:hint="eastAsia"/>
                <w:szCs w:val="18"/>
                <w:lang w:val="en-US" w:eastAsia="zh-CN"/>
              </w:rPr>
              <w:t>6</w:t>
            </w:r>
            <w:r>
              <w:rPr>
                <w:rFonts w:eastAsia="SimSun" w:cs="Arial"/>
                <w:szCs w:val="18"/>
                <w:lang w:val="en-US" w:eastAsia="zh-CN"/>
              </w:rPr>
              <w:t xml:space="preserve"> TDD]</w:t>
            </w:r>
          </w:p>
        </w:tc>
        <w:tc>
          <w:tcPr>
            <w:tcW w:w="729" w:type="pct"/>
            <w:shd w:val="clear" w:color="auto" w:fill="FFFFFF"/>
            <w:vAlign w:val="center"/>
          </w:tcPr>
          <w:p w14:paraId="35ED3B53" w14:textId="77777777" w:rsidR="00C95531" w:rsidRDefault="00C95531" w:rsidP="00F76429">
            <w:pPr>
              <w:pStyle w:val="TAC"/>
              <w:rPr>
                <w:lang w:val="en-US"/>
              </w:rPr>
            </w:pPr>
            <w:r>
              <w:rPr>
                <w:lang w:val="en-US" w:eastAsia="zh-CN"/>
              </w:rPr>
              <w:t>[</w:t>
            </w:r>
            <w:r>
              <w:rPr>
                <w:rFonts w:hint="eastAsia"/>
                <w:lang w:val="en-US" w:eastAsia="zh-CN"/>
              </w:rPr>
              <w:t>QPSK.0.30]</w:t>
            </w:r>
          </w:p>
        </w:tc>
        <w:tc>
          <w:tcPr>
            <w:tcW w:w="827" w:type="pct"/>
            <w:shd w:val="clear" w:color="auto" w:fill="FFFFFF"/>
          </w:tcPr>
          <w:p w14:paraId="6909C1FB" w14:textId="77777777" w:rsidR="00C95531" w:rsidRDefault="00C95531" w:rsidP="00F76429">
            <w:pPr>
              <w:pStyle w:val="TAC"/>
              <w:rPr>
                <w:rFonts w:eastAsia="SimSun" w:cs="Arial"/>
              </w:rPr>
            </w:pPr>
            <w:r>
              <w:rPr>
                <w:rFonts w:eastAsia="SimSun" w:cs="Arial"/>
                <w:lang w:val="en-US" w:eastAsia="zh-CN"/>
              </w:rPr>
              <w:t>Static channel specified in Annex B.1</w:t>
            </w:r>
            <w:r>
              <w:rPr>
                <w:rFonts w:eastAsia="SimSun" w:cs="Arial" w:hint="eastAsia"/>
                <w:lang w:val="en-US" w:eastAsia="zh-CN"/>
              </w:rPr>
              <w:t>.1</w:t>
            </w:r>
          </w:p>
        </w:tc>
        <w:tc>
          <w:tcPr>
            <w:tcW w:w="732" w:type="pct"/>
            <w:shd w:val="clear" w:color="auto" w:fill="FFFFFF"/>
            <w:vAlign w:val="center"/>
          </w:tcPr>
          <w:p w14:paraId="3663AA6D" w14:textId="77777777" w:rsidR="00C95531" w:rsidRDefault="00C95531" w:rsidP="00F76429">
            <w:pPr>
              <w:pStyle w:val="TAC"/>
              <w:rPr>
                <w:rFonts w:eastAsia="SimSun" w:cs="Arial"/>
              </w:rPr>
            </w:pPr>
            <w:r>
              <w:rPr>
                <w:rFonts w:eastAsia="SimSun" w:cs="Arial"/>
              </w:rPr>
              <w:t>2x</w:t>
            </w:r>
            <w:r>
              <w:rPr>
                <w:rFonts w:eastAsia="SimSun" w:cs="Arial" w:hint="eastAsia"/>
                <w:lang w:eastAsia="zh-CN"/>
              </w:rPr>
              <w:t>2</w:t>
            </w:r>
          </w:p>
        </w:tc>
        <w:tc>
          <w:tcPr>
            <w:tcW w:w="835" w:type="pct"/>
            <w:shd w:val="clear" w:color="auto" w:fill="FFFFFF"/>
            <w:vAlign w:val="center"/>
          </w:tcPr>
          <w:p w14:paraId="288DF52F" w14:textId="77777777" w:rsidR="00C95531" w:rsidRDefault="00C95531" w:rsidP="00F76429">
            <w:pPr>
              <w:pStyle w:val="TAC"/>
              <w:rPr>
                <w:rFonts w:eastAsia="SimSun" w:cs="Arial"/>
              </w:rPr>
            </w:pPr>
            <w:r>
              <w:rPr>
                <w:rFonts w:eastAsia="SimSun" w:cs="Arial"/>
              </w:rPr>
              <w:t>70</w:t>
            </w:r>
          </w:p>
        </w:tc>
        <w:tc>
          <w:tcPr>
            <w:tcW w:w="358" w:type="pct"/>
            <w:shd w:val="clear" w:color="auto" w:fill="FFFFFF"/>
            <w:vAlign w:val="center"/>
          </w:tcPr>
          <w:p w14:paraId="6903E0E4" w14:textId="77777777" w:rsidR="00C95531" w:rsidRDefault="00C95531" w:rsidP="00F76429">
            <w:pPr>
              <w:pStyle w:val="TAC"/>
              <w:rPr>
                <w:rFonts w:eastAsia="SimSun" w:cs="Arial"/>
                <w:lang w:val="en-US" w:eastAsia="zh-CN"/>
              </w:rPr>
            </w:pPr>
            <w:r>
              <w:rPr>
                <w:rFonts w:eastAsia="SimSun" w:cs="Arial"/>
                <w:lang w:val="en-US" w:eastAsia="zh-CN"/>
              </w:rPr>
              <w:t>[-0.8]</w:t>
            </w:r>
          </w:p>
        </w:tc>
      </w:tr>
    </w:tbl>
    <w:p w14:paraId="69CA1CEC" w14:textId="77777777" w:rsidR="00C95531" w:rsidRDefault="00C95531" w:rsidP="00FD2ED5"/>
    <w:p w14:paraId="09C48B97" w14:textId="77777777" w:rsidR="00C95531" w:rsidRDefault="00C95531" w:rsidP="00C95531">
      <w:pPr>
        <w:pStyle w:val="TH"/>
      </w:pPr>
      <w:r>
        <w:t>Table 5.2A.</w:t>
      </w:r>
      <w:r>
        <w:rPr>
          <w:rFonts w:hint="eastAsia"/>
          <w:lang w:eastAsia="zh-CN"/>
        </w:rPr>
        <w:t>2</w:t>
      </w:r>
      <w:r>
        <w:t>.</w:t>
      </w:r>
      <w:r>
        <w:rPr>
          <w:lang w:val="en-US" w:eastAsia="zh-CN"/>
        </w:rPr>
        <w:t>6</w:t>
      </w:r>
      <w:r>
        <w:t>-</w:t>
      </w:r>
      <w:r>
        <w:rPr>
          <w:rFonts w:hint="eastAsia"/>
          <w:lang w:val="en-US" w:eastAsia="zh-CN"/>
        </w:rPr>
        <w:t>4</w:t>
      </w:r>
      <w:r>
        <w:t xml:space="preserve"> </w:t>
      </w:r>
      <w:r>
        <w:rPr>
          <w:rFonts w:hint="eastAsia"/>
          <w:lang w:val="en-US" w:eastAsia="zh-CN"/>
        </w:rPr>
        <w:t>P</w:t>
      </w:r>
      <w:r>
        <w:t>erformance</w:t>
      </w:r>
      <w:r>
        <w:rPr>
          <w:rFonts w:hint="eastAsia"/>
          <w:lang w:val="en-US" w:eastAsia="zh-CN"/>
        </w:rPr>
        <w:t xml:space="preserve"> of s</w:t>
      </w:r>
      <w:r>
        <w:t>ingle carrier</w:t>
      </w:r>
      <w:r>
        <w:rPr>
          <w:rFonts w:hint="eastAsia"/>
          <w:lang w:val="en-US" w:eastAsia="zh-CN"/>
        </w:rPr>
        <w:t xml:space="preserve"> with higher power</w:t>
      </w:r>
      <w:r>
        <w:t xml:space="preserve"> for TDD </w:t>
      </w:r>
      <w:r>
        <w:rPr>
          <w:rFonts w:hint="eastAsia"/>
          <w:lang w:val="en-US" w:eastAsia="zh-CN"/>
        </w:rPr>
        <w:t>30</w:t>
      </w:r>
      <w:r>
        <w:t xml:space="preserve"> kHz SCS for </w:t>
      </w:r>
      <w:r>
        <w:rPr>
          <w:rFonts w:hint="eastAsia"/>
        </w:rPr>
        <w:t xml:space="preserve">non-co-located </w:t>
      </w:r>
      <w:r>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7"/>
        <w:gridCol w:w="1423"/>
        <w:gridCol w:w="1345"/>
        <w:gridCol w:w="1528"/>
        <w:gridCol w:w="1366"/>
        <w:gridCol w:w="1542"/>
        <w:gridCol w:w="667"/>
      </w:tblGrid>
      <w:tr w:rsidR="00C95531" w14:paraId="28F96A67" w14:textId="77777777" w:rsidTr="00F76429">
        <w:trPr>
          <w:trHeight w:val="397"/>
          <w:jc w:val="center"/>
        </w:trPr>
        <w:tc>
          <w:tcPr>
            <w:tcW w:w="746" w:type="pct"/>
            <w:vMerge w:val="restart"/>
            <w:shd w:val="clear" w:color="auto" w:fill="FFFFFF"/>
            <w:vAlign w:val="center"/>
          </w:tcPr>
          <w:p w14:paraId="542BCB03" w14:textId="77777777" w:rsidR="00C95531" w:rsidRDefault="00C95531" w:rsidP="00F76429">
            <w:pPr>
              <w:pStyle w:val="TAH"/>
              <w:rPr>
                <w:rFonts w:cs="Arial"/>
              </w:rPr>
            </w:pPr>
            <w:r>
              <w:t xml:space="preserve">Bandwidth (MHz) </w:t>
            </w:r>
          </w:p>
        </w:tc>
        <w:tc>
          <w:tcPr>
            <w:tcW w:w="771" w:type="pct"/>
            <w:vMerge w:val="restart"/>
            <w:shd w:val="clear" w:color="auto" w:fill="FFFFFF"/>
            <w:vAlign w:val="center"/>
          </w:tcPr>
          <w:p w14:paraId="2F1823E8" w14:textId="77777777" w:rsidR="00C95531" w:rsidRDefault="00C95531" w:rsidP="00F76429">
            <w:pPr>
              <w:pStyle w:val="TAH"/>
              <w:rPr>
                <w:rFonts w:cs="Arial"/>
              </w:rPr>
            </w:pPr>
            <w:r>
              <w:rPr>
                <w:rFonts w:cs="Arial"/>
              </w:rPr>
              <w:t>Reference</w:t>
            </w:r>
            <w:r>
              <w:rPr>
                <w:rFonts w:cs="Arial" w:hint="eastAsia"/>
                <w:lang w:eastAsia="zh-CN"/>
              </w:rPr>
              <w:t xml:space="preserve"> </w:t>
            </w:r>
            <w:r>
              <w:rPr>
                <w:rFonts w:cs="Arial"/>
              </w:rPr>
              <w:t>channel</w:t>
            </w:r>
          </w:p>
        </w:tc>
        <w:tc>
          <w:tcPr>
            <w:tcW w:w="729" w:type="pct"/>
            <w:vMerge w:val="restart"/>
            <w:shd w:val="clear" w:color="auto" w:fill="FFFFFF"/>
            <w:vAlign w:val="center"/>
          </w:tcPr>
          <w:p w14:paraId="4C2651C0" w14:textId="77777777" w:rsidR="00C95531" w:rsidRDefault="00C95531" w:rsidP="00F76429">
            <w:pPr>
              <w:pStyle w:val="TAH"/>
              <w:rPr>
                <w:rFonts w:cs="Arial"/>
                <w:lang w:eastAsia="zh-CN"/>
              </w:rPr>
            </w:pPr>
            <w:r>
              <w:rPr>
                <w:rFonts w:cs="Arial"/>
              </w:rPr>
              <w:t>Modulation format</w:t>
            </w:r>
            <w:r>
              <w:rPr>
                <w:rFonts w:cs="Arial" w:hint="eastAsia"/>
                <w:lang w:eastAsia="zh-CN"/>
              </w:rPr>
              <w:t xml:space="preserve"> and code rate</w:t>
            </w:r>
          </w:p>
        </w:tc>
        <w:tc>
          <w:tcPr>
            <w:tcW w:w="827" w:type="pct"/>
            <w:vMerge w:val="restart"/>
            <w:shd w:val="clear" w:color="auto" w:fill="FFFFFF"/>
            <w:vAlign w:val="center"/>
          </w:tcPr>
          <w:p w14:paraId="751AFDC0" w14:textId="77777777" w:rsidR="00C95531" w:rsidRDefault="00C95531" w:rsidP="00F76429">
            <w:pPr>
              <w:pStyle w:val="TAH"/>
              <w:rPr>
                <w:rFonts w:cs="Arial"/>
              </w:rPr>
            </w:pPr>
            <w:r>
              <w:rPr>
                <w:rFonts w:cs="Arial"/>
              </w:rPr>
              <w:t>Propagation condition</w:t>
            </w:r>
          </w:p>
        </w:tc>
        <w:tc>
          <w:tcPr>
            <w:tcW w:w="732" w:type="pct"/>
            <w:vMerge w:val="restart"/>
            <w:shd w:val="clear" w:color="auto" w:fill="FFFFFF"/>
            <w:vAlign w:val="center"/>
          </w:tcPr>
          <w:p w14:paraId="2785A823" w14:textId="77777777" w:rsidR="00C95531" w:rsidRDefault="00C95531" w:rsidP="00F76429">
            <w:pPr>
              <w:pStyle w:val="TAH"/>
              <w:rPr>
                <w:rFonts w:cs="Arial"/>
              </w:rPr>
            </w:pPr>
            <w:r>
              <w:rPr>
                <w:rFonts w:cs="Arial"/>
              </w:rPr>
              <w:t>Antenna configuration</w:t>
            </w:r>
          </w:p>
        </w:tc>
        <w:tc>
          <w:tcPr>
            <w:tcW w:w="1193" w:type="pct"/>
            <w:gridSpan w:val="2"/>
            <w:shd w:val="clear" w:color="auto" w:fill="FFFFFF"/>
            <w:vAlign w:val="center"/>
          </w:tcPr>
          <w:p w14:paraId="4D900415" w14:textId="77777777" w:rsidR="00C95531" w:rsidRDefault="00C95531" w:rsidP="00F76429">
            <w:pPr>
              <w:pStyle w:val="TAH"/>
              <w:rPr>
                <w:rFonts w:cs="Arial"/>
              </w:rPr>
            </w:pPr>
            <w:r>
              <w:rPr>
                <w:rFonts w:cs="Arial"/>
              </w:rPr>
              <w:t>Reference value</w:t>
            </w:r>
          </w:p>
        </w:tc>
      </w:tr>
      <w:tr w:rsidR="00C95531" w14:paraId="5529055B" w14:textId="77777777" w:rsidTr="00F76429">
        <w:trPr>
          <w:trHeight w:val="397"/>
          <w:jc w:val="center"/>
        </w:trPr>
        <w:tc>
          <w:tcPr>
            <w:tcW w:w="746" w:type="pct"/>
            <w:vMerge/>
            <w:shd w:val="clear" w:color="auto" w:fill="FFFFFF"/>
            <w:vAlign w:val="center"/>
          </w:tcPr>
          <w:p w14:paraId="0373C3EB" w14:textId="77777777" w:rsidR="00C95531" w:rsidRDefault="00C95531" w:rsidP="00F76429">
            <w:pPr>
              <w:pStyle w:val="TAH"/>
              <w:rPr>
                <w:rFonts w:cs="Arial"/>
              </w:rPr>
            </w:pPr>
          </w:p>
        </w:tc>
        <w:tc>
          <w:tcPr>
            <w:tcW w:w="771" w:type="pct"/>
            <w:vMerge/>
            <w:shd w:val="clear" w:color="auto" w:fill="FFFFFF"/>
            <w:vAlign w:val="center"/>
          </w:tcPr>
          <w:p w14:paraId="0B2FC153" w14:textId="77777777" w:rsidR="00C95531" w:rsidRDefault="00C95531" w:rsidP="00F76429">
            <w:pPr>
              <w:pStyle w:val="TAH"/>
              <w:rPr>
                <w:rFonts w:cs="Arial"/>
              </w:rPr>
            </w:pPr>
          </w:p>
        </w:tc>
        <w:tc>
          <w:tcPr>
            <w:tcW w:w="729" w:type="pct"/>
            <w:vMerge/>
            <w:shd w:val="clear" w:color="auto" w:fill="FFFFFF"/>
          </w:tcPr>
          <w:p w14:paraId="42185469" w14:textId="77777777" w:rsidR="00C95531" w:rsidRDefault="00C95531" w:rsidP="00F76429">
            <w:pPr>
              <w:pStyle w:val="TAH"/>
              <w:rPr>
                <w:rFonts w:cs="Arial"/>
              </w:rPr>
            </w:pPr>
          </w:p>
        </w:tc>
        <w:tc>
          <w:tcPr>
            <w:tcW w:w="827" w:type="pct"/>
            <w:vMerge/>
            <w:shd w:val="clear" w:color="auto" w:fill="FFFFFF"/>
            <w:vAlign w:val="center"/>
          </w:tcPr>
          <w:p w14:paraId="3A6B1005" w14:textId="77777777" w:rsidR="00C95531" w:rsidRDefault="00C95531" w:rsidP="00F76429">
            <w:pPr>
              <w:pStyle w:val="TAH"/>
              <w:rPr>
                <w:rFonts w:cs="Arial"/>
              </w:rPr>
            </w:pPr>
          </w:p>
        </w:tc>
        <w:tc>
          <w:tcPr>
            <w:tcW w:w="732" w:type="pct"/>
            <w:vMerge/>
            <w:shd w:val="clear" w:color="auto" w:fill="FFFFFF"/>
            <w:vAlign w:val="center"/>
          </w:tcPr>
          <w:p w14:paraId="38525B6B" w14:textId="77777777" w:rsidR="00C95531" w:rsidRDefault="00C95531" w:rsidP="00F76429">
            <w:pPr>
              <w:pStyle w:val="TAH"/>
              <w:rPr>
                <w:rFonts w:cs="Arial"/>
              </w:rPr>
            </w:pPr>
          </w:p>
        </w:tc>
        <w:tc>
          <w:tcPr>
            <w:tcW w:w="835" w:type="pct"/>
            <w:shd w:val="clear" w:color="auto" w:fill="FFFFFF"/>
            <w:vAlign w:val="center"/>
          </w:tcPr>
          <w:p w14:paraId="4A89FC46" w14:textId="77777777" w:rsidR="00C95531" w:rsidRDefault="00C95531" w:rsidP="00F76429">
            <w:pPr>
              <w:pStyle w:val="TAH"/>
              <w:rPr>
                <w:rFonts w:cs="Arial"/>
              </w:rPr>
            </w:pPr>
            <w:r>
              <w:rPr>
                <w:rFonts w:cs="Arial"/>
              </w:rPr>
              <w:t>Fraction of maximum throughput (%)</w:t>
            </w:r>
          </w:p>
        </w:tc>
        <w:tc>
          <w:tcPr>
            <w:tcW w:w="358" w:type="pct"/>
            <w:shd w:val="clear" w:color="auto" w:fill="FFFFFF"/>
            <w:vAlign w:val="center"/>
          </w:tcPr>
          <w:p w14:paraId="2A9FF28E" w14:textId="77777777" w:rsidR="00C95531" w:rsidRDefault="00C95531" w:rsidP="00F76429">
            <w:pPr>
              <w:pStyle w:val="TAH"/>
              <w:rPr>
                <w:rFonts w:cs="Arial"/>
              </w:rPr>
            </w:pPr>
            <w:r>
              <w:rPr>
                <w:rFonts w:cs="Arial"/>
              </w:rPr>
              <w:t>SNR (dB)</w:t>
            </w:r>
          </w:p>
        </w:tc>
      </w:tr>
      <w:tr w:rsidR="00C95531" w14:paraId="21213EAC" w14:textId="77777777" w:rsidTr="00F76429">
        <w:trPr>
          <w:trHeight w:val="200"/>
          <w:jc w:val="center"/>
        </w:trPr>
        <w:tc>
          <w:tcPr>
            <w:tcW w:w="746" w:type="pct"/>
            <w:shd w:val="clear" w:color="auto" w:fill="FFFFFF"/>
            <w:vAlign w:val="center"/>
          </w:tcPr>
          <w:p w14:paraId="21BF50BF" w14:textId="77777777" w:rsidR="00C95531" w:rsidRDefault="00C95531" w:rsidP="00F76429">
            <w:pPr>
              <w:pStyle w:val="TAC"/>
            </w:pPr>
            <w:r>
              <w:t>40</w:t>
            </w:r>
          </w:p>
        </w:tc>
        <w:tc>
          <w:tcPr>
            <w:tcW w:w="771" w:type="pct"/>
            <w:shd w:val="clear" w:color="auto" w:fill="FFFFFF"/>
            <w:vAlign w:val="center"/>
          </w:tcPr>
          <w:p w14:paraId="43897D50" w14:textId="77777777" w:rsidR="00C95531" w:rsidRDefault="00C95531" w:rsidP="00F76429">
            <w:pPr>
              <w:pStyle w:val="TAC"/>
              <w:rPr>
                <w:rFonts w:eastAsia="SimSun" w:cs="Arial"/>
                <w:szCs w:val="18"/>
                <w:lang w:val="en-US" w:eastAsia="zh-CN"/>
              </w:rPr>
            </w:pPr>
            <w:r>
              <w:rPr>
                <w:rFonts w:eastAsia="SimSun" w:cs="Arial"/>
                <w:szCs w:val="18"/>
                <w:lang w:val="en-US" w:eastAsia="zh-CN"/>
              </w:rPr>
              <w:t>[R.PDSCH.2-</w:t>
            </w:r>
          </w:p>
          <w:p w14:paraId="0C993C4F" w14:textId="77777777" w:rsidR="00C95531" w:rsidRDefault="00C95531" w:rsidP="00F76429">
            <w:pPr>
              <w:pStyle w:val="TAC"/>
              <w:rPr>
                <w:rFonts w:eastAsia="SimSun" w:cs="Arial"/>
                <w:szCs w:val="18"/>
                <w:lang w:val="en-US" w:eastAsia="zh-CN"/>
              </w:rPr>
            </w:pPr>
            <w:r>
              <w:rPr>
                <w:rFonts w:eastAsia="SimSun" w:cs="Arial" w:hint="eastAsia"/>
                <w:szCs w:val="18"/>
                <w:lang w:val="en-US" w:eastAsia="zh-CN"/>
              </w:rPr>
              <w:t>4</w:t>
            </w:r>
            <w:r>
              <w:rPr>
                <w:rFonts w:eastAsia="SimSun" w:cs="Arial"/>
                <w:szCs w:val="18"/>
                <w:lang w:val="en-US" w:eastAsia="zh-CN"/>
              </w:rPr>
              <w:t>.</w:t>
            </w:r>
            <w:r>
              <w:rPr>
                <w:rFonts w:eastAsia="SimSun" w:cs="Arial" w:hint="eastAsia"/>
                <w:szCs w:val="18"/>
                <w:lang w:val="en-US" w:eastAsia="zh-CN"/>
              </w:rPr>
              <w:t>4</w:t>
            </w:r>
            <w:r>
              <w:rPr>
                <w:rFonts w:eastAsia="SimSun" w:cs="Arial"/>
                <w:szCs w:val="18"/>
                <w:lang w:val="en-US" w:eastAsia="zh-CN"/>
              </w:rPr>
              <w:t xml:space="preserve"> TDD]</w:t>
            </w:r>
          </w:p>
        </w:tc>
        <w:tc>
          <w:tcPr>
            <w:tcW w:w="729" w:type="pct"/>
            <w:shd w:val="clear" w:color="auto" w:fill="FFFFFF"/>
            <w:vAlign w:val="center"/>
          </w:tcPr>
          <w:p w14:paraId="6DAB58CC" w14:textId="77777777" w:rsidR="00C95531" w:rsidRDefault="00C95531" w:rsidP="00F76429">
            <w:pPr>
              <w:pStyle w:val="TAC"/>
              <w:rPr>
                <w:lang w:val="en-US"/>
              </w:rPr>
            </w:pPr>
            <w:r>
              <w:rPr>
                <w:rFonts w:eastAsia="SimSun" w:hint="eastAsia"/>
                <w:szCs w:val="18"/>
                <w:lang w:val="en-US" w:eastAsia="zh-CN"/>
              </w:rPr>
              <w:t>[256QAM, 0.69]</w:t>
            </w:r>
          </w:p>
        </w:tc>
        <w:tc>
          <w:tcPr>
            <w:tcW w:w="827" w:type="pct"/>
            <w:shd w:val="clear" w:color="auto" w:fill="FFFFFF"/>
          </w:tcPr>
          <w:p w14:paraId="617A697E" w14:textId="77777777" w:rsidR="00C95531" w:rsidRDefault="00C95531" w:rsidP="00F76429">
            <w:pPr>
              <w:pStyle w:val="TAC"/>
              <w:rPr>
                <w:rFonts w:eastAsia="SimSun" w:cs="Arial"/>
                <w:lang w:val="en-US" w:eastAsia="zh-CN"/>
              </w:rPr>
            </w:pPr>
            <w:r>
              <w:rPr>
                <w:rFonts w:eastAsia="SimSun" w:cs="Arial"/>
                <w:lang w:val="en-US" w:eastAsia="zh-CN"/>
              </w:rPr>
              <w:t>Static channel specified in Annex B.1</w:t>
            </w:r>
            <w:r>
              <w:rPr>
                <w:rFonts w:eastAsia="SimSun" w:cs="Arial" w:hint="eastAsia"/>
                <w:lang w:val="en-US" w:eastAsia="zh-CN"/>
              </w:rPr>
              <w:t>.1</w:t>
            </w:r>
          </w:p>
        </w:tc>
        <w:tc>
          <w:tcPr>
            <w:tcW w:w="732" w:type="pct"/>
            <w:shd w:val="clear" w:color="auto" w:fill="FFFFFF"/>
            <w:vAlign w:val="center"/>
          </w:tcPr>
          <w:p w14:paraId="302DE975" w14:textId="77777777" w:rsidR="00C95531" w:rsidRDefault="00C95531" w:rsidP="00F76429">
            <w:pPr>
              <w:pStyle w:val="TAC"/>
              <w:rPr>
                <w:rFonts w:eastAsia="SimSun" w:cs="Arial"/>
              </w:rPr>
            </w:pPr>
            <w:r>
              <w:rPr>
                <w:rFonts w:eastAsia="SimSun" w:cs="Arial"/>
              </w:rPr>
              <w:t>2x</w:t>
            </w:r>
            <w:r>
              <w:rPr>
                <w:rFonts w:eastAsia="SimSun" w:cs="Arial" w:hint="eastAsia"/>
                <w:lang w:eastAsia="zh-CN"/>
              </w:rPr>
              <w:t>2</w:t>
            </w:r>
          </w:p>
        </w:tc>
        <w:tc>
          <w:tcPr>
            <w:tcW w:w="835" w:type="pct"/>
            <w:shd w:val="clear" w:color="auto" w:fill="FFFFFF"/>
            <w:vAlign w:val="center"/>
          </w:tcPr>
          <w:p w14:paraId="6C61E972" w14:textId="77777777" w:rsidR="00C95531" w:rsidRDefault="00C95531" w:rsidP="00F76429">
            <w:pPr>
              <w:pStyle w:val="TAC"/>
              <w:rPr>
                <w:rFonts w:eastAsia="SimSun" w:cs="Arial"/>
              </w:rPr>
            </w:pPr>
            <w:r>
              <w:rPr>
                <w:rFonts w:eastAsia="SimSun" w:cs="Arial"/>
              </w:rPr>
              <w:t>70</w:t>
            </w:r>
          </w:p>
        </w:tc>
        <w:tc>
          <w:tcPr>
            <w:tcW w:w="358" w:type="pct"/>
            <w:shd w:val="clear" w:color="auto" w:fill="FFFFFF"/>
            <w:vAlign w:val="center"/>
          </w:tcPr>
          <w:p w14:paraId="0345A03F" w14:textId="77777777" w:rsidR="00C95531" w:rsidRDefault="00C95531" w:rsidP="00F76429">
            <w:pPr>
              <w:pStyle w:val="TAC"/>
              <w:rPr>
                <w:rFonts w:eastAsia="SimSun" w:cs="Arial"/>
                <w:lang w:val="en-US" w:eastAsia="zh-CN"/>
              </w:rPr>
            </w:pPr>
            <w:r>
              <w:rPr>
                <w:rFonts w:eastAsia="SimSun" w:cs="Arial" w:hint="eastAsia"/>
                <w:lang w:val="en-US" w:eastAsia="zh-CN"/>
              </w:rPr>
              <w:t>[24.5]</w:t>
            </w:r>
          </w:p>
        </w:tc>
      </w:tr>
    </w:tbl>
    <w:p w14:paraId="136DFF4B" w14:textId="77777777" w:rsidR="00C95531" w:rsidRDefault="00C95531" w:rsidP="00C95531">
      <w:pPr>
        <w:rPr>
          <w:lang w:eastAsia="zh-CN"/>
        </w:rPr>
      </w:pPr>
    </w:p>
    <w:p w14:paraId="7DE78A34" w14:textId="77777777" w:rsidR="00C95531" w:rsidRDefault="00C95531" w:rsidP="00C95531">
      <w:pPr>
        <w:pStyle w:val="TH"/>
        <w:rPr>
          <w:lang w:eastAsia="zh-CN"/>
        </w:rPr>
      </w:pPr>
      <w:r>
        <w:t>Table 5.2A.</w:t>
      </w:r>
      <w:r>
        <w:rPr>
          <w:rFonts w:hint="eastAsia"/>
          <w:lang w:eastAsia="zh-CN"/>
        </w:rPr>
        <w:t>2</w:t>
      </w:r>
      <w:r>
        <w:t>.</w:t>
      </w:r>
      <w:r>
        <w:rPr>
          <w:lang w:val="en-US" w:eastAsia="zh-CN"/>
        </w:rPr>
        <w:t>6</w:t>
      </w:r>
      <w:r>
        <w:t>-</w:t>
      </w:r>
      <w:r>
        <w:rPr>
          <w:rFonts w:hint="eastAsia"/>
          <w:lang w:val="en-US" w:eastAsia="zh-CN"/>
        </w:rPr>
        <w:t>5</w:t>
      </w:r>
      <w:r>
        <w:t xml:space="preserve">: Minimum performance </w:t>
      </w:r>
      <w:r>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C95531" w14:paraId="66EEE9C2" w14:textId="77777777" w:rsidTr="00F76429">
        <w:trPr>
          <w:trHeight w:val="226"/>
        </w:trPr>
        <w:tc>
          <w:tcPr>
            <w:tcW w:w="1413" w:type="dxa"/>
          </w:tcPr>
          <w:p w14:paraId="36ADE24E" w14:textId="77777777" w:rsidR="00C95531" w:rsidRDefault="00C95531" w:rsidP="00F76429">
            <w:pPr>
              <w:pStyle w:val="TAH"/>
              <w:rPr>
                <w:lang w:eastAsia="zh-CN"/>
              </w:rPr>
            </w:pPr>
            <w:r>
              <w:rPr>
                <w:rFonts w:hint="eastAsia"/>
                <w:lang w:eastAsia="zh-CN"/>
              </w:rPr>
              <w:t>T</w:t>
            </w:r>
            <w:r>
              <w:rPr>
                <w:lang w:eastAsia="zh-CN"/>
              </w:rPr>
              <w:t>est number</w:t>
            </w:r>
          </w:p>
        </w:tc>
        <w:tc>
          <w:tcPr>
            <w:tcW w:w="3115" w:type="dxa"/>
          </w:tcPr>
          <w:p w14:paraId="47CF9617" w14:textId="77777777" w:rsidR="00C95531" w:rsidRDefault="00C95531" w:rsidP="00F76429">
            <w:pPr>
              <w:pStyle w:val="TAH"/>
              <w:rPr>
                <w:lang w:eastAsia="zh-CN"/>
              </w:rPr>
            </w:pPr>
            <w:r>
              <w:rPr>
                <w:rFonts w:hint="eastAsia"/>
                <w:lang w:eastAsia="zh-CN"/>
              </w:rPr>
              <w:t>C</w:t>
            </w:r>
            <w:r>
              <w:rPr>
                <w:lang w:eastAsia="zh-CN"/>
              </w:rPr>
              <w:t>A duplex mode</w:t>
            </w:r>
          </w:p>
        </w:tc>
        <w:tc>
          <w:tcPr>
            <w:tcW w:w="5093" w:type="dxa"/>
          </w:tcPr>
          <w:p w14:paraId="01BDBC56" w14:textId="77777777" w:rsidR="00C95531" w:rsidRDefault="00C95531" w:rsidP="00F76429">
            <w:pPr>
              <w:pStyle w:val="TAH"/>
              <w:rPr>
                <w:lang w:eastAsia="zh-CN"/>
              </w:rPr>
            </w:pPr>
            <w:r>
              <w:rPr>
                <w:rFonts w:hint="eastAsia"/>
                <w:lang w:eastAsia="zh-CN"/>
              </w:rPr>
              <w:t>M</w:t>
            </w:r>
            <w:r>
              <w:rPr>
                <w:lang w:eastAsia="zh-CN"/>
              </w:rPr>
              <w:t>inimum performance requirements</w:t>
            </w:r>
          </w:p>
        </w:tc>
      </w:tr>
      <w:tr w:rsidR="00C95531" w14:paraId="67193FC6" w14:textId="77777777" w:rsidTr="00F76429">
        <w:tc>
          <w:tcPr>
            <w:tcW w:w="1413" w:type="dxa"/>
          </w:tcPr>
          <w:p w14:paraId="768AB25C" w14:textId="77777777" w:rsidR="00C95531" w:rsidRDefault="00C95531" w:rsidP="00F76429">
            <w:pPr>
              <w:pStyle w:val="TAC"/>
              <w:rPr>
                <w:lang w:val="en-US" w:eastAsia="zh-CN"/>
              </w:rPr>
            </w:pPr>
            <w:r>
              <w:rPr>
                <w:rFonts w:hint="eastAsia"/>
                <w:lang w:val="en-US" w:eastAsia="zh-CN"/>
              </w:rPr>
              <w:t>1</w:t>
            </w:r>
          </w:p>
        </w:tc>
        <w:tc>
          <w:tcPr>
            <w:tcW w:w="3115" w:type="dxa"/>
          </w:tcPr>
          <w:p w14:paraId="41E96011" w14:textId="77777777" w:rsidR="00C95531" w:rsidRDefault="00C95531" w:rsidP="00F76429">
            <w:pPr>
              <w:pStyle w:val="TAC"/>
              <w:rPr>
                <w:lang w:eastAsia="zh-CN"/>
              </w:rPr>
            </w:pPr>
            <w:r>
              <w:rPr>
                <w:lang w:eastAsia="zh-CN"/>
              </w:rPr>
              <w:t xml:space="preserve">TDD </w:t>
            </w:r>
            <w:r>
              <w:rPr>
                <w:rFonts w:hint="eastAsia"/>
                <w:lang w:val="en-US" w:eastAsia="zh-CN"/>
              </w:rPr>
              <w:t>30</w:t>
            </w:r>
            <w:r>
              <w:rPr>
                <w:lang w:eastAsia="zh-CN"/>
              </w:rPr>
              <w:t xml:space="preserve"> kHz + TDD </w:t>
            </w:r>
            <w:r>
              <w:rPr>
                <w:rFonts w:hint="eastAsia"/>
                <w:lang w:val="en-US" w:eastAsia="zh-CN"/>
              </w:rPr>
              <w:t>30</w:t>
            </w:r>
            <w:r>
              <w:rPr>
                <w:lang w:eastAsia="zh-CN"/>
              </w:rPr>
              <w:t xml:space="preserve"> kHz</w:t>
            </w:r>
          </w:p>
        </w:tc>
        <w:tc>
          <w:tcPr>
            <w:tcW w:w="5093" w:type="dxa"/>
          </w:tcPr>
          <w:p w14:paraId="311754B4" w14:textId="77777777" w:rsidR="00C95531" w:rsidRDefault="00C95531" w:rsidP="00F76429">
            <w:pPr>
              <w:pStyle w:val="TAC"/>
              <w:rPr>
                <w:lang w:eastAsia="zh-CN"/>
              </w:rPr>
            </w:pPr>
            <w:r>
              <w:rPr>
                <w:lang w:eastAsia="zh-CN"/>
              </w:rPr>
              <w:t xml:space="preserve">As defined in Table </w:t>
            </w:r>
            <w:r>
              <w:rPr>
                <w:rFonts w:hint="eastAsia"/>
                <w:lang w:eastAsia="zh-CN"/>
              </w:rPr>
              <w:t>5.2A.2.</w:t>
            </w:r>
            <w:r>
              <w:rPr>
                <w:lang w:eastAsia="zh-CN"/>
              </w:rPr>
              <w:t>6</w:t>
            </w:r>
            <w:r>
              <w:rPr>
                <w:rFonts w:hint="eastAsia"/>
                <w:lang w:eastAsia="zh-CN"/>
              </w:rPr>
              <w:t>-</w:t>
            </w:r>
            <w:r>
              <w:rPr>
                <w:rFonts w:hint="eastAsia"/>
                <w:lang w:val="en-US" w:eastAsia="zh-CN"/>
              </w:rPr>
              <w:t>3</w:t>
            </w:r>
            <w:r>
              <w:rPr>
                <w:lang w:eastAsia="zh-CN"/>
              </w:rPr>
              <w:t xml:space="preserve"> and Table </w:t>
            </w:r>
            <w:r>
              <w:rPr>
                <w:rFonts w:hint="eastAsia"/>
                <w:lang w:eastAsia="zh-CN"/>
              </w:rPr>
              <w:t>5.2A.2.</w:t>
            </w:r>
            <w:r>
              <w:rPr>
                <w:lang w:eastAsia="zh-CN"/>
              </w:rPr>
              <w:t>6</w:t>
            </w:r>
            <w:r>
              <w:rPr>
                <w:rFonts w:hint="eastAsia"/>
                <w:lang w:eastAsia="zh-CN"/>
              </w:rPr>
              <w:t>-</w:t>
            </w:r>
            <w:r>
              <w:rPr>
                <w:rFonts w:hint="eastAsia"/>
                <w:lang w:val="en-US" w:eastAsia="zh-CN"/>
              </w:rPr>
              <w:t>4</w:t>
            </w:r>
            <w:r>
              <w:rPr>
                <w:lang w:eastAsia="zh-CN"/>
              </w:rPr>
              <w:t xml:space="preserve"> per CC</w:t>
            </w:r>
          </w:p>
        </w:tc>
      </w:tr>
    </w:tbl>
    <w:p w14:paraId="4EB08C95" w14:textId="77777777" w:rsidR="00C95531" w:rsidRDefault="00C95531" w:rsidP="00C95531"/>
    <w:bookmarkEnd w:id="2674"/>
    <w:p w14:paraId="24AAB750" w14:textId="77777777" w:rsidR="00C95531" w:rsidRPr="00451577" w:rsidRDefault="00C95531" w:rsidP="00451577">
      <w:pPr>
        <w:rPr>
          <w:rFonts w:eastAsia="Malgun Gothic"/>
        </w:rPr>
      </w:pPr>
    </w:p>
    <w:p w14:paraId="2F9B8221" w14:textId="77777777" w:rsidR="00CB4A1C" w:rsidRPr="00AC3283" w:rsidRDefault="00CB4A1C" w:rsidP="00CB4A1C">
      <w:pPr>
        <w:pStyle w:val="Heading3"/>
        <w:rPr>
          <w:lang w:eastAsia="zh-CN"/>
        </w:rPr>
      </w:pPr>
      <w:bookmarkStart w:id="2675" w:name="_Toc76298136"/>
      <w:bookmarkStart w:id="2676" w:name="_Toc76572148"/>
      <w:bookmarkStart w:id="2677" w:name="_Toc76652015"/>
      <w:bookmarkStart w:id="2678" w:name="_Toc76652853"/>
      <w:bookmarkStart w:id="2679" w:name="_Toc83742125"/>
      <w:bookmarkStart w:id="2680" w:name="_Toc91440615"/>
      <w:bookmarkStart w:id="2681" w:name="_Toc98849403"/>
      <w:bookmarkStart w:id="2682" w:name="_Toc106543256"/>
      <w:bookmarkStart w:id="2683" w:name="_Toc106737353"/>
      <w:bookmarkStart w:id="2684" w:name="_Toc107233120"/>
      <w:bookmarkStart w:id="2685" w:name="_Toc107234710"/>
      <w:bookmarkStart w:id="2686" w:name="_Toc107419679"/>
      <w:bookmarkStart w:id="2687" w:name="_Toc107476973"/>
      <w:bookmarkStart w:id="2688" w:name="_Toc114565802"/>
      <w:bookmarkStart w:id="2689" w:name="_Toc123936106"/>
      <w:bookmarkStart w:id="2690"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BDC04ED" w14:textId="77777777" w:rsidR="00CB4A1C" w:rsidRPr="00C718C6" w:rsidRDefault="00CB4A1C" w:rsidP="00CB4A1C">
      <w:pPr>
        <w:pStyle w:val="Heading4"/>
      </w:pPr>
      <w:bookmarkStart w:id="2691" w:name="_Toc61120932"/>
      <w:bookmarkStart w:id="2692" w:name="_Toc67918095"/>
      <w:bookmarkStart w:id="2693" w:name="_Toc76298137"/>
      <w:bookmarkStart w:id="2694" w:name="_Toc76572149"/>
      <w:bookmarkStart w:id="2695" w:name="_Toc76652016"/>
      <w:bookmarkStart w:id="2696" w:name="_Toc76652854"/>
      <w:bookmarkStart w:id="2697" w:name="_Toc83742126"/>
      <w:bookmarkStart w:id="2698" w:name="_Toc91440616"/>
      <w:bookmarkStart w:id="2699" w:name="_Toc98849404"/>
      <w:bookmarkStart w:id="2700" w:name="_Toc106543257"/>
      <w:bookmarkStart w:id="2701" w:name="_Toc106737354"/>
      <w:bookmarkStart w:id="2702" w:name="_Toc107233121"/>
      <w:bookmarkStart w:id="2703" w:name="_Toc107234711"/>
      <w:bookmarkStart w:id="2704" w:name="_Toc107419680"/>
      <w:bookmarkStart w:id="2705" w:name="_Toc107476974"/>
      <w:bookmarkStart w:id="2706" w:name="_Toc114565803"/>
      <w:bookmarkStart w:id="2707" w:name="_Toc123936107"/>
      <w:bookmarkStart w:id="2708" w:name="_Toc124377122"/>
      <w:bookmarkStart w:id="2709"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bookmarkEnd w:id="2709"/>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10" w:name="_Toc61120933"/>
            <w:bookmarkStart w:id="2711" w:name="_Toc67918096"/>
            <w:bookmarkStart w:id="2712" w:name="_Toc76298138"/>
            <w:bookmarkStart w:id="2713" w:name="_Toc76572150"/>
            <w:bookmarkStart w:id="2714" w:name="_Toc76652017"/>
            <w:bookmarkStart w:id="2715" w:name="_Toc76652855"/>
            <w:bookmarkStart w:id="2716" w:name="_Toc83742127"/>
            <w:bookmarkStart w:id="2717" w:name="_Toc91440617"/>
            <w:bookmarkStart w:id="2718"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9" w:name="OLE_LINK5"/>
            <w:r w:rsidRPr="00A06CF3">
              <w:rPr>
                <w:rFonts w:eastAsia="SimSun" w:cs="Arial"/>
                <w:lang w:eastAsia="zh-CN"/>
              </w:rPr>
              <w:t>R.PDSCH.1-2.2 FDD</w:t>
            </w:r>
            <w:bookmarkEnd w:id="2719"/>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20" w:name="_Toc106543258"/>
      <w:bookmarkStart w:id="2721" w:name="_Toc106737355"/>
      <w:bookmarkStart w:id="2722" w:name="_Toc107233122"/>
      <w:bookmarkStart w:id="2723" w:name="_Toc107234712"/>
      <w:bookmarkStart w:id="2724" w:name="_Toc107419681"/>
      <w:bookmarkStart w:id="2725" w:name="_Toc107476975"/>
      <w:bookmarkStart w:id="2726" w:name="_Toc114565804"/>
      <w:bookmarkStart w:id="2727" w:name="_Toc123936108"/>
      <w:bookmarkStart w:id="2728"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10"/>
      <w:bookmarkEnd w:id="2711"/>
      <w:bookmarkEnd w:id="2712"/>
      <w:bookmarkEnd w:id="2713"/>
      <w:bookmarkEnd w:id="2714"/>
      <w:bookmarkEnd w:id="2715"/>
      <w:bookmarkEnd w:id="2716"/>
      <w:bookmarkEnd w:id="2717"/>
      <w:bookmarkEnd w:id="2718"/>
      <w:bookmarkEnd w:id="2720"/>
      <w:bookmarkEnd w:id="2721"/>
      <w:bookmarkEnd w:id="2722"/>
      <w:bookmarkEnd w:id="2723"/>
      <w:bookmarkEnd w:id="2724"/>
      <w:bookmarkEnd w:id="2725"/>
      <w:bookmarkEnd w:id="2726"/>
      <w:bookmarkEnd w:id="2727"/>
      <w:bookmarkEnd w:id="2728"/>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9"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9"/>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25pt;height:16.7pt" o:ole="">
                  <v:imagedata r:id="rId32" o:title=""/>
                </v:shape>
                <o:OLEObject Type="Embed" ProgID="Equation.3" ShapeID="_x0000_i1047" DrawAspect="Content" ObjectID="_1767171742"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25pt;height:16.7pt" o:ole="">
                  <v:imagedata r:id="rId34" o:title=""/>
                </v:shape>
                <o:OLEObject Type="Embed" ProgID="Equation.3" ShapeID="_x0000_i1048" DrawAspect="Content" ObjectID="_1767171743"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25pt;height:16.7pt" o:ole="">
                  <v:imagedata r:id="rId32" o:title=""/>
                </v:shape>
                <o:OLEObject Type="Embed" ProgID="Equation.3" ShapeID="_x0000_i1049" DrawAspect="Content" ObjectID="_1767171744"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25pt;height:16.7pt" o:ole="">
                  <v:imagedata r:id="rId34" o:title=""/>
                </v:shape>
                <o:OLEObject Type="Embed" ProgID="Equation.3" ShapeID="_x0000_i1050" DrawAspect="Content" ObjectID="_1767171745"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30"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30"/>
    </w:tbl>
    <w:p w14:paraId="2030766C" w14:textId="77777777" w:rsidR="008864C4" w:rsidRDefault="008864C4" w:rsidP="008864C4"/>
    <w:p w14:paraId="3A68FDEE" w14:textId="77777777" w:rsidR="00302A76" w:rsidRPr="00D43F4A" w:rsidRDefault="00302A76" w:rsidP="00401CAC">
      <w:pPr>
        <w:pStyle w:val="Heading4"/>
      </w:pPr>
      <w:bookmarkStart w:id="2731" w:name="_Toc76298139"/>
      <w:bookmarkStart w:id="2732" w:name="_Toc76572151"/>
      <w:bookmarkStart w:id="2733" w:name="_Toc76652018"/>
      <w:bookmarkStart w:id="2734" w:name="_Toc76652856"/>
      <w:bookmarkStart w:id="2735" w:name="_Toc83742128"/>
      <w:bookmarkStart w:id="2736" w:name="_Toc91440618"/>
      <w:bookmarkStart w:id="2737" w:name="_Toc98849406"/>
      <w:bookmarkStart w:id="2738" w:name="_Toc106543259"/>
      <w:bookmarkStart w:id="2739" w:name="_Toc106737356"/>
      <w:bookmarkStart w:id="2740" w:name="_Toc107233123"/>
      <w:bookmarkStart w:id="2741" w:name="_Toc107234713"/>
      <w:bookmarkStart w:id="2742" w:name="_Toc107419682"/>
      <w:bookmarkStart w:id="2743" w:name="_Toc107476976"/>
      <w:bookmarkStart w:id="2744" w:name="_Toc114565805"/>
      <w:bookmarkStart w:id="2745" w:name="_Toc123936109"/>
      <w:bookmarkStart w:id="2746" w:name="_Toc124377124"/>
      <w:bookmarkStart w:id="2747" w:name="_Toc61120934"/>
      <w:bookmarkStart w:id="2748"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9" w:name="_Toc98849407"/>
      <w:bookmarkStart w:id="2750" w:name="_Toc106543260"/>
      <w:bookmarkStart w:id="2751" w:name="_Toc106737357"/>
      <w:bookmarkStart w:id="2752" w:name="_Toc107233124"/>
      <w:bookmarkStart w:id="2753" w:name="_Toc107234714"/>
      <w:bookmarkStart w:id="2754" w:name="_Toc107419683"/>
      <w:bookmarkStart w:id="2755" w:name="_Toc107476977"/>
      <w:bookmarkStart w:id="2756" w:name="_Toc114565806"/>
      <w:bookmarkStart w:id="2757" w:name="_Toc123936110"/>
      <w:bookmarkStart w:id="2758"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9"/>
      <w:bookmarkEnd w:id="2750"/>
      <w:bookmarkEnd w:id="2751"/>
      <w:bookmarkEnd w:id="2752"/>
      <w:bookmarkEnd w:id="2753"/>
      <w:bookmarkEnd w:id="2754"/>
      <w:bookmarkEnd w:id="2755"/>
      <w:bookmarkEnd w:id="2756"/>
      <w:bookmarkEnd w:id="2757"/>
      <w:bookmarkEnd w:id="2758"/>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2AC5E648"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D361B4">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7907A7">
        <w:tc>
          <w:tcPr>
            <w:tcW w:w="9629" w:type="dxa"/>
            <w:gridSpan w:val="3"/>
            <w:shd w:val="clear" w:color="auto" w:fill="auto"/>
          </w:tcPr>
          <w:p w14:paraId="19F64D4E" w14:textId="05201288"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9" w:name="_Toc98849408"/>
      <w:bookmarkStart w:id="2760" w:name="_Toc106543261"/>
      <w:bookmarkStart w:id="2761" w:name="_Toc106737358"/>
      <w:bookmarkStart w:id="2762" w:name="_Toc107233125"/>
      <w:bookmarkStart w:id="2763" w:name="_Toc107234715"/>
      <w:bookmarkStart w:id="2764" w:name="_Toc107419684"/>
      <w:bookmarkStart w:id="2765" w:name="_Toc107476978"/>
      <w:bookmarkStart w:id="2766" w:name="_Toc114565807"/>
      <w:bookmarkStart w:id="2767" w:name="_Toc123936111"/>
      <w:bookmarkStart w:id="2768"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9"/>
      <w:bookmarkEnd w:id="2760"/>
      <w:bookmarkEnd w:id="2761"/>
      <w:bookmarkEnd w:id="2762"/>
      <w:bookmarkEnd w:id="2763"/>
      <w:bookmarkEnd w:id="2764"/>
      <w:bookmarkEnd w:id="2765"/>
      <w:bookmarkEnd w:id="2766"/>
      <w:bookmarkEnd w:id="2767"/>
      <w:bookmarkEnd w:id="2768"/>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3F055C90"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4BBCE072"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3C7FFD2E" w:rsidR="0001613E" w:rsidRPr="00106B21" w:rsidRDefault="00FD2ED5"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66CFE06E" w:rsidR="0001613E" w:rsidRPr="00106B21" w:rsidRDefault="00FD2ED5"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64D0938F" w14:textId="77777777" w:rsidR="006274E2" w:rsidRDefault="006274E2" w:rsidP="006274E2">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9" w:name="_Toc76298140"/>
      <w:bookmarkStart w:id="2770" w:name="_Toc76572152"/>
      <w:bookmarkStart w:id="2771" w:name="_Toc76652019"/>
      <w:bookmarkStart w:id="2772" w:name="_Toc76652857"/>
      <w:bookmarkStart w:id="2773" w:name="_Toc83742129"/>
      <w:bookmarkStart w:id="2774" w:name="_Toc91440619"/>
      <w:bookmarkStart w:id="2775" w:name="_Toc98849409"/>
      <w:bookmarkStart w:id="2776" w:name="_Toc106543262"/>
      <w:bookmarkStart w:id="2777" w:name="_Toc106737359"/>
      <w:bookmarkStart w:id="2778" w:name="_Toc107233126"/>
      <w:bookmarkStart w:id="2779" w:name="_Toc107234716"/>
      <w:bookmarkStart w:id="2780" w:name="_Toc107419685"/>
      <w:bookmarkStart w:id="2781" w:name="_Toc107476979"/>
      <w:bookmarkStart w:id="2782" w:name="_Toc114565808"/>
      <w:bookmarkStart w:id="2783" w:name="_Toc123936112"/>
      <w:bookmarkStart w:id="2784"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7"/>
      <w:bookmarkEnd w:id="274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5" w:name="_Hlk531596606"/>
      <w:bookmarkStart w:id="2786" w:name="_Toc21338188"/>
      <w:bookmarkStart w:id="2787" w:name="_Toc29808296"/>
      <w:bookmarkStart w:id="2788" w:name="_Toc37068215"/>
      <w:bookmarkStart w:id="2789" w:name="_Toc37083760"/>
      <w:bookmarkStart w:id="2790" w:name="_Toc37084102"/>
      <w:bookmarkStart w:id="2791" w:name="_Toc40209464"/>
      <w:bookmarkStart w:id="2792" w:name="_Toc40209806"/>
      <w:bookmarkStart w:id="2793" w:name="_Toc45892765"/>
      <w:bookmarkStart w:id="2794" w:name="_Toc53176622"/>
      <w:bookmarkStart w:id="2795" w:name="_Toc61120935"/>
      <w:bookmarkStart w:id="2796" w:name="_Toc67918098"/>
      <w:bookmarkStart w:id="2797" w:name="_Toc76298141"/>
      <w:bookmarkStart w:id="2798" w:name="_Toc76572153"/>
      <w:bookmarkStart w:id="2799" w:name="_Toc76652020"/>
      <w:bookmarkStart w:id="2800" w:name="_Toc76652858"/>
      <w:bookmarkStart w:id="2801" w:name="_Toc83742130"/>
      <w:bookmarkStart w:id="2802" w:name="_Toc91440620"/>
      <w:bookmarkStart w:id="2803" w:name="_Toc98849410"/>
      <w:bookmarkStart w:id="2804" w:name="_Toc106543263"/>
      <w:bookmarkStart w:id="2805" w:name="_Toc106737360"/>
      <w:bookmarkStart w:id="2806" w:name="_Toc107233127"/>
      <w:bookmarkStart w:id="2807" w:name="_Toc107234717"/>
      <w:bookmarkStart w:id="2808" w:name="_Toc107419686"/>
      <w:bookmarkStart w:id="2809" w:name="_Toc107476980"/>
      <w:bookmarkStart w:id="2810" w:name="_Toc114565809"/>
      <w:bookmarkStart w:id="2811" w:name="_Toc123936113"/>
      <w:bookmarkStart w:id="2812"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3" w:name="_Toc114565810"/>
      <w:bookmarkStart w:id="2814" w:name="_Toc123936114"/>
      <w:bookmarkStart w:id="2815"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3"/>
      <w:bookmarkEnd w:id="2814"/>
      <w:bookmarkEnd w:id="2815"/>
    </w:p>
    <w:p w14:paraId="7AFB5384" w14:textId="1A768341"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6" w:name="_Toc114565811"/>
      <w:bookmarkStart w:id="2817" w:name="_Toc123936115"/>
      <w:bookmarkStart w:id="2818"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6"/>
      <w:bookmarkEnd w:id="2817"/>
      <w:bookmarkEnd w:id="2818"/>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4B64D925" w:rsidR="002A0BEA" w:rsidRPr="006F27BC" w:rsidRDefault="002A0BEA" w:rsidP="002A0BEA">
            <w:pPr>
              <w:pStyle w:val="TAC"/>
              <w:rPr>
                <w:rFonts w:eastAsia="SimSun"/>
                <w:lang w:eastAsia="zh-CN"/>
              </w:rPr>
            </w:pPr>
            <w:r w:rsidRPr="00D35E89">
              <w:rPr>
                <w:rFonts w:eastAsia="SimSun"/>
                <w:lang w:eastAsia="zh-CN"/>
              </w:rPr>
              <w:t>5.8</w:t>
            </w:r>
          </w:p>
        </w:tc>
      </w:tr>
    </w:tbl>
    <w:p w14:paraId="13E3F196" w14:textId="77777777" w:rsidR="001D237B" w:rsidRPr="00057F1B" w:rsidRDefault="001D237B" w:rsidP="001D237B">
      <w:pPr>
        <w:pStyle w:val="Heading4"/>
        <w:rPr>
          <w:rFonts w:eastAsia="PMingLiU"/>
          <w:lang w:eastAsia="zh-CN"/>
        </w:rPr>
      </w:pPr>
      <w:bookmarkStart w:id="2819" w:name="_Toc114565812"/>
      <w:bookmarkStart w:id="2820" w:name="_Toc123936116"/>
      <w:bookmarkStart w:id="2821"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9"/>
      <w:bookmarkEnd w:id="2820"/>
      <w:bookmarkEnd w:id="2821"/>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2" w:name="_Toc114565813"/>
      <w:bookmarkStart w:id="2823" w:name="_Toc123936117"/>
      <w:bookmarkStart w:id="2824"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2"/>
      <w:bookmarkEnd w:id="2823"/>
      <w:bookmarkEnd w:id="2824"/>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3AE819A7"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5" w:name="_Toc21338189"/>
      <w:bookmarkStart w:id="2826" w:name="_Toc29808297"/>
      <w:bookmarkStart w:id="2827" w:name="_Toc37068216"/>
      <w:bookmarkStart w:id="2828" w:name="_Toc37083761"/>
      <w:bookmarkStart w:id="2829" w:name="_Toc37084103"/>
      <w:bookmarkStart w:id="2830" w:name="_Toc40209465"/>
      <w:bookmarkStart w:id="2831" w:name="_Toc40209807"/>
      <w:bookmarkStart w:id="2832" w:name="_Toc45892766"/>
      <w:bookmarkStart w:id="2833" w:name="_Toc53176623"/>
      <w:bookmarkStart w:id="2834" w:name="_Toc61120936"/>
      <w:bookmarkStart w:id="2835" w:name="_Toc67918099"/>
      <w:bookmarkStart w:id="2836" w:name="_Toc76298142"/>
      <w:bookmarkStart w:id="2837" w:name="_Toc76572154"/>
      <w:bookmarkStart w:id="2838" w:name="_Toc76652021"/>
      <w:bookmarkStart w:id="2839" w:name="_Toc76652859"/>
      <w:bookmarkStart w:id="2840" w:name="_Toc83742131"/>
      <w:bookmarkStart w:id="2841" w:name="_Toc91440621"/>
      <w:bookmarkStart w:id="2842" w:name="_Toc98849411"/>
      <w:bookmarkStart w:id="2843" w:name="_Toc106543264"/>
      <w:bookmarkStart w:id="2844" w:name="_Toc106737361"/>
      <w:bookmarkStart w:id="2845" w:name="_Toc107233128"/>
      <w:bookmarkStart w:id="2846" w:name="_Toc107234718"/>
      <w:bookmarkStart w:id="2847" w:name="_Toc107419687"/>
      <w:bookmarkStart w:id="2848" w:name="_Toc107476981"/>
      <w:bookmarkStart w:id="2849" w:name="_Toc114565814"/>
      <w:bookmarkStart w:id="2850" w:name="_Toc123936118"/>
      <w:bookmarkStart w:id="2851"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58A7AC48" w14:textId="77777777" w:rsidR="005B3300" w:rsidRPr="00C25669" w:rsidRDefault="005B3300" w:rsidP="005B3300">
      <w:pPr>
        <w:pStyle w:val="Heading4"/>
        <w:rPr>
          <w:lang w:eastAsia="zh-CN"/>
        </w:rPr>
      </w:pPr>
      <w:bookmarkStart w:id="2852" w:name="_Toc21338190"/>
      <w:bookmarkStart w:id="2853" w:name="_Toc29808298"/>
      <w:bookmarkStart w:id="2854" w:name="_Toc37068217"/>
      <w:bookmarkStart w:id="2855" w:name="_Toc37083762"/>
      <w:bookmarkStart w:id="2856" w:name="_Toc37084104"/>
      <w:bookmarkStart w:id="2857" w:name="_Toc40209466"/>
      <w:bookmarkStart w:id="2858" w:name="_Toc40209808"/>
      <w:bookmarkStart w:id="2859" w:name="_Toc45892767"/>
      <w:bookmarkStart w:id="2860" w:name="_Toc53176624"/>
      <w:bookmarkStart w:id="2861" w:name="_Toc61120937"/>
      <w:bookmarkStart w:id="2862" w:name="_Toc67918100"/>
      <w:bookmarkStart w:id="2863" w:name="_Toc76298143"/>
      <w:bookmarkStart w:id="2864" w:name="_Toc76572155"/>
      <w:bookmarkStart w:id="2865" w:name="_Toc76652022"/>
      <w:bookmarkStart w:id="2866" w:name="_Toc76652860"/>
      <w:bookmarkStart w:id="2867" w:name="_Toc83742132"/>
      <w:bookmarkStart w:id="2868" w:name="_Toc91440622"/>
      <w:bookmarkStart w:id="2869" w:name="_Toc98849412"/>
      <w:bookmarkStart w:id="2870" w:name="_Toc106543265"/>
      <w:bookmarkStart w:id="2871" w:name="_Toc106737362"/>
      <w:bookmarkStart w:id="2872" w:name="_Toc107233129"/>
      <w:bookmarkStart w:id="2873" w:name="_Toc107234719"/>
      <w:bookmarkStart w:id="2874" w:name="_Toc107419688"/>
      <w:bookmarkStart w:id="2875" w:name="_Toc107476982"/>
      <w:bookmarkStart w:id="2876" w:name="_Toc114565815"/>
      <w:bookmarkStart w:id="2877" w:name="_Toc123936119"/>
      <w:bookmarkStart w:id="2878"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9" w:name="_Toc21338191"/>
      <w:bookmarkStart w:id="2880" w:name="_Toc29808299"/>
      <w:bookmarkStart w:id="2881" w:name="_Toc37068218"/>
      <w:bookmarkStart w:id="2882" w:name="_Toc37083763"/>
      <w:bookmarkStart w:id="2883" w:name="_Toc37084105"/>
      <w:bookmarkStart w:id="2884" w:name="_Toc40209467"/>
      <w:bookmarkStart w:id="2885" w:name="_Toc40209809"/>
      <w:bookmarkStart w:id="2886" w:name="_Toc45892768"/>
      <w:bookmarkStart w:id="2887" w:name="_Toc53176625"/>
      <w:bookmarkStart w:id="2888" w:name="_Toc61120938"/>
      <w:bookmarkStart w:id="2889" w:name="_Toc67918101"/>
      <w:bookmarkStart w:id="2890" w:name="_Toc76298144"/>
      <w:bookmarkStart w:id="2891" w:name="_Toc76572156"/>
      <w:bookmarkStart w:id="2892" w:name="_Toc76652023"/>
      <w:bookmarkStart w:id="2893" w:name="_Toc76652861"/>
      <w:bookmarkStart w:id="2894" w:name="_Toc83742133"/>
      <w:bookmarkStart w:id="2895" w:name="_Toc91440623"/>
      <w:bookmarkStart w:id="2896" w:name="_Toc98849413"/>
      <w:bookmarkStart w:id="2897" w:name="_Toc106543266"/>
      <w:bookmarkStart w:id="2898" w:name="_Toc106737363"/>
      <w:bookmarkStart w:id="2899" w:name="_Toc107233130"/>
      <w:bookmarkStart w:id="2900" w:name="_Toc107234720"/>
      <w:bookmarkStart w:id="2901" w:name="_Toc107419689"/>
      <w:bookmarkStart w:id="2902" w:name="_Toc107476983"/>
      <w:bookmarkStart w:id="2903" w:name="_Toc114565816"/>
      <w:bookmarkStart w:id="2904" w:name="_Toc123936120"/>
      <w:bookmarkStart w:id="2905" w:name="_Toc124377135"/>
      <w:r w:rsidRPr="00C25669">
        <w:rPr>
          <w:snapToGrid w:val="0"/>
        </w:rPr>
        <w:t>5.3.2.1.1</w:t>
      </w:r>
      <w:r w:rsidRPr="00C25669">
        <w:rPr>
          <w:rFonts w:hint="eastAsia"/>
          <w:snapToGrid w:val="0"/>
          <w:lang w:eastAsia="zh-CN"/>
        </w:rPr>
        <w:tab/>
      </w:r>
      <w:r w:rsidRPr="00C25669">
        <w:rPr>
          <w:snapToGrid w:val="0"/>
        </w:rPr>
        <w:t>1 Tx Antenna performances</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6" w:name="_Toc21338192"/>
      <w:bookmarkStart w:id="2907" w:name="_Toc29808300"/>
      <w:bookmarkStart w:id="2908" w:name="_Toc37068219"/>
      <w:bookmarkStart w:id="2909" w:name="_Toc37083764"/>
      <w:bookmarkStart w:id="2910" w:name="_Toc37084106"/>
      <w:bookmarkStart w:id="2911" w:name="_Toc40209468"/>
      <w:bookmarkStart w:id="2912" w:name="_Toc40209810"/>
      <w:bookmarkStart w:id="2913" w:name="_Toc45892769"/>
      <w:bookmarkStart w:id="2914" w:name="_Toc53176626"/>
      <w:bookmarkStart w:id="2915" w:name="_Toc61120939"/>
      <w:bookmarkStart w:id="2916" w:name="_Toc67918102"/>
      <w:bookmarkStart w:id="2917" w:name="_Toc76298145"/>
      <w:bookmarkStart w:id="2918" w:name="_Toc76572157"/>
      <w:bookmarkStart w:id="2919" w:name="_Toc76652024"/>
      <w:bookmarkStart w:id="2920" w:name="_Toc76652862"/>
      <w:bookmarkStart w:id="2921" w:name="_Toc83742134"/>
      <w:bookmarkStart w:id="2922" w:name="_Toc91440624"/>
      <w:bookmarkStart w:id="2923" w:name="_Toc98849414"/>
      <w:bookmarkStart w:id="2924" w:name="_Toc106543267"/>
      <w:bookmarkStart w:id="2925" w:name="_Toc106737364"/>
      <w:bookmarkStart w:id="2926" w:name="_Toc107233131"/>
      <w:bookmarkStart w:id="2927" w:name="_Toc107234721"/>
      <w:bookmarkStart w:id="2928" w:name="_Toc107419690"/>
      <w:bookmarkStart w:id="2929" w:name="_Toc107476984"/>
      <w:bookmarkStart w:id="2930" w:name="_Toc114565817"/>
      <w:bookmarkStart w:id="2931" w:name="_Toc123936121"/>
      <w:bookmarkStart w:id="2932" w:name="_Toc124377136"/>
      <w:r w:rsidRPr="00C25669">
        <w:rPr>
          <w:snapToGrid w:val="0"/>
        </w:rPr>
        <w:t>5.3.2.1.2</w:t>
      </w:r>
      <w:r w:rsidRPr="00C25669">
        <w:rPr>
          <w:rFonts w:hint="eastAsia"/>
          <w:snapToGrid w:val="0"/>
          <w:lang w:eastAsia="zh-CN"/>
        </w:rPr>
        <w:tab/>
      </w:r>
      <w:r w:rsidRPr="00C25669">
        <w:rPr>
          <w:snapToGrid w:val="0"/>
        </w:rPr>
        <w:t>2 Tx Antenna performances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3" w:name="_Toc67918103"/>
      <w:bookmarkStart w:id="2934" w:name="_Toc76298146"/>
      <w:bookmarkStart w:id="2935" w:name="_Toc76572158"/>
      <w:bookmarkStart w:id="2936" w:name="_Toc76652025"/>
      <w:bookmarkStart w:id="2937" w:name="_Toc76652863"/>
      <w:bookmarkStart w:id="2938" w:name="_Toc83742135"/>
      <w:bookmarkStart w:id="2939" w:name="_Toc91440625"/>
      <w:bookmarkStart w:id="2940" w:name="_Toc98849415"/>
      <w:bookmarkStart w:id="2941" w:name="_Toc106543268"/>
      <w:bookmarkStart w:id="2942" w:name="_Toc106737365"/>
      <w:bookmarkStart w:id="2943" w:name="_Toc107233132"/>
      <w:bookmarkStart w:id="2944" w:name="_Toc107234722"/>
      <w:bookmarkStart w:id="2945" w:name="_Toc107419691"/>
      <w:bookmarkStart w:id="2946" w:name="_Toc107476985"/>
      <w:bookmarkStart w:id="2947" w:name="_Toc114565818"/>
      <w:bookmarkStart w:id="2948" w:name="_Toc123936122"/>
      <w:bookmarkStart w:id="2949" w:name="_Toc124377137"/>
      <w:bookmarkStart w:id="2950" w:name="_Toc21338193"/>
      <w:bookmarkStart w:id="2951" w:name="_Toc29808301"/>
      <w:bookmarkStart w:id="2952" w:name="_Toc37068220"/>
      <w:bookmarkStart w:id="2953" w:name="_Toc37083765"/>
      <w:bookmarkStart w:id="2954" w:name="_Toc37084107"/>
      <w:bookmarkStart w:id="2955" w:name="_Toc40209469"/>
      <w:bookmarkStart w:id="2956" w:name="_Toc40209811"/>
      <w:bookmarkStart w:id="2957" w:name="_Toc45892770"/>
      <w:bookmarkStart w:id="2958" w:name="_Toc53176627"/>
      <w:bookmarkStart w:id="2959"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FD2ED5"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60" w:name="_Toc114565819"/>
      <w:bookmarkStart w:id="2961" w:name="_Toc123936123"/>
      <w:bookmarkStart w:id="2962"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60"/>
      <w:bookmarkEnd w:id="2961"/>
      <w:bookmarkEnd w:id="2962"/>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3" w:name="_Toc123936124"/>
      <w:bookmarkStart w:id="2964" w:name="_Toc124377139"/>
      <w:bookmarkStart w:id="2965" w:name="_Toc67918104"/>
      <w:bookmarkStart w:id="2966" w:name="_Toc76298147"/>
      <w:bookmarkStart w:id="2967" w:name="_Toc76572159"/>
      <w:bookmarkStart w:id="2968" w:name="_Toc76652026"/>
      <w:bookmarkStart w:id="2969" w:name="_Toc76652864"/>
      <w:bookmarkStart w:id="2970" w:name="_Toc83742136"/>
      <w:bookmarkStart w:id="2971" w:name="_Toc91440626"/>
      <w:bookmarkStart w:id="2972" w:name="_Toc98849416"/>
      <w:bookmarkStart w:id="2973" w:name="_Toc106543269"/>
      <w:bookmarkStart w:id="2974" w:name="_Toc106737366"/>
      <w:bookmarkStart w:id="2975" w:name="_Toc107233133"/>
      <w:bookmarkStart w:id="2976" w:name="_Toc107234723"/>
      <w:bookmarkStart w:id="2977" w:name="_Toc107419692"/>
      <w:bookmarkStart w:id="2978" w:name="_Toc107476986"/>
      <w:bookmarkStart w:id="2979"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3"/>
      <w:bookmarkEnd w:id="2964"/>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2980" w:name="_Toc123936125"/>
      <w:bookmarkStart w:id="2981"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50"/>
      <w:bookmarkEnd w:id="2951"/>
      <w:bookmarkEnd w:id="2952"/>
      <w:bookmarkEnd w:id="2953"/>
      <w:bookmarkEnd w:id="2954"/>
      <w:bookmarkEnd w:id="2955"/>
      <w:bookmarkEnd w:id="2956"/>
      <w:bookmarkEnd w:id="2957"/>
      <w:bookmarkEnd w:id="2958"/>
      <w:bookmarkEnd w:id="2959"/>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2" w:name="_Toc21338194"/>
      <w:bookmarkStart w:id="2983" w:name="_Toc29808302"/>
      <w:bookmarkStart w:id="2984" w:name="_Toc37068221"/>
      <w:bookmarkStart w:id="2985" w:name="_Toc37083766"/>
      <w:bookmarkStart w:id="2986" w:name="_Toc37084108"/>
      <w:bookmarkStart w:id="2987" w:name="_Toc40209470"/>
      <w:bookmarkStart w:id="2988" w:name="_Toc40209812"/>
      <w:bookmarkStart w:id="2989" w:name="_Toc45892771"/>
      <w:bookmarkStart w:id="2990" w:name="_Toc53176628"/>
      <w:bookmarkStart w:id="2991" w:name="_Toc61120941"/>
      <w:bookmarkStart w:id="2992" w:name="_Toc67918105"/>
      <w:bookmarkStart w:id="2993" w:name="_Toc76298148"/>
      <w:bookmarkStart w:id="2994" w:name="_Toc76572160"/>
      <w:bookmarkStart w:id="2995" w:name="_Toc76652027"/>
      <w:bookmarkStart w:id="2996" w:name="_Toc76652865"/>
      <w:bookmarkStart w:id="2997" w:name="_Toc83742137"/>
      <w:bookmarkStart w:id="2998" w:name="_Toc91440627"/>
      <w:bookmarkStart w:id="2999" w:name="_Toc98849417"/>
      <w:bookmarkStart w:id="3000" w:name="_Toc106543270"/>
      <w:bookmarkStart w:id="3001" w:name="_Toc106737367"/>
      <w:bookmarkStart w:id="3002" w:name="_Toc107233134"/>
      <w:bookmarkStart w:id="3003" w:name="_Toc107234724"/>
      <w:bookmarkStart w:id="3004" w:name="_Toc107419693"/>
      <w:bookmarkStart w:id="3005" w:name="_Toc107476987"/>
      <w:bookmarkStart w:id="3006" w:name="_Toc114565821"/>
      <w:bookmarkStart w:id="3007" w:name="_Toc123936126"/>
      <w:bookmarkStart w:id="3008" w:name="_Toc124377141"/>
      <w:r w:rsidRPr="00C25669">
        <w:rPr>
          <w:snapToGrid w:val="0"/>
        </w:rPr>
        <w:t>5.3.2.2.1</w:t>
      </w:r>
      <w:r w:rsidRPr="00C25669">
        <w:rPr>
          <w:rFonts w:hint="eastAsia"/>
          <w:snapToGrid w:val="0"/>
          <w:lang w:eastAsia="zh-CN"/>
        </w:rPr>
        <w:tab/>
      </w:r>
      <w:r w:rsidRPr="00C25669">
        <w:rPr>
          <w:snapToGrid w:val="0"/>
        </w:rPr>
        <w:t>1 Tx Antenna performances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9" w:name="_Toc21338195"/>
      <w:bookmarkStart w:id="3010" w:name="_Toc29808303"/>
      <w:bookmarkStart w:id="3011" w:name="_Toc37068222"/>
      <w:bookmarkStart w:id="3012" w:name="_Toc37083767"/>
      <w:bookmarkStart w:id="3013" w:name="_Toc37084109"/>
      <w:bookmarkStart w:id="3014" w:name="_Toc40209471"/>
      <w:bookmarkStart w:id="3015" w:name="_Toc40209813"/>
      <w:bookmarkStart w:id="3016" w:name="_Toc45892772"/>
      <w:bookmarkStart w:id="3017" w:name="_Toc53176629"/>
      <w:bookmarkStart w:id="3018" w:name="_Toc61120942"/>
      <w:bookmarkStart w:id="3019" w:name="_Toc67918106"/>
      <w:bookmarkStart w:id="3020" w:name="_Toc76298149"/>
      <w:bookmarkStart w:id="3021" w:name="_Toc76572161"/>
      <w:bookmarkStart w:id="3022" w:name="_Toc76652028"/>
      <w:bookmarkStart w:id="3023" w:name="_Toc76652866"/>
      <w:bookmarkStart w:id="3024" w:name="_Toc83742138"/>
      <w:bookmarkStart w:id="3025" w:name="_Toc91440628"/>
      <w:bookmarkStart w:id="3026" w:name="_Toc98849418"/>
      <w:bookmarkStart w:id="3027" w:name="_Toc106543271"/>
      <w:bookmarkStart w:id="3028" w:name="_Toc106737368"/>
      <w:bookmarkStart w:id="3029" w:name="_Toc107233135"/>
      <w:bookmarkStart w:id="3030" w:name="_Toc107234725"/>
      <w:bookmarkStart w:id="3031" w:name="_Toc107419694"/>
      <w:bookmarkStart w:id="3032" w:name="_Toc107476988"/>
      <w:bookmarkStart w:id="3033" w:name="_Toc114565822"/>
      <w:bookmarkStart w:id="3034" w:name="_Toc123936127"/>
      <w:bookmarkStart w:id="3035" w:name="_Toc124377142"/>
      <w:r w:rsidRPr="00C25669">
        <w:rPr>
          <w:snapToGrid w:val="0"/>
        </w:rPr>
        <w:t>5.3.2.2.2</w:t>
      </w:r>
      <w:r w:rsidRPr="00C25669">
        <w:rPr>
          <w:rFonts w:hint="eastAsia"/>
          <w:snapToGrid w:val="0"/>
          <w:lang w:eastAsia="zh-CN"/>
        </w:rPr>
        <w:tab/>
      </w:r>
      <w:r w:rsidRPr="00C25669">
        <w:rPr>
          <w:snapToGrid w:val="0"/>
        </w:rPr>
        <w:t>2 Tx Antenna performances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6" w:name="_Toc13090672"/>
      <w:bookmarkStart w:id="3037" w:name="_Toc67918107"/>
      <w:bookmarkStart w:id="3038" w:name="_Toc76298150"/>
      <w:bookmarkStart w:id="3039" w:name="_Toc76572162"/>
      <w:bookmarkStart w:id="3040" w:name="_Toc76652029"/>
      <w:bookmarkStart w:id="3041" w:name="_Toc76652867"/>
      <w:bookmarkStart w:id="3042" w:name="_Toc83742139"/>
      <w:bookmarkStart w:id="3043" w:name="_Toc91440629"/>
      <w:bookmarkStart w:id="3044" w:name="_Toc98849419"/>
      <w:bookmarkStart w:id="3045" w:name="_Toc106543272"/>
      <w:bookmarkStart w:id="3046" w:name="_Toc106737369"/>
      <w:bookmarkStart w:id="3047" w:name="_Toc107233136"/>
      <w:bookmarkStart w:id="3048" w:name="_Toc107234726"/>
      <w:bookmarkStart w:id="3049" w:name="_Toc107419695"/>
      <w:bookmarkStart w:id="3050" w:name="_Toc107476989"/>
      <w:bookmarkStart w:id="3051" w:name="_Toc114565823"/>
      <w:bookmarkStart w:id="3052" w:name="_Toc123936128"/>
      <w:bookmarkStart w:id="3053" w:name="_Toc124377143"/>
      <w:bookmarkStart w:id="3054" w:name="_Toc21338196"/>
      <w:bookmarkStart w:id="3055" w:name="_Toc29808304"/>
      <w:bookmarkStart w:id="3056" w:name="_Toc37068223"/>
      <w:bookmarkStart w:id="3057" w:name="_Toc37083768"/>
      <w:bookmarkStart w:id="3058" w:name="_Toc37084110"/>
      <w:bookmarkStart w:id="3059" w:name="_Toc40209472"/>
      <w:bookmarkStart w:id="3060" w:name="_Toc40209814"/>
      <w:bookmarkStart w:id="3061" w:name="_Toc45892773"/>
      <w:bookmarkStart w:id="3062" w:name="_Toc53176630"/>
      <w:bookmarkStart w:id="3063"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4" w:name="_Toc114565824"/>
      <w:bookmarkStart w:id="3065" w:name="_Toc123936129"/>
      <w:bookmarkStart w:id="3066"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4"/>
      <w:bookmarkEnd w:id="3065"/>
      <w:bookmarkEnd w:id="3066"/>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A2C3E61"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3DCCEF37"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7" w:name="_Toc123936130"/>
      <w:bookmarkStart w:id="3068" w:name="_Toc124377145"/>
      <w:bookmarkStart w:id="3069" w:name="_Toc67918108"/>
      <w:bookmarkStart w:id="3070" w:name="_Toc76298151"/>
      <w:bookmarkStart w:id="3071" w:name="_Toc76572163"/>
      <w:bookmarkStart w:id="3072" w:name="_Toc76652030"/>
      <w:bookmarkStart w:id="3073" w:name="_Toc76652868"/>
      <w:bookmarkStart w:id="3074" w:name="_Toc83742140"/>
      <w:bookmarkStart w:id="3075" w:name="_Toc91440630"/>
      <w:bookmarkStart w:id="3076" w:name="_Toc98849420"/>
      <w:bookmarkStart w:id="3077" w:name="_Toc106543273"/>
      <w:bookmarkStart w:id="3078" w:name="_Toc106737370"/>
      <w:bookmarkStart w:id="3079" w:name="_Toc107233137"/>
      <w:bookmarkStart w:id="3080" w:name="_Toc107234727"/>
      <w:bookmarkStart w:id="3081" w:name="_Toc107419696"/>
      <w:bookmarkStart w:id="3082" w:name="_Toc107476990"/>
      <w:bookmarkStart w:id="3083" w:name="_Toc114565825"/>
      <w:r w:rsidRPr="00463948">
        <w:t>5.</w:t>
      </w:r>
      <w:r>
        <w:t>3.2.2.5</w:t>
      </w:r>
      <w:r w:rsidRPr="00463948">
        <w:rPr>
          <w:rFonts w:hint="eastAsia"/>
        </w:rPr>
        <w:tab/>
      </w:r>
      <w:r w:rsidRPr="00463948">
        <w:t>Minimum requirements for P</w:t>
      </w:r>
      <w:r>
        <w:t>DCCH with intra-slot repetition</w:t>
      </w:r>
      <w:bookmarkEnd w:id="3067"/>
      <w:bookmarkEnd w:id="3068"/>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4" w:name="_Toc123936131"/>
      <w:bookmarkStart w:id="3085"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4"/>
      <w:bookmarkEnd w:id="3055"/>
      <w:bookmarkEnd w:id="3056"/>
      <w:bookmarkEnd w:id="3057"/>
      <w:bookmarkEnd w:id="3058"/>
      <w:bookmarkEnd w:id="3059"/>
      <w:bookmarkEnd w:id="3060"/>
      <w:bookmarkEnd w:id="3061"/>
      <w:bookmarkEnd w:id="3062"/>
      <w:bookmarkEnd w:id="3063"/>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4A5B7735" w14:textId="77777777" w:rsidR="005B3300" w:rsidRPr="00C25669" w:rsidRDefault="005B3300" w:rsidP="005B3300">
      <w:pPr>
        <w:pStyle w:val="Heading4"/>
        <w:rPr>
          <w:lang w:eastAsia="zh-CN"/>
        </w:rPr>
      </w:pPr>
      <w:bookmarkStart w:id="3086" w:name="_Toc21338197"/>
      <w:bookmarkStart w:id="3087" w:name="_Toc29808305"/>
      <w:bookmarkStart w:id="3088" w:name="_Toc37068224"/>
      <w:bookmarkStart w:id="3089" w:name="_Toc37083769"/>
      <w:bookmarkStart w:id="3090" w:name="_Toc37084111"/>
      <w:bookmarkStart w:id="3091" w:name="_Toc40209473"/>
      <w:bookmarkStart w:id="3092" w:name="_Toc40209815"/>
      <w:bookmarkStart w:id="3093" w:name="_Toc45892774"/>
      <w:bookmarkStart w:id="3094" w:name="_Toc53176631"/>
      <w:bookmarkStart w:id="3095" w:name="_Toc61120944"/>
      <w:bookmarkStart w:id="3096" w:name="_Toc67918109"/>
      <w:bookmarkStart w:id="3097" w:name="_Toc76298152"/>
      <w:bookmarkStart w:id="3098" w:name="_Toc76572164"/>
      <w:bookmarkStart w:id="3099" w:name="_Toc76652031"/>
      <w:bookmarkStart w:id="3100" w:name="_Toc76652869"/>
      <w:bookmarkStart w:id="3101" w:name="_Toc83742141"/>
      <w:bookmarkStart w:id="3102" w:name="_Toc91440631"/>
      <w:bookmarkStart w:id="3103" w:name="_Toc98849421"/>
      <w:bookmarkStart w:id="3104" w:name="_Toc106543274"/>
      <w:bookmarkStart w:id="3105" w:name="_Toc106737371"/>
      <w:bookmarkStart w:id="3106" w:name="_Toc107233138"/>
      <w:bookmarkStart w:id="3107" w:name="_Toc107234728"/>
      <w:bookmarkStart w:id="3108" w:name="_Toc107419697"/>
      <w:bookmarkStart w:id="3109" w:name="_Toc107476991"/>
      <w:bookmarkStart w:id="3110" w:name="_Toc114565826"/>
      <w:bookmarkStart w:id="3111" w:name="_Toc123936132"/>
      <w:bookmarkStart w:id="3112"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3" w:name="_Toc21338198"/>
      <w:bookmarkStart w:id="3114" w:name="_Toc29808306"/>
      <w:bookmarkStart w:id="3115" w:name="_Toc37068225"/>
      <w:bookmarkStart w:id="3116" w:name="_Toc37083770"/>
      <w:bookmarkStart w:id="3117" w:name="_Toc37084112"/>
      <w:bookmarkStart w:id="3118" w:name="_Toc40209474"/>
      <w:bookmarkStart w:id="3119" w:name="_Toc40209816"/>
      <w:bookmarkStart w:id="3120" w:name="_Toc45892775"/>
      <w:bookmarkStart w:id="3121" w:name="_Toc53176632"/>
      <w:bookmarkStart w:id="3122" w:name="_Toc61120945"/>
      <w:bookmarkStart w:id="3123" w:name="_Toc67918110"/>
      <w:bookmarkStart w:id="3124" w:name="_Toc76298153"/>
      <w:bookmarkStart w:id="3125" w:name="_Toc76572165"/>
      <w:bookmarkStart w:id="3126" w:name="_Toc76652032"/>
      <w:bookmarkStart w:id="3127" w:name="_Toc76652870"/>
      <w:bookmarkStart w:id="3128" w:name="_Toc83742142"/>
      <w:bookmarkStart w:id="3129" w:name="_Toc91440632"/>
      <w:bookmarkStart w:id="3130" w:name="_Toc98849422"/>
      <w:bookmarkStart w:id="3131" w:name="_Toc106543275"/>
      <w:bookmarkStart w:id="3132" w:name="_Toc106737372"/>
      <w:bookmarkStart w:id="3133" w:name="_Toc107233139"/>
      <w:bookmarkStart w:id="3134" w:name="_Toc107234729"/>
      <w:bookmarkStart w:id="3135" w:name="_Toc107419698"/>
      <w:bookmarkStart w:id="3136" w:name="_Toc107476992"/>
      <w:bookmarkStart w:id="3137" w:name="_Toc114565827"/>
      <w:bookmarkStart w:id="3138" w:name="_Toc123936133"/>
      <w:bookmarkStart w:id="3139" w:name="_Toc124377148"/>
      <w:r w:rsidRPr="00C25669">
        <w:rPr>
          <w:snapToGrid w:val="0"/>
        </w:rPr>
        <w:t>5.3.3.1.1</w:t>
      </w:r>
      <w:r w:rsidRPr="00C25669">
        <w:rPr>
          <w:rFonts w:hint="eastAsia"/>
          <w:snapToGrid w:val="0"/>
          <w:lang w:eastAsia="zh-CN"/>
        </w:rPr>
        <w:tab/>
      </w:r>
      <w:r w:rsidRPr="00C25669">
        <w:rPr>
          <w:snapToGrid w:val="0"/>
        </w:rPr>
        <w:t>1 Tx Antenna performances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40" w:name="_Toc21338199"/>
      <w:bookmarkStart w:id="3141" w:name="_Toc29808307"/>
      <w:bookmarkStart w:id="3142" w:name="_Toc37068226"/>
      <w:bookmarkStart w:id="3143" w:name="_Toc37083771"/>
      <w:bookmarkStart w:id="3144" w:name="_Toc37084113"/>
      <w:bookmarkStart w:id="3145" w:name="_Toc40209475"/>
      <w:bookmarkStart w:id="3146" w:name="_Toc40209817"/>
      <w:bookmarkStart w:id="3147" w:name="_Toc45892776"/>
      <w:bookmarkStart w:id="3148" w:name="_Toc53176633"/>
      <w:bookmarkStart w:id="3149" w:name="_Toc61120946"/>
      <w:bookmarkStart w:id="3150" w:name="_Toc67918111"/>
      <w:bookmarkStart w:id="3151" w:name="_Toc76298154"/>
      <w:bookmarkStart w:id="3152" w:name="_Toc76572166"/>
      <w:bookmarkStart w:id="3153" w:name="_Toc76652033"/>
      <w:bookmarkStart w:id="3154" w:name="_Toc76652871"/>
      <w:bookmarkStart w:id="3155" w:name="_Toc83742143"/>
      <w:bookmarkStart w:id="3156" w:name="_Toc91440633"/>
      <w:bookmarkStart w:id="3157" w:name="_Toc98849423"/>
      <w:bookmarkStart w:id="3158" w:name="_Toc106543276"/>
      <w:bookmarkStart w:id="3159" w:name="_Toc106737373"/>
      <w:bookmarkStart w:id="3160" w:name="_Toc107233140"/>
      <w:bookmarkStart w:id="3161" w:name="_Toc107234730"/>
      <w:bookmarkStart w:id="3162" w:name="_Toc107419699"/>
      <w:bookmarkStart w:id="3163" w:name="_Toc107476993"/>
      <w:bookmarkStart w:id="3164" w:name="_Toc114565828"/>
      <w:bookmarkStart w:id="3165" w:name="_Toc123936134"/>
      <w:bookmarkStart w:id="3166" w:name="_Toc124377149"/>
      <w:r w:rsidRPr="00C25669">
        <w:rPr>
          <w:snapToGrid w:val="0"/>
        </w:rPr>
        <w:t>5.3.3.1.2</w:t>
      </w:r>
      <w:r w:rsidRPr="00C25669">
        <w:rPr>
          <w:rFonts w:hint="eastAsia"/>
          <w:snapToGrid w:val="0"/>
          <w:lang w:eastAsia="zh-CN"/>
        </w:rPr>
        <w:tab/>
      </w:r>
      <w:r w:rsidRPr="00C25669">
        <w:rPr>
          <w:snapToGrid w:val="0"/>
        </w:rPr>
        <w:t>2 Tx Antenna performances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7" w:name="_Toc67918112"/>
      <w:bookmarkStart w:id="3168" w:name="_Toc76298155"/>
      <w:bookmarkStart w:id="3169" w:name="_Toc76572167"/>
      <w:bookmarkStart w:id="3170" w:name="_Toc76652034"/>
      <w:bookmarkStart w:id="3171" w:name="_Toc76652872"/>
      <w:bookmarkStart w:id="3172" w:name="_Toc83742144"/>
      <w:bookmarkStart w:id="3173" w:name="_Toc91440634"/>
      <w:bookmarkStart w:id="3174" w:name="_Toc98849424"/>
      <w:bookmarkStart w:id="3175" w:name="_Toc106543277"/>
      <w:bookmarkStart w:id="3176" w:name="_Toc106737374"/>
      <w:bookmarkStart w:id="3177" w:name="_Toc107233141"/>
      <w:bookmarkStart w:id="3178" w:name="_Toc107234731"/>
      <w:bookmarkStart w:id="3179" w:name="_Toc107419700"/>
      <w:bookmarkStart w:id="3180" w:name="_Toc107476994"/>
      <w:bookmarkStart w:id="3181" w:name="_Toc114565829"/>
      <w:bookmarkStart w:id="3182" w:name="_Toc123936135"/>
      <w:bookmarkStart w:id="3183" w:name="_Toc124377150"/>
      <w:bookmarkStart w:id="3184" w:name="_Toc21338200"/>
      <w:bookmarkStart w:id="3185" w:name="_Toc29808308"/>
      <w:bookmarkStart w:id="3186" w:name="_Toc37068227"/>
      <w:bookmarkStart w:id="3187" w:name="_Toc37083772"/>
      <w:bookmarkStart w:id="3188" w:name="_Toc37084114"/>
      <w:bookmarkStart w:id="3189" w:name="_Toc40209476"/>
      <w:bookmarkStart w:id="3190" w:name="_Toc40209818"/>
      <w:bookmarkStart w:id="3191" w:name="_Toc45892777"/>
      <w:bookmarkStart w:id="3192" w:name="_Toc53176634"/>
      <w:bookmarkStart w:id="3193"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FD2ED5"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4" w:name="_Toc123936136"/>
      <w:bookmarkStart w:id="3195" w:name="_Toc124377151"/>
      <w:bookmarkStart w:id="3196" w:name="_Toc67918113"/>
      <w:bookmarkStart w:id="3197" w:name="_Toc76298156"/>
      <w:bookmarkStart w:id="3198" w:name="_Toc76572168"/>
      <w:bookmarkStart w:id="3199" w:name="_Toc76652035"/>
      <w:bookmarkStart w:id="3200" w:name="_Toc76652873"/>
      <w:bookmarkStart w:id="3201" w:name="_Toc83742145"/>
      <w:bookmarkStart w:id="3202" w:name="_Toc91440635"/>
      <w:bookmarkStart w:id="3203" w:name="_Toc98849425"/>
      <w:bookmarkStart w:id="3204" w:name="_Toc106543278"/>
      <w:bookmarkStart w:id="3205" w:name="_Toc106737375"/>
      <w:bookmarkStart w:id="3206" w:name="_Toc107233142"/>
      <w:bookmarkStart w:id="3207" w:name="_Toc107234732"/>
      <w:bookmarkStart w:id="3208" w:name="_Toc107419701"/>
      <w:bookmarkStart w:id="3209" w:name="_Toc107476995"/>
      <w:bookmarkStart w:id="3210" w:name="_Toc114565830"/>
      <w:r w:rsidRPr="00463948">
        <w:t>5.</w:t>
      </w:r>
      <w:r>
        <w:t>3</w:t>
      </w:r>
      <w:r w:rsidRPr="00463948">
        <w:t>.</w:t>
      </w:r>
      <w:r>
        <w:t>3.1.4</w:t>
      </w:r>
      <w:r w:rsidRPr="00463948">
        <w:rPr>
          <w:rFonts w:hint="eastAsia"/>
        </w:rPr>
        <w:tab/>
      </w:r>
      <w:r w:rsidRPr="00463948">
        <w:t>Minimum requirements for P</w:t>
      </w:r>
      <w:r>
        <w:t>DCCH with intra-slot repetition</w:t>
      </w:r>
      <w:bookmarkEnd w:id="3194"/>
      <w:bookmarkEnd w:id="3195"/>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9B7100"/>
    <w:p w14:paraId="42C391CC" w14:textId="52939968" w:rsidR="005B3300" w:rsidRPr="00C25669" w:rsidRDefault="005B3300" w:rsidP="005B3300">
      <w:pPr>
        <w:pStyle w:val="Heading4"/>
        <w:rPr>
          <w:lang w:eastAsia="zh-CN"/>
        </w:rPr>
      </w:pPr>
      <w:bookmarkStart w:id="3211" w:name="_Toc123936137"/>
      <w:bookmarkStart w:id="3212"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4"/>
      <w:bookmarkEnd w:id="3185"/>
      <w:bookmarkEnd w:id="3186"/>
      <w:bookmarkEnd w:id="3187"/>
      <w:bookmarkEnd w:id="3188"/>
      <w:bookmarkEnd w:id="3189"/>
      <w:bookmarkEnd w:id="3190"/>
      <w:bookmarkEnd w:id="3191"/>
      <w:bookmarkEnd w:id="3192"/>
      <w:bookmarkEnd w:id="3193"/>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3" w:name="_Toc21338201"/>
      <w:bookmarkStart w:id="3214" w:name="_Toc29808309"/>
      <w:bookmarkStart w:id="3215" w:name="_Toc37068228"/>
      <w:bookmarkStart w:id="3216" w:name="_Toc37083773"/>
      <w:bookmarkStart w:id="3217" w:name="_Toc37084115"/>
      <w:bookmarkStart w:id="3218" w:name="_Toc40209477"/>
      <w:bookmarkStart w:id="3219" w:name="_Toc40209819"/>
      <w:bookmarkStart w:id="3220" w:name="_Toc45892778"/>
      <w:bookmarkStart w:id="3221" w:name="_Toc53176635"/>
      <w:bookmarkStart w:id="3222" w:name="_Toc61120948"/>
      <w:bookmarkStart w:id="3223" w:name="_Toc67918114"/>
      <w:bookmarkStart w:id="3224" w:name="_Toc76298157"/>
      <w:bookmarkStart w:id="3225" w:name="_Toc76572169"/>
      <w:bookmarkStart w:id="3226" w:name="_Toc76652036"/>
      <w:bookmarkStart w:id="3227" w:name="_Toc76652874"/>
      <w:bookmarkStart w:id="3228" w:name="_Toc83742146"/>
      <w:bookmarkStart w:id="3229" w:name="_Toc91440636"/>
      <w:bookmarkStart w:id="3230" w:name="_Toc98849426"/>
      <w:bookmarkStart w:id="3231" w:name="_Toc106543279"/>
      <w:bookmarkStart w:id="3232" w:name="_Toc106737376"/>
      <w:bookmarkStart w:id="3233" w:name="_Toc107233143"/>
      <w:bookmarkStart w:id="3234" w:name="_Toc107234733"/>
      <w:bookmarkStart w:id="3235" w:name="_Toc107419702"/>
      <w:bookmarkStart w:id="3236" w:name="_Toc107476996"/>
      <w:bookmarkStart w:id="3237" w:name="_Toc114565831"/>
      <w:bookmarkStart w:id="3238" w:name="_Toc123936138"/>
      <w:bookmarkStart w:id="3239" w:name="_Toc124377153"/>
      <w:r w:rsidRPr="00C25669">
        <w:rPr>
          <w:snapToGrid w:val="0"/>
        </w:rPr>
        <w:t>5.3.3.2.1</w:t>
      </w:r>
      <w:r w:rsidRPr="00C25669">
        <w:rPr>
          <w:rFonts w:hint="eastAsia"/>
          <w:snapToGrid w:val="0"/>
          <w:lang w:eastAsia="zh-CN"/>
        </w:rPr>
        <w:tab/>
      </w:r>
      <w:r w:rsidRPr="00C25669">
        <w:rPr>
          <w:snapToGrid w:val="0"/>
        </w:rPr>
        <w:t>1 Tx Antenna performances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40" w:name="_Toc21338202"/>
      <w:bookmarkStart w:id="3241" w:name="_Toc29808310"/>
      <w:bookmarkStart w:id="3242" w:name="_Toc37068229"/>
      <w:bookmarkStart w:id="3243" w:name="_Toc37083774"/>
      <w:bookmarkStart w:id="3244" w:name="_Toc37084116"/>
      <w:bookmarkStart w:id="3245" w:name="_Toc40209478"/>
      <w:bookmarkStart w:id="3246" w:name="_Toc40209820"/>
      <w:bookmarkStart w:id="3247" w:name="_Toc45892779"/>
      <w:bookmarkStart w:id="3248" w:name="_Toc53176636"/>
      <w:bookmarkStart w:id="3249" w:name="_Toc61120949"/>
      <w:bookmarkStart w:id="3250" w:name="_Toc67918115"/>
      <w:bookmarkStart w:id="3251" w:name="_Toc76298158"/>
      <w:bookmarkStart w:id="3252" w:name="_Toc76572170"/>
      <w:bookmarkStart w:id="3253" w:name="_Toc76652037"/>
      <w:bookmarkStart w:id="3254" w:name="_Toc76652875"/>
      <w:bookmarkStart w:id="3255" w:name="_Toc83742147"/>
      <w:bookmarkStart w:id="3256" w:name="_Toc91440637"/>
      <w:bookmarkStart w:id="3257" w:name="_Toc98849427"/>
      <w:bookmarkStart w:id="3258" w:name="_Toc106543280"/>
      <w:bookmarkStart w:id="3259" w:name="_Toc106737377"/>
      <w:bookmarkStart w:id="3260" w:name="_Toc107233144"/>
      <w:bookmarkStart w:id="3261" w:name="_Toc107234734"/>
      <w:bookmarkStart w:id="3262" w:name="_Toc107419703"/>
      <w:bookmarkStart w:id="3263" w:name="_Toc107476997"/>
      <w:bookmarkStart w:id="3264" w:name="_Toc114565832"/>
      <w:bookmarkStart w:id="3265" w:name="_Toc123936139"/>
      <w:bookmarkStart w:id="3266" w:name="_Toc124377154"/>
      <w:r w:rsidRPr="00C25669">
        <w:rPr>
          <w:snapToGrid w:val="0"/>
        </w:rPr>
        <w:t>5.3.3.2.2</w:t>
      </w:r>
      <w:r w:rsidRPr="00C25669">
        <w:rPr>
          <w:rFonts w:hint="eastAsia"/>
          <w:snapToGrid w:val="0"/>
          <w:lang w:eastAsia="zh-CN"/>
        </w:rPr>
        <w:tab/>
      </w:r>
      <w:r w:rsidRPr="00C25669">
        <w:rPr>
          <w:snapToGrid w:val="0"/>
        </w:rPr>
        <w:t>2 Tx Antenna performances</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7" w:name="_Toc67918116"/>
      <w:bookmarkStart w:id="3268" w:name="_Toc76298159"/>
      <w:bookmarkStart w:id="3269" w:name="_Toc76572171"/>
      <w:bookmarkStart w:id="3270" w:name="_Toc76652038"/>
      <w:bookmarkStart w:id="3271" w:name="_Toc76652876"/>
      <w:bookmarkStart w:id="3272" w:name="_Toc83742148"/>
      <w:bookmarkStart w:id="3273" w:name="_Toc91440638"/>
      <w:bookmarkStart w:id="3274" w:name="_Toc98849428"/>
      <w:bookmarkStart w:id="3275" w:name="_Toc106543281"/>
      <w:bookmarkStart w:id="3276" w:name="_Toc106737378"/>
      <w:bookmarkStart w:id="3277" w:name="_Toc107233145"/>
      <w:bookmarkStart w:id="3278" w:name="_Toc107234735"/>
      <w:bookmarkStart w:id="3279" w:name="_Toc107419704"/>
      <w:bookmarkStart w:id="3280" w:name="_Toc107476998"/>
      <w:bookmarkStart w:id="3281" w:name="_Toc114565833"/>
      <w:bookmarkStart w:id="3282" w:name="_Toc123936140"/>
      <w:bookmarkStart w:id="3283" w:name="_Toc124377155"/>
      <w:bookmarkStart w:id="3284" w:name="_Toc21338203"/>
      <w:bookmarkStart w:id="3285" w:name="_Toc29808311"/>
      <w:bookmarkStart w:id="3286" w:name="_Toc37068230"/>
      <w:bookmarkStart w:id="3287" w:name="_Toc37083775"/>
      <w:bookmarkStart w:id="3288" w:name="_Toc37084117"/>
      <w:bookmarkStart w:id="3289" w:name="_Toc40209479"/>
      <w:bookmarkStart w:id="3290" w:name="_Toc40209821"/>
      <w:bookmarkStart w:id="3291" w:name="_Toc45892780"/>
      <w:bookmarkStart w:id="3292" w:name="_Toc53176637"/>
      <w:bookmarkStart w:id="3293"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4" w:name="_Toc123936141"/>
      <w:bookmarkStart w:id="3295" w:name="_Toc124377156"/>
      <w:bookmarkStart w:id="3296" w:name="_Toc67918117"/>
      <w:bookmarkStart w:id="3297" w:name="_Toc76298160"/>
      <w:bookmarkStart w:id="3298" w:name="_Toc76572172"/>
      <w:bookmarkStart w:id="3299" w:name="_Toc76652039"/>
      <w:bookmarkStart w:id="3300" w:name="_Toc76652877"/>
      <w:bookmarkStart w:id="3301" w:name="_Toc83742149"/>
      <w:bookmarkStart w:id="3302" w:name="_Toc91440639"/>
      <w:bookmarkStart w:id="3303" w:name="_Toc98849429"/>
      <w:bookmarkStart w:id="3304" w:name="_Toc106543282"/>
      <w:bookmarkStart w:id="3305" w:name="_Toc106737379"/>
      <w:bookmarkStart w:id="3306" w:name="_Toc107233146"/>
      <w:bookmarkStart w:id="3307" w:name="_Toc107234736"/>
      <w:bookmarkStart w:id="3308" w:name="_Toc107419705"/>
      <w:bookmarkStart w:id="3309" w:name="_Toc107476999"/>
      <w:bookmarkStart w:id="3310" w:name="_Toc114565834"/>
      <w:r w:rsidRPr="00463948">
        <w:t>5.</w:t>
      </w:r>
      <w:r>
        <w:t>3.3.2.4</w:t>
      </w:r>
      <w:r w:rsidRPr="00463948">
        <w:rPr>
          <w:rFonts w:hint="eastAsia"/>
        </w:rPr>
        <w:tab/>
      </w:r>
      <w:r w:rsidRPr="00463948">
        <w:t>Minimum requirements for P</w:t>
      </w:r>
      <w:r>
        <w:t>DCCH with intra-slot repetition</w:t>
      </w:r>
      <w:bookmarkEnd w:id="3294"/>
      <w:bookmarkEnd w:id="3295"/>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1" w:name="_Toc123936142"/>
      <w:bookmarkStart w:id="3312" w:name="_Toc124377157"/>
      <w:r w:rsidRPr="00C25669">
        <w:t>5.</w:t>
      </w:r>
      <w:r w:rsidRPr="00C25669">
        <w:rPr>
          <w:rFonts w:hint="eastAsia"/>
        </w:rPr>
        <w:t>4</w:t>
      </w:r>
      <w:r w:rsidRPr="00C25669">
        <w:rPr>
          <w:rFonts w:hint="eastAsia"/>
          <w:lang w:eastAsia="zh-CN"/>
        </w:rPr>
        <w:tab/>
      </w:r>
      <w:r w:rsidRPr="00C25669">
        <w:t>PBCH demodulation requirements</w:t>
      </w:r>
      <w:bookmarkEnd w:id="3284"/>
      <w:bookmarkEnd w:id="3285"/>
      <w:bookmarkEnd w:id="3286"/>
      <w:bookmarkEnd w:id="3287"/>
      <w:bookmarkEnd w:id="3288"/>
      <w:bookmarkEnd w:id="3289"/>
      <w:bookmarkEnd w:id="3290"/>
      <w:bookmarkEnd w:id="3291"/>
      <w:bookmarkEnd w:id="3292"/>
      <w:bookmarkEnd w:id="3293"/>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3" w:name="_Toc21338204"/>
      <w:bookmarkStart w:id="3314" w:name="_Toc29808312"/>
      <w:bookmarkStart w:id="3315" w:name="_Toc37068231"/>
      <w:bookmarkStart w:id="3316" w:name="_Toc37083776"/>
      <w:bookmarkStart w:id="3317" w:name="_Toc37084118"/>
      <w:bookmarkStart w:id="3318" w:name="_Toc40209480"/>
      <w:bookmarkStart w:id="3319" w:name="_Toc40209822"/>
      <w:bookmarkStart w:id="3320" w:name="_Toc45892781"/>
      <w:bookmarkStart w:id="3321" w:name="_Toc53176638"/>
      <w:bookmarkStart w:id="3322" w:name="_Toc61120951"/>
      <w:bookmarkStart w:id="3323" w:name="_Toc67918118"/>
      <w:bookmarkStart w:id="3324" w:name="_Toc76298161"/>
      <w:bookmarkStart w:id="3325" w:name="_Toc76572173"/>
      <w:bookmarkStart w:id="3326" w:name="_Toc76652040"/>
      <w:bookmarkStart w:id="3327" w:name="_Toc76652878"/>
      <w:bookmarkStart w:id="3328" w:name="_Toc83742150"/>
      <w:bookmarkStart w:id="3329" w:name="_Toc91440640"/>
      <w:bookmarkStart w:id="3330" w:name="_Toc98849430"/>
      <w:bookmarkStart w:id="3331" w:name="_Toc106543283"/>
      <w:bookmarkStart w:id="3332" w:name="_Toc106737380"/>
      <w:bookmarkStart w:id="3333" w:name="_Toc107233147"/>
      <w:bookmarkStart w:id="3334" w:name="_Toc107234737"/>
      <w:bookmarkStart w:id="3335" w:name="_Toc107419706"/>
      <w:bookmarkStart w:id="3336" w:name="_Toc107477000"/>
      <w:bookmarkStart w:id="3337" w:name="_Toc114565835"/>
      <w:bookmarkStart w:id="3338" w:name="_Toc123936143"/>
      <w:bookmarkStart w:id="3339"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AAB7119" w14:textId="77777777" w:rsidR="00FD4200" w:rsidRPr="00C25669" w:rsidRDefault="00FD4200" w:rsidP="00FD4200">
      <w:pPr>
        <w:pStyle w:val="Heading4"/>
        <w:rPr>
          <w:lang w:eastAsia="zh-CN"/>
        </w:rPr>
      </w:pPr>
      <w:bookmarkStart w:id="3340" w:name="_Toc114565836"/>
      <w:bookmarkStart w:id="3341" w:name="_Toc123936144"/>
      <w:bookmarkStart w:id="3342"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40"/>
      <w:bookmarkEnd w:id="3341"/>
      <w:bookmarkEnd w:id="3342"/>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3379BE44"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3" w:name="_Toc114565837"/>
      <w:bookmarkStart w:id="3344" w:name="_Toc123936145"/>
      <w:bookmarkStart w:id="3345"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3"/>
      <w:bookmarkEnd w:id="3344"/>
      <w:bookmarkEnd w:id="3345"/>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6CBE6BD2"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6" w:name="_Toc21338205"/>
      <w:bookmarkStart w:id="3347" w:name="_Toc29808313"/>
      <w:bookmarkStart w:id="3348" w:name="_Toc37068232"/>
      <w:bookmarkStart w:id="3349" w:name="_Toc37083777"/>
      <w:bookmarkStart w:id="3350" w:name="_Toc37084119"/>
      <w:bookmarkStart w:id="3351" w:name="_Toc40209481"/>
      <w:bookmarkStart w:id="3352" w:name="_Toc40209823"/>
      <w:bookmarkStart w:id="3353" w:name="_Toc45892782"/>
      <w:bookmarkStart w:id="3354" w:name="_Toc53176639"/>
      <w:bookmarkStart w:id="3355" w:name="_Toc61120952"/>
      <w:bookmarkStart w:id="3356" w:name="_Toc67918119"/>
      <w:bookmarkStart w:id="3357" w:name="_Toc76298162"/>
      <w:bookmarkStart w:id="3358" w:name="_Toc76572174"/>
      <w:bookmarkStart w:id="3359" w:name="_Toc76652041"/>
      <w:bookmarkStart w:id="3360" w:name="_Toc76652879"/>
      <w:bookmarkStart w:id="3361" w:name="_Toc83742151"/>
      <w:bookmarkStart w:id="3362" w:name="_Toc91440641"/>
      <w:bookmarkStart w:id="3363" w:name="_Toc98849431"/>
      <w:bookmarkStart w:id="3364" w:name="_Toc106543284"/>
      <w:bookmarkStart w:id="3365" w:name="_Toc106737381"/>
      <w:bookmarkStart w:id="3366" w:name="_Toc107233148"/>
      <w:bookmarkStart w:id="3367" w:name="_Toc107234738"/>
      <w:bookmarkStart w:id="3368" w:name="_Toc107419707"/>
      <w:bookmarkStart w:id="3369" w:name="_Toc107477001"/>
      <w:bookmarkStart w:id="3370" w:name="_Toc114565838"/>
      <w:bookmarkStart w:id="3371" w:name="_Toc123936146"/>
      <w:bookmarkStart w:id="3372"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0921A31" w14:textId="77777777" w:rsidR="005B3300" w:rsidRPr="00C25669" w:rsidRDefault="005B3300" w:rsidP="005B3300">
      <w:pPr>
        <w:pStyle w:val="Heading4"/>
        <w:rPr>
          <w:lang w:eastAsia="zh-CN"/>
        </w:rPr>
      </w:pPr>
      <w:bookmarkStart w:id="3373" w:name="_Toc21338206"/>
      <w:bookmarkStart w:id="3374" w:name="_Toc29808314"/>
      <w:bookmarkStart w:id="3375" w:name="_Toc37068233"/>
      <w:bookmarkStart w:id="3376" w:name="_Toc37083778"/>
      <w:bookmarkStart w:id="3377" w:name="_Toc37084120"/>
      <w:bookmarkStart w:id="3378" w:name="_Toc40209482"/>
      <w:bookmarkStart w:id="3379" w:name="_Toc40209824"/>
      <w:bookmarkStart w:id="3380" w:name="_Toc45892783"/>
      <w:bookmarkStart w:id="3381" w:name="_Toc53176640"/>
      <w:bookmarkStart w:id="3382" w:name="_Toc61120953"/>
      <w:bookmarkStart w:id="3383" w:name="_Toc67918120"/>
      <w:bookmarkStart w:id="3384" w:name="_Toc76298163"/>
      <w:bookmarkStart w:id="3385" w:name="_Toc76572175"/>
      <w:bookmarkStart w:id="3386" w:name="_Toc76652042"/>
      <w:bookmarkStart w:id="3387" w:name="_Toc76652880"/>
      <w:bookmarkStart w:id="3388" w:name="_Toc83742152"/>
      <w:bookmarkStart w:id="3389" w:name="_Toc91440642"/>
      <w:bookmarkStart w:id="3390" w:name="_Toc98849432"/>
      <w:bookmarkStart w:id="3391" w:name="_Toc106543285"/>
      <w:bookmarkStart w:id="3392" w:name="_Toc106737382"/>
      <w:bookmarkStart w:id="3393" w:name="_Toc107233149"/>
      <w:bookmarkStart w:id="3394" w:name="_Toc107234739"/>
      <w:bookmarkStart w:id="3395" w:name="_Toc107419708"/>
      <w:bookmarkStart w:id="3396" w:name="_Toc107477002"/>
      <w:bookmarkStart w:id="3397" w:name="_Toc114565839"/>
      <w:bookmarkStart w:id="3398" w:name="_Toc123936147"/>
      <w:bookmarkStart w:id="3399"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400" w:name="_Toc21338207"/>
      <w:bookmarkStart w:id="3401" w:name="_Toc29808315"/>
      <w:bookmarkStart w:id="3402" w:name="_Toc37068234"/>
      <w:bookmarkStart w:id="3403" w:name="_Toc37083779"/>
      <w:bookmarkStart w:id="3404" w:name="_Toc37084121"/>
      <w:bookmarkStart w:id="3405" w:name="_Toc40209483"/>
      <w:bookmarkStart w:id="3406" w:name="_Toc40209825"/>
      <w:bookmarkStart w:id="3407" w:name="_Toc45892784"/>
      <w:bookmarkStart w:id="3408" w:name="_Toc53176641"/>
      <w:bookmarkStart w:id="3409" w:name="_Toc61120954"/>
      <w:bookmarkStart w:id="3410" w:name="_Toc67918121"/>
      <w:bookmarkStart w:id="3411" w:name="_Toc76298164"/>
      <w:bookmarkStart w:id="3412" w:name="_Toc76572176"/>
      <w:bookmarkStart w:id="3413" w:name="_Toc76652043"/>
      <w:bookmarkStart w:id="3414" w:name="_Toc76652881"/>
      <w:bookmarkStart w:id="3415" w:name="_Toc83742153"/>
      <w:bookmarkStart w:id="3416" w:name="_Toc91440643"/>
      <w:bookmarkStart w:id="3417" w:name="_Toc98849433"/>
      <w:bookmarkStart w:id="3418" w:name="_Toc106543286"/>
      <w:bookmarkStart w:id="3419" w:name="_Toc106737383"/>
      <w:bookmarkStart w:id="3420" w:name="_Toc107233150"/>
      <w:bookmarkStart w:id="3421" w:name="_Toc107234740"/>
      <w:bookmarkStart w:id="3422" w:name="_Toc107419709"/>
      <w:bookmarkStart w:id="3423" w:name="_Toc107477003"/>
      <w:bookmarkStart w:id="3424" w:name="_Toc114565840"/>
      <w:bookmarkStart w:id="3425" w:name="_Toc123936148"/>
      <w:bookmarkStart w:id="3426"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7" w:name="_Toc21338208"/>
      <w:bookmarkStart w:id="3428" w:name="_Toc29808316"/>
      <w:bookmarkStart w:id="3429" w:name="_Toc37068235"/>
      <w:bookmarkStart w:id="3430" w:name="_Toc37083780"/>
      <w:bookmarkStart w:id="3431" w:name="_Toc37084122"/>
      <w:bookmarkStart w:id="3432" w:name="_Toc40209484"/>
      <w:bookmarkStart w:id="3433" w:name="_Toc40209826"/>
      <w:bookmarkStart w:id="3434" w:name="_Toc45892785"/>
      <w:bookmarkStart w:id="3435" w:name="_Toc53176642"/>
      <w:bookmarkStart w:id="3436" w:name="_Toc61120955"/>
      <w:bookmarkStart w:id="3437" w:name="_Toc67918122"/>
      <w:bookmarkStart w:id="3438" w:name="_Toc76298165"/>
      <w:bookmarkStart w:id="3439" w:name="_Toc76572177"/>
      <w:bookmarkStart w:id="3440" w:name="_Toc76652044"/>
      <w:bookmarkStart w:id="3441" w:name="_Toc76652882"/>
      <w:bookmarkStart w:id="3442" w:name="_Toc83742154"/>
      <w:bookmarkStart w:id="3443" w:name="_Toc91440644"/>
      <w:bookmarkStart w:id="3444" w:name="_Toc98849434"/>
      <w:bookmarkStart w:id="3445" w:name="_Toc106543287"/>
      <w:bookmarkStart w:id="3446" w:name="_Toc106737384"/>
      <w:bookmarkStart w:id="3447" w:name="_Toc107233151"/>
      <w:bookmarkStart w:id="3448" w:name="_Toc107234741"/>
      <w:bookmarkStart w:id="3449" w:name="_Toc107419710"/>
      <w:bookmarkStart w:id="3450" w:name="_Toc107477004"/>
      <w:bookmarkStart w:id="3451" w:name="_Toc114565841"/>
      <w:bookmarkStart w:id="3452" w:name="_Toc123936149"/>
      <w:bookmarkStart w:id="3453"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443BC176" w14:textId="77777777" w:rsidR="005B3300" w:rsidRPr="00C25669" w:rsidRDefault="005B3300" w:rsidP="005B3300">
      <w:pPr>
        <w:pStyle w:val="Heading4"/>
        <w:rPr>
          <w:lang w:eastAsia="zh-CN"/>
        </w:rPr>
      </w:pPr>
      <w:bookmarkStart w:id="3454" w:name="_Toc21338209"/>
      <w:bookmarkStart w:id="3455" w:name="_Toc29808317"/>
      <w:bookmarkStart w:id="3456" w:name="_Toc37068236"/>
      <w:bookmarkStart w:id="3457" w:name="_Toc37083781"/>
      <w:bookmarkStart w:id="3458" w:name="_Toc37084123"/>
      <w:bookmarkStart w:id="3459" w:name="_Toc40209485"/>
      <w:bookmarkStart w:id="3460" w:name="_Toc40209827"/>
      <w:bookmarkStart w:id="3461" w:name="_Toc45892786"/>
      <w:bookmarkStart w:id="3462" w:name="_Toc53176643"/>
      <w:bookmarkStart w:id="3463" w:name="_Toc61120956"/>
      <w:bookmarkStart w:id="3464" w:name="_Toc67918123"/>
      <w:bookmarkStart w:id="3465" w:name="_Toc76298166"/>
      <w:bookmarkStart w:id="3466" w:name="_Toc76572178"/>
      <w:bookmarkStart w:id="3467" w:name="_Toc76652045"/>
      <w:bookmarkStart w:id="3468" w:name="_Toc76652883"/>
      <w:bookmarkStart w:id="3469" w:name="_Toc83742155"/>
      <w:bookmarkStart w:id="3470" w:name="_Toc91440645"/>
      <w:bookmarkStart w:id="3471" w:name="_Toc98849435"/>
      <w:bookmarkStart w:id="3472" w:name="_Toc106543288"/>
      <w:bookmarkStart w:id="3473" w:name="_Toc106737385"/>
      <w:bookmarkStart w:id="3474" w:name="_Toc107233152"/>
      <w:bookmarkStart w:id="3475" w:name="_Toc107234742"/>
      <w:bookmarkStart w:id="3476" w:name="_Toc107419711"/>
      <w:bookmarkStart w:id="3477" w:name="_Toc107477005"/>
      <w:bookmarkStart w:id="3478" w:name="_Toc114565842"/>
      <w:bookmarkStart w:id="3479" w:name="_Toc123936150"/>
      <w:bookmarkStart w:id="3480"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1" w:name="_Toc21338210"/>
      <w:bookmarkStart w:id="3482" w:name="_Toc29808318"/>
      <w:bookmarkStart w:id="3483" w:name="_Toc37068237"/>
      <w:bookmarkStart w:id="3484" w:name="_Toc37083782"/>
      <w:bookmarkStart w:id="3485" w:name="_Toc37084124"/>
      <w:bookmarkStart w:id="3486" w:name="_Toc40209486"/>
      <w:bookmarkStart w:id="3487" w:name="_Toc40209828"/>
      <w:bookmarkStart w:id="3488" w:name="_Toc45892787"/>
      <w:bookmarkStart w:id="3489" w:name="_Toc53176644"/>
      <w:bookmarkStart w:id="3490" w:name="_Toc61120957"/>
      <w:bookmarkStart w:id="3491" w:name="_Toc67918124"/>
      <w:bookmarkStart w:id="3492" w:name="_Toc76298167"/>
      <w:bookmarkStart w:id="3493" w:name="_Toc76572179"/>
      <w:bookmarkStart w:id="3494" w:name="_Toc76652046"/>
      <w:bookmarkStart w:id="3495" w:name="_Toc76652884"/>
      <w:bookmarkStart w:id="3496" w:name="_Toc83742156"/>
      <w:bookmarkStart w:id="3497" w:name="_Toc91440646"/>
      <w:bookmarkStart w:id="3498" w:name="_Toc98849436"/>
      <w:bookmarkStart w:id="3499" w:name="_Toc106543289"/>
      <w:bookmarkStart w:id="3500" w:name="_Toc106737386"/>
      <w:bookmarkStart w:id="3501" w:name="_Toc107233153"/>
      <w:bookmarkStart w:id="3502" w:name="_Toc107234743"/>
      <w:bookmarkStart w:id="3503" w:name="_Toc107419712"/>
      <w:bookmarkStart w:id="3504" w:name="_Toc107477006"/>
      <w:bookmarkStart w:id="3505" w:name="_Toc114565843"/>
      <w:bookmarkStart w:id="3506" w:name="_Toc123936151"/>
      <w:bookmarkStart w:id="3507"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8" w:name="_Toc21338211"/>
      <w:bookmarkStart w:id="3509" w:name="_Toc29808319"/>
      <w:bookmarkStart w:id="3510" w:name="_Toc37068238"/>
      <w:bookmarkStart w:id="3511" w:name="_Toc37083783"/>
      <w:bookmarkStart w:id="3512" w:name="_Toc37084125"/>
      <w:bookmarkStart w:id="3513" w:name="_Toc40209487"/>
      <w:bookmarkStart w:id="3514" w:name="_Toc40209829"/>
      <w:bookmarkStart w:id="3515" w:name="_Toc45892788"/>
      <w:bookmarkStart w:id="3516" w:name="_Toc53176645"/>
      <w:bookmarkStart w:id="3517" w:name="_Toc61120958"/>
      <w:bookmarkStart w:id="3518" w:name="_Toc67918125"/>
      <w:bookmarkStart w:id="3519" w:name="_Toc76298168"/>
      <w:bookmarkStart w:id="3520" w:name="_Toc76572180"/>
      <w:bookmarkStart w:id="3521" w:name="_Toc76652047"/>
      <w:bookmarkStart w:id="3522" w:name="_Toc76652885"/>
      <w:bookmarkStart w:id="3523" w:name="_Toc83742157"/>
      <w:bookmarkStart w:id="3524" w:name="_Toc91440647"/>
      <w:bookmarkStart w:id="3525" w:name="_Toc98849437"/>
      <w:bookmarkStart w:id="3526" w:name="_Toc106543290"/>
      <w:bookmarkStart w:id="3527" w:name="_Toc106737387"/>
      <w:bookmarkStart w:id="3528" w:name="_Toc107233154"/>
      <w:bookmarkStart w:id="3529" w:name="_Toc107234744"/>
      <w:bookmarkStart w:id="3530" w:name="_Toc107419713"/>
      <w:bookmarkStart w:id="3531" w:name="_Toc107477007"/>
      <w:bookmarkStart w:id="3532" w:name="_Toc114565844"/>
      <w:bookmarkStart w:id="3533" w:name="_Toc123936152"/>
      <w:bookmarkStart w:id="3534" w:name="_Toc124377167"/>
      <w:r w:rsidRPr="00C25669">
        <w:rPr>
          <w:rFonts w:hint="eastAsia"/>
        </w:rPr>
        <w:t>5.5</w:t>
      </w:r>
      <w:r w:rsidRPr="00C25669">
        <w:rPr>
          <w:rFonts w:hint="eastAsia"/>
          <w:lang w:eastAsia="zh-CN"/>
        </w:rPr>
        <w:tab/>
      </w:r>
      <w:r w:rsidRPr="00C25669">
        <w:t>Sustained downlink data rate provided by lower layers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1933418D" w14:textId="77777777" w:rsidR="005B3300" w:rsidRPr="00C25669" w:rsidRDefault="005B3300" w:rsidP="005B3300">
      <w:pPr>
        <w:pStyle w:val="Heading3"/>
      </w:pPr>
      <w:bookmarkStart w:id="3535" w:name="_Toc21338212"/>
      <w:bookmarkStart w:id="3536" w:name="_Toc29808320"/>
      <w:bookmarkStart w:id="3537" w:name="_Toc37068239"/>
      <w:bookmarkStart w:id="3538" w:name="_Toc37083784"/>
      <w:bookmarkStart w:id="3539" w:name="_Toc37084126"/>
      <w:bookmarkStart w:id="3540" w:name="_Toc40209488"/>
      <w:bookmarkStart w:id="3541" w:name="_Toc40209830"/>
      <w:bookmarkStart w:id="3542" w:name="_Toc45892789"/>
      <w:bookmarkStart w:id="3543" w:name="_Toc53176646"/>
      <w:bookmarkStart w:id="3544" w:name="_Toc61120959"/>
      <w:bookmarkStart w:id="3545" w:name="_Toc67918126"/>
      <w:bookmarkStart w:id="3546" w:name="_Toc76298169"/>
      <w:bookmarkStart w:id="3547" w:name="_Toc76572181"/>
      <w:bookmarkStart w:id="3548" w:name="_Toc76652048"/>
      <w:bookmarkStart w:id="3549" w:name="_Toc76652886"/>
      <w:bookmarkStart w:id="3550" w:name="_Toc83742158"/>
      <w:bookmarkStart w:id="3551" w:name="_Toc91440648"/>
      <w:bookmarkStart w:id="3552" w:name="_Toc98849438"/>
      <w:bookmarkStart w:id="3553" w:name="_Toc106543291"/>
      <w:bookmarkStart w:id="3554" w:name="_Toc106737388"/>
      <w:bookmarkStart w:id="3555" w:name="_Toc107233155"/>
      <w:bookmarkStart w:id="3556" w:name="_Toc107234745"/>
      <w:bookmarkStart w:id="3557" w:name="_Toc107419714"/>
      <w:bookmarkStart w:id="3558" w:name="_Toc107477008"/>
      <w:bookmarkStart w:id="3559" w:name="_Toc114565845"/>
      <w:bookmarkStart w:id="3560" w:name="_Toc123936153"/>
      <w:bookmarkStart w:id="3561" w:name="_Toc124377168"/>
      <w:r w:rsidRPr="00C25669">
        <w:rPr>
          <w:rFonts w:hint="eastAsia"/>
        </w:rPr>
        <w:t>5.5</w:t>
      </w:r>
      <w:r w:rsidRPr="00C25669">
        <w:t>.1</w:t>
      </w:r>
      <w:r w:rsidRPr="00C25669">
        <w:rPr>
          <w:rFonts w:hint="eastAsia"/>
          <w:lang w:eastAsia="zh-CN"/>
        </w:rPr>
        <w:tab/>
      </w:r>
      <w:r w:rsidRPr="00C25669">
        <w:t>FR1 single carrier requirements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2" w:name="_Toc21338213"/>
      <w:bookmarkStart w:id="3563" w:name="_Toc29808321"/>
      <w:bookmarkStart w:id="3564" w:name="_Toc37068240"/>
      <w:bookmarkStart w:id="3565" w:name="_Toc37083785"/>
      <w:bookmarkStart w:id="3566" w:name="_Toc37084127"/>
      <w:bookmarkStart w:id="3567" w:name="_Toc40209489"/>
      <w:bookmarkStart w:id="3568" w:name="_Toc40209831"/>
      <w:bookmarkStart w:id="3569" w:name="_Toc45892790"/>
      <w:bookmarkStart w:id="3570" w:name="_Toc53176647"/>
      <w:bookmarkStart w:id="3571" w:name="_Toc61120960"/>
      <w:bookmarkStart w:id="3572" w:name="_Toc67918127"/>
      <w:bookmarkStart w:id="3573" w:name="_Toc76298170"/>
      <w:bookmarkStart w:id="3574" w:name="_Toc76572182"/>
      <w:bookmarkStart w:id="3575" w:name="_Toc76652049"/>
      <w:bookmarkStart w:id="3576" w:name="_Toc76652887"/>
      <w:bookmarkStart w:id="3577" w:name="_Toc83742159"/>
      <w:bookmarkStart w:id="3578" w:name="_Toc91440649"/>
      <w:bookmarkStart w:id="3579" w:name="_Toc98849439"/>
      <w:bookmarkStart w:id="3580" w:name="_Toc106543292"/>
      <w:bookmarkStart w:id="3581" w:name="_Toc106737389"/>
      <w:bookmarkStart w:id="3582" w:name="_Toc107233156"/>
      <w:bookmarkStart w:id="3583" w:name="_Toc107234746"/>
      <w:bookmarkStart w:id="3584" w:name="_Toc107419715"/>
      <w:bookmarkStart w:id="3585" w:name="_Toc107477009"/>
      <w:bookmarkStart w:id="3586" w:name="_Toc114565846"/>
      <w:bookmarkStart w:id="3587" w:name="_Toc123936154"/>
      <w:bookmarkStart w:id="3588"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5F308C26" w14:textId="77777777" w:rsidR="005B3300" w:rsidRPr="00C25669" w:rsidRDefault="005B3300" w:rsidP="005B3300">
      <w:pPr>
        <w:pStyle w:val="Heading3"/>
      </w:pPr>
      <w:bookmarkStart w:id="3589" w:name="_Toc21338214"/>
      <w:bookmarkStart w:id="3590" w:name="_Toc29808322"/>
      <w:bookmarkStart w:id="3591" w:name="_Toc37068241"/>
      <w:bookmarkStart w:id="3592" w:name="_Toc37083786"/>
      <w:bookmarkStart w:id="3593" w:name="_Toc37084128"/>
      <w:bookmarkStart w:id="3594" w:name="_Toc40209490"/>
      <w:bookmarkStart w:id="3595" w:name="_Toc40209832"/>
      <w:bookmarkStart w:id="3596" w:name="_Toc45892791"/>
      <w:bookmarkStart w:id="3597" w:name="_Toc53176648"/>
      <w:bookmarkStart w:id="3598" w:name="_Toc61120961"/>
      <w:bookmarkStart w:id="3599" w:name="_Toc67918128"/>
      <w:bookmarkStart w:id="3600" w:name="_Toc76298171"/>
      <w:bookmarkStart w:id="3601" w:name="_Toc76572183"/>
      <w:bookmarkStart w:id="3602" w:name="_Toc76652050"/>
      <w:bookmarkStart w:id="3603" w:name="_Toc76652888"/>
      <w:bookmarkStart w:id="3604" w:name="_Toc83742160"/>
      <w:bookmarkStart w:id="3605" w:name="_Toc91440650"/>
      <w:bookmarkStart w:id="3606" w:name="_Toc98849440"/>
      <w:bookmarkStart w:id="3607" w:name="_Toc106543293"/>
      <w:bookmarkStart w:id="3608" w:name="_Toc106737390"/>
      <w:bookmarkStart w:id="3609" w:name="_Toc107233157"/>
      <w:bookmarkStart w:id="3610" w:name="_Toc107234747"/>
      <w:bookmarkStart w:id="3611" w:name="_Toc107419716"/>
      <w:bookmarkStart w:id="3612" w:name="_Toc107477010"/>
      <w:bookmarkStart w:id="3613" w:name="_Toc114565847"/>
      <w:bookmarkStart w:id="3614" w:name="_Toc123936155"/>
      <w:bookmarkStart w:id="3615" w:name="_Toc124377170"/>
      <w:r w:rsidRPr="00C25669">
        <w:rPr>
          <w:rFonts w:hint="eastAsia"/>
        </w:rPr>
        <w:t>5.5</w:t>
      </w:r>
      <w:r w:rsidRPr="00C25669">
        <w:t>A.1</w:t>
      </w:r>
      <w:r w:rsidRPr="00C25669">
        <w:rPr>
          <w:rFonts w:hint="eastAsia"/>
          <w:lang w:eastAsia="zh-CN"/>
        </w:rPr>
        <w:tab/>
      </w:r>
      <w:r w:rsidRPr="00C25669">
        <w:t>FR1 CA requirements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6"/>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0867AC19"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68009CFE" w:rsidR="0032312A" w:rsidRPr="00C25669" w:rsidRDefault="006B34E8"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A93B79A" w:rsidR="0032312A" w:rsidRPr="00C25669" w:rsidRDefault="00564770"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7" w:name="_Hlk497144372"/>
      <w:bookmarkStart w:id="3618" w:name="_Hlk505013260"/>
      <w:r w:rsidRPr="00C25669">
        <w:t xml:space="preserve">Table 5.5A-4: </w:t>
      </w:r>
      <w:bookmarkEnd w:id="3617"/>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8"/>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1669B7FE" w:rsidR="000D6580" w:rsidRDefault="000D6580" w:rsidP="005B3300">
      <w:pPr>
        <w:rPr>
          <w:rFonts w:eastAsia="SimSun"/>
          <w:lang w:eastAsia="zh-CN"/>
        </w:rPr>
      </w:pPr>
    </w:p>
    <w:p w14:paraId="729F9F87" w14:textId="77777777" w:rsidR="004051B5" w:rsidRPr="00A138BC" w:rsidRDefault="004051B5" w:rsidP="008E3BA3">
      <w:pPr>
        <w:pStyle w:val="Heading2"/>
        <w:rPr>
          <w:lang w:eastAsia="zh-CN"/>
        </w:rPr>
      </w:pPr>
      <w:r w:rsidRPr="00A138BC">
        <w:t>5.6</w:t>
      </w:r>
      <w:r w:rsidRPr="00A138BC">
        <w:rPr>
          <w:rFonts w:hint="eastAsia"/>
          <w:lang w:eastAsia="zh-CN"/>
        </w:rPr>
        <w:tab/>
      </w:r>
      <w:r w:rsidRPr="00572345">
        <w:t>PDSCH absolute physical layer throughput requirements</w:t>
      </w:r>
    </w:p>
    <w:p w14:paraId="70B7F69A" w14:textId="77777777" w:rsidR="004051B5" w:rsidRPr="00C37330" w:rsidRDefault="004051B5" w:rsidP="008E3BA3">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5C7C55D3" w14:textId="77777777" w:rsidR="004051B5" w:rsidRPr="00A138BC" w:rsidRDefault="004051B5" w:rsidP="008E3BA3">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28F55E70" w14:textId="77777777" w:rsidR="004051B5" w:rsidRPr="00123B50" w:rsidRDefault="004051B5" w:rsidP="008E3BA3">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6834BFE8" w14:textId="77777777" w:rsidR="004051B5" w:rsidRPr="00A138BC" w:rsidRDefault="004051B5" w:rsidP="004051B5">
      <w:pPr>
        <w:spacing w:after="0"/>
        <w:rPr>
          <w:rFonts w:ascii="Calibri" w:eastAsia="Calibri" w:hAnsi="Calibri"/>
          <w:sz w:val="24"/>
          <w:szCs w:val="24"/>
          <w:lang w:val="en-US"/>
        </w:rPr>
      </w:pPr>
    </w:p>
    <w:p w14:paraId="4AB32396" w14:textId="77777777" w:rsidR="004051B5" w:rsidRPr="00A138BC" w:rsidRDefault="004051B5" w:rsidP="008E3BA3">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55691871" w14:textId="77777777" w:rsidR="004051B5" w:rsidRPr="00A138BC" w:rsidRDefault="004051B5" w:rsidP="008E3BA3">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3BDB96EB" w14:textId="571D707C" w:rsidR="004051B5" w:rsidRPr="00A138BC" w:rsidRDefault="004051B5" w:rsidP="008E3BA3">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107039AA" w14:textId="01E97C88" w:rsidR="006710B2" w:rsidRDefault="006710B2" w:rsidP="008E3BA3">
      <w:pPr>
        <w:rPr>
          <w:rFonts w:eastAsia="SimSun"/>
        </w:rPr>
      </w:pPr>
      <w:r w:rsidRPr="00A330C6">
        <w:rPr>
          <w:rFonts w:eastAsia="SimSun"/>
        </w:rPr>
        <w:t>The purpose of the requirements is to verify the PDSCH absolute physical layer throughput with link adaptation performance under 2 receive antenna conditions.</w:t>
      </w:r>
    </w:p>
    <w:p w14:paraId="264EAFBF" w14:textId="0A5A9DCC" w:rsidR="004051B5" w:rsidRPr="00A138BC" w:rsidRDefault="004051B5" w:rsidP="00EB5E79">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33B8FBBE" w14:textId="77777777" w:rsidR="004051B5" w:rsidRPr="00A138BC" w:rsidRDefault="004051B5" w:rsidP="008E3BA3">
      <w:pPr>
        <w:pStyle w:val="TH"/>
      </w:pPr>
      <w:r w:rsidRPr="00A138BC">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4051B5" w:rsidRPr="00A138BC" w14:paraId="30598AD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9E7B31" w14:textId="77777777" w:rsidR="004051B5" w:rsidRPr="00A138BC" w:rsidRDefault="004051B5" w:rsidP="008E3BA3">
            <w:pPr>
              <w:pStyle w:val="TAH"/>
              <w:rPr>
                <w:rFonts w:eastAsia="SimSun"/>
                <w:lang w:val="en-US"/>
              </w:rPr>
            </w:pPr>
            <w:r w:rsidRPr="00A138BC">
              <w:rPr>
                <w:rFonts w:eastAsia="SimSun"/>
                <w:lang w:val="en-US"/>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E8F878" w14:textId="77777777" w:rsidR="004051B5" w:rsidRPr="00A138BC" w:rsidRDefault="004051B5" w:rsidP="008E3BA3">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090DC1F" w14:textId="77777777" w:rsidR="004051B5" w:rsidRPr="00A138BC" w:rsidRDefault="004051B5" w:rsidP="008E3BA3">
            <w:pPr>
              <w:pStyle w:val="TAH"/>
              <w:rPr>
                <w:rFonts w:eastAsia="SimSun"/>
                <w:lang w:val="en-US"/>
              </w:rPr>
            </w:pPr>
            <w:r w:rsidRPr="00A138BC">
              <w:rPr>
                <w:rFonts w:eastAsia="SimSun"/>
                <w:lang w:val="en-US"/>
              </w:rPr>
              <w:t>Test 1</w:t>
            </w:r>
          </w:p>
        </w:tc>
      </w:tr>
      <w:tr w:rsidR="004051B5" w:rsidRPr="00C25669" w14:paraId="6E13C93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315F48" w14:textId="77777777" w:rsidR="004051B5" w:rsidRPr="00C25669" w:rsidRDefault="004051B5" w:rsidP="008E3BA3">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5F2137ED" w14:textId="77777777" w:rsidR="004051B5" w:rsidRPr="00C25669" w:rsidRDefault="004051B5" w:rsidP="008E3BA3">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186B7929" w14:textId="77777777" w:rsidR="004051B5" w:rsidRPr="00C25669" w:rsidRDefault="004051B5" w:rsidP="008E3BA3">
            <w:pPr>
              <w:pStyle w:val="TAC"/>
              <w:rPr>
                <w:rFonts w:eastAsia="SimSun"/>
                <w:lang w:eastAsia="zh-CN"/>
              </w:rPr>
            </w:pPr>
            <w:r>
              <w:rPr>
                <w:rFonts w:eastAsia="SimSun"/>
                <w:lang w:eastAsia="zh-CN"/>
              </w:rPr>
              <w:t>10</w:t>
            </w:r>
          </w:p>
        </w:tc>
      </w:tr>
      <w:tr w:rsidR="004051B5" w:rsidRPr="00C25669" w14:paraId="3B3856D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81C6E4D" w14:textId="77777777" w:rsidR="004051B5" w:rsidRPr="00C25669" w:rsidRDefault="004051B5" w:rsidP="008E3BA3">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45C02F8D" w14:textId="77777777" w:rsidR="004051B5" w:rsidRPr="00C25669" w:rsidRDefault="004051B5" w:rsidP="008E3BA3">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78ED1B2C" w14:textId="77777777" w:rsidR="004051B5" w:rsidRPr="00C25669" w:rsidRDefault="004051B5" w:rsidP="008E3BA3">
            <w:pPr>
              <w:pStyle w:val="TAC"/>
              <w:rPr>
                <w:rFonts w:eastAsia="SimSun"/>
                <w:lang w:eastAsia="zh-CN"/>
              </w:rPr>
            </w:pPr>
            <w:r>
              <w:rPr>
                <w:rFonts w:eastAsia="SimSun"/>
              </w:rPr>
              <w:t>15</w:t>
            </w:r>
          </w:p>
        </w:tc>
      </w:tr>
      <w:tr w:rsidR="004051B5" w:rsidRPr="00C25669" w14:paraId="0739C6B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B68CA60" w14:textId="77777777" w:rsidR="004051B5" w:rsidRPr="00C25669" w:rsidRDefault="004051B5" w:rsidP="008E3BA3">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7E28B544"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ABEDD39" w14:textId="77777777" w:rsidR="004051B5" w:rsidRPr="00C25669" w:rsidRDefault="004051B5" w:rsidP="008E3BA3">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09254E2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E897A27" w14:textId="77777777" w:rsidR="004051B5" w:rsidRPr="00C25669" w:rsidRDefault="004051B5" w:rsidP="008E3BA3">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B2006EF"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6B6AD5A" w14:textId="77777777" w:rsidR="004051B5" w:rsidRPr="00C25669" w:rsidRDefault="004051B5" w:rsidP="008E3BA3">
            <w:pPr>
              <w:pStyle w:val="TAC"/>
              <w:rPr>
                <w:lang w:eastAsia="zh-CN"/>
              </w:rPr>
            </w:pPr>
            <w:r w:rsidRPr="00C25669">
              <w:rPr>
                <w:rFonts w:eastAsia="SimSun" w:hint="eastAsia"/>
                <w:lang w:eastAsia="zh-CN"/>
              </w:rPr>
              <w:t>TDLA30-5</w:t>
            </w:r>
          </w:p>
        </w:tc>
      </w:tr>
      <w:tr w:rsidR="004051B5" w:rsidRPr="00C25669" w14:paraId="326E1235"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35178B" w14:textId="77777777" w:rsidR="004051B5" w:rsidRPr="00C25669" w:rsidRDefault="004051B5" w:rsidP="008E3BA3">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4AD531B9"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FE1545B" w14:textId="77777777" w:rsidR="004051B5" w:rsidRPr="00C25669" w:rsidRDefault="004051B5" w:rsidP="008E3BA3">
            <w:pPr>
              <w:pStyle w:val="TAC"/>
            </w:pPr>
            <w:r w:rsidRPr="00C25669">
              <w:rPr>
                <w:rFonts w:eastAsia="SimSun"/>
              </w:rPr>
              <w:t>2×</w:t>
            </w:r>
            <w:r>
              <w:rPr>
                <w:rFonts w:eastAsia="SimSun"/>
              </w:rPr>
              <w:t>2</w:t>
            </w:r>
          </w:p>
        </w:tc>
      </w:tr>
      <w:tr w:rsidR="004051B5" w:rsidRPr="00C25669" w14:paraId="2FFA8B1E"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3BD4B81" w14:textId="77777777" w:rsidR="004051B5" w:rsidRPr="00C25669" w:rsidRDefault="004051B5" w:rsidP="008E3BA3">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0065BF2"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F0222B7" w14:textId="77777777" w:rsidR="004051B5" w:rsidRPr="00C25669" w:rsidRDefault="004051B5" w:rsidP="008E3BA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A138BC" w14:paraId="31E41A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9B7C010" w14:textId="77777777" w:rsidR="004051B5" w:rsidRPr="00A138BC" w:rsidRDefault="004051B5" w:rsidP="008E3BA3">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94FE83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98BC3D1" w14:textId="77777777" w:rsidR="004051B5" w:rsidRPr="00A138BC" w:rsidRDefault="004051B5" w:rsidP="008E3BA3">
            <w:pPr>
              <w:pStyle w:val="TAC"/>
              <w:rPr>
                <w:rFonts w:eastAsia="SimSun"/>
                <w:szCs w:val="24"/>
                <w:lang w:val="en-US"/>
              </w:rPr>
            </w:pPr>
            <w:r w:rsidRPr="00A138BC">
              <w:rPr>
                <w:rFonts w:eastAsia="SimSun"/>
                <w:szCs w:val="24"/>
                <w:lang w:val="en-US"/>
              </w:rPr>
              <w:t>As defined in Annex B.4.1</w:t>
            </w:r>
          </w:p>
        </w:tc>
      </w:tr>
      <w:tr w:rsidR="004051B5" w:rsidRPr="00A138BC" w14:paraId="69897DB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16CEA266" w14:textId="77777777" w:rsidR="004051B5" w:rsidRPr="00A138BC" w:rsidRDefault="004051B5" w:rsidP="008E3BA3">
            <w:pPr>
              <w:pStyle w:val="TAL"/>
              <w:rPr>
                <w:rFonts w:eastAsia="SimSun"/>
                <w:lang w:val="en-US"/>
              </w:rPr>
            </w:pPr>
            <w:r w:rsidRPr="00A138BC">
              <w:rPr>
                <w:rFonts w:eastAsia="SimSun"/>
                <w:lang w:val="en-US"/>
              </w:rPr>
              <w:t>ZP CSI-RS configuration</w:t>
            </w:r>
          </w:p>
          <w:p w14:paraId="1038E48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A478E4"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4DBEBF3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9BA422D"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70A631FB" w14:textId="77777777" w:rsidTr="00E62072">
        <w:trPr>
          <w:trHeight w:val="70"/>
          <w:jc w:val="center"/>
        </w:trPr>
        <w:tc>
          <w:tcPr>
            <w:tcW w:w="1193" w:type="dxa"/>
            <w:vMerge/>
            <w:tcBorders>
              <w:left w:val="single" w:sz="4" w:space="0" w:color="auto"/>
              <w:right w:val="single" w:sz="4" w:space="0" w:color="auto"/>
            </w:tcBorders>
            <w:vAlign w:val="center"/>
            <w:hideMark/>
          </w:tcPr>
          <w:p w14:paraId="5AA9506A"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C7ED869"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9410F2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F04C26"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4051B5" w:rsidRPr="00A138BC" w14:paraId="147F0D7F" w14:textId="77777777" w:rsidTr="00E62072">
        <w:trPr>
          <w:trHeight w:val="70"/>
          <w:jc w:val="center"/>
        </w:trPr>
        <w:tc>
          <w:tcPr>
            <w:tcW w:w="1193" w:type="dxa"/>
            <w:vMerge/>
            <w:tcBorders>
              <w:left w:val="single" w:sz="4" w:space="0" w:color="auto"/>
              <w:right w:val="single" w:sz="4" w:space="0" w:color="auto"/>
            </w:tcBorders>
            <w:vAlign w:val="center"/>
            <w:hideMark/>
          </w:tcPr>
          <w:p w14:paraId="32D864D8"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A17348"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6D06F9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554E26C"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6BB01C8A" w14:textId="77777777" w:rsidTr="00E62072">
        <w:trPr>
          <w:trHeight w:val="70"/>
          <w:jc w:val="center"/>
        </w:trPr>
        <w:tc>
          <w:tcPr>
            <w:tcW w:w="1193" w:type="dxa"/>
            <w:vMerge/>
            <w:tcBorders>
              <w:left w:val="single" w:sz="4" w:space="0" w:color="auto"/>
              <w:right w:val="single" w:sz="4" w:space="0" w:color="auto"/>
            </w:tcBorders>
            <w:vAlign w:val="center"/>
            <w:hideMark/>
          </w:tcPr>
          <w:p w14:paraId="693586D1"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81FD4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6DE889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A4BF0"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44E3E510" w14:textId="77777777" w:rsidTr="00E62072">
        <w:trPr>
          <w:trHeight w:val="70"/>
          <w:jc w:val="center"/>
        </w:trPr>
        <w:tc>
          <w:tcPr>
            <w:tcW w:w="1193" w:type="dxa"/>
            <w:vMerge/>
            <w:tcBorders>
              <w:left w:val="single" w:sz="4" w:space="0" w:color="auto"/>
              <w:right w:val="single" w:sz="4" w:space="0" w:color="auto"/>
            </w:tcBorders>
            <w:vAlign w:val="center"/>
            <w:hideMark/>
          </w:tcPr>
          <w:p w14:paraId="5E43B89E"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70E612F"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DB3357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F171DED" w14:textId="77777777" w:rsidR="004051B5" w:rsidRPr="00A138BC" w:rsidRDefault="004051B5" w:rsidP="008E3BA3">
            <w:pPr>
              <w:pStyle w:val="TAC"/>
              <w:rPr>
                <w:rFonts w:eastAsia="SimSun"/>
                <w:szCs w:val="24"/>
                <w:lang w:val="en-US"/>
              </w:rPr>
            </w:pPr>
            <w:r w:rsidRPr="00A138BC">
              <w:rPr>
                <w:rFonts w:eastAsia="Calibri"/>
                <w:szCs w:val="24"/>
                <w:lang w:val="en-US"/>
              </w:rPr>
              <w:t>Row 5,(4)</w:t>
            </w:r>
          </w:p>
        </w:tc>
      </w:tr>
      <w:tr w:rsidR="004051B5" w:rsidRPr="00A138BC" w14:paraId="57147888" w14:textId="77777777" w:rsidTr="00E62072">
        <w:trPr>
          <w:trHeight w:val="70"/>
          <w:jc w:val="center"/>
        </w:trPr>
        <w:tc>
          <w:tcPr>
            <w:tcW w:w="1193" w:type="dxa"/>
            <w:vMerge/>
            <w:tcBorders>
              <w:left w:val="single" w:sz="4" w:space="0" w:color="auto"/>
              <w:right w:val="single" w:sz="4" w:space="0" w:color="auto"/>
            </w:tcBorders>
            <w:vAlign w:val="center"/>
            <w:hideMark/>
          </w:tcPr>
          <w:p w14:paraId="75D77A1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673B80B"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068693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0996069" w14:textId="77777777" w:rsidR="004051B5" w:rsidRPr="00A138BC" w:rsidRDefault="004051B5" w:rsidP="008E3BA3">
            <w:pPr>
              <w:pStyle w:val="TAC"/>
              <w:rPr>
                <w:rFonts w:eastAsia="SimSun"/>
                <w:szCs w:val="24"/>
                <w:lang w:val="en-US"/>
              </w:rPr>
            </w:pPr>
            <w:r w:rsidRPr="00A138BC">
              <w:rPr>
                <w:rFonts w:eastAsia="SimSun"/>
                <w:szCs w:val="24"/>
                <w:lang w:val="en-US"/>
              </w:rPr>
              <w:t>(9)</w:t>
            </w:r>
          </w:p>
        </w:tc>
      </w:tr>
      <w:tr w:rsidR="004051B5" w:rsidRPr="00A138BC" w14:paraId="0E0F0125"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760E03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86332F" w14:textId="77777777" w:rsidR="004051B5" w:rsidRPr="00A138BC" w:rsidRDefault="004051B5" w:rsidP="008E3BA3">
            <w:pPr>
              <w:pStyle w:val="TAL"/>
              <w:rPr>
                <w:rFonts w:eastAsia="SimSun"/>
                <w:lang w:val="en-US"/>
              </w:rPr>
            </w:pPr>
            <w:r w:rsidRPr="00A138BC">
              <w:rPr>
                <w:rFonts w:eastAsia="SimSun"/>
                <w:lang w:val="en-US"/>
              </w:rPr>
              <w:t>CSI-RS</w:t>
            </w:r>
          </w:p>
          <w:p w14:paraId="39667B6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2B99C6E9"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570A8F8"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22A7B9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0ABB41E" w14:textId="77777777" w:rsidR="004051B5" w:rsidRPr="00A138BC" w:rsidRDefault="004051B5" w:rsidP="008E3BA3">
            <w:pPr>
              <w:pStyle w:val="TAL"/>
              <w:rPr>
                <w:rFonts w:eastAsia="SimSun"/>
                <w:lang w:val="en-US"/>
              </w:rPr>
            </w:pPr>
            <w:r w:rsidRPr="00A138BC">
              <w:rPr>
                <w:rFonts w:eastAsia="SimSun"/>
                <w:lang w:val="en-US"/>
              </w:rPr>
              <w:t>NZP CSI-RS for CSI acquisition</w:t>
            </w:r>
          </w:p>
          <w:p w14:paraId="0629CE46" w14:textId="77777777" w:rsidR="004051B5" w:rsidRPr="00A138BC" w:rsidRDefault="004051B5" w:rsidP="008E3BA3">
            <w:pPr>
              <w:pStyle w:val="TAL"/>
              <w:rPr>
                <w:rFonts w:eastAsia="SimSun"/>
                <w:lang w:val="en-US"/>
              </w:rPr>
            </w:pPr>
          </w:p>
          <w:p w14:paraId="0CDB1226"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53F08E"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6E404CA1"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89C8C"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36B8C915" w14:textId="77777777" w:rsidTr="00E62072">
        <w:trPr>
          <w:trHeight w:val="70"/>
          <w:jc w:val="center"/>
        </w:trPr>
        <w:tc>
          <w:tcPr>
            <w:tcW w:w="1193" w:type="dxa"/>
            <w:vMerge/>
            <w:tcBorders>
              <w:left w:val="single" w:sz="4" w:space="0" w:color="auto"/>
              <w:right w:val="single" w:sz="4" w:space="0" w:color="auto"/>
            </w:tcBorders>
            <w:vAlign w:val="center"/>
          </w:tcPr>
          <w:p w14:paraId="22D4AD7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109FDA"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CD1495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630BF" w14:textId="77777777" w:rsidR="004051B5" w:rsidRPr="00A138BC" w:rsidRDefault="004051B5" w:rsidP="008E3BA3">
            <w:pPr>
              <w:pStyle w:val="TAC"/>
              <w:rPr>
                <w:rFonts w:eastAsia="SimSun"/>
                <w:szCs w:val="24"/>
                <w:lang w:val="en-US"/>
              </w:rPr>
            </w:pPr>
            <w:r w:rsidRPr="00A138BC">
              <w:rPr>
                <w:rFonts w:eastAsia="SimSun"/>
                <w:szCs w:val="24"/>
                <w:lang w:val="en-US"/>
              </w:rPr>
              <w:t>2</w:t>
            </w:r>
          </w:p>
        </w:tc>
      </w:tr>
      <w:tr w:rsidR="004051B5" w:rsidRPr="00A138BC" w14:paraId="3DE058D6" w14:textId="77777777" w:rsidTr="00E62072">
        <w:trPr>
          <w:trHeight w:val="70"/>
          <w:jc w:val="center"/>
        </w:trPr>
        <w:tc>
          <w:tcPr>
            <w:tcW w:w="1193" w:type="dxa"/>
            <w:vMerge/>
            <w:tcBorders>
              <w:left w:val="single" w:sz="4" w:space="0" w:color="auto"/>
              <w:right w:val="single" w:sz="4" w:space="0" w:color="auto"/>
            </w:tcBorders>
            <w:vAlign w:val="center"/>
            <w:hideMark/>
          </w:tcPr>
          <w:p w14:paraId="6A06FF39"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97A0A52"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9EAB2B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D823C0"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1340D9FE" w14:textId="77777777" w:rsidTr="00E62072">
        <w:trPr>
          <w:trHeight w:val="70"/>
          <w:jc w:val="center"/>
        </w:trPr>
        <w:tc>
          <w:tcPr>
            <w:tcW w:w="1193" w:type="dxa"/>
            <w:vMerge/>
            <w:tcBorders>
              <w:left w:val="single" w:sz="4" w:space="0" w:color="auto"/>
              <w:right w:val="single" w:sz="4" w:space="0" w:color="auto"/>
            </w:tcBorders>
            <w:vAlign w:val="center"/>
            <w:hideMark/>
          </w:tcPr>
          <w:p w14:paraId="62BCECA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CF6D2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49B4AA2"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8AFE0B"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228771D4" w14:textId="77777777" w:rsidTr="00E62072">
        <w:trPr>
          <w:trHeight w:val="70"/>
          <w:jc w:val="center"/>
        </w:trPr>
        <w:tc>
          <w:tcPr>
            <w:tcW w:w="1193" w:type="dxa"/>
            <w:vMerge/>
            <w:tcBorders>
              <w:left w:val="single" w:sz="4" w:space="0" w:color="auto"/>
              <w:right w:val="single" w:sz="4" w:space="0" w:color="auto"/>
            </w:tcBorders>
            <w:vAlign w:val="center"/>
            <w:hideMark/>
          </w:tcPr>
          <w:p w14:paraId="39F7B1A0" w14:textId="77777777" w:rsidR="004051B5" w:rsidRPr="00A138BC" w:rsidRDefault="004051B5" w:rsidP="008E3BA3">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E66247C"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5F928F5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913ABF" w14:textId="77777777" w:rsidR="004051B5" w:rsidRPr="00A138BC" w:rsidRDefault="004051B5" w:rsidP="008E3BA3">
            <w:pPr>
              <w:pStyle w:val="TAC"/>
              <w:rPr>
                <w:rFonts w:eastAsia="SimSun"/>
                <w:szCs w:val="24"/>
                <w:lang w:val="en-US"/>
              </w:rPr>
            </w:pPr>
            <w:r w:rsidRPr="00A138BC">
              <w:rPr>
                <w:rFonts w:eastAsia="SimSun"/>
                <w:szCs w:val="24"/>
                <w:lang w:val="en-US"/>
              </w:rPr>
              <w:t>Row 3 (6)</w:t>
            </w:r>
          </w:p>
        </w:tc>
      </w:tr>
      <w:tr w:rsidR="004051B5" w:rsidRPr="00A138BC" w14:paraId="5B1AB84A" w14:textId="77777777" w:rsidTr="00E62072">
        <w:trPr>
          <w:trHeight w:val="70"/>
          <w:jc w:val="center"/>
        </w:trPr>
        <w:tc>
          <w:tcPr>
            <w:tcW w:w="1193" w:type="dxa"/>
            <w:vMerge/>
            <w:tcBorders>
              <w:left w:val="single" w:sz="4" w:space="0" w:color="auto"/>
              <w:right w:val="single" w:sz="4" w:space="0" w:color="auto"/>
            </w:tcBorders>
            <w:vAlign w:val="center"/>
            <w:hideMark/>
          </w:tcPr>
          <w:p w14:paraId="41268D9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F127679"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2580F0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441D0A" w14:textId="77777777" w:rsidR="004051B5" w:rsidRPr="00A138BC" w:rsidRDefault="004051B5" w:rsidP="008E3BA3">
            <w:pPr>
              <w:pStyle w:val="TAC"/>
              <w:rPr>
                <w:rFonts w:eastAsia="SimSun"/>
                <w:szCs w:val="24"/>
                <w:lang w:val="en-US"/>
              </w:rPr>
            </w:pPr>
            <w:r w:rsidRPr="00A138BC">
              <w:rPr>
                <w:rFonts w:eastAsia="SimSun"/>
                <w:szCs w:val="24"/>
                <w:lang w:val="en-US"/>
              </w:rPr>
              <w:t>(13)</w:t>
            </w:r>
          </w:p>
        </w:tc>
      </w:tr>
      <w:tr w:rsidR="004051B5" w:rsidRPr="00A138BC" w14:paraId="56C90241" w14:textId="77777777" w:rsidTr="00E62072">
        <w:trPr>
          <w:trHeight w:val="70"/>
          <w:jc w:val="center"/>
        </w:trPr>
        <w:tc>
          <w:tcPr>
            <w:tcW w:w="1193" w:type="dxa"/>
            <w:vMerge/>
            <w:tcBorders>
              <w:left w:val="single" w:sz="4" w:space="0" w:color="auto"/>
              <w:right w:val="single" w:sz="4" w:space="0" w:color="auto"/>
            </w:tcBorders>
            <w:vAlign w:val="center"/>
            <w:hideMark/>
          </w:tcPr>
          <w:p w14:paraId="2B1CCD6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B01EEB9" w14:textId="77777777" w:rsidR="004051B5" w:rsidRPr="00A138BC" w:rsidRDefault="004051B5" w:rsidP="008E3BA3">
            <w:pPr>
              <w:pStyle w:val="TAL"/>
              <w:rPr>
                <w:rFonts w:eastAsia="SimSun"/>
                <w:lang w:val="en-US"/>
              </w:rPr>
            </w:pPr>
            <w:r w:rsidRPr="00A138BC">
              <w:rPr>
                <w:rFonts w:eastAsia="SimSun"/>
                <w:lang w:val="en-US"/>
              </w:rPr>
              <w:t>NZP CSI-RS-timeConfig</w:t>
            </w:r>
          </w:p>
          <w:p w14:paraId="642FE90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0C7A41"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2BAE3FD"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F2C4B7B" w14:textId="77777777" w:rsidTr="00E62072">
        <w:trPr>
          <w:trHeight w:val="70"/>
          <w:jc w:val="center"/>
        </w:trPr>
        <w:tc>
          <w:tcPr>
            <w:tcW w:w="1193" w:type="dxa"/>
            <w:vMerge w:val="restart"/>
            <w:tcBorders>
              <w:left w:val="single" w:sz="4" w:space="0" w:color="auto"/>
              <w:right w:val="single" w:sz="4" w:space="0" w:color="auto"/>
            </w:tcBorders>
            <w:vAlign w:val="center"/>
          </w:tcPr>
          <w:p w14:paraId="78684AEF" w14:textId="77777777" w:rsidR="004051B5" w:rsidRPr="00A138BC" w:rsidRDefault="004051B5" w:rsidP="008E3BA3">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540FA311" w14:textId="77777777" w:rsidR="004051B5" w:rsidRPr="00A138BC" w:rsidRDefault="004051B5" w:rsidP="008E3BA3">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6EFA0E8"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FCED66" w14:textId="77777777" w:rsidR="004051B5" w:rsidRPr="00A138BC" w:rsidRDefault="004051B5" w:rsidP="008E3BA3">
            <w:pPr>
              <w:pStyle w:val="TAC"/>
              <w:rPr>
                <w:rFonts w:eastAsia="SimSun"/>
                <w:szCs w:val="24"/>
                <w:lang w:val="en-US"/>
              </w:rPr>
            </w:pPr>
            <w:r w:rsidRPr="00A138BC">
              <w:rPr>
                <w:rFonts w:eastAsia="SimSun" w:hint="eastAsia"/>
                <w:szCs w:val="24"/>
                <w:lang w:val="en-US" w:eastAsia="zh-CN"/>
              </w:rPr>
              <w:t>Periodic</w:t>
            </w:r>
          </w:p>
        </w:tc>
      </w:tr>
      <w:tr w:rsidR="004051B5" w:rsidRPr="00A138BC" w14:paraId="0307F08D" w14:textId="77777777" w:rsidTr="00E62072">
        <w:trPr>
          <w:trHeight w:val="70"/>
          <w:jc w:val="center"/>
        </w:trPr>
        <w:tc>
          <w:tcPr>
            <w:tcW w:w="1193" w:type="dxa"/>
            <w:vMerge/>
            <w:tcBorders>
              <w:left w:val="single" w:sz="4" w:space="0" w:color="auto"/>
              <w:right w:val="single" w:sz="4" w:space="0" w:color="auto"/>
            </w:tcBorders>
            <w:vAlign w:val="center"/>
            <w:hideMark/>
          </w:tcPr>
          <w:p w14:paraId="215876F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9D8ADEE" w14:textId="77777777" w:rsidR="004051B5" w:rsidRPr="00A138BC" w:rsidRDefault="004051B5" w:rsidP="008E3BA3">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895793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595468" w14:textId="77777777" w:rsidR="004051B5" w:rsidRPr="00A138BC" w:rsidRDefault="004051B5" w:rsidP="008E3BA3">
            <w:pPr>
              <w:pStyle w:val="TAC"/>
              <w:rPr>
                <w:rFonts w:eastAsia="SimSun"/>
                <w:szCs w:val="24"/>
                <w:lang w:val="en-US"/>
              </w:rPr>
            </w:pPr>
            <w:r w:rsidRPr="00A138BC">
              <w:rPr>
                <w:rFonts w:eastAsia="SimSun"/>
                <w:szCs w:val="24"/>
                <w:lang w:val="en-US"/>
              </w:rPr>
              <w:t>Pattern 0</w:t>
            </w:r>
          </w:p>
        </w:tc>
      </w:tr>
      <w:tr w:rsidR="004051B5" w:rsidRPr="00A138BC" w14:paraId="71576AB0" w14:textId="77777777" w:rsidTr="00E62072">
        <w:trPr>
          <w:trHeight w:val="70"/>
          <w:jc w:val="center"/>
        </w:trPr>
        <w:tc>
          <w:tcPr>
            <w:tcW w:w="1193" w:type="dxa"/>
            <w:vMerge/>
            <w:tcBorders>
              <w:left w:val="single" w:sz="4" w:space="0" w:color="auto"/>
              <w:right w:val="single" w:sz="4" w:space="0" w:color="auto"/>
            </w:tcBorders>
            <w:vAlign w:val="center"/>
            <w:hideMark/>
          </w:tcPr>
          <w:p w14:paraId="62A411B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B494233" w14:textId="77777777" w:rsidR="004051B5" w:rsidRPr="00A138BC" w:rsidRDefault="004051B5" w:rsidP="008E3BA3">
            <w:pPr>
              <w:pStyle w:val="TAL"/>
              <w:rPr>
                <w:rFonts w:eastAsia="SimSun"/>
                <w:lang w:val="en-US"/>
              </w:rPr>
            </w:pPr>
            <w:r w:rsidRPr="00A138BC">
              <w:rPr>
                <w:rFonts w:eastAsia="SimSun"/>
                <w:lang w:val="en-US"/>
              </w:rPr>
              <w:t>CSI-IM Resource Mapping</w:t>
            </w:r>
          </w:p>
          <w:p w14:paraId="547D7465" w14:textId="77777777" w:rsidR="004051B5" w:rsidRPr="00A138BC" w:rsidRDefault="004051B5" w:rsidP="008E3BA3">
            <w:pPr>
              <w:pStyle w:val="TAL"/>
              <w:rPr>
                <w:rFonts w:eastAsia="SimSun"/>
                <w:lang w:val="en-US"/>
              </w:rPr>
            </w:pPr>
            <w:r w:rsidRPr="00A138BC">
              <w:rPr>
                <w:rFonts w:eastAsia="SimSun"/>
                <w:lang w:val="en-US"/>
              </w:rPr>
              <w:t>(k</w:t>
            </w:r>
            <w:r w:rsidRPr="00A138BC">
              <w:rPr>
                <w:rFonts w:eastAsia="SimSun"/>
                <w:vertAlign w:val="subscript"/>
                <w:lang w:val="en-US"/>
              </w:rPr>
              <w:t>CSI-IM</w:t>
            </w:r>
            <w:r w:rsidRPr="00A138BC">
              <w:rPr>
                <w:rFonts w:eastAsia="SimSun"/>
                <w:lang w:val="en-US"/>
              </w:rPr>
              <w:t>,</w:t>
            </w:r>
            <w:r w:rsidRPr="00A138BC">
              <w:rPr>
                <w:rFonts w:eastAsia="SimSun" w:hint="eastAsia"/>
                <w:lang w:val="en-US"/>
              </w:rPr>
              <w:t>l</w:t>
            </w:r>
            <w:r w:rsidRPr="00A138BC">
              <w:rPr>
                <w:rFonts w:eastAsia="SimSun"/>
                <w:vertAlign w:val="subscript"/>
                <w:lang w:val="en-US"/>
              </w:rPr>
              <w:t>CSI-IM</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BE726AC"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C3887A" w14:textId="77777777" w:rsidR="004051B5" w:rsidRPr="00A138BC" w:rsidRDefault="004051B5" w:rsidP="008E3BA3">
            <w:pPr>
              <w:pStyle w:val="TAC"/>
              <w:rPr>
                <w:rFonts w:eastAsia="SimSun"/>
                <w:szCs w:val="24"/>
                <w:lang w:val="en-US"/>
              </w:rPr>
            </w:pPr>
            <w:r w:rsidRPr="00A138BC">
              <w:rPr>
                <w:rFonts w:eastAsia="SimSun"/>
                <w:szCs w:val="24"/>
                <w:lang w:val="en-US"/>
              </w:rPr>
              <w:t>(4,9)</w:t>
            </w:r>
          </w:p>
        </w:tc>
      </w:tr>
      <w:tr w:rsidR="004051B5" w:rsidRPr="00A138BC" w14:paraId="7024441D"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1A4CEE2"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A19222" w14:textId="77777777" w:rsidR="004051B5" w:rsidRPr="00A138BC" w:rsidRDefault="004051B5" w:rsidP="008E3BA3">
            <w:pPr>
              <w:pStyle w:val="TAL"/>
              <w:rPr>
                <w:rFonts w:eastAsia="SimSun"/>
                <w:lang w:val="en-US"/>
              </w:rPr>
            </w:pPr>
            <w:r w:rsidRPr="00A138BC">
              <w:rPr>
                <w:rFonts w:eastAsia="SimSun"/>
                <w:lang w:val="en-US"/>
              </w:rPr>
              <w:t>CSI-IM timeConfig</w:t>
            </w:r>
          </w:p>
          <w:p w14:paraId="537020FB"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0FAE15FA"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48DD4AA"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06107974"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55FBE1" w14:textId="77777777" w:rsidR="004051B5" w:rsidRPr="00A138BC" w:rsidRDefault="004051B5" w:rsidP="008E3BA3">
            <w:pPr>
              <w:pStyle w:val="TAL"/>
              <w:rPr>
                <w:rFonts w:eastAsia="SimSun"/>
                <w:lang w:val="en-US"/>
              </w:rPr>
            </w:pPr>
            <w:r w:rsidRPr="00A138BC">
              <w:rPr>
                <w:rFonts w:eastAsia="SimSun"/>
                <w:lang w:val="en-US"/>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0FACBD9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F1C49C" w14:textId="516463F0" w:rsidR="004051B5" w:rsidRPr="00A138BC" w:rsidRDefault="002D0A22" w:rsidP="008E3BA3">
            <w:pPr>
              <w:pStyle w:val="TAC"/>
              <w:rPr>
                <w:rFonts w:eastAsia="SimSun"/>
                <w:szCs w:val="24"/>
                <w:lang w:val="en-US"/>
              </w:rPr>
            </w:pPr>
            <w:r>
              <w:rPr>
                <w:rFonts w:eastAsia="SimSun"/>
                <w:szCs w:val="24"/>
                <w:lang w:val="en-US"/>
              </w:rPr>
              <w:t>Aperiodic</w:t>
            </w:r>
          </w:p>
        </w:tc>
      </w:tr>
      <w:tr w:rsidR="004051B5" w:rsidRPr="00A138BC" w14:paraId="551C60B9"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1101675" w14:textId="77777777" w:rsidR="004051B5" w:rsidRPr="00A138BC" w:rsidRDefault="004051B5" w:rsidP="008E3BA3">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213A4CA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9AE3A7" w14:textId="77777777" w:rsidR="004051B5" w:rsidRPr="00A138BC" w:rsidRDefault="004051B5" w:rsidP="008E3BA3">
            <w:pPr>
              <w:pStyle w:val="TAC"/>
              <w:rPr>
                <w:rFonts w:eastAsia="SimSun"/>
                <w:szCs w:val="24"/>
                <w:lang w:val="en-US"/>
              </w:rPr>
            </w:pPr>
            <w:r w:rsidRPr="00A138BC">
              <w:rPr>
                <w:rFonts w:eastAsia="SimSun"/>
                <w:szCs w:val="24"/>
                <w:lang w:val="en-US"/>
              </w:rPr>
              <w:t>Table 2</w:t>
            </w:r>
          </w:p>
        </w:tc>
      </w:tr>
      <w:tr w:rsidR="004051B5" w:rsidRPr="00A138BC" w14:paraId="143488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B777FE" w14:textId="77777777" w:rsidR="004051B5" w:rsidRPr="00A138BC" w:rsidRDefault="004051B5" w:rsidP="008E3BA3">
            <w:pPr>
              <w:pStyle w:val="TAL"/>
              <w:rPr>
                <w:rFonts w:eastAsia="SimSun"/>
                <w:lang w:val="en-US"/>
              </w:rPr>
            </w:pPr>
            <w:r w:rsidRPr="00A138BC">
              <w:rPr>
                <w:rFonts w:eastAsia="SimSun"/>
                <w:lang w:val="en-US"/>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65831C7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1E90A14" w14:textId="77777777" w:rsidR="004051B5" w:rsidRPr="00A138BC" w:rsidRDefault="004051B5" w:rsidP="008E3BA3">
            <w:pPr>
              <w:pStyle w:val="TAC"/>
              <w:rPr>
                <w:rFonts w:eastAsia="SimSun"/>
                <w:szCs w:val="24"/>
                <w:lang w:val="en-US"/>
              </w:rPr>
            </w:pPr>
            <w:r w:rsidRPr="00A138BC">
              <w:rPr>
                <w:rFonts w:eastAsia="SimSun"/>
                <w:iCs/>
                <w:szCs w:val="24"/>
                <w:lang w:val="en-US"/>
              </w:rPr>
              <w:t>cri-RI-PMI-CQI</w:t>
            </w:r>
          </w:p>
        </w:tc>
      </w:tr>
      <w:tr w:rsidR="004051B5" w:rsidRPr="00A138BC" w14:paraId="442086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E5A9600" w14:textId="77777777" w:rsidR="004051B5" w:rsidRPr="00A138BC" w:rsidRDefault="004051B5" w:rsidP="008E3BA3">
            <w:pPr>
              <w:pStyle w:val="TAL"/>
              <w:rPr>
                <w:rFonts w:eastAsia="SimSun"/>
                <w:lang w:val="en-US"/>
              </w:rPr>
            </w:pPr>
            <w:r w:rsidRPr="00A138BC">
              <w:rPr>
                <w:rFonts w:eastAsia="SimSun"/>
                <w:lang w:val="en-US"/>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343946A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596265" w14:textId="77777777" w:rsidR="004051B5" w:rsidRPr="00A138BC" w:rsidRDefault="004051B5" w:rsidP="008E3BA3">
            <w:pPr>
              <w:pStyle w:val="TAC"/>
              <w:rPr>
                <w:rFonts w:eastAsia="SimSun"/>
                <w:iCs/>
                <w:szCs w:val="24"/>
                <w:lang w:val="en-US"/>
              </w:rPr>
            </w:pPr>
            <w:r w:rsidRPr="00A138BC">
              <w:rPr>
                <w:rFonts w:eastAsia="SimSun"/>
                <w:szCs w:val="24"/>
                <w:lang w:val="en-US"/>
              </w:rPr>
              <w:t>not configured</w:t>
            </w:r>
          </w:p>
        </w:tc>
      </w:tr>
      <w:tr w:rsidR="004051B5" w:rsidRPr="00A138BC" w14:paraId="39EE68F2"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DD2C5E" w14:textId="77777777" w:rsidR="004051B5" w:rsidRPr="00A138BC" w:rsidRDefault="004051B5" w:rsidP="008E3BA3">
            <w:pPr>
              <w:pStyle w:val="TAL"/>
              <w:rPr>
                <w:rFonts w:eastAsia="SimSun"/>
                <w:lang w:val="en-US"/>
              </w:rPr>
            </w:pPr>
            <w:r w:rsidRPr="00A138BC">
              <w:rPr>
                <w:rFonts w:eastAsia="SimSun"/>
                <w:lang w:val="en-US"/>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75FBDEB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9C5179" w14:textId="77777777" w:rsidR="004051B5" w:rsidRPr="00A138BC" w:rsidRDefault="004051B5" w:rsidP="008E3BA3">
            <w:pPr>
              <w:pStyle w:val="TAC"/>
              <w:rPr>
                <w:rFonts w:eastAsia="SimSun"/>
                <w:szCs w:val="24"/>
                <w:lang w:val="en-US"/>
              </w:rPr>
            </w:pPr>
            <w:r w:rsidRPr="00A138BC">
              <w:rPr>
                <w:rFonts w:eastAsia="SimSun"/>
                <w:szCs w:val="24"/>
                <w:lang w:val="en-US"/>
              </w:rPr>
              <w:t>not configured</w:t>
            </w:r>
          </w:p>
        </w:tc>
      </w:tr>
      <w:tr w:rsidR="004051B5" w:rsidRPr="00A138BC" w14:paraId="04E39FF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A3CEB87" w14:textId="77777777" w:rsidR="004051B5" w:rsidRPr="00A138BC" w:rsidRDefault="004051B5" w:rsidP="008E3BA3">
            <w:pPr>
              <w:pStyle w:val="TAL"/>
              <w:rPr>
                <w:rFonts w:eastAsia="SimSun"/>
                <w:lang w:val="en-US"/>
              </w:rPr>
            </w:pPr>
            <w:r w:rsidRPr="00A138BC">
              <w:rPr>
                <w:rFonts w:eastAsia="SimSun"/>
                <w:lang w:val="en-US"/>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5E2444D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7147FE"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590C9851"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B7D4FAE" w14:textId="77777777" w:rsidR="004051B5" w:rsidRPr="00A138BC" w:rsidRDefault="004051B5" w:rsidP="008E3BA3">
            <w:pPr>
              <w:pStyle w:val="TAL"/>
              <w:rPr>
                <w:rFonts w:eastAsia="SimSun"/>
                <w:lang w:val="en-US"/>
              </w:rPr>
            </w:pPr>
            <w:r w:rsidRPr="00A138BC">
              <w:rPr>
                <w:rFonts w:eastAsia="SimSun"/>
                <w:lang w:val="en-US"/>
              </w:rPr>
              <w:t>pmi-FormatIndicator</w:t>
            </w:r>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0166847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F513FC"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3E6BEFB3"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33C44B3" w14:textId="77777777" w:rsidR="004051B5" w:rsidRPr="00A138BC" w:rsidRDefault="004051B5" w:rsidP="008E3BA3">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A2468BC" w14:textId="77777777" w:rsidR="004051B5" w:rsidRPr="00A138BC" w:rsidRDefault="004051B5" w:rsidP="008E3BA3">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71D2C8BD" w14:textId="77777777" w:rsidR="004051B5" w:rsidRPr="00A138BC" w:rsidRDefault="004051B5" w:rsidP="008E3BA3">
            <w:pPr>
              <w:pStyle w:val="TAC"/>
              <w:rPr>
                <w:rFonts w:eastAsia="SimSun"/>
                <w:szCs w:val="24"/>
                <w:lang w:val="en-US" w:eastAsia="zh-CN"/>
              </w:rPr>
            </w:pPr>
            <w:r w:rsidRPr="00A138BC">
              <w:rPr>
                <w:rFonts w:eastAsia="SimSun"/>
                <w:szCs w:val="24"/>
                <w:lang w:val="en-US"/>
              </w:rPr>
              <w:t>8</w:t>
            </w:r>
          </w:p>
        </w:tc>
      </w:tr>
      <w:tr w:rsidR="004051B5" w:rsidRPr="00A138BC" w14:paraId="35864E8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DD77560" w14:textId="77777777" w:rsidR="004051B5" w:rsidRPr="00A138BC" w:rsidRDefault="004051B5" w:rsidP="008E3BA3">
            <w:pPr>
              <w:pStyle w:val="TAL"/>
              <w:rPr>
                <w:rFonts w:eastAsia="SimSun"/>
                <w:lang w:val="en-US"/>
              </w:rPr>
            </w:pPr>
            <w:r w:rsidRPr="00A138BC">
              <w:rPr>
                <w:rFonts w:eastAsia="SimSun"/>
                <w:lang w:val="en-US"/>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5DBECB6D"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8EEF7B" w14:textId="77777777" w:rsidR="004051B5" w:rsidRPr="00A138BC" w:rsidRDefault="004051B5" w:rsidP="008E3BA3">
            <w:pPr>
              <w:pStyle w:val="TAC"/>
              <w:rPr>
                <w:rFonts w:eastAsia="SimSun"/>
                <w:szCs w:val="24"/>
                <w:lang w:val="en-US" w:eastAsia="zh-CN"/>
              </w:rPr>
            </w:pPr>
            <w:r w:rsidRPr="00A138BC">
              <w:rPr>
                <w:rFonts w:eastAsia="SimSun"/>
                <w:szCs w:val="24"/>
                <w:lang w:val="en-US"/>
              </w:rPr>
              <w:t>1111111</w:t>
            </w:r>
          </w:p>
        </w:tc>
      </w:tr>
      <w:tr w:rsidR="004051B5" w:rsidRPr="00A138BC" w14:paraId="2D865B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C803D47" w14:textId="77777777" w:rsidR="004051B5" w:rsidRPr="00A138BC" w:rsidRDefault="004051B5" w:rsidP="008E3BA3">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EBBC6A0"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4BFCF73" w14:textId="1FE8E17D" w:rsidR="004051B5" w:rsidRPr="00A138BC" w:rsidRDefault="00B2322D" w:rsidP="008E3BA3">
            <w:pPr>
              <w:pStyle w:val="TAC"/>
              <w:rPr>
                <w:rFonts w:eastAsia="SimSun"/>
                <w:szCs w:val="24"/>
                <w:lang w:val="en-US" w:eastAsia="zh-CN"/>
              </w:rPr>
            </w:pPr>
            <w:r>
              <w:rPr>
                <w:rFonts w:eastAsia="SimSun"/>
                <w:szCs w:val="24"/>
                <w:lang w:val="en-US"/>
              </w:rPr>
              <w:t>Not configured</w:t>
            </w:r>
          </w:p>
        </w:tc>
      </w:tr>
      <w:tr w:rsidR="00DD7944" w:rsidRPr="00A138BC" w14:paraId="1CD7905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BAF17E" w14:textId="762670CB" w:rsidR="00DD7944" w:rsidRPr="00A138BC" w:rsidRDefault="00DD7944" w:rsidP="00DD7944">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BCF5F18" w14:textId="77777777" w:rsidR="00DD7944" w:rsidRPr="00A138BC" w:rsidRDefault="00DD7944" w:rsidP="00DD7944">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D7FD9E9" w14:textId="3BC2155B" w:rsidR="00DD7944" w:rsidRDefault="00DD7944" w:rsidP="00DD7944">
            <w:pPr>
              <w:pStyle w:val="TAC"/>
              <w:rPr>
                <w:rFonts w:eastAsia="SimSun"/>
                <w:szCs w:val="24"/>
                <w:lang w:val="en-US"/>
              </w:rPr>
            </w:pPr>
            <w:r>
              <w:rPr>
                <w:rFonts w:eastAsia="SimSun" w:hint="eastAsia"/>
                <w:szCs w:val="24"/>
                <w:lang w:val="en-US" w:eastAsia="zh-CN"/>
              </w:rPr>
              <w:t>5</w:t>
            </w:r>
          </w:p>
        </w:tc>
      </w:tr>
      <w:tr w:rsidR="004051B5" w:rsidRPr="00A138BC" w14:paraId="740FC52B" w14:textId="77777777" w:rsidTr="00E62072">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1662A721" w14:textId="77777777" w:rsidR="004051B5" w:rsidRPr="00A138BC" w:rsidRDefault="004051B5" w:rsidP="008E3BA3">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61B261EC" w14:textId="77777777" w:rsidR="004051B5" w:rsidRPr="00A138BC" w:rsidRDefault="004051B5" w:rsidP="008E3BA3">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136378C6"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CF5D4" w14:textId="77777777" w:rsidR="004051B5" w:rsidRPr="00A138BC" w:rsidRDefault="004051B5" w:rsidP="008E3BA3">
            <w:pPr>
              <w:pStyle w:val="TAC"/>
              <w:rPr>
                <w:rFonts w:eastAsia="SimSun"/>
                <w:szCs w:val="24"/>
                <w:lang w:val="en-US"/>
              </w:rPr>
            </w:pPr>
            <w:r w:rsidRPr="00A138BC">
              <w:rPr>
                <w:rFonts w:eastAsia="SimSun"/>
                <w:szCs w:val="24"/>
                <w:lang w:val="en-US"/>
              </w:rPr>
              <w:t>typeI-SinglePanel</w:t>
            </w:r>
          </w:p>
        </w:tc>
      </w:tr>
      <w:tr w:rsidR="004051B5" w:rsidRPr="00A138BC" w14:paraId="61FFEE28" w14:textId="77777777" w:rsidTr="00E62072">
        <w:trPr>
          <w:trHeight w:val="70"/>
          <w:jc w:val="center"/>
        </w:trPr>
        <w:tc>
          <w:tcPr>
            <w:tcW w:w="1264" w:type="dxa"/>
            <w:gridSpan w:val="2"/>
            <w:vMerge/>
            <w:tcBorders>
              <w:left w:val="single" w:sz="4" w:space="0" w:color="auto"/>
              <w:right w:val="single" w:sz="4" w:space="0" w:color="auto"/>
            </w:tcBorders>
            <w:hideMark/>
          </w:tcPr>
          <w:p w14:paraId="1C0BE5D4"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F7CBC60" w14:textId="77777777" w:rsidR="004051B5" w:rsidRPr="00A138BC" w:rsidRDefault="004051B5" w:rsidP="008E3BA3">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3F5377D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029E341"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7DF008A6" w14:textId="77777777" w:rsidTr="00E62072">
        <w:trPr>
          <w:trHeight w:val="70"/>
          <w:jc w:val="center"/>
        </w:trPr>
        <w:tc>
          <w:tcPr>
            <w:tcW w:w="1264" w:type="dxa"/>
            <w:gridSpan w:val="2"/>
            <w:vMerge/>
            <w:tcBorders>
              <w:left w:val="single" w:sz="4" w:space="0" w:color="auto"/>
              <w:right w:val="single" w:sz="4" w:space="0" w:color="auto"/>
            </w:tcBorders>
            <w:hideMark/>
          </w:tcPr>
          <w:p w14:paraId="3260618E"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368B5177" w14:textId="77777777" w:rsidR="004051B5" w:rsidRPr="00A138BC" w:rsidRDefault="004051B5" w:rsidP="008E3BA3">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19C103A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B59A60"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5859DE65" w14:textId="77777777" w:rsidTr="00E62072">
        <w:trPr>
          <w:trHeight w:val="70"/>
          <w:jc w:val="center"/>
        </w:trPr>
        <w:tc>
          <w:tcPr>
            <w:tcW w:w="1264" w:type="dxa"/>
            <w:gridSpan w:val="2"/>
            <w:vMerge/>
            <w:tcBorders>
              <w:left w:val="single" w:sz="4" w:space="0" w:color="auto"/>
              <w:right w:val="single" w:sz="4" w:space="0" w:color="auto"/>
            </w:tcBorders>
            <w:hideMark/>
          </w:tcPr>
          <w:p w14:paraId="7C88B5D9"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3B53541" w14:textId="77777777" w:rsidR="004051B5" w:rsidRPr="00A138BC" w:rsidRDefault="004051B5" w:rsidP="008E3BA3">
            <w:pPr>
              <w:pStyle w:val="TAL"/>
              <w:rPr>
                <w:rFonts w:eastAsia="SimSun"/>
                <w:lang w:val="en-US"/>
              </w:rPr>
            </w:pPr>
            <w:r w:rsidRPr="00A138BC">
              <w:rPr>
                <w:rFonts w:eastAsia="SimSun"/>
                <w:lang w:val="en-US"/>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C8B5F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A674E" w14:textId="77777777" w:rsidR="004051B5" w:rsidRPr="00A138BC" w:rsidRDefault="004051B5" w:rsidP="008E3BA3">
            <w:pPr>
              <w:pStyle w:val="TAC"/>
              <w:rPr>
                <w:rFonts w:eastAsia="SimSun"/>
                <w:szCs w:val="24"/>
                <w:lang w:val="en-US" w:eastAsia="zh-CN"/>
              </w:rPr>
            </w:pPr>
            <w:r w:rsidRPr="00A138BC">
              <w:rPr>
                <w:rFonts w:eastAsia="SimSun"/>
                <w:szCs w:val="24"/>
                <w:lang w:val="en-US"/>
              </w:rPr>
              <w:t xml:space="preserve">111111 </w:t>
            </w:r>
          </w:p>
        </w:tc>
      </w:tr>
      <w:tr w:rsidR="004051B5" w:rsidRPr="00A138BC" w14:paraId="50D7881B" w14:textId="77777777" w:rsidTr="00E62072">
        <w:trPr>
          <w:trHeight w:val="70"/>
          <w:jc w:val="center"/>
        </w:trPr>
        <w:tc>
          <w:tcPr>
            <w:tcW w:w="1264" w:type="dxa"/>
            <w:gridSpan w:val="2"/>
            <w:vMerge/>
            <w:tcBorders>
              <w:left w:val="single" w:sz="4" w:space="0" w:color="auto"/>
              <w:bottom w:val="single" w:sz="4" w:space="0" w:color="auto"/>
              <w:right w:val="single" w:sz="4" w:space="0" w:color="auto"/>
            </w:tcBorders>
          </w:tcPr>
          <w:p w14:paraId="0AB5B857"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86D8771" w14:textId="77777777" w:rsidR="004051B5" w:rsidRPr="00A138BC" w:rsidRDefault="004051B5" w:rsidP="008E3BA3">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1CF1EFD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8AD344"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1649F3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78D5AAF" w14:textId="77777777" w:rsidR="004051B5" w:rsidRPr="00A138BC" w:rsidRDefault="004051B5" w:rsidP="008E3BA3">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4DCD47A"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D00B30" w14:textId="441F3E51" w:rsidR="004051B5" w:rsidRPr="00A138BC" w:rsidRDefault="00A56D09" w:rsidP="008E3BA3">
            <w:pPr>
              <w:pStyle w:val="TAC"/>
              <w:rPr>
                <w:rFonts w:eastAsia="SimSun"/>
                <w:szCs w:val="24"/>
                <w:lang w:val="en-US"/>
              </w:rPr>
            </w:pPr>
            <w:r w:rsidRPr="00392496">
              <w:rPr>
                <w:rFonts w:eastAsia="SimSun"/>
                <w:szCs w:val="24"/>
                <w:lang w:val="en-US"/>
              </w:rPr>
              <w:t>PUSCH</w:t>
            </w:r>
          </w:p>
        </w:tc>
      </w:tr>
      <w:tr w:rsidR="004051B5" w:rsidRPr="00A138BC" w14:paraId="31254E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E00DF6E" w14:textId="77777777" w:rsidR="004051B5" w:rsidRPr="00A138BC" w:rsidRDefault="004051B5" w:rsidP="008E3BA3">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883967" w14:textId="77777777" w:rsidR="004051B5" w:rsidRPr="00A138BC" w:rsidRDefault="004051B5" w:rsidP="008E3BA3">
            <w:pPr>
              <w:pStyle w:val="TAC"/>
              <w:rPr>
                <w:rFonts w:eastAsia="SimSun"/>
                <w:szCs w:val="24"/>
                <w:lang w:val="en-US"/>
              </w:rPr>
            </w:pPr>
            <w:r w:rsidRPr="00A138BC">
              <w:rPr>
                <w:rFonts w:eastAsia="SimSun"/>
                <w:szCs w:val="24"/>
                <w:lang w:val="en-US"/>
              </w:rPr>
              <w:t>ms</w:t>
            </w:r>
          </w:p>
        </w:tc>
        <w:tc>
          <w:tcPr>
            <w:tcW w:w="2251" w:type="dxa"/>
            <w:tcBorders>
              <w:top w:val="single" w:sz="4" w:space="0" w:color="auto"/>
              <w:left w:val="single" w:sz="4" w:space="0" w:color="auto"/>
              <w:bottom w:val="single" w:sz="4" w:space="0" w:color="auto"/>
              <w:right w:val="single" w:sz="4" w:space="0" w:color="auto"/>
            </w:tcBorders>
            <w:vAlign w:val="center"/>
          </w:tcPr>
          <w:p w14:paraId="6F0F1854" w14:textId="7DA69552" w:rsidR="004051B5" w:rsidRPr="00A138BC" w:rsidRDefault="006822BB" w:rsidP="008E3BA3">
            <w:pPr>
              <w:pStyle w:val="TAC"/>
              <w:rPr>
                <w:rFonts w:eastAsia="SimSun"/>
                <w:szCs w:val="24"/>
                <w:lang w:val="en-US" w:eastAsia="zh-CN"/>
              </w:rPr>
            </w:pPr>
            <w:r w:rsidRPr="00392496">
              <w:rPr>
                <w:rFonts w:eastAsia="SimSun"/>
                <w:szCs w:val="24"/>
                <w:lang w:val="en-US"/>
              </w:rPr>
              <w:t>6</w:t>
            </w:r>
          </w:p>
        </w:tc>
      </w:tr>
      <w:tr w:rsidR="004051B5" w:rsidRPr="00A138BC" w14:paraId="38C7AAD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F49BA96" w14:textId="77777777" w:rsidR="004051B5" w:rsidRPr="00A138BC" w:rsidRDefault="004051B5" w:rsidP="008E3BA3">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4A88133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55EF3C"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AA797D" w:rsidRPr="00A138BC" w14:paraId="08082EF7" w14:textId="77777777" w:rsidTr="00042B1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58204E94" w14:textId="4C96FCCF" w:rsidR="00AA797D" w:rsidRPr="00A138BC" w:rsidRDefault="00AA797D" w:rsidP="00AA797D">
            <w:pPr>
              <w:pStyle w:val="TAL"/>
              <w:rPr>
                <w:rFonts w:eastAsia="SimSun"/>
                <w:lang w:val="en-US"/>
              </w:rPr>
            </w:pPr>
            <w:r w:rsidRPr="00F92AED">
              <w:rPr>
                <w:rFonts w:eastAsia="SimSun"/>
              </w:rPr>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6A73567C" w14:textId="77777777" w:rsidR="00AA797D" w:rsidRPr="00A138BC" w:rsidRDefault="00AA797D" w:rsidP="00AA797D">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65C9C144" w14:textId="576D6232" w:rsidR="00AA797D" w:rsidRPr="00A138BC" w:rsidRDefault="00AA797D" w:rsidP="00AA797D">
            <w:pPr>
              <w:pStyle w:val="TAC"/>
              <w:rPr>
                <w:rFonts w:eastAsia="SimSun"/>
                <w:szCs w:val="24"/>
                <w:lang w:val="en-US"/>
              </w:rPr>
            </w:pPr>
            <w:r w:rsidRPr="00392496">
              <w:rPr>
                <w:rFonts w:eastAsia="SimSun"/>
              </w:rPr>
              <w:t>2</w:t>
            </w:r>
          </w:p>
        </w:tc>
      </w:tr>
      <w:tr w:rsidR="004051B5" w:rsidRPr="00C25669" w14:paraId="46816AA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EF2A07F" w14:textId="77777777" w:rsidR="004051B5" w:rsidRPr="00F92AED" w:rsidRDefault="004051B5" w:rsidP="008E3BA3">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1D041B87" w14:textId="77777777" w:rsidR="004051B5" w:rsidRPr="00F92AED" w:rsidRDefault="004051B5" w:rsidP="008E3BA3">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1A0D964" w14:textId="77777777" w:rsidR="004051B5" w:rsidRPr="00045762" w:rsidRDefault="004051B5" w:rsidP="008E3BA3">
            <w:pPr>
              <w:pStyle w:val="TAC"/>
            </w:pPr>
            <w:r w:rsidRPr="00045762">
              <w:t>As specified in Table A.4-2</w:t>
            </w:r>
          </w:p>
          <w:p w14:paraId="23334D63" w14:textId="77777777" w:rsidR="00A25856" w:rsidRPr="00392496" w:rsidRDefault="00A25856" w:rsidP="00A25856">
            <w:pPr>
              <w:pStyle w:val="TAC"/>
            </w:pPr>
            <w:r w:rsidRPr="00392496">
              <w:t>Rank 1: TBS.1-1</w:t>
            </w:r>
          </w:p>
          <w:p w14:paraId="52C0B8E1" w14:textId="7ABB5A34" w:rsidR="004051B5" w:rsidRPr="00F92AED" w:rsidRDefault="00A25856" w:rsidP="00A25856">
            <w:pPr>
              <w:pStyle w:val="TAC"/>
              <w:rPr>
                <w:rFonts w:eastAsia="SimSun"/>
              </w:rPr>
            </w:pPr>
            <w:r w:rsidRPr="00392496">
              <w:t>Rank 2: TBS.1-2</w:t>
            </w:r>
          </w:p>
        </w:tc>
      </w:tr>
      <w:tr w:rsidR="004051B5" w:rsidRPr="00A138BC" w14:paraId="6DA8808B" w14:textId="77777777" w:rsidTr="00E62072">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6DE462A0" w14:textId="6F1E0DAA" w:rsidR="004051B5" w:rsidRPr="00A138BC" w:rsidRDefault="004051B5" w:rsidP="008E3BA3">
            <w:pPr>
              <w:pStyle w:val="TAN"/>
              <w:rPr>
                <w:rFonts w:eastAsia="SimSun"/>
                <w:lang w:val="en-US"/>
              </w:rPr>
            </w:pPr>
            <w:r w:rsidRPr="00A63333">
              <w:rPr>
                <w:rFonts w:eastAsia="SimSun" w:hint="eastAsia"/>
              </w:rPr>
              <w:t>N</w:t>
            </w:r>
            <w:r w:rsidRPr="00A63333">
              <w:rPr>
                <w:rFonts w:eastAsia="SimSun"/>
              </w:rPr>
              <w:t>ote</w:t>
            </w:r>
            <w:r>
              <w:rPr>
                <w:rFonts w:eastAsia="SimSun"/>
              </w:rPr>
              <w:t>1</w:t>
            </w:r>
            <w:r w:rsidRPr="00A63333">
              <w:rPr>
                <w:rFonts w:eastAsia="SimSun"/>
              </w:rPr>
              <w:t>:</w:t>
            </w:r>
            <w:r w:rsidR="008E3BA3"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tc>
      </w:tr>
    </w:tbl>
    <w:p w14:paraId="7AC4B3A2" w14:textId="77777777" w:rsidR="004051B5" w:rsidRPr="009110AD" w:rsidRDefault="004051B5" w:rsidP="008E3BA3"/>
    <w:p w14:paraId="672C558B" w14:textId="008080FE" w:rsidR="004051B5" w:rsidRPr="00A138BC" w:rsidRDefault="004051B5" w:rsidP="008E3BA3">
      <w:pPr>
        <w:pStyle w:val="TH"/>
      </w:pPr>
      <w:r w:rsidRPr="00A138BC">
        <w:t>Table 5.</w:t>
      </w:r>
      <w:r w:rsidR="0010723D">
        <w:t>6</w:t>
      </w:r>
      <w:r w:rsidRPr="00A138BC">
        <w:t>.2.1.1-2: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4"/>
        <w:gridCol w:w="2969"/>
        <w:gridCol w:w="1887"/>
      </w:tblGrid>
      <w:tr w:rsidR="004051B5" w:rsidRPr="00A138BC" w14:paraId="61C81B3A" w14:textId="77777777" w:rsidTr="00E62072">
        <w:trPr>
          <w:trHeight w:val="375"/>
          <w:jc w:val="center"/>
        </w:trPr>
        <w:tc>
          <w:tcPr>
            <w:tcW w:w="1299" w:type="pct"/>
            <w:shd w:val="clear" w:color="auto" w:fill="FFFFFF"/>
          </w:tcPr>
          <w:p w14:paraId="2ADAB3E7" w14:textId="77777777" w:rsidR="004051B5" w:rsidRPr="00A138BC" w:rsidRDefault="004051B5" w:rsidP="008E3BA3">
            <w:pPr>
              <w:pStyle w:val="TAH"/>
              <w:rPr>
                <w:rFonts w:eastAsia="SimSun"/>
                <w:lang w:val="en-US"/>
              </w:rPr>
            </w:pPr>
            <w:r w:rsidRPr="00A138BC">
              <w:rPr>
                <w:rFonts w:eastAsia="SimSun"/>
                <w:lang w:val="en-US"/>
              </w:rPr>
              <w:t>Test num.</w:t>
            </w:r>
          </w:p>
        </w:tc>
        <w:tc>
          <w:tcPr>
            <w:tcW w:w="2263" w:type="pct"/>
            <w:shd w:val="clear" w:color="auto" w:fill="FFFFFF"/>
          </w:tcPr>
          <w:p w14:paraId="233468CE" w14:textId="77777777" w:rsidR="004051B5" w:rsidRPr="00A138BC" w:rsidRDefault="004051B5" w:rsidP="008E3BA3">
            <w:pPr>
              <w:pStyle w:val="TAH"/>
              <w:rPr>
                <w:rFonts w:eastAsia="SimSun"/>
                <w:lang w:val="en-US"/>
              </w:rPr>
            </w:pPr>
            <w:r w:rsidRPr="00A138BC">
              <w:rPr>
                <w:rFonts w:eastAsia="SimSun"/>
                <w:lang w:val="en-US"/>
              </w:rPr>
              <w:t>Fraction of maximum throughput (%)</w:t>
            </w:r>
          </w:p>
        </w:tc>
        <w:tc>
          <w:tcPr>
            <w:tcW w:w="1439" w:type="pct"/>
            <w:shd w:val="clear" w:color="auto" w:fill="FFFFFF"/>
          </w:tcPr>
          <w:p w14:paraId="2CA5700B" w14:textId="77777777" w:rsidR="004051B5" w:rsidRPr="00A138BC" w:rsidRDefault="004051B5" w:rsidP="008E3BA3">
            <w:pPr>
              <w:pStyle w:val="TAH"/>
              <w:rPr>
                <w:rFonts w:eastAsia="SimSun"/>
                <w:lang w:val="en-US"/>
              </w:rPr>
            </w:pPr>
            <w:r w:rsidRPr="00A138BC">
              <w:rPr>
                <w:rFonts w:eastAsia="SimSun"/>
                <w:lang w:val="en-US"/>
              </w:rPr>
              <w:t>SNR (dB)</w:t>
            </w:r>
          </w:p>
        </w:tc>
      </w:tr>
      <w:tr w:rsidR="004051B5" w:rsidRPr="00A138BC" w14:paraId="56FB1BEF" w14:textId="77777777" w:rsidTr="00E62072">
        <w:trPr>
          <w:trHeight w:val="189"/>
          <w:jc w:val="center"/>
        </w:trPr>
        <w:tc>
          <w:tcPr>
            <w:tcW w:w="1299" w:type="pct"/>
            <w:shd w:val="clear" w:color="auto" w:fill="FFFFFF"/>
          </w:tcPr>
          <w:p w14:paraId="54C979FA" w14:textId="5CE14CBD" w:rsidR="004051B5" w:rsidRPr="00A138BC" w:rsidRDefault="00047FF9" w:rsidP="008E3BA3">
            <w:pPr>
              <w:pStyle w:val="TAC"/>
              <w:rPr>
                <w:rFonts w:eastAsia="SimSun"/>
                <w:lang w:val="en-US"/>
              </w:rPr>
            </w:pPr>
            <w:r>
              <w:rPr>
                <w:rFonts w:eastAsia="SimSun"/>
                <w:lang w:val="en-US"/>
              </w:rPr>
              <w:t>Test 1</w:t>
            </w:r>
          </w:p>
        </w:tc>
        <w:tc>
          <w:tcPr>
            <w:tcW w:w="2263" w:type="pct"/>
            <w:shd w:val="clear" w:color="auto" w:fill="FFFFFF"/>
          </w:tcPr>
          <w:p w14:paraId="505959F7" w14:textId="77777777" w:rsidR="004051B5" w:rsidRPr="00A138BC" w:rsidRDefault="004051B5" w:rsidP="008E3BA3">
            <w:pPr>
              <w:pStyle w:val="TAC"/>
              <w:rPr>
                <w:rFonts w:eastAsia="SimSun"/>
                <w:lang w:val="en-US"/>
              </w:rPr>
            </w:pPr>
            <w:r>
              <w:rPr>
                <w:rFonts w:eastAsia="SimSun"/>
                <w:lang w:val="en-US"/>
              </w:rPr>
              <w:t>35%</w:t>
            </w:r>
          </w:p>
        </w:tc>
        <w:tc>
          <w:tcPr>
            <w:tcW w:w="1439" w:type="pct"/>
            <w:shd w:val="clear" w:color="auto" w:fill="FFFFFF"/>
          </w:tcPr>
          <w:p w14:paraId="0EDD3306" w14:textId="0EF92CF9" w:rsidR="004051B5" w:rsidRPr="00A138BC" w:rsidRDefault="004051B5" w:rsidP="008E3BA3">
            <w:pPr>
              <w:pStyle w:val="TAC"/>
              <w:rPr>
                <w:rFonts w:eastAsia="SimSun"/>
                <w:lang w:val="en-US"/>
              </w:rPr>
            </w:pPr>
            <w:r>
              <w:rPr>
                <w:rFonts w:eastAsia="SimSun"/>
                <w:lang w:val="en-US"/>
              </w:rPr>
              <w:t>19.3</w:t>
            </w:r>
          </w:p>
        </w:tc>
      </w:tr>
      <w:tr w:rsidR="004051B5" w:rsidRPr="00A138BC" w14:paraId="35486242" w14:textId="77777777" w:rsidTr="00E62072">
        <w:trPr>
          <w:trHeight w:val="189"/>
          <w:jc w:val="center"/>
        </w:trPr>
        <w:tc>
          <w:tcPr>
            <w:tcW w:w="5000" w:type="pct"/>
            <w:gridSpan w:val="3"/>
            <w:shd w:val="clear" w:color="auto" w:fill="FFFFFF"/>
          </w:tcPr>
          <w:p w14:paraId="0A2129AC" w14:textId="5E8F55CD" w:rsidR="004051B5" w:rsidRPr="00A138BC" w:rsidRDefault="004051B5" w:rsidP="008E3BA3">
            <w:pPr>
              <w:pStyle w:val="TAN"/>
              <w:rPr>
                <w:rFonts w:eastAsia="SimSun"/>
                <w:lang w:val="en-US"/>
              </w:rPr>
            </w:pPr>
            <w:r>
              <w:rPr>
                <w:rFonts w:eastAsia="SimSun"/>
                <w:lang w:val="en-US"/>
              </w:rPr>
              <w:t xml:space="preserve">Note </w:t>
            </w:r>
            <w:r w:rsidR="00AD2B7F">
              <w:rPr>
                <w:rFonts w:eastAsia="SimSun"/>
                <w:lang w:val="en-US"/>
              </w:rPr>
              <w:t>1</w:t>
            </w:r>
            <w:r>
              <w:rPr>
                <w:rFonts w:eastAsia="SimSun"/>
                <w:lang w:val="en-US"/>
              </w:rPr>
              <w:t>:</w:t>
            </w:r>
            <w:r w:rsidR="008E3BA3" w:rsidRPr="00A138BC">
              <w:rPr>
                <w:rFonts w:hint="eastAsia"/>
                <w:lang w:eastAsia="zh-CN"/>
              </w:rPr>
              <w:tab/>
            </w:r>
            <w:r w:rsidRPr="00A63333">
              <w:rPr>
                <w:rFonts w:eastAsia="SimSun"/>
                <w:szCs w:val="24"/>
              </w:rPr>
              <w:t>The maximum throughout is defined as with TBS corresponding to CQI index 15 with rank 2.</w:t>
            </w:r>
          </w:p>
        </w:tc>
      </w:tr>
    </w:tbl>
    <w:p w14:paraId="34EE4F5A" w14:textId="77777777" w:rsidR="004051B5" w:rsidRDefault="004051B5" w:rsidP="008E3BA3">
      <w:pPr>
        <w:rPr>
          <w:highlight w:val="yellow"/>
        </w:rPr>
      </w:pPr>
    </w:p>
    <w:p w14:paraId="3566ED36" w14:textId="77777777" w:rsidR="004051B5" w:rsidRDefault="004051B5" w:rsidP="008E3BA3">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48A70F54" w14:textId="77777777" w:rsidR="004051B5" w:rsidRPr="0083599C" w:rsidRDefault="004051B5" w:rsidP="008E3BA3">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4C03D3C5" w14:textId="77777777" w:rsidR="004051B5" w:rsidRPr="0069677E" w:rsidRDefault="004051B5" w:rsidP="008E3BA3">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49E006A1" w14:textId="77777777" w:rsidR="004051B5" w:rsidRDefault="004051B5" w:rsidP="008E3BA3">
      <w:pPr>
        <w:rPr>
          <w:lang w:eastAsia="zh-CN"/>
        </w:rPr>
      </w:pPr>
      <w:r>
        <w:rPr>
          <w:lang w:eastAsia="zh-CN"/>
        </w:rPr>
        <w:t>The minimum performance requirements are specified in Table 5.6.2.2.1-2, with the addition of test parameters in Table 5.6.2.2.1-1 and the downlink physical channel setup according to Annex C.3.1.</w:t>
      </w:r>
    </w:p>
    <w:p w14:paraId="326B3511" w14:textId="77777777" w:rsidR="004051B5" w:rsidRPr="00C8041A" w:rsidRDefault="004051B5" w:rsidP="008E3BA3">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543"/>
        <w:gridCol w:w="586"/>
        <w:gridCol w:w="3244"/>
      </w:tblGrid>
      <w:tr w:rsidR="004051B5" w:rsidRPr="00DB610F" w14:paraId="62590C2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55DF9A33" w14:textId="77777777" w:rsidR="004051B5" w:rsidRPr="00DB610F" w:rsidRDefault="004051B5" w:rsidP="008E3BA3">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2B8C3C" w14:textId="77777777" w:rsidR="004051B5" w:rsidRPr="00DB610F" w:rsidRDefault="004051B5" w:rsidP="008E3BA3">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67AFE7B5" w14:textId="77777777" w:rsidR="004051B5" w:rsidRPr="00DB610F" w:rsidRDefault="004051B5" w:rsidP="008E3BA3">
            <w:pPr>
              <w:pStyle w:val="TAH"/>
              <w:rPr>
                <w:lang w:eastAsia="zh-CN"/>
              </w:rPr>
            </w:pPr>
            <w:r>
              <w:t>Test 1</w:t>
            </w:r>
          </w:p>
        </w:tc>
      </w:tr>
      <w:tr w:rsidR="004051B5" w:rsidRPr="00DB610F" w14:paraId="799C499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34289C" w14:textId="77777777" w:rsidR="004051B5" w:rsidRPr="00857012" w:rsidRDefault="004051B5" w:rsidP="008E3BA3">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506A67D" w14:textId="77777777" w:rsidR="004051B5" w:rsidRPr="00857012" w:rsidRDefault="004051B5" w:rsidP="008E3BA3">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0B2DDDA2" w14:textId="77777777" w:rsidR="004051B5" w:rsidRPr="00857012" w:rsidRDefault="004051B5" w:rsidP="008E3BA3">
            <w:pPr>
              <w:pStyle w:val="TAC"/>
              <w:rPr>
                <w:b/>
                <w:lang w:eastAsia="zh-CN"/>
              </w:rPr>
            </w:pPr>
            <w:r>
              <w:rPr>
                <w:lang w:eastAsia="zh-CN"/>
              </w:rPr>
              <w:t>40</w:t>
            </w:r>
          </w:p>
        </w:tc>
      </w:tr>
      <w:tr w:rsidR="004051B5" w:rsidRPr="0018689D" w14:paraId="45D470E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7BC13452" w14:textId="77777777" w:rsidR="004051B5" w:rsidRPr="0018689D" w:rsidRDefault="004051B5" w:rsidP="008E3BA3">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3E012CCB" w14:textId="77777777" w:rsidR="004051B5" w:rsidRPr="00DB610F" w:rsidRDefault="004051B5" w:rsidP="008E3BA3">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4E203D17" w14:textId="77777777" w:rsidR="004051B5" w:rsidRPr="0018689D" w:rsidRDefault="004051B5" w:rsidP="008E3BA3">
            <w:pPr>
              <w:pStyle w:val="TAC"/>
            </w:pPr>
            <w:r w:rsidRPr="00C25669">
              <w:rPr>
                <w:rFonts w:eastAsia="SimSun" w:hint="eastAsia"/>
                <w:lang w:eastAsia="zh-CN"/>
              </w:rPr>
              <w:t>30</w:t>
            </w:r>
          </w:p>
        </w:tc>
      </w:tr>
      <w:tr w:rsidR="004051B5" w:rsidRPr="0018689D" w14:paraId="135F3D7E"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1FCF836" w14:textId="77777777" w:rsidR="004051B5" w:rsidRPr="00DB610F" w:rsidRDefault="004051B5" w:rsidP="008E3BA3">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60CAE75D"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631ABA05" w14:textId="77777777" w:rsidR="004051B5" w:rsidRPr="0018689D" w:rsidRDefault="004051B5" w:rsidP="008E3BA3">
            <w:pPr>
              <w:pStyle w:val="TAC"/>
            </w:pPr>
            <w:r w:rsidRPr="00C25669">
              <w:rPr>
                <w:rFonts w:eastAsia="SimSun"/>
              </w:rPr>
              <w:t>TDD</w:t>
            </w:r>
          </w:p>
        </w:tc>
      </w:tr>
      <w:tr w:rsidR="004051B5" w:rsidRPr="0018689D" w14:paraId="6E1FC4A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7C6BEEC" w14:textId="77777777" w:rsidR="004051B5" w:rsidRDefault="004051B5" w:rsidP="008E3BA3">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2E974DC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7D8EE623" w14:textId="69F65F2B" w:rsidR="004051B5" w:rsidRPr="00857012" w:rsidRDefault="004051B5" w:rsidP="008E3BA3">
            <w:pPr>
              <w:pStyle w:val="TAC"/>
            </w:pPr>
            <w:r w:rsidRPr="00C25669">
              <w:rPr>
                <w:rFonts w:eastAsia="SimSun"/>
                <w:lang w:eastAsia="zh-CN"/>
              </w:rPr>
              <w:t>FR1.30-1</w:t>
            </w:r>
            <w:r w:rsidR="006C0538" w:rsidRPr="00392496">
              <w:rPr>
                <w:rFonts w:eastAsia="SimSun"/>
                <w:lang w:eastAsia="zh-CN"/>
              </w:rPr>
              <w:t xml:space="preserve"> Annex A.1.2</w:t>
            </w:r>
          </w:p>
        </w:tc>
      </w:tr>
      <w:tr w:rsidR="004051B5" w:rsidRPr="0018689D" w14:paraId="07135710"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53C8F358" w14:textId="77777777" w:rsidR="004051B5" w:rsidRDefault="004051B5" w:rsidP="008E3BA3">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F2C505B"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tcPr>
          <w:p w14:paraId="4213A7A6" w14:textId="77777777" w:rsidR="004051B5" w:rsidRPr="00C25669" w:rsidRDefault="004051B5" w:rsidP="008E3BA3">
            <w:pPr>
              <w:pStyle w:val="TAC"/>
              <w:rPr>
                <w:rFonts w:eastAsia="SimSun"/>
                <w:lang w:eastAsia="zh-CN"/>
              </w:rPr>
            </w:pPr>
            <w:r w:rsidRPr="00C25669">
              <w:rPr>
                <w:rFonts w:eastAsia="SimSun"/>
              </w:rPr>
              <w:t>TDLA30-5</w:t>
            </w:r>
          </w:p>
        </w:tc>
      </w:tr>
      <w:tr w:rsidR="004051B5" w:rsidRPr="0018689D" w14:paraId="05DD9B8A"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BFFA66E" w14:textId="77777777" w:rsidR="004051B5" w:rsidRDefault="004051B5" w:rsidP="008E3BA3">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69A0847A"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E073734" w14:textId="77777777" w:rsidR="004051B5" w:rsidRPr="00C25669" w:rsidRDefault="004051B5" w:rsidP="008E3BA3">
            <w:pPr>
              <w:pStyle w:val="TAC"/>
              <w:rPr>
                <w:rFonts w:eastAsia="SimSun"/>
                <w:lang w:eastAsia="zh-CN"/>
              </w:rPr>
            </w:pPr>
            <w:r w:rsidRPr="00C25669">
              <w:rPr>
                <w:rFonts w:eastAsia="SimSun"/>
              </w:rPr>
              <w:t>2x2</w:t>
            </w:r>
          </w:p>
        </w:tc>
      </w:tr>
      <w:tr w:rsidR="004051B5" w:rsidRPr="0018689D" w14:paraId="7F38D6B3"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21A4A1DA" w14:textId="77777777" w:rsidR="004051B5" w:rsidRPr="00C25669" w:rsidRDefault="004051B5" w:rsidP="008E3BA3">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43E1DBD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ABAE6E6" w14:textId="77777777" w:rsidR="004051B5" w:rsidRPr="00C25669" w:rsidRDefault="004051B5" w:rsidP="008E3BA3">
            <w:pPr>
              <w:pStyle w:val="TAC"/>
              <w:rPr>
                <w:rFonts w:eastAsia="SimSun"/>
              </w:rPr>
            </w:pPr>
            <w:r w:rsidRPr="00C25669">
              <w:rPr>
                <w:rFonts w:eastAsia="SimSun"/>
              </w:rPr>
              <w:t>ULA Low</w:t>
            </w:r>
          </w:p>
        </w:tc>
      </w:tr>
      <w:tr w:rsidR="004051B5" w:rsidRPr="0018689D" w14:paraId="526F9022"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291865D" w14:textId="77777777" w:rsidR="004051B5" w:rsidRDefault="004051B5" w:rsidP="008E3BA3">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63DC8901"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1E80E8CC" w14:textId="77777777" w:rsidR="004051B5" w:rsidRPr="00C25669" w:rsidRDefault="004051B5" w:rsidP="008E3BA3">
            <w:pPr>
              <w:pStyle w:val="TAC"/>
              <w:rPr>
                <w:rFonts w:eastAsia="SimSun"/>
              </w:rPr>
            </w:pPr>
            <w:r w:rsidRPr="00C25669">
              <w:rPr>
                <w:rFonts w:eastAsia="SimSun"/>
              </w:rPr>
              <w:t>As defined in Annex B.4.1</w:t>
            </w:r>
          </w:p>
        </w:tc>
      </w:tr>
      <w:tr w:rsidR="004051B5" w:rsidRPr="00DB610F" w14:paraId="0A2513B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1CF940C5" w14:textId="77777777" w:rsidR="004051B5" w:rsidRPr="00DB610F" w:rsidRDefault="004051B5" w:rsidP="008E3BA3">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213685EF"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3BCD6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7ADAB4" w14:textId="77777777" w:rsidR="004051B5" w:rsidRPr="00DB610F" w:rsidRDefault="004051B5" w:rsidP="008E3BA3">
            <w:pPr>
              <w:pStyle w:val="TAC"/>
            </w:pPr>
            <w:r w:rsidRPr="0018689D">
              <w:t>Periodic</w:t>
            </w:r>
          </w:p>
        </w:tc>
      </w:tr>
      <w:tr w:rsidR="004051B5" w:rsidRPr="00DB610F" w14:paraId="0FAB9192" w14:textId="77777777" w:rsidTr="00E62072">
        <w:trPr>
          <w:trHeight w:val="70"/>
        </w:trPr>
        <w:tc>
          <w:tcPr>
            <w:tcW w:w="649" w:type="pct"/>
            <w:vMerge/>
            <w:tcBorders>
              <w:left w:val="single" w:sz="4" w:space="0" w:color="auto"/>
              <w:right w:val="single" w:sz="4" w:space="0" w:color="auto"/>
            </w:tcBorders>
            <w:vAlign w:val="center"/>
            <w:hideMark/>
          </w:tcPr>
          <w:p w14:paraId="4B714125"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2DD0C18"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525E4E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9CAAF16" w14:textId="77777777" w:rsidR="004051B5" w:rsidRPr="00DB610F" w:rsidRDefault="004051B5" w:rsidP="008E3BA3">
            <w:pPr>
              <w:pStyle w:val="TAC"/>
            </w:pPr>
            <w:r w:rsidRPr="0018689D">
              <w:t>4</w:t>
            </w:r>
          </w:p>
        </w:tc>
      </w:tr>
      <w:tr w:rsidR="004051B5" w:rsidRPr="00DB610F" w14:paraId="7F878B38" w14:textId="77777777" w:rsidTr="00E62072">
        <w:trPr>
          <w:trHeight w:val="70"/>
        </w:trPr>
        <w:tc>
          <w:tcPr>
            <w:tcW w:w="649" w:type="pct"/>
            <w:vMerge/>
            <w:tcBorders>
              <w:left w:val="single" w:sz="4" w:space="0" w:color="auto"/>
              <w:right w:val="single" w:sz="4" w:space="0" w:color="auto"/>
            </w:tcBorders>
            <w:vAlign w:val="center"/>
            <w:hideMark/>
          </w:tcPr>
          <w:p w14:paraId="43FC58D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2E82E68"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6049158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ECB123C" w14:textId="77777777" w:rsidR="004051B5" w:rsidRPr="00DB610F" w:rsidRDefault="004051B5" w:rsidP="008E3BA3">
            <w:pPr>
              <w:pStyle w:val="TAC"/>
            </w:pPr>
            <w:r w:rsidRPr="0018689D">
              <w:t>FD-CDM2</w:t>
            </w:r>
          </w:p>
        </w:tc>
      </w:tr>
      <w:tr w:rsidR="004051B5" w:rsidRPr="00DB610F" w14:paraId="1F7018ED" w14:textId="77777777" w:rsidTr="00E62072">
        <w:trPr>
          <w:trHeight w:val="70"/>
        </w:trPr>
        <w:tc>
          <w:tcPr>
            <w:tcW w:w="649" w:type="pct"/>
            <w:vMerge/>
            <w:tcBorders>
              <w:left w:val="single" w:sz="4" w:space="0" w:color="auto"/>
              <w:right w:val="single" w:sz="4" w:space="0" w:color="auto"/>
            </w:tcBorders>
            <w:vAlign w:val="center"/>
            <w:hideMark/>
          </w:tcPr>
          <w:p w14:paraId="0DF4D444"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47FDDFE"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8740FF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7958DDC" w14:textId="77777777" w:rsidR="004051B5" w:rsidRPr="00DB610F" w:rsidRDefault="004051B5" w:rsidP="008E3BA3">
            <w:pPr>
              <w:pStyle w:val="TAC"/>
            </w:pPr>
            <w:r w:rsidRPr="0018689D">
              <w:t>1</w:t>
            </w:r>
          </w:p>
        </w:tc>
      </w:tr>
      <w:tr w:rsidR="004051B5" w:rsidRPr="00DB610F" w14:paraId="070964CC" w14:textId="77777777" w:rsidTr="00E62072">
        <w:trPr>
          <w:trHeight w:val="70"/>
        </w:trPr>
        <w:tc>
          <w:tcPr>
            <w:tcW w:w="649" w:type="pct"/>
            <w:vMerge/>
            <w:tcBorders>
              <w:left w:val="single" w:sz="4" w:space="0" w:color="auto"/>
              <w:right w:val="single" w:sz="4" w:space="0" w:color="auto"/>
            </w:tcBorders>
            <w:vAlign w:val="center"/>
            <w:hideMark/>
          </w:tcPr>
          <w:p w14:paraId="2A78F41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D382450"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DD5FF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C08DB6" w14:textId="77777777" w:rsidR="004051B5" w:rsidRPr="00DB610F" w:rsidRDefault="004051B5" w:rsidP="008E3BA3">
            <w:pPr>
              <w:pStyle w:val="TAC"/>
            </w:pPr>
            <w:r w:rsidRPr="0018689D">
              <w:t>Row 5, (4)</w:t>
            </w:r>
          </w:p>
        </w:tc>
      </w:tr>
      <w:tr w:rsidR="004051B5" w:rsidRPr="00DB610F" w14:paraId="190046C8" w14:textId="77777777" w:rsidTr="00E62072">
        <w:trPr>
          <w:trHeight w:val="70"/>
        </w:trPr>
        <w:tc>
          <w:tcPr>
            <w:tcW w:w="649" w:type="pct"/>
            <w:vMerge/>
            <w:tcBorders>
              <w:left w:val="single" w:sz="4" w:space="0" w:color="auto"/>
              <w:right w:val="single" w:sz="4" w:space="0" w:color="auto"/>
            </w:tcBorders>
            <w:vAlign w:val="center"/>
            <w:hideMark/>
          </w:tcPr>
          <w:p w14:paraId="0E6CAC3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A18A0F5"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DE3E0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A256E2B" w14:textId="77777777" w:rsidR="004051B5" w:rsidRPr="00DB610F" w:rsidRDefault="004051B5" w:rsidP="008E3BA3">
            <w:pPr>
              <w:pStyle w:val="TAC"/>
            </w:pPr>
            <w:r w:rsidRPr="0018689D">
              <w:t>9</w:t>
            </w:r>
          </w:p>
        </w:tc>
      </w:tr>
      <w:tr w:rsidR="004051B5" w:rsidRPr="00DB610F" w14:paraId="3B3BC5C1"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3AA8345C"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1ED6EC2" w14:textId="77777777" w:rsidR="004051B5" w:rsidRPr="00DB610F" w:rsidRDefault="004051B5" w:rsidP="008E3BA3">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6CBEF14D"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743BF53B" w14:textId="77777777" w:rsidR="004051B5" w:rsidRPr="00DB610F" w:rsidRDefault="004051B5" w:rsidP="008E3BA3">
            <w:pPr>
              <w:pStyle w:val="TAC"/>
            </w:pPr>
            <w:r w:rsidRPr="0018689D">
              <w:t>10/1</w:t>
            </w:r>
          </w:p>
        </w:tc>
      </w:tr>
      <w:tr w:rsidR="004051B5" w:rsidRPr="00DB610F" w14:paraId="672906A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7F1E578C" w14:textId="77777777" w:rsidR="004051B5" w:rsidRPr="00DB610F" w:rsidRDefault="004051B5" w:rsidP="008E3BA3">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4A119F47"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211845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7CFBB" w14:textId="77777777" w:rsidR="004051B5" w:rsidRPr="00DB610F" w:rsidRDefault="004051B5" w:rsidP="008E3BA3">
            <w:pPr>
              <w:pStyle w:val="TAC"/>
            </w:pPr>
            <w:r w:rsidRPr="0018689D">
              <w:t>Periodic</w:t>
            </w:r>
          </w:p>
        </w:tc>
      </w:tr>
      <w:tr w:rsidR="004051B5" w:rsidRPr="00DB610F" w14:paraId="40096777" w14:textId="77777777" w:rsidTr="00E62072">
        <w:trPr>
          <w:trHeight w:val="70"/>
        </w:trPr>
        <w:tc>
          <w:tcPr>
            <w:tcW w:w="649" w:type="pct"/>
            <w:vMerge/>
            <w:tcBorders>
              <w:left w:val="single" w:sz="4" w:space="0" w:color="auto"/>
              <w:right w:val="single" w:sz="4" w:space="0" w:color="auto"/>
            </w:tcBorders>
            <w:vAlign w:val="center"/>
          </w:tcPr>
          <w:p w14:paraId="2BF05C8E"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F1B760C"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B8C889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9620291" w14:textId="77777777" w:rsidR="004051B5" w:rsidRPr="00DB610F" w:rsidRDefault="004051B5" w:rsidP="008E3BA3">
            <w:pPr>
              <w:pStyle w:val="TAC"/>
            </w:pPr>
            <w:r w:rsidRPr="0018689D">
              <w:t>2</w:t>
            </w:r>
          </w:p>
        </w:tc>
      </w:tr>
      <w:tr w:rsidR="004051B5" w:rsidRPr="00DB610F" w14:paraId="0A5F9D0E" w14:textId="77777777" w:rsidTr="00E62072">
        <w:trPr>
          <w:trHeight w:val="70"/>
        </w:trPr>
        <w:tc>
          <w:tcPr>
            <w:tcW w:w="649" w:type="pct"/>
            <w:vMerge/>
            <w:tcBorders>
              <w:left w:val="single" w:sz="4" w:space="0" w:color="auto"/>
              <w:right w:val="single" w:sz="4" w:space="0" w:color="auto"/>
            </w:tcBorders>
            <w:vAlign w:val="center"/>
            <w:hideMark/>
          </w:tcPr>
          <w:p w14:paraId="43D3248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62E641C"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CC337B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83CAA57" w14:textId="77777777" w:rsidR="004051B5" w:rsidRPr="00DB610F" w:rsidRDefault="004051B5" w:rsidP="008E3BA3">
            <w:pPr>
              <w:pStyle w:val="TAC"/>
            </w:pPr>
            <w:r w:rsidRPr="0018689D">
              <w:t>FD-CDM2</w:t>
            </w:r>
          </w:p>
        </w:tc>
      </w:tr>
      <w:tr w:rsidR="004051B5" w:rsidRPr="00DB610F" w14:paraId="6E26A903" w14:textId="77777777" w:rsidTr="00E62072">
        <w:trPr>
          <w:trHeight w:val="70"/>
        </w:trPr>
        <w:tc>
          <w:tcPr>
            <w:tcW w:w="649" w:type="pct"/>
            <w:vMerge/>
            <w:tcBorders>
              <w:left w:val="single" w:sz="4" w:space="0" w:color="auto"/>
              <w:right w:val="single" w:sz="4" w:space="0" w:color="auto"/>
            </w:tcBorders>
            <w:vAlign w:val="center"/>
            <w:hideMark/>
          </w:tcPr>
          <w:p w14:paraId="1118E693"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35249A2"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06DF701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4DD0571" w14:textId="77777777" w:rsidR="004051B5" w:rsidRPr="00DB610F" w:rsidRDefault="004051B5" w:rsidP="008E3BA3">
            <w:pPr>
              <w:pStyle w:val="TAC"/>
            </w:pPr>
            <w:r w:rsidRPr="0018689D">
              <w:t>1</w:t>
            </w:r>
          </w:p>
        </w:tc>
      </w:tr>
      <w:tr w:rsidR="004051B5" w:rsidRPr="00DB610F" w14:paraId="023B8F10" w14:textId="77777777" w:rsidTr="00E62072">
        <w:trPr>
          <w:trHeight w:val="70"/>
        </w:trPr>
        <w:tc>
          <w:tcPr>
            <w:tcW w:w="649" w:type="pct"/>
            <w:vMerge/>
            <w:tcBorders>
              <w:left w:val="single" w:sz="4" w:space="0" w:color="auto"/>
              <w:right w:val="single" w:sz="4" w:space="0" w:color="auto"/>
            </w:tcBorders>
            <w:vAlign w:val="center"/>
            <w:hideMark/>
          </w:tcPr>
          <w:p w14:paraId="5C2EDB5D" w14:textId="77777777" w:rsidR="004051B5" w:rsidRPr="00DB610F" w:rsidRDefault="004051B5" w:rsidP="008E3BA3">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CA2619E"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4C87B44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D1BE562" w14:textId="77777777" w:rsidR="004051B5" w:rsidRPr="00DB610F" w:rsidRDefault="004051B5" w:rsidP="008E3BA3">
            <w:pPr>
              <w:pStyle w:val="TAC"/>
            </w:pPr>
            <w:r w:rsidRPr="0018689D">
              <w:t>Row 3 (6)</w:t>
            </w:r>
          </w:p>
        </w:tc>
      </w:tr>
      <w:tr w:rsidR="004051B5" w:rsidRPr="00DB610F" w14:paraId="34883539" w14:textId="77777777" w:rsidTr="00E62072">
        <w:trPr>
          <w:trHeight w:val="70"/>
        </w:trPr>
        <w:tc>
          <w:tcPr>
            <w:tcW w:w="649" w:type="pct"/>
            <w:vMerge/>
            <w:tcBorders>
              <w:left w:val="single" w:sz="4" w:space="0" w:color="auto"/>
              <w:right w:val="single" w:sz="4" w:space="0" w:color="auto"/>
            </w:tcBorders>
            <w:vAlign w:val="center"/>
            <w:hideMark/>
          </w:tcPr>
          <w:p w14:paraId="41EBFD9A"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56CDDE8"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C89D96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F66599A" w14:textId="77777777" w:rsidR="004051B5" w:rsidRPr="00DB610F" w:rsidRDefault="004051B5" w:rsidP="008E3BA3">
            <w:pPr>
              <w:pStyle w:val="TAC"/>
            </w:pPr>
            <w:r w:rsidRPr="0018689D">
              <w:t>13</w:t>
            </w:r>
          </w:p>
        </w:tc>
      </w:tr>
      <w:tr w:rsidR="004051B5" w:rsidRPr="00DB610F" w14:paraId="4DE0F6F7" w14:textId="77777777" w:rsidTr="00E62072">
        <w:trPr>
          <w:trHeight w:val="70"/>
        </w:trPr>
        <w:tc>
          <w:tcPr>
            <w:tcW w:w="649" w:type="pct"/>
            <w:vMerge/>
            <w:tcBorders>
              <w:left w:val="single" w:sz="4" w:space="0" w:color="auto"/>
              <w:right w:val="single" w:sz="4" w:space="0" w:color="auto"/>
            </w:tcBorders>
            <w:vAlign w:val="center"/>
            <w:hideMark/>
          </w:tcPr>
          <w:p w14:paraId="686EA219"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74D837A" w14:textId="77777777" w:rsidR="004051B5" w:rsidRPr="00DB610F" w:rsidRDefault="004051B5" w:rsidP="008E3BA3">
            <w:pPr>
              <w:pStyle w:val="TAL"/>
            </w:pPr>
            <w:r w:rsidRPr="00DB610F">
              <w:t>NZP CSI-RS-timeConfig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B9DCD3"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3C596E15" w14:textId="77777777" w:rsidR="004051B5" w:rsidRPr="00DB610F" w:rsidRDefault="004051B5" w:rsidP="008E3BA3">
            <w:pPr>
              <w:pStyle w:val="TAC"/>
            </w:pPr>
            <w:r w:rsidRPr="0018689D">
              <w:t xml:space="preserve">10/1 </w:t>
            </w:r>
          </w:p>
        </w:tc>
      </w:tr>
      <w:tr w:rsidR="004051B5" w:rsidRPr="00DB610F" w14:paraId="22708F3B" w14:textId="77777777" w:rsidTr="00E62072">
        <w:trPr>
          <w:trHeight w:val="70"/>
        </w:trPr>
        <w:tc>
          <w:tcPr>
            <w:tcW w:w="649" w:type="pct"/>
            <w:vMerge w:val="restart"/>
            <w:tcBorders>
              <w:left w:val="single" w:sz="4" w:space="0" w:color="auto"/>
              <w:right w:val="single" w:sz="4" w:space="0" w:color="auto"/>
            </w:tcBorders>
            <w:vAlign w:val="center"/>
          </w:tcPr>
          <w:p w14:paraId="4A6F4BAE" w14:textId="77777777" w:rsidR="004051B5" w:rsidRPr="00DB610F" w:rsidRDefault="004051B5" w:rsidP="008E3BA3">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2AB725E8" w14:textId="77777777" w:rsidR="004051B5" w:rsidRPr="00DB610F" w:rsidRDefault="004051B5" w:rsidP="008E3BA3">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F360B0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50D10B" w14:textId="77777777" w:rsidR="004051B5" w:rsidRPr="00DB610F" w:rsidRDefault="004051B5" w:rsidP="008E3BA3">
            <w:pPr>
              <w:pStyle w:val="TAC"/>
              <w:rPr>
                <w:lang w:eastAsia="zh-CN"/>
              </w:rPr>
            </w:pPr>
            <w:r w:rsidRPr="0018689D">
              <w:rPr>
                <w:lang w:eastAsia="zh-CN"/>
              </w:rPr>
              <w:t>Periodic</w:t>
            </w:r>
          </w:p>
        </w:tc>
      </w:tr>
      <w:tr w:rsidR="004051B5" w:rsidRPr="00DB610F" w14:paraId="6E2EB51F" w14:textId="77777777" w:rsidTr="00E62072">
        <w:trPr>
          <w:trHeight w:val="70"/>
        </w:trPr>
        <w:tc>
          <w:tcPr>
            <w:tcW w:w="649" w:type="pct"/>
            <w:vMerge/>
            <w:tcBorders>
              <w:left w:val="single" w:sz="4" w:space="0" w:color="auto"/>
              <w:right w:val="single" w:sz="4" w:space="0" w:color="auto"/>
            </w:tcBorders>
            <w:vAlign w:val="center"/>
            <w:hideMark/>
          </w:tcPr>
          <w:p w14:paraId="5333840D"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A5DDAB5" w14:textId="77777777" w:rsidR="004051B5" w:rsidRPr="00DB610F" w:rsidRDefault="004051B5" w:rsidP="008E3BA3">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D9C58D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20969DA" w14:textId="77777777" w:rsidR="004051B5" w:rsidRPr="00DB610F" w:rsidRDefault="004051B5" w:rsidP="008E3BA3">
            <w:pPr>
              <w:pStyle w:val="TAC"/>
            </w:pPr>
            <w:r w:rsidRPr="0018689D">
              <w:t>Pattern 0</w:t>
            </w:r>
          </w:p>
        </w:tc>
      </w:tr>
      <w:tr w:rsidR="004051B5" w:rsidRPr="00DB610F" w14:paraId="6397D10F" w14:textId="77777777" w:rsidTr="00E62072">
        <w:trPr>
          <w:trHeight w:val="70"/>
        </w:trPr>
        <w:tc>
          <w:tcPr>
            <w:tcW w:w="649" w:type="pct"/>
            <w:vMerge/>
            <w:tcBorders>
              <w:left w:val="single" w:sz="4" w:space="0" w:color="auto"/>
              <w:right w:val="single" w:sz="4" w:space="0" w:color="auto"/>
            </w:tcBorders>
            <w:vAlign w:val="center"/>
            <w:hideMark/>
          </w:tcPr>
          <w:p w14:paraId="10E759E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166FCAB5" w14:textId="77777777" w:rsidR="004051B5" w:rsidRPr="00DB610F" w:rsidRDefault="004051B5" w:rsidP="008E3BA3">
            <w:pPr>
              <w:pStyle w:val="TAL"/>
            </w:pPr>
            <w:r w:rsidRPr="00DB610F">
              <w:t>CSI-IM Resource Mapping</w:t>
            </w:r>
            <w:r>
              <w:t xml:space="preserve"> </w:t>
            </w:r>
            <w:r w:rsidRPr="00DB610F">
              <w:t>(k</w:t>
            </w:r>
            <w:r w:rsidRPr="00DB610F">
              <w:rPr>
                <w:vertAlign w:val="subscript"/>
              </w:rPr>
              <w:t>CSI-IM</w:t>
            </w:r>
            <w:r w:rsidRPr="00DB610F">
              <w:t>,l</w:t>
            </w:r>
            <w:r w:rsidRPr="00DB610F">
              <w:rPr>
                <w:vertAlign w:val="subscript"/>
              </w:rPr>
              <w:t>CSI-IM</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9C03D8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F05FBC0" w14:textId="77777777" w:rsidR="004051B5" w:rsidRPr="00DB610F" w:rsidRDefault="004051B5" w:rsidP="008E3BA3">
            <w:pPr>
              <w:pStyle w:val="TAC"/>
            </w:pPr>
            <w:r w:rsidRPr="0018689D">
              <w:t>(4,9)</w:t>
            </w:r>
          </w:p>
        </w:tc>
      </w:tr>
      <w:tr w:rsidR="004051B5" w:rsidRPr="00DB610F" w14:paraId="236DBAB6"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523C244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847E2D2" w14:textId="77777777" w:rsidR="004051B5" w:rsidRPr="00DB610F" w:rsidRDefault="004051B5" w:rsidP="008E3BA3">
            <w:pPr>
              <w:pStyle w:val="TAL"/>
            </w:pPr>
            <w:r w:rsidRPr="00DB610F">
              <w:t>CSI-IM 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8D5933E"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47E7C27" w14:textId="77777777" w:rsidR="004051B5" w:rsidRPr="00DB610F" w:rsidRDefault="004051B5" w:rsidP="008E3BA3">
            <w:pPr>
              <w:pStyle w:val="TAC"/>
            </w:pPr>
            <w:r w:rsidRPr="0018689D">
              <w:t>10/1</w:t>
            </w:r>
          </w:p>
        </w:tc>
      </w:tr>
      <w:tr w:rsidR="004051B5" w:rsidRPr="00DB610F" w14:paraId="01FA381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A0AA17" w14:textId="77777777" w:rsidR="004051B5" w:rsidRPr="00DB610F" w:rsidRDefault="004051B5" w:rsidP="008E3BA3">
            <w:pPr>
              <w:pStyle w:val="TAL"/>
            </w:pPr>
            <w:r w:rsidRPr="00DB610F">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05AA034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4BB8B7" w14:textId="77777777" w:rsidR="004051B5" w:rsidRPr="00DB610F" w:rsidRDefault="004051B5" w:rsidP="008E3BA3">
            <w:pPr>
              <w:pStyle w:val="TAC"/>
            </w:pPr>
            <w:r w:rsidRPr="0018689D">
              <w:t>Aperiodic</w:t>
            </w:r>
          </w:p>
        </w:tc>
      </w:tr>
      <w:tr w:rsidR="004051B5" w:rsidRPr="00DB610F" w14:paraId="6E8DECF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746D4F8" w14:textId="77777777" w:rsidR="004051B5" w:rsidRPr="00DB610F" w:rsidRDefault="004051B5" w:rsidP="008E3BA3">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73652FA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BE1BFF6" w14:textId="77777777" w:rsidR="004051B5" w:rsidRPr="00DB610F" w:rsidRDefault="004051B5" w:rsidP="008E3BA3">
            <w:pPr>
              <w:pStyle w:val="TAC"/>
            </w:pPr>
            <w:r w:rsidRPr="0018689D">
              <w:t>Table 2</w:t>
            </w:r>
          </w:p>
        </w:tc>
      </w:tr>
      <w:tr w:rsidR="004051B5" w:rsidRPr="00DB610F" w14:paraId="2113B80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C8030A" w14:textId="77777777" w:rsidR="004051B5" w:rsidRPr="00DB610F" w:rsidRDefault="004051B5" w:rsidP="008E3BA3">
            <w:pPr>
              <w:pStyle w:val="TAL"/>
            </w:pPr>
            <w:r w:rsidRPr="00DB610F">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75296BA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114ABE8" w14:textId="77777777" w:rsidR="004051B5" w:rsidRPr="00DB610F" w:rsidRDefault="004051B5" w:rsidP="008E3BA3">
            <w:pPr>
              <w:pStyle w:val="TAC"/>
            </w:pPr>
            <w:r w:rsidRPr="0018689D">
              <w:t>cri-RI-PMI-CQI</w:t>
            </w:r>
          </w:p>
        </w:tc>
      </w:tr>
      <w:tr w:rsidR="004051B5" w:rsidRPr="00DB610F" w14:paraId="6B2FF8E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C87A8BB" w14:textId="77777777" w:rsidR="004051B5" w:rsidRPr="00DB610F" w:rsidRDefault="004051B5" w:rsidP="008E3BA3">
            <w:pPr>
              <w:pStyle w:val="TAL"/>
            </w:pPr>
            <w:r w:rsidRPr="00DB610F">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4B60CCA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B97D76B" w14:textId="77777777" w:rsidR="004051B5" w:rsidRPr="00DB610F" w:rsidRDefault="004051B5" w:rsidP="008E3BA3">
            <w:pPr>
              <w:pStyle w:val="TAC"/>
            </w:pPr>
            <w:r w:rsidRPr="0018689D">
              <w:t>not configured</w:t>
            </w:r>
          </w:p>
        </w:tc>
      </w:tr>
      <w:tr w:rsidR="004051B5" w:rsidRPr="00DB610F" w14:paraId="47ADA67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6D0911" w14:textId="77777777" w:rsidR="004051B5" w:rsidRPr="00DB610F" w:rsidRDefault="004051B5" w:rsidP="008E3BA3">
            <w:pPr>
              <w:pStyle w:val="TAL"/>
            </w:pPr>
            <w:r w:rsidRPr="00DB610F">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3401A5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4712EB" w14:textId="77777777" w:rsidR="004051B5" w:rsidRPr="00DB610F" w:rsidRDefault="004051B5" w:rsidP="008E3BA3">
            <w:pPr>
              <w:pStyle w:val="TAC"/>
            </w:pPr>
            <w:r w:rsidRPr="0018689D">
              <w:t>not configured</w:t>
            </w:r>
          </w:p>
        </w:tc>
      </w:tr>
      <w:tr w:rsidR="004051B5" w:rsidRPr="00DB610F" w14:paraId="7283D100"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BD764E3" w14:textId="77777777" w:rsidR="004051B5" w:rsidRPr="00DB610F" w:rsidRDefault="004051B5" w:rsidP="008E3BA3">
            <w:pPr>
              <w:pStyle w:val="TAL"/>
            </w:pPr>
            <w:r w:rsidRPr="00DB610F">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414653D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0C7225" w14:textId="77777777" w:rsidR="004051B5" w:rsidRPr="00DB610F" w:rsidRDefault="004051B5" w:rsidP="008E3BA3">
            <w:pPr>
              <w:pStyle w:val="TAC"/>
            </w:pPr>
            <w:r w:rsidRPr="0018689D">
              <w:t>Wideband</w:t>
            </w:r>
          </w:p>
        </w:tc>
      </w:tr>
      <w:tr w:rsidR="004051B5" w:rsidRPr="00DB610F" w14:paraId="7A1043D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F5EBDB" w14:textId="77777777" w:rsidR="004051B5" w:rsidRPr="00DB610F" w:rsidRDefault="004051B5" w:rsidP="008E3BA3">
            <w:pPr>
              <w:pStyle w:val="TAL"/>
            </w:pPr>
            <w:r w:rsidRPr="00DB610F">
              <w:t>pmi-FormatIndicator</w:t>
            </w:r>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665F7F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E69C8B" w14:textId="77777777" w:rsidR="004051B5" w:rsidRPr="00DB610F" w:rsidRDefault="004051B5" w:rsidP="008E3BA3">
            <w:pPr>
              <w:pStyle w:val="TAC"/>
            </w:pPr>
            <w:r w:rsidRPr="0018689D">
              <w:t>Wideband</w:t>
            </w:r>
          </w:p>
        </w:tc>
      </w:tr>
      <w:tr w:rsidR="004051B5" w:rsidRPr="00DB610F" w14:paraId="79D719FD"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D080DB6" w14:textId="77777777" w:rsidR="004051B5" w:rsidRPr="00DB610F" w:rsidRDefault="004051B5" w:rsidP="008E3BA3">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1902E15A" w14:textId="77777777" w:rsidR="004051B5" w:rsidRPr="00DB610F" w:rsidRDefault="004051B5" w:rsidP="008E3BA3">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1E8BF232" w14:textId="77777777" w:rsidR="004051B5" w:rsidRPr="00DB610F" w:rsidRDefault="004051B5" w:rsidP="008E3BA3">
            <w:pPr>
              <w:pStyle w:val="TAC"/>
            </w:pPr>
            <w:r w:rsidRPr="0018689D">
              <w:t>16</w:t>
            </w:r>
          </w:p>
        </w:tc>
      </w:tr>
      <w:tr w:rsidR="004051B5" w:rsidRPr="00DB610F" w14:paraId="39BE597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CF718" w14:textId="77777777" w:rsidR="004051B5" w:rsidRPr="00DB610F" w:rsidRDefault="004051B5" w:rsidP="008E3BA3">
            <w:pPr>
              <w:pStyle w:val="TAL"/>
            </w:pPr>
            <w:r w:rsidRPr="00DB610F">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28703B0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4960157" w14:textId="77777777" w:rsidR="004051B5" w:rsidRPr="00DB610F" w:rsidRDefault="004051B5" w:rsidP="008E3BA3">
            <w:pPr>
              <w:pStyle w:val="TAC"/>
            </w:pPr>
            <w:r w:rsidRPr="0018689D">
              <w:t>1111111</w:t>
            </w:r>
          </w:p>
        </w:tc>
      </w:tr>
      <w:tr w:rsidR="004051B5" w:rsidRPr="00DB610F" w14:paraId="70FA173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7B3BF7" w14:textId="77777777" w:rsidR="004051B5" w:rsidRPr="00DB610F" w:rsidRDefault="004051B5" w:rsidP="008E3BA3">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50B857BC"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B0A9B71" w14:textId="77777777" w:rsidR="004051B5" w:rsidRPr="00DB610F" w:rsidRDefault="004051B5" w:rsidP="008E3BA3">
            <w:pPr>
              <w:pStyle w:val="TAC"/>
            </w:pPr>
            <w:r w:rsidRPr="0018689D">
              <w:t>Not configured</w:t>
            </w:r>
          </w:p>
        </w:tc>
      </w:tr>
      <w:tr w:rsidR="004051B5" w:rsidRPr="00DB610F" w14:paraId="7D3D6368"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55978AA" w14:textId="77777777" w:rsidR="004051B5" w:rsidRPr="00DB610F" w:rsidRDefault="004051B5" w:rsidP="008E3BA3">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1476E9F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0F9E11A" w14:textId="77777777" w:rsidR="004051B5" w:rsidRPr="00DB610F" w:rsidRDefault="004051B5" w:rsidP="008E3BA3">
            <w:pPr>
              <w:pStyle w:val="TAC"/>
              <w:rPr>
                <w:lang w:eastAsia="zh-CN"/>
              </w:rPr>
            </w:pPr>
            <w:r w:rsidRPr="00DB610F">
              <w:rPr>
                <w:lang w:eastAsia="zh-CN"/>
              </w:rPr>
              <w:t>9</w:t>
            </w:r>
          </w:p>
        </w:tc>
      </w:tr>
      <w:tr w:rsidR="004051B5" w:rsidRPr="0018689D" w14:paraId="661DAA91"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71B7921" w14:textId="77777777" w:rsidR="004051B5" w:rsidRPr="00DB610F" w:rsidRDefault="004051B5" w:rsidP="008E3BA3">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3402B3A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B26D72" w14:textId="77777777" w:rsidR="004051B5" w:rsidRPr="0018689D" w:rsidRDefault="004051B5" w:rsidP="008E3BA3">
            <w:pPr>
              <w:pStyle w:val="TAC"/>
              <w:rPr>
                <w:lang w:eastAsia="zh-CN"/>
              </w:rPr>
            </w:pPr>
            <w:r w:rsidRPr="0018689D">
              <w:rPr>
                <w:lang w:eastAsia="zh-CN"/>
              </w:rPr>
              <w:t>1 in slots i, where mod(i, 10) = 0, otherwise it is equal to 0</w:t>
            </w:r>
          </w:p>
        </w:tc>
      </w:tr>
      <w:tr w:rsidR="004051B5" w:rsidRPr="0018689D" w14:paraId="7CA401C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257C0E" w14:textId="77777777" w:rsidR="004051B5" w:rsidRPr="00DB610F" w:rsidRDefault="004051B5" w:rsidP="008E3BA3">
            <w:pPr>
              <w:pStyle w:val="TAL"/>
            </w:pPr>
            <w:r w:rsidRPr="0018689D">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0814F6D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74E29BD" w14:textId="77777777" w:rsidR="004051B5" w:rsidRPr="0018689D" w:rsidRDefault="004051B5" w:rsidP="008E3BA3">
            <w:pPr>
              <w:pStyle w:val="TAC"/>
              <w:rPr>
                <w:lang w:eastAsia="zh-CN"/>
              </w:rPr>
            </w:pPr>
            <w:r w:rsidRPr="0018689D">
              <w:rPr>
                <w:lang w:eastAsia="zh-CN"/>
              </w:rPr>
              <w:t>1</w:t>
            </w:r>
          </w:p>
        </w:tc>
      </w:tr>
      <w:tr w:rsidR="004051B5" w:rsidRPr="0018689D" w14:paraId="3F3D05E5"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E48855" w14:textId="77777777" w:rsidR="004051B5" w:rsidRPr="00DB610F" w:rsidRDefault="004051B5" w:rsidP="008E3BA3">
            <w:pPr>
              <w:pStyle w:val="TAL"/>
            </w:pPr>
            <w:r w:rsidRPr="0018689D">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6C4EED5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AF3C885" w14:textId="77777777" w:rsidR="004051B5" w:rsidRPr="0018689D" w:rsidRDefault="004051B5" w:rsidP="008E3BA3">
            <w:pPr>
              <w:pStyle w:val="TAC"/>
              <w:rPr>
                <w:lang w:eastAsia="zh-CN"/>
              </w:rPr>
            </w:pPr>
            <w:r w:rsidRPr="0018689D">
              <w:rPr>
                <w:lang w:eastAsia="zh-CN"/>
              </w:rPr>
              <w:t>One State with one Associated Report Configuration</w:t>
            </w:r>
          </w:p>
          <w:p w14:paraId="65606CDB" w14:textId="77777777" w:rsidR="004051B5" w:rsidRPr="0018689D" w:rsidRDefault="004051B5" w:rsidP="008E3BA3">
            <w:pPr>
              <w:pStyle w:val="TAC"/>
              <w:rPr>
                <w:lang w:eastAsia="zh-CN"/>
              </w:rPr>
            </w:pPr>
            <w:r w:rsidRPr="0018689D">
              <w:rPr>
                <w:lang w:eastAsia="zh-CN"/>
              </w:rPr>
              <w:t>Associated Report Configuration contains pointers to NZP CSI-RS and CSI-IM</w:t>
            </w:r>
          </w:p>
        </w:tc>
      </w:tr>
      <w:tr w:rsidR="004051B5" w:rsidRPr="00DB610F" w14:paraId="6A95755A"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2317F118" w14:textId="77777777" w:rsidR="004051B5" w:rsidRPr="00DB610F" w:rsidRDefault="004051B5" w:rsidP="008E3BA3">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6888E375" w14:textId="77777777" w:rsidR="004051B5" w:rsidRPr="00DB610F" w:rsidRDefault="004051B5" w:rsidP="008E3BA3">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68AF3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B9DAA26" w14:textId="77777777" w:rsidR="004051B5" w:rsidRPr="00DB610F" w:rsidRDefault="004051B5" w:rsidP="008E3BA3">
            <w:pPr>
              <w:pStyle w:val="TAC"/>
            </w:pPr>
            <w:r w:rsidRPr="0018689D">
              <w:t>typeI-SinglePanel</w:t>
            </w:r>
          </w:p>
        </w:tc>
      </w:tr>
      <w:tr w:rsidR="004051B5" w:rsidRPr="00DB610F" w14:paraId="4789D6D7" w14:textId="77777777" w:rsidTr="00E62072">
        <w:trPr>
          <w:trHeight w:val="70"/>
        </w:trPr>
        <w:tc>
          <w:tcPr>
            <w:tcW w:w="649" w:type="pct"/>
            <w:vMerge/>
            <w:tcBorders>
              <w:left w:val="single" w:sz="4" w:space="0" w:color="auto"/>
              <w:right w:val="single" w:sz="4" w:space="0" w:color="auto"/>
            </w:tcBorders>
            <w:hideMark/>
          </w:tcPr>
          <w:p w14:paraId="02C40026"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34466E59" w14:textId="77777777" w:rsidR="004051B5" w:rsidRPr="00DB610F" w:rsidRDefault="004051B5" w:rsidP="008E3BA3">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0D041D2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1E05E2D" w14:textId="77777777" w:rsidR="004051B5" w:rsidRPr="00DB610F" w:rsidRDefault="004051B5" w:rsidP="008E3BA3">
            <w:pPr>
              <w:pStyle w:val="TAC"/>
            </w:pPr>
            <w:r w:rsidRPr="0018689D">
              <w:t>1</w:t>
            </w:r>
          </w:p>
        </w:tc>
      </w:tr>
      <w:tr w:rsidR="004051B5" w:rsidRPr="00DB610F" w14:paraId="3F9843A9" w14:textId="77777777" w:rsidTr="00E62072">
        <w:trPr>
          <w:trHeight w:val="70"/>
        </w:trPr>
        <w:tc>
          <w:tcPr>
            <w:tcW w:w="649" w:type="pct"/>
            <w:vMerge/>
            <w:tcBorders>
              <w:left w:val="single" w:sz="4" w:space="0" w:color="auto"/>
              <w:right w:val="single" w:sz="4" w:space="0" w:color="auto"/>
            </w:tcBorders>
            <w:hideMark/>
          </w:tcPr>
          <w:p w14:paraId="0E03BE9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40B26697" w14:textId="77777777" w:rsidR="004051B5" w:rsidRPr="00DB610F" w:rsidRDefault="004051B5" w:rsidP="008E3BA3">
            <w:pPr>
              <w:pStyle w:val="TAL"/>
            </w:pPr>
            <w:r w:rsidRPr="00DB610F">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1716854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602AC49" w14:textId="77777777" w:rsidR="004051B5" w:rsidRPr="00DB610F" w:rsidRDefault="004051B5" w:rsidP="008E3BA3">
            <w:pPr>
              <w:pStyle w:val="TAC"/>
            </w:pPr>
            <w:r w:rsidRPr="0018689D">
              <w:t>N/A</w:t>
            </w:r>
          </w:p>
        </w:tc>
      </w:tr>
      <w:tr w:rsidR="004051B5" w:rsidRPr="00DB610F" w14:paraId="11273F8C" w14:textId="77777777" w:rsidTr="00E62072">
        <w:trPr>
          <w:trHeight w:val="70"/>
        </w:trPr>
        <w:tc>
          <w:tcPr>
            <w:tcW w:w="649" w:type="pct"/>
            <w:vMerge/>
            <w:tcBorders>
              <w:left w:val="single" w:sz="4" w:space="0" w:color="auto"/>
              <w:right w:val="single" w:sz="4" w:space="0" w:color="auto"/>
            </w:tcBorders>
            <w:hideMark/>
          </w:tcPr>
          <w:p w14:paraId="4F688DC0"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912D30B" w14:textId="77777777" w:rsidR="004051B5" w:rsidRPr="00DB610F" w:rsidRDefault="004051B5" w:rsidP="008E3BA3">
            <w:pPr>
              <w:pStyle w:val="TAL"/>
            </w:pPr>
            <w:r w:rsidRPr="00DB610F">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6237341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D67A85" w14:textId="3BDB8BF7" w:rsidR="004051B5" w:rsidRPr="00DB610F" w:rsidRDefault="00352E33" w:rsidP="008E3BA3">
            <w:pPr>
              <w:pStyle w:val="TAC"/>
            </w:pPr>
            <w:r w:rsidRPr="00392496">
              <w:t>111111</w:t>
            </w:r>
          </w:p>
        </w:tc>
      </w:tr>
      <w:tr w:rsidR="004051B5" w:rsidRPr="00DB610F" w14:paraId="118D8509" w14:textId="77777777" w:rsidTr="00E62072">
        <w:trPr>
          <w:trHeight w:val="70"/>
        </w:trPr>
        <w:tc>
          <w:tcPr>
            <w:tcW w:w="649" w:type="pct"/>
            <w:vMerge/>
            <w:tcBorders>
              <w:left w:val="single" w:sz="4" w:space="0" w:color="auto"/>
              <w:bottom w:val="single" w:sz="4" w:space="0" w:color="auto"/>
              <w:right w:val="single" w:sz="4" w:space="0" w:color="auto"/>
            </w:tcBorders>
          </w:tcPr>
          <w:p w14:paraId="29BDA1D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AF5C576" w14:textId="77777777" w:rsidR="004051B5" w:rsidRPr="00DB610F" w:rsidRDefault="004051B5" w:rsidP="008E3BA3">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1A5275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E32EF6" w14:textId="77777777" w:rsidR="004051B5" w:rsidRPr="00DB610F" w:rsidRDefault="004051B5" w:rsidP="008E3BA3">
            <w:pPr>
              <w:pStyle w:val="TAC"/>
            </w:pPr>
            <w:r w:rsidRPr="0018689D">
              <w:t>N/A</w:t>
            </w:r>
          </w:p>
        </w:tc>
      </w:tr>
      <w:tr w:rsidR="004051B5" w:rsidRPr="00DB610F" w14:paraId="50A9312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7D3572CC" w14:textId="77777777" w:rsidR="004051B5" w:rsidRPr="00DB610F" w:rsidRDefault="004051B5" w:rsidP="008E3BA3">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0681F5B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BC6631" w14:textId="77777777" w:rsidR="004051B5" w:rsidRPr="00DB610F" w:rsidRDefault="004051B5" w:rsidP="008E3BA3">
            <w:pPr>
              <w:pStyle w:val="TAC"/>
            </w:pPr>
            <w:r w:rsidRPr="0018689D">
              <w:t>PUSCH</w:t>
            </w:r>
          </w:p>
        </w:tc>
      </w:tr>
      <w:tr w:rsidR="004051B5" w:rsidRPr="00DB610F" w14:paraId="3A59E15F"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05D08137" w14:textId="77777777" w:rsidR="004051B5" w:rsidRPr="00DB610F" w:rsidRDefault="004051B5" w:rsidP="008E3BA3">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2AF9C3BE" w14:textId="77777777" w:rsidR="004051B5" w:rsidRPr="00DB610F" w:rsidRDefault="004051B5" w:rsidP="008E3BA3">
            <w:pPr>
              <w:pStyle w:val="TAC"/>
            </w:pPr>
            <w:r w:rsidRPr="00DB610F">
              <w:t>ms</w:t>
            </w:r>
          </w:p>
        </w:tc>
        <w:tc>
          <w:tcPr>
            <w:tcW w:w="1686" w:type="pct"/>
            <w:tcBorders>
              <w:top w:val="single" w:sz="4" w:space="0" w:color="auto"/>
              <w:left w:val="single" w:sz="4" w:space="0" w:color="auto"/>
              <w:bottom w:val="single" w:sz="4" w:space="0" w:color="auto"/>
              <w:right w:val="single" w:sz="4" w:space="0" w:color="auto"/>
            </w:tcBorders>
            <w:vAlign w:val="center"/>
          </w:tcPr>
          <w:p w14:paraId="4AD722AB" w14:textId="77777777" w:rsidR="004051B5" w:rsidRPr="00DB610F" w:rsidRDefault="004051B5" w:rsidP="008E3BA3">
            <w:pPr>
              <w:pStyle w:val="TAC"/>
            </w:pPr>
            <w:r w:rsidRPr="0018689D">
              <w:t>5.5</w:t>
            </w:r>
          </w:p>
        </w:tc>
      </w:tr>
      <w:tr w:rsidR="004051B5" w:rsidRPr="00DB610F" w14:paraId="1428EB9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27DEE4" w14:textId="77777777" w:rsidR="004051B5" w:rsidRPr="00DB610F" w:rsidRDefault="004051B5" w:rsidP="008E3BA3">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059EA17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A4A3B4" w14:textId="77777777" w:rsidR="004051B5" w:rsidRPr="00DB610F" w:rsidRDefault="004051B5" w:rsidP="008E3BA3">
            <w:pPr>
              <w:pStyle w:val="TAC"/>
            </w:pPr>
            <w:r>
              <w:t>4</w:t>
            </w:r>
          </w:p>
        </w:tc>
      </w:tr>
      <w:tr w:rsidR="004051B5" w:rsidRPr="00DB610F" w14:paraId="6EDB5B7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00E2A001" w14:textId="77777777" w:rsidR="004051B5" w:rsidRPr="00DB610F" w:rsidRDefault="004051B5" w:rsidP="008E3BA3">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1120F6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8AD63D3" w14:textId="77777777" w:rsidR="004051B5" w:rsidRDefault="004051B5" w:rsidP="008E3BA3">
            <w:pPr>
              <w:pStyle w:val="TAC"/>
            </w:pPr>
            <w:r w:rsidRPr="00F92AED">
              <w:rPr>
                <w:rFonts w:eastAsia="SimSun"/>
              </w:rPr>
              <w:t>Specific to each TDD UL-DL pattern and as defined in Annex A.1.2</w:t>
            </w:r>
          </w:p>
        </w:tc>
      </w:tr>
      <w:tr w:rsidR="004051B5" w:rsidRPr="00DB610F" w14:paraId="2E21C96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501900" w14:textId="77777777" w:rsidR="004051B5" w:rsidRPr="00DB610F" w:rsidRDefault="004051B5" w:rsidP="008E3BA3">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4BDC07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309D5F3" w14:textId="77777777" w:rsidR="004051B5" w:rsidRDefault="004051B5" w:rsidP="008E3BA3">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404CD11D" w14:textId="77777777" w:rsidR="008E3818" w:rsidRPr="00392496" w:rsidRDefault="008E3818" w:rsidP="008E3818">
            <w:pPr>
              <w:pStyle w:val="TAC"/>
              <w:rPr>
                <w:rFonts w:eastAsia="SimSun"/>
              </w:rPr>
            </w:pPr>
            <w:r w:rsidRPr="00392496">
              <w:rPr>
                <w:rFonts w:eastAsia="SimSun"/>
              </w:rPr>
              <w:t>Rank 1: TBS.2-3</w:t>
            </w:r>
          </w:p>
          <w:p w14:paraId="3B61B321" w14:textId="77777777" w:rsidR="004051B5" w:rsidRDefault="004051B5" w:rsidP="008E3BA3">
            <w:pPr>
              <w:pStyle w:val="TAC"/>
            </w:pPr>
            <w:r w:rsidRPr="00F92AED">
              <w:rPr>
                <w:rFonts w:eastAsia="SimSun"/>
              </w:rPr>
              <w:t>Rank 2: TBS.2-4</w:t>
            </w:r>
          </w:p>
        </w:tc>
      </w:tr>
      <w:tr w:rsidR="004051B5" w:rsidRPr="00DB610F" w14:paraId="308D7B1B" w14:textId="77777777" w:rsidTr="00E62072">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37B0FB" w14:textId="248683B7" w:rsidR="004051B5" w:rsidRDefault="004051B5" w:rsidP="008E3BA3">
            <w:pPr>
              <w:pStyle w:val="TAN"/>
              <w:rPr>
                <w:lang w:eastAsia="zh-CN"/>
              </w:rPr>
            </w:pPr>
            <w:r>
              <w:rPr>
                <w:rFonts w:hint="eastAsia"/>
                <w:lang w:eastAsia="zh-CN"/>
              </w:rPr>
              <w:t>N</w:t>
            </w:r>
            <w:r>
              <w:rPr>
                <w:lang w:eastAsia="zh-CN"/>
              </w:rPr>
              <w:t>ote1:</w:t>
            </w:r>
            <w:r w:rsidR="008E3BA3"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3EB88031" w14:textId="77777777" w:rsidR="004051B5" w:rsidRPr="00C8041A" w:rsidRDefault="004051B5" w:rsidP="00EE5318"/>
    <w:p w14:paraId="471AB948" w14:textId="77777777" w:rsidR="004051B5" w:rsidRPr="006F13B4" w:rsidRDefault="004051B5" w:rsidP="00EE5318">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4051B5" w:rsidRPr="006F13B4" w14:paraId="752E2139" w14:textId="77777777" w:rsidTr="00E6207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E50F" w14:textId="77777777" w:rsidR="004051B5" w:rsidRPr="006F13B4" w:rsidRDefault="004051B5" w:rsidP="00EE5318">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5A4B7E" w14:textId="77777777" w:rsidR="004051B5" w:rsidRPr="006F13B4" w:rsidRDefault="004051B5" w:rsidP="00EE5318">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0EC87B" w14:textId="77777777" w:rsidR="004051B5" w:rsidRPr="006F13B4" w:rsidRDefault="004051B5" w:rsidP="00EE5318">
            <w:pPr>
              <w:pStyle w:val="TAH"/>
              <w:rPr>
                <w:rFonts w:eastAsia="SimSun"/>
              </w:rPr>
            </w:pPr>
            <w:r>
              <w:rPr>
                <w:rFonts w:eastAsia="SimSun"/>
              </w:rPr>
              <w:t>SNR(dB)</w:t>
            </w:r>
          </w:p>
        </w:tc>
      </w:tr>
      <w:tr w:rsidR="004051B5" w:rsidRPr="006F13B4" w14:paraId="70512609" w14:textId="77777777" w:rsidTr="00E6207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D825E" w14:textId="77777777" w:rsidR="004051B5" w:rsidRPr="006F13B4" w:rsidRDefault="004051B5" w:rsidP="00E6207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F10F6" w14:textId="77777777" w:rsidR="004051B5" w:rsidRPr="006F13B4" w:rsidRDefault="004051B5" w:rsidP="00E6207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A8BC7" w14:textId="77777777" w:rsidR="004051B5" w:rsidRPr="006F13B4" w:rsidRDefault="004051B5" w:rsidP="00E62072">
            <w:pPr>
              <w:keepNext/>
              <w:keepLines/>
              <w:spacing w:after="0"/>
              <w:jc w:val="center"/>
              <w:rPr>
                <w:rFonts w:ascii="Arial" w:eastAsia="SimSun" w:hAnsi="Arial"/>
                <w:b/>
                <w:sz w:val="18"/>
              </w:rPr>
            </w:pPr>
          </w:p>
        </w:tc>
      </w:tr>
      <w:tr w:rsidR="004051B5" w:rsidRPr="006F13B4" w14:paraId="3A09B205" w14:textId="77777777" w:rsidTr="00E6207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11D1" w14:textId="77777777" w:rsidR="004051B5" w:rsidRPr="007E3F12" w:rsidRDefault="004051B5" w:rsidP="00EE5318">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16428" w14:textId="77777777" w:rsidR="004051B5" w:rsidRPr="006F13B4" w:rsidRDefault="004051B5" w:rsidP="00EE5318">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C154B" w14:textId="2A723CB7" w:rsidR="004051B5" w:rsidRPr="006F13B4" w:rsidRDefault="004051B5" w:rsidP="00EE5318">
            <w:pPr>
              <w:pStyle w:val="TAC"/>
              <w:rPr>
                <w:rFonts w:eastAsia="SimSun"/>
              </w:rPr>
            </w:pPr>
            <w:r>
              <w:rPr>
                <w:rFonts w:eastAsia="SimSun"/>
              </w:rPr>
              <w:t>20.4</w:t>
            </w:r>
          </w:p>
        </w:tc>
      </w:tr>
      <w:tr w:rsidR="004051B5" w:rsidRPr="006F13B4" w14:paraId="788BFB77" w14:textId="77777777" w:rsidTr="00E6207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FF2DC7" w14:textId="1E3F26D9" w:rsidR="004051B5" w:rsidRDefault="004051B5" w:rsidP="00EE5318">
            <w:pPr>
              <w:pStyle w:val="TAN"/>
              <w:rPr>
                <w:rFonts w:eastAsia="SimSun"/>
              </w:rPr>
            </w:pPr>
            <w:r>
              <w:rPr>
                <w:rFonts w:eastAsia="SimSun" w:hint="eastAsia"/>
                <w:lang w:eastAsia="zh-CN"/>
              </w:rPr>
              <w:t>N</w:t>
            </w:r>
            <w:r>
              <w:rPr>
                <w:rFonts w:eastAsia="SimSun"/>
                <w:lang w:eastAsia="zh-CN"/>
              </w:rPr>
              <w:t>ote 1:</w:t>
            </w:r>
            <w:r w:rsidR="00EE5318"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6C13B85D" w14:textId="77777777" w:rsidR="00EE5318" w:rsidRDefault="00EE5318" w:rsidP="00EE5318"/>
    <w:p w14:paraId="2D3AEBB5" w14:textId="77C217B0" w:rsidR="004051B5" w:rsidRPr="00C25669" w:rsidRDefault="004051B5" w:rsidP="00EE5318">
      <w:pPr>
        <w:pStyle w:val="Heading3"/>
      </w:pPr>
      <w:r w:rsidRPr="00C25669">
        <w:t>5.</w:t>
      </w:r>
      <w:r>
        <w:t>6</w:t>
      </w:r>
      <w:r w:rsidRPr="00C25669">
        <w:t>.</w:t>
      </w:r>
      <w:r>
        <w:t>3</w:t>
      </w:r>
      <w:r w:rsidRPr="00C25669">
        <w:rPr>
          <w:rFonts w:hint="eastAsia"/>
          <w:lang w:eastAsia="zh-CN"/>
        </w:rPr>
        <w:tab/>
      </w:r>
      <w:r>
        <w:t>4Rx requirements</w:t>
      </w:r>
    </w:p>
    <w:p w14:paraId="487152C0" w14:textId="77777777" w:rsidR="004051B5" w:rsidRDefault="004051B5" w:rsidP="00EE5318">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3E805AFA" w14:textId="26308201" w:rsidR="004051B5" w:rsidRDefault="004051B5" w:rsidP="00EE5318">
      <w:pPr>
        <w:pStyle w:val="Heading5"/>
      </w:pPr>
      <w:r>
        <w:rPr>
          <w:rFonts w:hint="eastAsia"/>
        </w:rPr>
        <w:t>5</w:t>
      </w:r>
      <w:r>
        <w:t>.6.3.1.1</w:t>
      </w:r>
      <w:r w:rsidR="00EE5318">
        <w:tab/>
      </w:r>
      <w:r w:rsidRPr="00263D83">
        <w:t>Minimum requirements with Link Adaptation</w:t>
      </w:r>
    </w:p>
    <w:p w14:paraId="5D2F10BF"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71A246C0" w14:textId="77777777" w:rsidR="004051B5" w:rsidRPr="00C25669" w:rsidRDefault="004051B5" w:rsidP="00EE5318">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79812C02" w14:textId="77777777" w:rsidR="004051B5"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5A3351D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23718"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8882FC"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915F3B5"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79F701D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6FB38"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707EF1"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65C2B718" w14:textId="77777777" w:rsidR="004051B5" w:rsidRPr="00C25669" w:rsidRDefault="004051B5" w:rsidP="00EE5318">
            <w:pPr>
              <w:pStyle w:val="TAC"/>
              <w:rPr>
                <w:rFonts w:eastAsia="SimSun"/>
                <w:lang w:eastAsia="zh-CN"/>
              </w:rPr>
            </w:pPr>
            <w:r>
              <w:rPr>
                <w:rFonts w:eastAsia="SimSun"/>
                <w:lang w:eastAsia="zh-CN"/>
              </w:rPr>
              <w:t>10</w:t>
            </w:r>
          </w:p>
        </w:tc>
      </w:tr>
      <w:tr w:rsidR="004051B5" w:rsidRPr="00C25669" w14:paraId="606B305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F5594"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2BD99"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0405E37" w14:textId="77777777" w:rsidR="004051B5" w:rsidRPr="00C25669" w:rsidRDefault="004051B5" w:rsidP="00EE5318">
            <w:pPr>
              <w:pStyle w:val="TAC"/>
              <w:rPr>
                <w:rFonts w:eastAsia="SimSun"/>
                <w:lang w:eastAsia="zh-CN"/>
              </w:rPr>
            </w:pPr>
            <w:r>
              <w:rPr>
                <w:rFonts w:eastAsia="SimSun"/>
              </w:rPr>
              <w:t>15</w:t>
            </w:r>
          </w:p>
        </w:tc>
      </w:tr>
      <w:tr w:rsidR="004051B5" w:rsidRPr="00C25669" w14:paraId="27E9D6B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A0A3E"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D7AC6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FF1C33" w14:textId="77777777" w:rsidR="004051B5" w:rsidRPr="00C25669" w:rsidRDefault="004051B5" w:rsidP="00EE5318">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5BA2921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DF5D55"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0C75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10E15E"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6E4F4EC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4604"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49A9C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02CBC1" w14:textId="77777777" w:rsidR="004051B5" w:rsidRPr="00C25669" w:rsidRDefault="004051B5" w:rsidP="00EE5318">
            <w:pPr>
              <w:pStyle w:val="TAC"/>
            </w:pPr>
            <w:r w:rsidRPr="00C25669">
              <w:rPr>
                <w:rFonts w:eastAsia="SimSun"/>
              </w:rPr>
              <w:t>2×</w:t>
            </w:r>
            <w:r>
              <w:rPr>
                <w:rFonts w:eastAsia="SimSun"/>
              </w:rPr>
              <w:t>4</w:t>
            </w:r>
          </w:p>
        </w:tc>
      </w:tr>
      <w:tr w:rsidR="004051B5" w:rsidRPr="00C25669" w14:paraId="5C470FE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E13D0"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9B059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31D1B6"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202D452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38FFA2"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B3BBF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3F1C4B"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6F7390B8"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3C3F10C" w14:textId="77777777" w:rsidR="004051B5" w:rsidRPr="00C25669" w:rsidRDefault="004051B5" w:rsidP="00EE5318">
            <w:pPr>
              <w:pStyle w:val="TAL"/>
              <w:rPr>
                <w:rFonts w:eastAsia="SimSun"/>
              </w:rPr>
            </w:pPr>
            <w:r w:rsidRPr="00C25669">
              <w:rPr>
                <w:rFonts w:eastAsia="SimSun"/>
              </w:rPr>
              <w:t>ZP CSI-RS configuration</w:t>
            </w:r>
          </w:p>
          <w:p w14:paraId="0F030C1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380B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9D7BF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AA89C0" w14:textId="77777777" w:rsidR="004051B5" w:rsidRPr="00C25669" w:rsidRDefault="004051B5" w:rsidP="00EE5318">
            <w:pPr>
              <w:pStyle w:val="TAC"/>
            </w:pPr>
            <w:r w:rsidRPr="00C25669">
              <w:rPr>
                <w:rFonts w:eastAsia="SimSun"/>
              </w:rPr>
              <w:t>Periodic</w:t>
            </w:r>
          </w:p>
        </w:tc>
      </w:tr>
      <w:tr w:rsidR="004051B5" w:rsidRPr="00C25669" w14:paraId="154538E6" w14:textId="77777777" w:rsidTr="00E62072">
        <w:trPr>
          <w:trHeight w:val="70"/>
        </w:trPr>
        <w:tc>
          <w:tcPr>
            <w:tcW w:w="1556" w:type="dxa"/>
            <w:vMerge/>
            <w:tcBorders>
              <w:left w:val="single" w:sz="4" w:space="0" w:color="auto"/>
              <w:right w:val="single" w:sz="4" w:space="0" w:color="auto"/>
            </w:tcBorders>
            <w:vAlign w:val="center"/>
            <w:hideMark/>
          </w:tcPr>
          <w:p w14:paraId="3F83DA5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CA41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1091D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B81D34"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0F9B9030" w14:textId="77777777" w:rsidTr="00E62072">
        <w:trPr>
          <w:trHeight w:val="70"/>
        </w:trPr>
        <w:tc>
          <w:tcPr>
            <w:tcW w:w="1556" w:type="dxa"/>
            <w:vMerge/>
            <w:tcBorders>
              <w:left w:val="single" w:sz="4" w:space="0" w:color="auto"/>
              <w:right w:val="single" w:sz="4" w:space="0" w:color="auto"/>
            </w:tcBorders>
            <w:vAlign w:val="center"/>
            <w:hideMark/>
          </w:tcPr>
          <w:p w14:paraId="1BA47D5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92569"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CCE6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B23B59" w14:textId="77777777" w:rsidR="004051B5" w:rsidRPr="00C25669" w:rsidRDefault="004051B5" w:rsidP="00EE5318">
            <w:pPr>
              <w:pStyle w:val="TAC"/>
            </w:pPr>
            <w:r w:rsidRPr="00C25669">
              <w:rPr>
                <w:rFonts w:eastAsia="SimSun"/>
              </w:rPr>
              <w:t>FD-CDM2</w:t>
            </w:r>
          </w:p>
        </w:tc>
      </w:tr>
      <w:tr w:rsidR="004051B5" w:rsidRPr="00C25669" w14:paraId="65565B73" w14:textId="77777777" w:rsidTr="00E62072">
        <w:trPr>
          <w:trHeight w:val="70"/>
        </w:trPr>
        <w:tc>
          <w:tcPr>
            <w:tcW w:w="1556" w:type="dxa"/>
            <w:vMerge/>
            <w:tcBorders>
              <w:left w:val="single" w:sz="4" w:space="0" w:color="auto"/>
              <w:right w:val="single" w:sz="4" w:space="0" w:color="auto"/>
            </w:tcBorders>
            <w:vAlign w:val="center"/>
            <w:hideMark/>
          </w:tcPr>
          <w:p w14:paraId="5DF7468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94849"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370EE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43B3D2" w14:textId="77777777" w:rsidR="004051B5" w:rsidRPr="00C25669" w:rsidRDefault="004051B5" w:rsidP="00EE5318">
            <w:pPr>
              <w:pStyle w:val="TAC"/>
            </w:pPr>
            <w:r w:rsidRPr="00C25669">
              <w:t>1</w:t>
            </w:r>
          </w:p>
        </w:tc>
      </w:tr>
      <w:tr w:rsidR="004051B5" w:rsidRPr="00C25669" w14:paraId="5190CEA8" w14:textId="77777777" w:rsidTr="00E62072">
        <w:trPr>
          <w:trHeight w:val="70"/>
        </w:trPr>
        <w:tc>
          <w:tcPr>
            <w:tcW w:w="1556" w:type="dxa"/>
            <w:vMerge/>
            <w:tcBorders>
              <w:left w:val="single" w:sz="4" w:space="0" w:color="auto"/>
              <w:right w:val="single" w:sz="4" w:space="0" w:color="auto"/>
            </w:tcBorders>
            <w:vAlign w:val="center"/>
            <w:hideMark/>
          </w:tcPr>
          <w:p w14:paraId="3CFF34A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3B765"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EF77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3C96E14"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2577F3A4" w14:textId="77777777" w:rsidTr="00E62072">
        <w:trPr>
          <w:trHeight w:val="70"/>
        </w:trPr>
        <w:tc>
          <w:tcPr>
            <w:tcW w:w="1556" w:type="dxa"/>
            <w:vMerge/>
            <w:tcBorders>
              <w:left w:val="single" w:sz="4" w:space="0" w:color="auto"/>
              <w:right w:val="single" w:sz="4" w:space="0" w:color="auto"/>
            </w:tcBorders>
            <w:vAlign w:val="center"/>
            <w:hideMark/>
          </w:tcPr>
          <w:p w14:paraId="3B54D14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EC9CBB"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457D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FC3487"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0C7F6B82"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05CA90D5"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722DBF9" w14:textId="77777777" w:rsidR="004051B5" w:rsidRPr="00C25669" w:rsidRDefault="004051B5" w:rsidP="00EE5318">
            <w:pPr>
              <w:pStyle w:val="TAL"/>
              <w:rPr>
                <w:rFonts w:eastAsia="SimSun"/>
              </w:rPr>
            </w:pPr>
            <w:r w:rsidRPr="00C25669">
              <w:rPr>
                <w:rFonts w:eastAsia="SimSun"/>
              </w:rPr>
              <w:t>CSI-RS</w:t>
            </w:r>
          </w:p>
          <w:p w14:paraId="1F5DB9D3"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AE896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7D90AC7" w14:textId="77777777" w:rsidR="004051B5" w:rsidRPr="00C25669" w:rsidRDefault="004051B5" w:rsidP="00EE5318">
            <w:pPr>
              <w:pStyle w:val="TAC"/>
              <w:rPr>
                <w:rFonts w:eastAsia="SimSun"/>
                <w:lang w:eastAsia="zh-CN"/>
              </w:rPr>
            </w:pPr>
            <w:r>
              <w:rPr>
                <w:rFonts w:eastAsia="SimSun"/>
                <w:lang w:eastAsia="zh-CN"/>
              </w:rPr>
              <w:t>5</w:t>
            </w:r>
            <w:r w:rsidRPr="00C25669">
              <w:rPr>
                <w:rFonts w:eastAsia="SimSun" w:hint="eastAsia"/>
                <w:lang w:eastAsia="zh-CN"/>
              </w:rPr>
              <w:t>/1</w:t>
            </w:r>
          </w:p>
        </w:tc>
      </w:tr>
      <w:tr w:rsidR="004051B5" w:rsidRPr="00C25669" w14:paraId="7B2D861C"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F4C0D55" w14:textId="77777777" w:rsidR="004051B5" w:rsidRPr="00C25669" w:rsidRDefault="004051B5" w:rsidP="00EE5318">
            <w:pPr>
              <w:pStyle w:val="TAL"/>
              <w:rPr>
                <w:rFonts w:eastAsia="SimSun"/>
              </w:rPr>
            </w:pPr>
            <w:r w:rsidRPr="00C25669">
              <w:rPr>
                <w:rFonts w:eastAsia="SimSun"/>
              </w:rPr>
              <w:t>NZP CSI-RS for CSI acquisition</w:t>
            </w:r>
          </w:p>
          <w:p w14:paraId="73A824B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21C0"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3C8F1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4AB5CF" w14:textId="77777777" w:rsidR="004051B5" w:rsidRPr="00C25669" w:rsidRDefault="004051B5" w:rsidP="00EE5318">
            <w:pPr>
              <w:pStyle w:val="TAC"/>
            </w:pPr>
            <w:r w:rsidRPr="00C25669">
              <w:rPr>
                <w:rFonts w:eastAsia="SimSun"/>
              </w:rPr>
              <w:t>Periodic</w:t>
            </w:r>
          </w:p>
        </w:tc>
      </w:tr>
      <w:tr w:rsidR="004051B5" w:rsidRPr="00C25669" w14:paraId="5EB608A2" w14:textId="77777777" w:rsidTr="00E62072">
        <w:trPr>
          <w:trHeight w:val="70"/>
        </w:trPr>
        <w:tc>
          <w:tcPr>
            <w:tcW w:w="1556" w:type="dxa"/>
            <w:vMerge/>
            <w:tcBorders>
              <w:left w:val="single" w:sz="4" w:space="0" w:color="auto"/>
              <w:right w:val="single" w:sz="4" w:space="0" w:color="auto"/>
            </w:tcBorders>
            <w:vAlign w:val="center"/>
          </w:tcPr>
          <w:p w14:paraId="1C7EDE0E"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9788E"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32C5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D4E731"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61CD20D0" w14:textId="77777777" w:rsidTr="00E62072">
        <w:trPr>
          <w:trHeight w:val="70"/>
        </w:trPr>
        <w:tc>
          <w:tcPr>
            <w:tcW w:w="1556" w:type="dxa"/>
            <w:vMerge/>
            <w:tcBorders>
              <w:left w:val="single" w:sz="4" w:space="0" w:color="auto"/>
              <w:right w:val="single" w:sz="4" w:space="0" w:color="auto"/>
            </w:tcBorders>
            <w:vAlign w:val="center"/>
            <w:hideMark/>
          </w:tcPr>
          <w:p w14:paraId="087613C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E1ACD5"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B044A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470D12" w14:textId="77777777" w:rsidR="004051B5" w:rsidRPr="00C25669" w:rsidRDefault="004051B5" w:rsidP="00EE5318">
            <w:pPr>
              <w:pStyle w:val="TAC"/>
            </w:pPr>
            <w:r w:rsidRPr="00C25669">
              <w:rPr>
                <w:rFonts w:eastAsia="SimSun"/>
              </w:rPr>
              <w:t>FD-CDM2</w:t>
            </w:r>
          </w:p>
        </w:tc>
      </w:tr>
      <w:tr w:rsidR="004051B5" w:rsidRPr="00C25669" w14:paraId="6D56E176" w14:textId="77777777" w:rsidTr="00E62072">
        <w:trPr>
          <w:trHeight w:val="70"/>
        </w:trPr>
        <w:tc>
          <w:tcPr>
            <w:tcW w:w="1556" w:type="dxa"/>
            <w:vMerge/>
            <w:tcBorders>
              <w:left w:val="single" w:sz="4" w:space="0" w:color="auto"/>
              <w:right w:val="single" w:sz="4" w:space="0" w:color="auto"/>
            </w:tcBorders>
            <w:vAlign w:val="center"/>
            <w:hideMark/>
          </w:tcPr>
          <w:p w14:paraId="1570AB0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DC865"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DD7B8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D96DD1" w14:textId="77777777" w:rsidR="004051B5" w:rsidRPr="00C25669" w:rsidRDefault="004051B5" w:rsidP="00EE5318">
            <w:pPr>
              <w:pStyle w:val="TAC"/>
            </w:pPr>
            <w:r w:rsidRPr="00C25669">
              <w:t>1</w:t>
            </w:r>
          </w:p>
        </w:tc>
      </w:tr>
      <w:tr w:rsidR="004051B5" w:rsidRPr="00C25669" w14:paraId="24B277D4" w14:textId="77777777" w:rsidTr="00E62072">
        <w:trPr>
          <w:trHeight w:val="70"/>
        </w:trPr>
        <w:tc>
          <w:tcPr>
            <w:tcW w:w="1556" w:type="dxa"/>
            <w:vMerge/>
            <w:tcBorders>
              <w:left w:val="single" w:sz="4" w:space="0" w:color="auto"/>
              <w:right w:val="single" w:sz="4" w:space="0" w:color="auto"/>
            </w:tcBorders>
            <w:vAlign w:val="center"/>
            <w:hideMark/>
          </w:tcPr>
          <w:p w14:paraId="39145358"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E2AF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5310F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BE6EEF"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31F74665" w14:textId="77777777" w:rsidTr="00E62072">
        <w:trPr>
          <w:trHeight w:val="70"/>
        </w:trPr>
        <w:tc>
          <w:tcPr>
            <w:tcW w:w="1556" w:type="dxa"/>
            <w:vMerge/>
            <w:tcBorders>
              <w:left w:val="single" w:sz="4" w:space="0" w:color="auto"/>
              <w:right w:val="single" w:sz="4" w:space="0" w:color="auto"/>
            </w:tcBorders>
            <w:vAlign w:val="center"/>
            <w:hideMark/>
          </w:tcPr>
          <w:p w14:paraId="6DABD1E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A0D170"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8FAC9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DD4D9C" w14:textId="77777777" w:rsidR="004051B5" w:rsidRPr="00C25669" w:rsidRDefault="004051B5" w:rsidP="00EE5318">
            <w:pPr>
              <w:pStyle w:val="TAC"/>
            </w:pPr>
            <w:r w:rsidRPr="00C25669">
              <w:rPr>
                <w:rFonts w:eastAsia="SimSun" w:hint="eastAsia"/>
                <w:lang w:eastAsia="zh-CN"/>
              </w:rPr>
              <w:t>13</w:t>
            </w:r>
          </w:p>
        </w:tc>
      </w:tr>
      <w:tr w:rsidR="004051B5" w:rsidRPr="00C25669" w14:paraId="3999F72A"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765459A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0F22E" w14:textId="77777777" w:rsidR="004051B5" w:rsidRPr="00C25669" w:rsidRDefault="004051B5" w:rsidP="00EE5318">
            <w:pPr>
              <w:pStyle w:val="TAL"/>
            </w:pPr>
            <w:r w:rsidRPr="00C25669">
              <w:rPr>
                <w:rFonts w:eastAsia="SimSun"/>
              </w:rPr>
              <w:t>NZP CSI-RS-timeConfig</w:t>
            </w:r>
          </w:p>
          <w:p w14:paraId="48578855"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15F281"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2051F99" w14:textId="77777777" w:rsidR="004051B5" w:rsidRPr="00C25669" w:rsidRDefault="004051B5" w:rsidP="00EE5318">
            <w:pPr>
              <w:pStyle w:val="TAC"/>
            </w:pPr>
            <w:r>
              <w:rPr>
                <w:rFonts w:eastAsia="SimSun"/>
                <w:lang w:eastAsia="zh-CN"/>
              </w:rPr>
              <w:t>5</w:t>
            </w:r>
            <w:r w:rsidRPr="00C25669">
              <w:rPr>
                <w:rFonts w:eastAsia="SimSun" w:hint="eastAsia"/>
                <w:lang w:eastAsia="zh-CN"/>
              </w:rPr>
              <w:t>/1</w:t>
            </w:r>
          </w:p>
        </w:tc>
      </w:tr>
      <w:tr w:rsidR="004051B5" w:rsidRPr="00C25669" w14:paraId="23609FE8" w14:textId="77777777" w:rsidTr="00E62072">
        <w:trPr>
          <w:trHeight w:val="70"/>
        </w:trPr>
        <w:tc>
          <w:tcPr>
            <w:tcW w:w="1556" w:type="dxa"/>
            <w:vMerge w:val="restart"/>
            <w:tcBorders>
              <w:left w:val="single" w:sz="4" w:space="0" w:color="auto"/>
              <w:right w:val="single" w:sz="4" w:space="0" w:color="auto"/>
            </w:tcBorders>
            <w:vAlign w:val="center"/>
          </w:tcPr>
          <w:p w14:paraId="62ABE424"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5C29C4"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BB4B9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500F1D"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395E7AB6" w14:textId="77777777" w:rsidTr="00E62072">
        <w:trPr>
          <w:trHeight w:val="70"/>
        </w:trPr>
        <w:tc>
          <w:tcPr>
            <w:tcW w:w="1556" w:type="dxa"/>
            <w:vMerge/>
            <w:tcBorders>
              <w:left w:val="single" w:sz="4" w:space="0" w:color="auto"/>
              <w:right w:val="single" w:sz="4" w:space="0" w:color="auto"/>
            </w:tcBorders>
            <w:vAlign w:val="center"/>
            <w:hideMark/>
          </w:tcPr>
          <w:p w14:paraId="4CE34EF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75A133B"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A097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78822"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6536B26B" w14:textId="77777777" w:rsidTr="00E62072">
        <w:trPr>
          <w:trHeight w:val="70"/>
        </w:trPr>
        <w:tc>
          <w:tcPr>
            <w:tcW w:w="1556" w:type="dxa"/>
            <w:vMerge/>
            <w:tcBorders>
              <w:left w:val="single" w:sz="4" w:space="0" w:color="auto"/>
              <w:right w:val="single" w:sz="4" w:space="0" w:color="auto"/>
            </w:tcBorders>
            <w:vAlign w:val="center"/>
            <w:hideMark/>
          </w:tcPr>
          <w:p w14:paraId="7896635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C6E0EE5" w14:textId="77777777" w:rsidR="004051B5" w:rsidRPr="00C25669" w:rsidRDefault="004051B5" w:rsidP="00EE5318">
            <w:pPr>
              <w:pStyle w:val="TAL"/>
              <w:rPr>
                <w:rFonts w:eastAsia="SimSun"/>
              </w:rPr>
            </w:pPr>
            <w:r w:rsidRPr="00C25669">
              <w:rPr>
                <w:rFonts w:eastAsia="SimSun"/>
              </w:rPr>
              <w:t>CSI-IM Resource Mapping</w:t>
            </w:r>
          </w:p>
          <w:p w14:paraId="653E3EA1"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1FF5A5B8"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2DE347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40BA46"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5C1DB534"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7E67AC6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A4DF416" w14:textId="77777777" w:rsidR="004051B5" w:rsidRPr="00C25669" w:rsidRDefault="004051B5" w:rsidP="00EE5318">
            <w:pPr>
              <w:pStyle w:val="TAL"/>
            </w:pPr>
            <w:r w:rsidRPr="00C25669">
              <w:rPr>
                <w:rFonts w:eastAsia="SimSun"/>
              </w:rPr>
              <w:t>CSI-IM timeConfig</w:t>
            </w:r>
          </w:p>
          <w:p w14:paraId="4B99D5D2"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ACAD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683749E" w14:textId="77777777" w:rsidR="004051B5" w:rsidRPr="00C25669" w:rsidRDefault="004051B5" w:rsidP="00EE5318">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4051B5" w:rsidRPr="00C25669" w14:paraId="74284A5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D63A1"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EA40C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75E6EA" w14:textId="77777777" w:rsidR="004051B5" w:rsidRPr="00C25669" w:rsidRDefault="004051B5" w:rsidP="00EE5318">
            <w:pPr>
              <w:pStyle w:val="TAC"/>
            </w:pPr>
            <w:r w:rsidRPr="00F92AED">
              <w:rPr>
                <w:rFonts w:eastAsia="SimSun"/>
              </w:rPr>
              <w:t>Aperiodic</w:t>
            </w:r>
          </w:p>
        </w:tc>
      </w:tr>
      <w:tr w:rsidR="004051B5" w:rsidRPr="00C25669" w14:paraId="77BA409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7DED1"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EBC6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2071CC"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0271979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D3534"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FFEEB4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94BF09" w14:textId="77777777" w:rsidR="004051B5" w:rsidRPr="00C25669" w:rsidRDefault="004051B5" w:rsidP="00EE5318">
            <w:pPr>
              <w:pStyle w:val="TAC"/>
            </w:pPr>
            <w:r w:rsidRPr="00C25669">
              <w:rPr>
                <w:rFonts w:eastAsia="SimSun"/>
              </w:rPr>
              <w:t>cri-RI-PMI-CQI</w:t>
            </w:r>
          </w:p>
        </w:tc>
      </w:tr>
      <w:tr w:rsidR="004051B5" w:rsidRPr="00C25669" w14:paraId="4BF86B3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1FF42"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3A5A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56534" w14:textId="77777777" w:rsidR="004051B5" w:rsidRPr="00C25669" w:rsidRDefault="004051B5" w:rsidP="00EE5318">
            <w:pPr>
              <w:pStyle w:val="TAC"/>
            </w:pPr>
            <w:r w:rsidRPr="00C25669">
              <w:rPr>
                <w:rFonts w:eastAsia="SimSun"/>
              </w:rPr>
              <w:t>Not configured</w:t>
            </w:r>
          </w:p>
        </w:tc>
      </w:tr>
      <w:tr w:rsidR="004051B5" w:rsidRPr="00C25669" w14:paraId="1BC1FC4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6B37E"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90A25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AFEA72" w14:textId="77777777" w:rsidR="004051B5" w:rsidRPr="00C25669" w:rsidRDefault="004051B5" w:rsidP="00EE5318">
            <w:pPr>
              <w:pStyle w:val="TAC"/>
            </w:pPr>
            <w:r w:rsidRPr="00C25669">
              <w:rPr>
                <w:rFonts w:eastAsia="SimSun"/>
              </w:rPr>
              <w:t>Not configured</w:t>
            </w:r>
          </w:p>
        </w:tc>
      </w:tr>
      <w:tr w:rsidR="004051B5" w:rsidRPr="00C25669" w14:paraId="0755772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7A96C"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72B839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639B9C"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696F2A3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8F7F2"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DCE48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7817C" w14:textId="77777777" w:rsidR="004051B5" w:rsidRPr="00C25669" w:rsidRDefault="004051B5" w:rsidP="00EE5318">
            <w:pPr>
              <w:pStyle w:val="TAC"/>
            </w:pPr>
            <w:r w:rsidRPr="00C25669">
              <w:rPr>
                <w:rFonts w:eastAsia="SimSun"/>
              </w:rPr>
              <w:t>Wideband</w:t>
            </w:r>
          </w:p>
        </w:tc>
      </w:tr>
      <w:tr w:rsidR="004051B5" w:rsidRPr="00C25669" w14:paraId="117FDB6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46F34"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1B0032"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FE363FE" w14:textId="77777777" w:rsidR="004051B5" w:rsidRPr="00C25669" w:rsidRDefault="004051B5" w:rsidP="00EE5318">
            <w:pPr>
              <w:pStyle w:val="TAC"/>
            </w:pPr>
            <w:r>
              <w:rPr>
                <w:lang w:eastAsia="zh-CN"/>
              </w:rPr>
              <w:t>8</w:t>
            </w:r>
          </w:p>
        </w:tc>
      </w:tr>
      <w:tr w:rsidR="004051B5" w:rsidRPr="00C25669" w14:paraId="4FB0B23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17108"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52A45F4"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1CA79D6" w14:textId="77777777" w:rsidR="004051B5" w:rsidRPr="00C25669" w:rsidRDefault="004051B5" w:rsidP="00EE5318">
            <w:pPr>
              <w:pStyle w:val="TAC"/>
            </w:pPr>
            <w:r w:rsidRPr="00C25669">
              <w:rPr>
                <w:lang w:eastAsia="zh-CN"/>
              </w:rPr>
              <w:t>1111111</w:t>
            </w:r>
          </w:p>
        </w:tc>
      </w:tr>
      <w:tr w:rsidR="004051B5" w:rsidRPr="00C25669" w14:paraId="66BFD65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135DB"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6BEF8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4D1914C"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19D584B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FB21B"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BB0AD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BB181" w14:textId="77777777" w:rsidR="004051B5" w:rsidRPr="00C25669" w:rsidRDefault="004051B5" w:rsidP="00EE5318">
            <w:pPr>
              <w:pStyle w:val="TAC"/>
            </w:pPr>
            <w:r>
              <w:rPr>
                <w:rFonts w:eastAsia="SimSun"/>
              </w:rPr>
              <w:t>5</w:t>
            </w:r>
          </w:p>
        </w:tc>
      </w:tr>
      <w:tr w:rsidR="004051B5" w:rsidRPr="00C25669" w14:paraId="4DBFDEC9"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506A9F"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1713F4"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65485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94FD21" w14:textId="77777777" w:rsidR="004051B5" w:rsidRPr="00C25669" w:rsidRDefault="004051B5" w:rsidP="00EE5318">
            <w:pPr>
              <w:pStyle w:val="TAC"/>
            </w:pPr>
            <w:r w:rsidRPr="00C25669">
              <w:rPr>
                <w:rFonts w:eastAsia="SimSun"/>
              </w:rPr>
              <w:t>typeI-SinglePanel</w:t>
            </w:r>
          </w:p>
        </w:tc>
      </w:tr>
      <w:tr w:rsidR="004051B5" w:rsidRPr="00C25669" w14:paraId="430D403F" w14:textId="77777777" w:rsidTr="00E62072">
        <w:trPr>
          <w:trHeight w:val="70"/>
        </w:trPr>
        <w:tc>
          <w:tcPr>
            <w:tcW w:w="1648" w:type="dxa"/>
            <w:gridSpan w:val="2"/>
            <w:vMerge/>
            <w:tcBorders>
              <w:left w:val="single" w:sz="4" w:space="0" w:color="auto"/>
              <w:right w:val="single" w:sz="4" w:space="0" w:color="auto"/>
            </w:tcBorders>
            <w:vAlign w:val="center"/>
            <w:hideMark/>
          </w:tcPr>
          <w:p w14:paraId="54D2B25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2108DF8"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233F2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3BAA9E" w14:textId="77777777" w:rsidR="004051B5" w:rsidRPr="00C25669" w:rsidRDefault="004051B5" w:rsidP="00EE5318">
            <w:pPr>
              <w:pStyle w:val="TAC"/>
            </w:pPr>
            <w:r w:rsidRPr="00C25669">
              <w:t>1</w:t>
            </w:r>
          </w:p>
        </w:tc>
      </w:tr>
      <w:tr w:rsidR="004051B5" w:rsidRPr="00C25669" w14:paraId="75417B76" w14:textId="77777777" w:rsidTr="00E62072">
        <w:trPr>
          <w:trHeight w:val="70"/>
        </w:trPr>
        <w:tc>
          <w:tcPr>
            <w:tcW w:w="1648" w:type="dxa"/>
            <w:gridSpan w:val="2"/>
            <w:vMerge/>
            <w:tcBorders>
              <w:left w:val="single" w:sz="4" w:space="0" w:color="auto"/>
              <w:right w:val="single" w:sz="4" w:space="0" w:color="auto"/>
            </w:tcBorders>
            <w:vAlign w:val="center"/>
            <w:hideMark/>
          </w:tcPr>
          <w:p w14:paraId="6E668A59"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6ED673E3"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428B98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2902B" w14:textId="77777777" w:rsidR="004051B5" w:rsidRPr="00C25669" w:rsidRDefault="004051B5" w:rsidP="00EE5318">
            <w:pPr>
              <w:pStyle w:val="TAC"/>
            </w:pPr>
            <w:r w:rsidRPr="00F92AED">
              <w:rPr>
                <w:rFonts w:eastAsia="SimSun"/>
              </w:rPr>
              <w:t>N/A</w:t>
            </w:r>
          </w:p>
        </w:tc>
      </w:tr>
      <w:tr w:rsidR="004051B5" w:rsidRPr="00C25669" w14:paraId="6878AA4A" w14:textId="77777777" w:rsidTr="00084D29">
        <w:trPr>
          <w:trHeight w:val="70"/>
        </w:trPr>
        <w:tc>
          <w:tcPr>
            <w:tcW w:w="1648" w:type="dxa"/>
            <w:gridSpan w:val="2"/>
            <w:vMerge/>
            <w:tcBorders>
              <w:left w:val="single" w:sz="4" w:space="0" w:color="auto"/>
              <w:right w:val="single" w:sz="4" w:space="0" w:color="auto"/>
            </w:tcBorders>
            <w:vAlign w:val="center"/>
            <w:hideMark/>
          </w:tcPr>
          <w:p w14:paraId="6C2A66C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1B51B49"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E48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5A32C33C" w14:textId="7B900F05" w:rsidR="004051B5" w:rsidRPr="00C25669" w:rsidRDefault="00981EFC" w:rsidP="00EE5318">
            <w:pPr>
              <w:pStyle w:val="TAC"/>
            </w:pPr>
            <w:r w:rsidRPr="00392496">
              <w:rPr>
                <w:rFonts w:eastAsia="SimSun" w:cs="Arial"/>
                <w:lang w:eastAsia="zh-CN"/>
              </w:rPr>
              <w:t>111111</w:t>
            </w:r>
          </w:p>
        </w:tc>
      </w:tr>
      <w:tr w:rsidR="004051B5" w:rsidRPr="00C25669" w14:paraId="523D772B"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7829BC6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42D0431"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E06D11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908B50" w14:textId="77777777" w:rsidR="004051B5" w:rsidRPr="00C25669" w:rsidRDefault="004051B5" w:rsidP="00EE5318">
            <w:pPr>
              <w:pStyle w:val="TAC"/>
            </w:pPr>
            <w:r w:rsidRPr="00C25669">
              <w:t>N/A</w:t>
            </w:r>
          </w:p>
        </w:tc>
      </w:tr>
      <w:tr w:rsidR="004051B5" w:rsidRPr="00C25669" w14:paraId="494CE91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972C"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E131B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3C7B24"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7E8640E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82A52"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C6062"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82A6C37" w14:textId="77777777" w:rsidR="004051B5" w:rsidRPr="00C25669" w:rsidRDefault="004051B5" w:rsidP="00EE5318">
            <w:pPr>
              <w:pStyle w:val="TAC"/>
              <w:rPr>
                <w:rFonts w:eastAsia="SimSun"/>
                <w:lang w:eastAsia="zh-CN"/>
              </w:rPr>
            </w:pPr>
            <w:r>
              <w:rPr>
                <w:rFonts w:eastAsia="SimSun"/>
                <w:lang w:eastAsia="zh-CN"/>
              </w:rPr>
              <w:t>6</w:t>
            </w:r>
          </w:p>
        </w:tc>
      </w:tr>
      <w:tr w:rsidR="004051B5" w:rsidRPr="00C25669" w14:paraId="6133EDE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6118C" w14:textId="77777777"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8C2A75"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F45BB6B" w14:textId="77777777" w:rsidR="004051B5" w:rsidRPr="00C25669" w:rsidRDefault="004051B5" w:rsidP="00EE5318">
            <w:pPr>
              <w:pStyle w:val="TAC"/>
            </w:pPr>
            <w:r>
              <w:t>4</w:t>
            </w:r>
          </w:p>
        </w:tc>
      </w:tr>
      <w:tr w:rsidR="004051B5" w:rsidRPr="00C25669" w14:paraId="364B613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2039D43D"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58FF9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5F64BA49" w14:textId="77777777" w:rsidR="004051B5" w:rsidRPr="00F92AED" w:rsidRDefault="004051B5" w:rsidP="00EE5318">
            <w:pPr>
              <w:pStyle w:val="TAC"/>
              <w:rPr>
                <w:rFonts w:eastAsia="SimSun"/>
              </w:rPr>
            </w:pPr>
            <w:r>
              <w:rPr>
                <w:rFonts w:eastAsia="SimSun"/>
              </w:rPr>
              <w:t>2</w:t>
            </w:r>
          </w:p>
        </w:tc>
      </w:tr>
      <w:tr w:rsidR="004051B5" w:rsidRPr="00C25669" w14:paraId="7D730317" w14:textId="77777777" w:rsidTr="0021030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DDEB1"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B4E000"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610929C5" w14:textId="2ECB9E06" w:rsidR="006C1BB7" w:rsidRPr="00210306" w:rsidRDefault="004051B5" w:rsidP="00CA0727">
            <w:pPr>
              <w:pStyle w:val="TAC"/>
              <w:jc w:val="left"/>
            </w:pPr>
            <w:r w:rsidRPr="00210306">
              <w:t>As specified in Table A.4-2</w:t>
            </w:r>
          </w:p>
          <w:p w14:paraId="37945916" w14:textId="77777777" w:rsidR="006C1BB7" w:rsidRPr="00210306" w:rsidRDefault="006C1BB7" w:rsidP="006C1BB7">
            <w:pPr>
              <w:pStyle w:val="TAC"/>
            </w:pPr>
            <w:r w:rsidRPr="00210306">
              <w:t>Rank 1: TBS.2-1</w:t>
            </w:r>
          </w:p>
          <w:p w14:paraId="4E5A68CB" w14:textId="17BA4C2D" w:rsidR="004051B5" w:rsidRPr="00210306" w:rsidRDefault="004051B5" w:rsidP="006C1BB7">
            <w:pPr>
              <w:pStyle w:val="TAC"/>
              <w:rPr>
                <w:rFonts w:eastAsia="SimSun"/>
              </w:rPr>
            </w:pPr>
            <w:r w:rsidRPr="00210306">
              <w:t>Rank 2: TBS.2-2</w:t>
            </w:r>
          </w:p>
        </w:tc>
      </w:tr>
      <w:tr w:rsidR="004051B5" w:rsidRPr="00C25669" w14:paraId="089A0D1C"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04A9745" w14:textId="78EF263A" w:rsidR="004051B5" w:rsidRPr="00C25669" w:rsidRDefault="004051B5" w:rsidP="00EE5318">
            <w:pPr>
              <w:pStyle w:val="TAN"/>
              <w:rPr>
                <w:rFonts w:eastAsia="SimSun"/>
                <w:lang w:eastAsia="zh-C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rsidR="00EE5318">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18F592E3" w14:textId="77777777" w:rsidR="004051B5" w:rsidRPr="00A0514E" w:rsidRDefault="004051B5" w:rsidP="004051B5">
      <w:pPr>
        <w:rPr>
          <w:rFonts w:eastAsia="SimSun"/>
        </w:rPr>
      </w:pPr>
    </w:p>
    <w:p w14:paraId="2010CC48" w14:textId="77777777" w:rsidR="004051B5" w:rsidRPr="00C25669"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8"/>
        <w:gridCol w:w="2498"/>
        <w:gridCol w:w="2371"/>
      </w:tblGrid>
      <w:tr w:rsidR="004051B5" w:rsidRPr="00C25669" w14:paraId="6D5EB45F" w14:textId="77777777" w:rsidTr="00E62072">
        <w:trPr>
          <w:trHeight w:val="397"/>
          <w:jc w:val="center"/>
        </w:trPr>
        <w:tc>
          <w:tcPr>
            <w:tcW w:w="1090" w:type="pct"/>
            <w:shd w:val="clear" w:color="auto" w:fill="FFFFFF"/>
            <w:vAlign w:val="center"/>
          </w:tcPr>
          <w:p w14:paraId="3F79BA60" w14:textId="77777777" w:rsidR="004051B5" w:rsidRPr="00C25669" w:rsidRDefault="004051B5" w:rsidP="00EE5318">
            <w:pPr>
              <w:pStyle w:val="TAH"/>
              <w:rPr>
                <w:rFonts w:eastAsia="SimSun"/>
              </w:rPr>
            </w:pPr>
          </w:p>
        </w:tc>
        <w:tc>
          <w:tcPr>
            <w:tcW w:w="2006" w:type="pct"/>
            <w:shd w:val="clear" w:color="auto" w:fill="FFFFFF"/>
            <w:vAlign w:val="center"/>
          </w:tcPr>
          <w:p w14:paraId="3BEFD502" w14:textId="77777777" w:rsidR="004051B5" w:rsidRPr="00C25669" w:rsidRDefault="004051B5" w:rsidP="00EE5318">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7ACB8949" w14:textId="77777777" w:rsidR="004051B5" w:rsidRPr="00C25669" w:rsidRDefault="004051B5" w:rsidP="00EE5318">
            <w:pPr>
              <w:pStyle w:val="TAH"/>
              <w:rPr>
                <w:rFonts w:eastAsia="SimSun"/>
              </w:rPr>
            </w:pPr>
            <w:r w:rsidRPr="00C25669">
              <w:rPr>
                <w:rFonts w:eastAsia="SimSun"/>
              </w:rPr>
              <w:t>SNR (dB)</w:t>
            </w:r>
          </w:p>
        </w:tc>
      </w:tr>
      <w:tr w:rsidR="004051B5" w:rsidRPr="00C25669" w14:paraId="6BA7AF2F" w14:textId="77777777" w:rsidTr="00E62072">
        <w:trPr>
          <w:trHeight w:val="200"/>
          <w:jc w:val="center"/>
        </w:trPr>
        <w:tc>
          <w:tcPr>
            <w:tcW w:w="1090" w:type="pct"/>
            <w:shd w:val="clear" w:color="auto" w:fill="FFFFFF"/>
            <w:vAlign w:val="center"/>
          </w:tcPr>
          <w:p w14:paraId="653A8E48" w14:textId="77777777" w:rsidR="004051B5" w:rsidRPr="00C25669" w:rsidRDefault="004051B5" w:rsidP="00EE5318">
            <w:pPr>
              <w:pStyle w:val="TAC"/>
              <w:rPr>
                <w:rFonts w:eastAsia="SimSun"/>
              </w:rPr>
            </w:pPr>
            <w:r>
              <w:rPr>
                <w:rFonts w:eastAsia="SimSun"/>
              </w:rPr>
              <w:t>Test 1</w:t>
            </w:r>
          </w:p>
        </w:tc>
        <w:tc>
          <w:tcPr>
            <w:tcW w:w="2006" w:type="pct"/>
            <w:shd w:val="clear" w:color="auto" w:fill="FFFFFF"/>
            <w:vAlign w:val="center"/>
          </w:tcPr>
          <w:p w14:paraId="12713E0B" w14:textId="77777777" w:rsidR="004051B5" w:rsidRPr="00C25669" w:rsidRDefault="004051B5" w:rsidP="00EE5318">
            <w:pPr>
              <w:pStyle w:val="TAC"/>
              <w:rPr>
                <w:rFonts w:eastAsia="SimSun"/>
              </w:rPr>
            </w:pPr>
            <w:r>
              <w:rPr>
                <w:rFonts w:eastAsia="SimSun"/>
              </w:rPr>
              <w:t>50%</w:t>
            </w:r>
          </w:p>
        </w:tc>
        <w:tc>
          <w:tcPr>
            <w:tcW w:w="1905" w:type="pct"/>
            <w:shd w:val="clear" w:color="auto" w:fill="FFFFFF"/>
            <w:vAlign w:val="center"/>
          </w:tcPr>
          <w:p w14:paraId="1D65F654" w14:textId="69F24370" w:rsidR="004051B5" w:rsidRPr="00C25669" w:rsidRDefault="004051B5" w:rsidP="00EE5318">
            <w:pPr>
              <w:pStyle w:val="TAC"/>
              <w:rPr>
                <w:rFonts w:eastAsia="SimSun"/>
                <w:lang w:eastAsia="zh-CN"/>
              </w:rPr>
            </w:pPr>
            <w:r>
              <w:rPr>
                <w:rFonts w:eastAsia="SimSun"/>
                <w:lang w:eastAsia="zh-CN"/>
              </w:rPr>
              <w:t>18.0</w:t>
            </w:r>
          </w:p>
        </w:tc>
      </w:tr>
      <w:tr w:rsidR="004051B5" w:rsidRPr="00C25669" w14:paraId="4A67AEF5" w14:textId="77777777" w:rsidTr="00E62072">
        <w:trPr>
          <w:trHeight w:val="200"/>
          <w:jc w:val="center"/>
        </w:trPr>
        <w:tc>
          <w:tcPr>
            <w:tcW w:w="5000" w:type="pct"/>
            <w:gridSpan w:val="3"/>
            <w:shd w:val="clear" w:color="auto" w:fill="FFFFFF"/>
            <w:vAlign w:val="center"/>
          </w:tcPr>
          <w:p w14:paraId="1AF88088" w14:textId="56F3ADE7" w:rsidR="004051B5" w:rsidRDefault="004051B5" w:rsidP="00EE5318">
            <w:pPr>
              <w:pStyle w:val="TAN"/>
              <w:rPr>
                <w:rFonts w:eastAsia="SimSun"/>
                <w:lang w:eastAsia="zh-CN"/>
              </w:rPr>
            </w:pPr>
            <w:r>
              <w:rPr>
                <w:rFonts w:eastAsia="SimSun" w:hint="eastAsia"/>
                <w:lang w:eastAsia="zh-CN"/>
              </w:rPr>
              <w:t>N</w:t>
            </w:r>
            <w:r>
              <w:rPr>
                <w:rFonts w:eastAsia="SimSun"/>
                <w:lang w:eastAsia="zh-CN"/>
              </w:rPr>
              <w:t>ote 1:</w:t>
            </w:r>
            <w:r w:rsidR="00EE5318">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06AFC6C6" w14:textId="77777777" w:rsidR="004051B5" w:rsidRPr="00C37330" w:rsidRDefault="004051B5" w:rsidP="00EE5318"/>
    <w:p w14:paraId="20693E46" w14:textId="77777777" w:rsidR="004051B5" w:rsidRDefault="004051B5" w:rsidP="00EE5318">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0086BA95" w14:textId="77777777" w:rsidR="004051B5" w:rsidRDefault="004051B5" w:rsidP="00EE5318">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4BB08D9E"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F35B5AC" w14:textId="77777777" w:rsidR="004051B5" w:rsidRPr="00C25669" w:rsidRDefault="004051B5" w:rsidP="00EE5318">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5A877388" w14:textId="77777777" w:rsidR="004051B5" w:rsidRDefault="004051B5" w:rsidP="00EE5318">
      <w:pPr>
        <w:pStyle w:val="TH"/>
      </w:pPr>
      <w:bookmarkStart w:id="3619" w:name="_Hlk134710031"/>
      <w:r w:rsidRPr="00C25669">
        <w:t>Table 5.</w:t>
      </w:r>
      <w:r>
        <w:t>6</w:t>
      </w:r>
      <w:r w:rsidRPr="00C25669">
        <w:t>.3.2.</w:t>
      </w:r>
      <w:r>
        <w:t>1</w:t>
      </w:r>
      <w:r w:rsidRPr="00C25669">
        <w:t>-</w:t>
      </w:r>
      <w:r>
        <w:rPr>
          <w:lang w:eastAsia="zh-CN"/>
        </w:rPr>
        <w:t>1</w:t>
      </w:r>
      <w:bookmarkEnd w:id="3619"/>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678F972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7FF67"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BDC179"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BB41B7F"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1A56228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A5851D"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F05EE3"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4274EA87" w14:textId="77777777" w:rsidR="004051B5" w:rsidRPr="00C25669" w:rsidRDefault="004051B5" w:rsidP="00EE5318">
            <w:pPr>
              <w:pStyle w:val="TAC"/>
              <w:rPr>
                <w:rFonts w:eastAsia="SimSun"/>
                <w:lang w:eastAsia="zh-CN"/>
              </w:rPr>
            </w:pPr>
            <w:r>
              <w:rPr>
                <w:rFonts w:eastAsia="SimSun"/>
                <w:lang w:eastAsia="zh-CN"/>
              </w:rPr>
              <w:t>40</w:t>
            </w:r>
          </w:p>
        </w:tc>
      </w:tr>
      <w:tr w:rsidR="004051B5" w:rsidRPr="00C25669" w14:paraId="4474516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639BA"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917B5F"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36CD72" w14:textId="77777777" w:rsidR="004051B5" w:rsidRPr="00C25669" w:rsidRDefault="004051B5" w:rsidP="00EE5318">
            <w:pPr>
              <w:pStyle w:val="TAC"/>
              <w:rPr>
                <w:rFonts w:eastAsia="SimSun"/>
                <w:lang w:eastAsia="zh-CN"/>
              </w:rPr>
            </w:pPr>
            <w:r>
              <w:rPr>
                <w:rFonts w:eastAsia="SimSun"/>
              </w:rPr>
              <w:t>30</w:t>
            </w:r>
          </w:p>
        </w:tc>
      </w:tr>
      <w:tr w:rsidR="004051B5" w:rsidRPr="00C25669" w14:paraId="344EFB3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39EBB"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CD3C4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8D7F07" w14:textId="77777777" w:rsidR="004051B5" w:rsidRPr="00C25669" w:rsidRDefault="004051B5" w:rsidP="00EE5318">
            <w:pPr>
              <w:pStyle w:val="TAC"/>
              <w:rPr>
                <w:rFonts w:eastAsia="SimSun"/>
                <w:lang w:eastAsia="zh-CN"/>
              </w:rPr>
            </w:pPr>
            <w:r>
              <w:rPr>
                <w:rFonts w:eastAsia="SimSun"/>
                <w:lang w:eastAsia="zh-CN"/>
              </w:rPr>
              <w:t>T</w:t>
            </w:r>
            <w:r w:rsidRPr="00C25669">
              <w:rPr>
                <w:rFonts w:eastAsia="SimSun" w:hint="eastAsia"/>
                <w:lang w:eastAsia="zh-CN"/>
              </w:rPr>
              <w:t>DD</w:t>
            </w:r>
          </w:p>
        </w:tc>
      </w:tr>
      <w:tr w:rsidR="004051B5" w:rsidRPr="00C25669" w14:paraId="4A2264F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87EB7" w14:textId="77777777" w:rsidR="004051B5" w:rsidRPr="00C25669" w:rsidRDefault="004051B5" w:rsidP="00EE5318">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1F2177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7BC430" w14:textId="49B03052" w:rsidR="004051B5" w:rsidRDefault="004051B5" w:rsidP="00EE5318">
            <w:pPr>
              <w:pStyle w:val="TAC"/>
              <w:rPr>
                <w:rFonts w:eastAsia="SimSun"/>
                <w:lang w:eastAsia="zh-CN"/>
              </w:rPr>
            </w:pPr>
            <w:r w:rsidRPr="00F92AED">
              <w:rPr>
                <w:rFonts w:eastAsia="SimSun"/>
                <w:lang w:eastAsia="zh-CN"/>
              </w:rPr>
              <w:t>FR1.30-1</w:t>
            </w:r>
            <w:r w:rsidR="00D02611" w:rsidRPr="00392496">
              <w:rPr>
                <w:rFonts w:eastAsia="SimSun"/>
                <w:lang w:eastAsia="zh-CN"/>
              </w:rPr>
              <w:t xml:space="preserve"> </w:t>
            </w:r>
            <w:r w:rsidR="00D02611" w:rsidRPr="00392496">
              <w:rPr>
                <w:rFonts w:eastAsia="SimSun" w:hint="eastAsia"/>
                <w:lang w:eastAsia="zh-CN"/>
              </w:rPr>
              <w:t xml:space="preserve">Annex </w:t>
            </w:r>
            <w:r w:rsidR="00D02611" w:rsidRPr="00392496">
              <w:rPr>
                <w:rFonts w:eastAsia="SimSun"/>
                <w:lang w:eastAsia="zh-CN"/>
              </w:rPr>
              <w:t>A</w:t>
            </w:r>
            <w:r w:rsidR="00D02611" w:rsidRPr="00392496">
              <w:rPr>
                <w:rFonts w:eastAsia="SimSun" w:hint="eastAsia"/>
                <w:lang w:eastAsia="zh-CN"/>
              </w:rPr>
              <w:t>.</w:t>
            </w:r>
            <w:r w:rsidR="00D02611" w:rsidRPr="00392496">
              <w:rPr>
                <w:rFonts w:eastAsia="SimSun"/>
                <w:lang w:eastAsia="zh-CN"/>
              </w:rPr>
              <w:t>1</w:t>
            </w:r>
            <w:r w:rsidR="00D02611" w:rsidRPr="00392496">
              <w:rPr>
                <w:rFonts w:eastAsia="SimSun" w:hint="eastAsia"/>
                <w:lang w:eastAsia="zh-CN"/>
              </w:rPr>
              <w:t>.</w:t>
            </w:r>
            <w:r w:rsidR="00D02611" w:rsidRPr="00392496">
              <w:rPr>
                <w:rFonts w:eastAsia="SimSun"/>
                <w:lang w:eastAsia="zh-CN"/>
              </w:rPr>
              <w:t>2</w:t>
            </w:r>
          </w:p>
        </w:tc>
      </w:tr>
      <w:tr w:rsidR="004051B5" w:rsidRPr="00C25669" w14:paraId="2EBF53A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83791"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C8755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4B59C2"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005415F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9D269"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9F9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C8C02" w14:textId="77777777" w:rsidR="004051B5" w:rsidRPr="00C25669" w:rsidRDefault="004051B5" w:rsidP="00EE5318">
            <w:pPr>
              <w:pStyle w:val="TAC"/>
            </w:pPr>
            <w:r w:rsidRPr="00C25669">
              <w:rPr>
                <w:rFonts w:eastAsia="SimSun"/>
              </w:rPr>
              <w:t>2×</w:t>
            </w:r>
            <w:r>
              <w:rPr>
                <w:rFonts w:eastAsia="SimSun"/>
              </w:rPr>
              <w:t>4</w:t>
            </w:r>
          </w:p>
        </w:tc>
      </w:tr>
      <w:tr w:rsidR="004051B5" w:rsidRPr="00C25669" w14:paraId="220D2A4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BC501"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217F2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17971E"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07E5766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1C7BA0"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BF970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126CD2"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2F31883F"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8FB22A9" w14:textId="77777777" w:rsidR="004051B5" w:rsidRPr="00C25669" w:rsidRDefault="004051B5" w:rsidP="00EE5318">
            <w:pPr>
              <w:pStyle w:val="TAL"/>
              <w:rPr>
                <w:rFonts w:eastAsia="SimSun"/>
              </w:rPr>
            </w:pPr>
            <w:r w:rsidRPr="00C25669">
              <w:rPr>
                <w:rFonts w:eastAsia="SimSun"/>
              </w:rPr>
              <w:t>ZP CSI-RS configuration</w:t>
            </w:r>
          </w:p>
          <w:p w14:paraId="256D627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79F7"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61EEA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0DEC5E" w14:textId="77777777" w:rsidR="004051B5" w:rsidRPr="00C25669" w:rsidRDefault="004051B5" w:rsidP="00EE5318">
            <w:pPr>
              <w:pStyle w:val="TAC"/>
            </w:pPr>
            <w:r w:rsidRPr="00C25669">
              <w:rPr>
                <w:rFonts w:eastAsia="SimSun"/>
              </w:rPr>
              <w:t>Periodic</w:t>
            </w:r>
          </w:p>
        </w:tc>
      </w:tr>
      <w:tr w:rsidR="004051B5" w:rsidRPr="00C25669" w14:paraId="45114FDB" w14:textId="77777777" w:rsidTr="00E62072">
        <w:trPr>
          <w:trHeight w:val="70"/>
        </w:trPr>
        <w:tc>
          <w:tcPr>
            <w:tcW w:w="1556" w:type="dxa"/>
            <w:vMerge/>
            <w:tcBorders>
              <w:left w:val="single" w:sz="4" w:space="0" w:color="auto"/>
              <w:right w:val="single" w:sz="4" w:space="0" w:color="auto"/>
            </w:tcBorders>
            <w:vAlign w:val="center"/>
            <w:hideMark/>
          </w:tcPr>
          <w:p w14:paraId="1A44B84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E11A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D8CE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83383E"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456B13B3" w14:textId="77777777" w:rsidTr="00E62072">
        <w:trPr>
          <w:trHeight w:val="70"/>
        </w:trPr>
        <w:tc>
          <w:tcPr>
            <w:tcW w:w="1556" w:type="dxa"/>
            <w:vMerge/>
            <w:tcBorders>
              <w:left w:val="single" w:sz="4" w:space="0" w:color="auto"/>
              <w:right w:val="single" w:sz="4" w:space="0" w:color="auto"/>
            </w:tcBorders>
            <w:vAlign w:val="center"/>
            <w:hideMark/>
          </w:tcPr>
          <w:p w14:paraId="44315A4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61334E"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FA053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A5D1B7" w14:textId="77777777" w:rsidR="004051B5" w:rsidRPr="00C25669" w:rsidRDefault="004051B5" w:rsidP="00EE5318">
            <w:pPr>
              <w:pStyle w:val="TAC"/>
            </w:pPr>
            <w:r w:rsidRPr="00C25669">
              <w:rPr>
                <w:rFonts w:eastAsia="SimSun"/>
              </w:rPr>
              <w:t>FD-CDM2</w:t>
            </w:r>
          </w:p>
        </w:tc>
      </w:tr>
      <w:tr w:rsidR="004051B5" w:rsidRPr="00C25669" w14:paraId="36746567" w14:textId="77777777" w:rsidTr="00E62072">
        <w:trPr>
          <w:trHeight w:val="70"/>
        </w:trPr>
        <w:tc>
          <w:tcPr>
            <w:tcW w:w="1556" w:type="dxa"/>
            <w:vMerge/>
            <w:tcBorders>
              <w:left w:val="single" w:sz="4" w:space="0" w:color="auto"/>
              <w:right w:val="single" w:sz="4" w:space="0" w:color="auto"/>
            </w:tcBorders>
            <w:vAlign w:val="center"/>
            <w:hideMark/>
          </w:tcPr>
          <w:p w14:paraId="37DF990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ED466"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716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9C2CED" w14:textId="77777777" w:rsidR="004051B5" w:rsidRPr="00C25669" w:rsidRDefault="004051B5" w:rsidP="00EE5318">
            <w:pPr>
              <w:pStyle w:val="TAC"/>
            </w:pPr>
            <w:r w:rsidRPr="00C25669">
              <w:t>1</w:t>
            </w:r>
          </w:p>
        </w:tc>
      </w:tr>
      <w:tr w:rsidR="004051B5" w:rsidRPr="00C25669" w14:paraId="0F5D74E2" w14:textId="77777777" w:rsidTr="00E62072">
        <w:trPr>
          <w:trHeight w:val="70"/>
        </w:trPr>
        <w:tc>
          <w:tcPr>
            <w:tcW w:w="1556" w:type="dxa"/>
            <w:vMerge/>
            <w:tcBorders>
              <w:left w:val="single" w:sz="4" w:space="0" w:color="auto"/>
              <w:right w:val="single" w:sz="4" w:space="0" w:color="auto"/>
            </w:tcBorders>
            <w:vAlign w:val="center"/>
            <w:hideMark/>
          </w:tcPr>
          <w:p w14:paraId="2A62EA13"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AA396"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26C50"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1A20318"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07EB3038" w14:textId="77777777" w:rsidTr="00E62072">
        <w:trPr>
          <w:trHeight w:val="70"/>
        </w:trPr>
        <w:tc>
          <w:tcPr>
            <w:tcW w:w="1556" w:type="dxa"/>
            <w:vMerge/>
            <w:tcBorders>
              <w:left w:val="single" w:sz="4" w:space="0" w:color="auto"/>
              <w:right w:val="single" w:sz="4" w:space="0" w:color="auto"/>
            </w:tcBorders>
            <w:vAlign w:val="center"/>
            <w:hideMark/>
          </w:tcPr>
          <w:p w14:paraId="0F59A851"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F753"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0F2B6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01F39B"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5129B687"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64A57C94"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BA9285C" w14:textId="77777777" w:rsidR="004051B5" w:rsidRPr="00C25669" w:rsidRDefault="004051B5" w:rsidP="00EE5318">
            <w:pPr>
              <w:pStyle w:val="TAL"/>
              <w:rPr>
                <w:rFonts w:eastAsia="SimSun"/>
              </w:rPr>
            </w:pPr>
            <w:r w:rsidRPr="00C25669">
              <w:rPr>
                <w:rFonts w:eastAsia="SimSun"/>
              </w:rPr>
              <w:t>CSI-RS</w:t>
            </w:r>
          </w:p>
          <w:p w14:paraId="637E2F28"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E3F449"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61F7DCC" w14:textId="77777777" w:rsidR="004051B5" w:rsidRPr="00C25669" w:rsidRDefault="004051B5" w:rsidP="00EE5318">
            <w:pPr>
              <w:pStyle w:val="TAC"/>
              <w:rPr>
                <w:rFonts w:eastAsia="SimSun"/>
                <w:lang w:eastAsia="zh-CN"/>
              </w:rPr>
            </w:pPr>
            <w:r>
              <w:rPr>
                <w:rFonts w:eastAsia="SimSun"/>
                <w:lang w:eastAsia="zh-CN"/>
              </w:rPr>
              <w:t>10</w:t>
            </w:r>
            <w:r w:rsidRPr="00C25669">
              <w:rPr>
                <w:rFonts w:eastAsia="SimSun" w:hint="eastAsia"/>
                <w:lang w:eastAsia="zh-CN"/>
              </w:rPr>
              <w:t>/1</w:t>
            </w:r>
          </w:p>
        </w:tc>
      </w:tr>
      <w:tr w:rsidR="004051B5" w:rsidRPr="00C25669" w14:paraId="29448545"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484C3475" w14:textId="77777777" w:rsidR="004051B5" w:rsidRPr="00C25669" w:rsidRDefault="004051B5" w:rsidP="00EE5318">
            <w:pPr>
              <w:pStyle w:val="TAL"/>
              <w:rPr>
                <w:rFonts w:eastAsia="SimSun"/>
              </w:rPr>
            </w:pPr>
            <w:r w:rsidRPr="00C25669">
              <w:rPr>
                <w:rFonts w:eastAsia="SimSun"/>
              </w:rPr>
              <w:t>NZP CSI-RS for CSI acquisition</w:t>
            </w:r>
          </w:p>
          <w:p w14:paraId="2E85370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9E0A0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F35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471F4" w14:textId="77777777" w:rsidR="004051B5" w:rsidRPr="00C25669" w:rsidRDefault="004051B5" w:rsidP="00EE5318">
            <w:pPr>
              <w:pStyle w:val="TAC"/>
            </w:pPr>
            <w:r w:rsidRPr="00C25669">
              <w:rPr>
                <w:rFonts w:eastAsia="SimSun"/>
              </w:rPr>
              <w:t>Periodic</w:t>
            </w:r>
          </w:p>
        </w:tc>
      </w:tr>
      <w:tr w:rsidR="004051B5" w:rsidRPr="00C25669" w14:paraId="5396FCA9" w14:textId="77777777" w:rsidTr="00E62072">
        <w:trPr>
          <w:trHeight w:val="70"/>
        </w:trPr>
        <w:tc>
          <w:tcPr>
            <w:tcW w:w="1556" w:type="dxa"/>
            <w:vMerge/>
            <w:tcBorders>
              <w:left w:val="single" w:sz="4" w:space="0" w:color="auto"/>
              <w:right w:val="single" w:sz="4" w:space="0" w:color="auto"/>
            </w:tcBorders>
            <w:vAlign w:val="center"/>
          </w:tcPr>
          <w:p w14:paraId="44B9638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D4755"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164E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C72303"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5212066A" w14:textId="77777777" w:rsidTr="00E62072">
        <w:trPr>
          <w:trHeight w:val="70"/>
        </w:trPr>
        <w:tc>
          <w:tcPr>
            <w:tcW w:w="1556" w:type="dxa"/>
            <w:vMerge/>
            <w:tcBorders>
              <w:left w:val="single" w:sz="4" w:space="0" w:color="auto"/>
              <w:right w:val="single" w:sz="4" w:space="0" w:color="auto"/>
            </w:tcBorders>
            <w:vAlign w:val="center"/>
            <w:hideMark/>
          </w:tcPr>
          <w:p w14:paraId="6267BFA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13959"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71DB9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01AB35" w14:textId="77777777" w:rsidR="004051B5" w:rsidRPr="00C25669" w:rsidRDefault="004051B5" w:rsidP="00EE5318">
            <w:pPr>
              <w:pStyle w:val="TAC"/>
            </w:pPr>
            <w:r w:rsidRPr="00C25669">
              <w:rPr>
                <w:rFonts w:eastAsia="SimSun"/>
              </w:rPr>
              <w:t>FD-CDM2</w:t>
            </w:r>
          </w:p>
        </w:tc>
      </w:tr>
      <w:tr w:rsidR="004051B5" w:rsidRPr="00C25669" w14:paraId="1B2FD79A" w14:textId="77777777" w:rsidTr="00E62072">
        <w:trPr>
          <w:trHeight w:val="70"/>
        </w:trPr>
        <w:tc>
          <w:tcPr>
            <w:tcW w:w="1556" w:type="dxa"/>
            <w:vMerge/>
            <w:tcBorders>
              <w:left w:val="single" w:sz="4" w:space="0" w:color="auto"/>
              <w:right w:val="single" w:sz="4" w:space="0" w:color="auto"/>
            </w:tcBorders>
            <w:vAlign w:val="center"/>
            <w:hideMark/>
          </w:tcPr>
          <w:p w14:paraId="188CFB8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96C63"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DFFAB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A215EC" w14:textId="77777777" w:rsidR="004051B5" w:rsidRPr="00C25669" w:rsidRDefault="004051B5" w:rsidP="00EE5318">
            <w:pPr>
              <w:pStyle w:val="TAC"/>
            </w:pPr>
            <w:r w:rsidRPr="00C25669">
              <w:t>1</w:t>
            </w:r>
          </w:p>
        </w:tc>
      </w:tr>
      <w:tr w:rsidR="004051B5" w:rsidRPr="00C25669" w14:paraId="056C0377" w14:textId="77777777" w:rsidTr="00E62072">
        <w:trPr>
          <w:trHeight w:val="70"/>
        </w:trPr>
        <w:tc>
          <w:tcPr>
            <w:tcW w:w="1556" w:type="dxa"/>
            <w:vMerge/>
            <w:tcBorders>
              <w:left w:val="single" w:sz="4" w:space="0" w:color="auto"/>
              <w:right w:val="single" w:sz="4" w:space="0" w:color="auto"/>
            </w:tcBorders>
            <w:vAlign w:val="center"/>
            <w:hideMark/>
          </w:tcPr>
          <w:p w14:paraId="156EF2C2"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3BEB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983BD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3C53E9"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2D4FA8DD" w14:textId="77777777" w:rsidTr="00E62072">
        <w:trPr>
          <w:trHeight w:val="70"/>
        </w:trPr>
        <w:tc>
          <w:tcPr>
            <w:tcW w:w="1556" w:type="dxa"/>
            <w:vMerge/>
            <w:tcBorders>
              <w:left w:val="single" w:sz="4" w:space="0" w:color="auto"/>
              <w:right w:val="single" w:sz="4" w:space="0" w:color="auto"/>
            </w:tcBorders>
            <w:vAlign w:val="center"/>
            <w:hideMark/>
          </w:tcPr>
          <w:p w14:paraId="1BCD9C5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35A3F"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D9F5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BBA904" w14:textId="77777777" w:rsidR="004051B5" w:rsidRPr="00C25669" w:rsidRDefault="004051B5" w:rsidP="00EE5318">
            <w:pPr>
              <w:pStyle w:val="TAC"/>
            </w:pPr>
            <w:r w:rsidRPr="00C25669">
              <w:rPr>
                <w:rFonts w:eastAsia="SimSun" w:hint="eastAsia"/>
                <w:lang w:eastAsia="zh-CN"/>
              </w:rPr>
              <w:t>13</w:t>
            </w:r>
          </w:p>
        </w:tc>
      </w:tr>
      <w:tr w:rsidR="004051B5" w:rsidRPr="00C25669" w14:paraId="4503F5CC"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640DF8C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DE9F9" w14:textId="77777777" w:rsidR="004051B5" w:rsidRPr="00C25669" w:rsidRDefault="004051B5" w:rsidP="00EE5318">
            <w:pPr>
              <w:pStyle w:val="TAL"/>
            </w:pPr>
            <w:r w:rsidRPr="00C25669">
              <w:rPr>
                <w:rFonts w:eastAsia="SimSun"/>
              </w:rPr>
              <w:t>NZP CSI-RS-timeConfig</w:t>
            </w:r>
          </w:p>
          <w:p w14:paraId="3BD5BCB7"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B588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C3CD6A8" w14:textId="77777777" w:rsidR="004051B5" w:rsidRPr="00C25669" w:rsidRDefault="004051B5" w:rsidP="00EE5318">
            <w:pPr>
              <w:pStyle w:val="TAC"/>
            </w:pPr>
            <w:r>
              <w:rPr>
                <w:rFonts w:eastAsia="SimSun"/>
                <w:lang w:eastAsia="zh-CN"/>
              </w:rPr>
              <w:t>10</w:t>
            </w:r>
            <w:r w:rsidRPr="00C25669">
              <w:rPr>
                <w:rFonts w:eastAsia="SimSun" w:hint="eastAsia"/>
                <w:lang w:eastAsia="zh-CN"/>
              </w:rPr>
              <w:t>/1</w:t>
            </w:r>
          </w:p>
        </w:tc>
      </w:tr>
      <w:tr w:rsidR="004051B5" w:rsidRPr="00C25669" w14:paraId="21D7A55D" w14:textId="77777777" w:rsidTr="00E62072">
        <w:trPr>
          <w:trHeight w:val="70"/>
        </w:trPr>
        <w:tc>
          <w:tcPr>
            <w:tcW w:w="1556" w:type="dxa"/>
            <w:vMerge w:val="restart"/>
            <w:tcBorders>
              <w:left w:val="single" w:sz="4" w:space="0" w:color="auto"/>
              <w:right w:val="single" w:sz="4" w:space="0" w:color="auto"/>
            </w:tcBorders>
            <w:vAlign w:val="center"/>
          </w:tcPr>
          <w:p w14:paraId="43F97C3C"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51FDD91"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83E05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431DB6"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0A70C051" w14:textId="77777777" w:rsidTr="00E62072">
        <w:trPr>
          <w:trHeight w:val="70"/>
        </w:trPr>
        <w:tc>
          <w:tcPr>
            <w:tcW w:w="1556" w:type="dxa"/>
            <w:vMerge/>
            <w:tcBorders>
              <w:left w:val="single" w:sz="4" w:space="0" w:color="auto"/>
              <w:right w:val="single" w:sz="4" w:space="0" w:color="auto"/>
            </w:tcBorders>
            <w:vAlign w:val="center"/>
            <w:hideMark/>
          </w:tcPr>
          <w:p w14:paraId="68EF96E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A7C3B7C"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02E6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577001"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73B8E823" w14:textId="77777777" w:rsidTr="00E62072">
        <w:trPr>
          <w:trHeight w:val="70"/>
        </w:trPr>
        <w:tc>
          <w:tcPr>
            <w:tcW w:w="1556" w:type="dxa"/>
            <w:vMerge/>
            <w:tcBorders>
              <w:left w:val="single" w:sz="4" w:space="0" w:color="auto"/>
              <w:right w:val="single" w:sz="4" w:space="0" w:color="auto"/>
            </w:tcBorders>
            <w:vAlign w:val="center"/>
            <w:hideMark/>
          </w:tcPr>
          <w:p w14:paraId="228E90C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2543832" w14:textId="77777777" w:rsidR="004051B5" w:rsidRPr="00C25669" w:rsidRDefault="004051B5" w:rsidP="00EE5318">
            <w:pPr>
              <w:pStyle w:val="TAL"/>
              <w:rPr>
                <w:rFonts w:eastAsia="SimSun"/>
              </w:rPr>
            </w:pPr>
            <w:r w:rsidRPr="00C25669">
              <w:rPr>
                <w:rFonts w:eastAsia="SimSun"/>
              </w:rPr>
              <w:t>CSI-IM Resource Mapping</w:t>
            </w:r>
          </w:p>
          <w:p w14:paraId="03FCA837"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ECDF57D"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E4F760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FDE89"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3255F459"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17AE73A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A97F86F" w14:textId="77777777" w:rsidR="004051B5" w:rsidRPr="00C25669" w:rsidRDefault="004051B5" w:rsidP="00EE5318">
            <w:pPr>
              <w:pStyle w:val="TAL"/>
            </w:pPr>
            <w:r w:rsidRPr="00C25669">
              <w:rPr>
                <w:rFonts w:eastAsia="SimSun"/>
              </w:rPr>
              <w:t>CSI-IM timeConfig</w:t>
            </w:r>
          </w:p>
          <w:p w14:paraId="53226C3A"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9EC5DC"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8196C20" w14:textId="77777777" w:rsidR="004051B5" w:rsidRPr="00C25669" w:rsidRDefault="004051B5" w:rsidP="00EE5318">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4051B5" w:rsidRPr="00C25669" w14:paraId="5EDC42D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BC350"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AD0AAC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338E06" w14:textId="77777777" w:rsidR="004051B5" w:rsidRPr="00C25669" w:rsidRDefault="004051B5" w:rsidP="00EE5318">
            <w:pPr>
              <w:pStyle w:val="TAC"/>
            </w:pPr>
            <w:r w:rsidRPr="00F92AED">
              <w:rPr>
                <w:rFonts w:eastAsia="SimSun"/>
              </w:rPr>
              <w:t>Aperiodic</w:t>
            </w:r>
          </w:p>
        </w:tc>
      </w:tr>
      <w:tr w:rsidR="004051B5" w:rsidRPr="00C25669" w14:paraId="531B2D5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FCF099"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CA6E3C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7D9DCB"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2508495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A65B95"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D14573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61DA80" w14:textId="77777777" w:rsidR="004051B5" w:rsidRPr="00C25669" w:rsidRDefault="004051B5" w:rsidP="00EE5318">
            <w:pPr>
              <w:pStyle w:val="TAC"/>
            </w:pPr>
            <w:r w:rsidRPr="00C25669">
              <w:rPr>
                <w:rFonts w:eastAsia="SimSun"/>
              </w:rPr>
              <w:t>cri-RI-PMI-CQI</w:t>
            </w:r>
          </w:p>
        </w:tc>
      </w:tr>
      <w:tr w:rsidR="004051B5" w:rsidRPr="00C25669" w14:paraId="778D328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369"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4850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3DFFDA" w14:textId="77777777" w:rsidR="004051B5" w:rsidRPr="00C25669" w:rsidRDefault="004051B5" w:rsidP="00EE5318">
            <w:pPr>
              <w:pStyle w:val="TAC"/>
            </w:pPr>
            <w:r w:rsidRPr="00C25669">
              <w:rPr>
                <w:rFonts w:eastAsia="SimSun"/>
              </w:rPr>
              <w:t>Not configured</w:t>
            </w:r>
          </w:p>
        </w:tc>
      </w:tr>
      <w:tr w:rsidR="004051B5" w:rsidRPr="00C25669" w14:paraId="5FD3185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820D5"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7089C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62A7FB" w14:textId="77777777" w:rsidR="004051B5" w:rsidRPr="00C25669" w:rsidRDefault="004051B5" w:rsidP="00EE5318">
            <w:pPr>
              <w:pStyle w:val="TAC"/>
            </w:pPr>
            <w:r w:rsidRPr="00C25669">
              <w:rPr>
                <w:rFonts w:eastAsia="SimSun"/>
              </w:rPr>
              <w:t>Not configured</w:t>
            </w:r>
          </w:p>
        </w:tc>
      </w:tr>
      <w:tr w:rsidR="004051B5" w:rsidRPr="00C25669" w14:paraId="4B16F8F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A4289"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1B755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5F2B8F"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1DCE6E4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B25A1"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BF66E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DBAED2" w14:textId="77777777" w:rsidR="004051B5" w:rsidRPr="00C25669" w:rsidRDefault="004051B5" w:rsidP="00EE5318">
            <w:pPr>
              <w:pStyle w:val="TAC"/>
            </w:pPr>
            <w:r w:rsidRPr="00C25669">
              <w:rPr>
                <w:rFonts w:eastAsia="SimSun"/>
              </w:rPr>
              <w:t>Wideband</w:t>
            </w:r>
          </w:p>
        </w:tc>
      </w:tr>
      <w:tr w:rsidR="004051B5" w:rsidRPr="00C25669" w14:paraId="7E77EBD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98F46"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AA33D4"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932179" w14:textId="77777777" w:rsidR="004051B5" w:rsidRPr="00C25669" w:rsidRDefault="004051B5" w:rsidP="00EE5318">
            <w:pPr>
              <w:pStyle w:val="TAC"/>
            </w:pPr>
            <w:r>
              <w:rPr>
                <w:lang w:eastAsia="zh-CN"/>
              </w:rPr>
              <w:t>16</w:t>
            </w:r>
          </w:p>
        </w:tc>
      </w:tr>
      <w:tr w:rsidR="004051B5" w:rsidRPr="00C25669" w14:paraId="3875604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F3227"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53F209"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E792460" w14:textId="77777777" w:rsidR="004051B5" w:rsidRPr="00C25669" w:rsidRDefault="004051B5" w:rsidP="00EE5318">
            <w:pPr>
              <w:pStyle w:val="TAC"/>
            </w:pPr>
            <w:r w:rsidRPr="00C25669">
              <w:rPr>
                <w:lang w:eastAsia="zh-CN"/>
              </w:rPr>
              <w:t>1111111</w:t>
            </w:r>
          </w:p>
        </w:tc>
      </w:tr>
      <w:tr w:rsidR="004051B5" w:rsidRPr="00C25669" w14:paraId="6BF0220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C3355"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49F0B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EA35B3D"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295F9C2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574654"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31FD3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CC6586" w14:textId="77777777" w:rsidR="004051B5" w:rsidRPr="00C25669" w:rsidRDefault="004051B5" w:rsidP="00EE5318">
            <w:pPr>
              <w:pStyle w:val="TAC"/>
            </w:pPr>
            <w:r>
              <w:rPr>
                <w:rFonts w:eastAsia="SimSun"/>
              </w:rPr>
              <w:t>9</w:t>
            </w:r>
          </w:p>
        </w:tc>
      </w:tr>
      <w:tr w:rsidR="004051B5" w:rsidRPr="00C25669" w14:paraId="616E31A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628CF" w14:textId="77777777" w:rsidR="004051B5" w:rsidRPr="00C25669" w:rsidRDefault="004051B5" w:rsidP="00EE5318">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588603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02812" w14:textId="77777777" w:rsidR="004051B5" w:rsidRDefault="004051B5" w:rsidP="00EE5318">
            <w:pPr>
              <w:pStyle w:val="TAC"/>
              <w:rPr>
                <w:rFonts w:eastAsia="SimSun"/>
              </w:rPr>
            </w:pPr>
            <w:r w:rsidRPr="007A66E8">
              <w:rPr>
                <w:rFonts w:eastAsia="SimSun"/>
              </w:rPr>
              <w:t>1 in slots i, where mod(i, 10) = 0, otherwise it is equal to 0</w:t>
            </w:r>
          </w:p>
        </w:tc>
      </w:tr>
      <w:tr w:rsidR="004051B5" w:rsidRPr="00C25669" w14:paraId="70478A9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48C7E" w14:textId="77777777" w:rsidR="004051B5" w:rsidRPr="00C25669" w:rsidRDefault="004051B5" w:rsidP="00EE5318">
            <w:pPr>
              <w:pStyle w:val="TAL"/>
              <w:rPr>
                <w:rFonts w:eastAsia="SimSun"/>
              </w:rPr>
            </w:pPr>
            <w:r w:rsidRPr="007A66E8">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13EA50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4DBC8E" w14:textId="77777777" w:rsidR="004051B5" w:rsidRDefault="004051B5" w:rsidP="00EE5318">
            <w:pPr>
              <w:pStyle w:val="TAC"/>
              <w:rPr>
                <w:rFonts w:eastAsia="SimSun"/>
                <w:lang w:eastAsia="zh-CN"/>
              </w:rPr>
            </w:pPr>
            <w:r>
              <w:rPr>
                <w:rFonts w:eastAsia="SimSun" w:hint="eastAsia"/>
                <w:lang w:eastAsia="zh-CN"/>
              </w:rPr>
              <w:t>1</w:t>
            </w:r>
          </w:p>
        </w:tc>
      </w:tr>
      <w:tr w:rsidR="004051B5" w:rsidRPr="00C25669" w14:paraId="579E49B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BEDF7" w14:textId="77777777" w:rsidR="004051B5" w:rsidRPr="007A66E8" w:rsidRDefault="004051B5" w:rsidP="00EE5318">
            <w:pPr>
              <w:pStyle w:val="TAL"/>
              <w:rPr>
                <w:rFonts w:eastAsia="SimSun"/>
              </w:rPr>
            </w:pPr>
            <w:r w:rsidRPr="007A66E8">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004D80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F457A" w14:textId="77777777" w:rsidR="004051B5" w:rsidRPr="007A66E8" w:rsidRDefault="004051B5" w:rsidP="00EE5318">
            <w:pPr>
              <w:pStyle w:val="TAC"/>
              <w:rPr>
                <w:rFonts w:eastAsia="SimSun"/>
                <w:lang w:eastAsia="zh-CN"/>
              </w:rPr>
            </w:pPr>
            <w:r w:rsidRPr="007A66E8">
              <w:rPr>
                <w:rFonts w:eastAsia="SimSun"/>
                <w:lang w:eastAsia="zh-CN"/>
              </w:rPr>
              <w:t>One State with one Associated Report Configuration</w:t>
            </w:r>
          </w:p>
          <w:p w14:paraId="24792C1E" w14:textId="77777777" w:rsidR="004051B5" w:rsidRDefault="004051B5" w:rsidP="00EE5318">
            <w:pPr>
              <w:pStyle w:val="TAC"/>
              <w:rPr>
                <w:rFonts w:eastAsia="SimSun"/>
                <w:lang w:eastAsia="zh-CN"/>
              </w:rPr>
            </w:pPr>
            <w:r w:rsidRPr="007A66E8">
              <w:rPr>
                <w:rFonts w:eastAsia="SimSun"/>
                <w:lang w:eastAsia="zh-CN"/>
              </w:rPr>
              <w:t>Associated Report Configuration contains pointers to NZP CSI-RS and CSI-IM</w:t>
            </w:r>
          </w:p>
        </w:tc>
      </w:tr>
      <w:tr w:rsidR="004051B5" w:rsidRPr="00C25669" w14:paraId="20759C84"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E7F1B57"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D48D058"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D6D7D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799C80" w14:textId="77777777" w:rsidR="004051B5" w:rsidRPr="00C25669" w:rsidRDefault="004051B5" w:rsidP="00EE5318">
            <w:pPr>
              <w:pStyle w:val="TAC"/>
            </w:pPr>
            <w:r w:rsidRPr="00C25669">
              <w:rPr>
                <w:rFonts w:eastAsia="SimSun"/>
              </w:rPr>
              <w:t>typeI-SinglePanel</w:t>
            </w:r>
          </w:p>
        </w:tc>
      </w:tr>
      <w:tr w:rsidR="004051B5" w:rsidRPr="00C25669" w14:paraId="15E4710B" w14:textId="77777777" w:rsidTr="00E62072">
        <w:trPr>
          <w:trHeight w:val="70"/>
        </w:trPr>
        <w:tc>
          <w:tcPr>
            <w:tcW w:w="1648" w:type="dxa"/>
            <w:gridSpan w:val="2"/>
            <w:vMerge/>
            <w:tcBorders>
              <w:left w:val="single" w:sz="4" w:space="0" w:color="auto"/>
              <w:right w:val="single" w:sz="4" w:space="0" w:color="auto"/>
            </w:tcBorders>
            <w:vAlign w:val="center"/>
            <w:hideMark/>
          </w:tcPr>
          <w:p w14:paraId="5B0228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CD4D6F3"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718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900389" w14:textId="77777777" w:rsidR="004051B5" w:rsidRPr="00C25669" w:rsidRDefault="004051B5" w:rsidP="00EE5318">
            <w:pPr>
              <w:pStyle w:val="TAC"/>
            </w:pPr>
            <w:r w:rsidRPr="00C25669">
              <w:t>1</w:t>
            </w:r>
          </w:p>
        </w:tc>
      </w:tr>
      <w:tr w:rsidR="004051B5" w:rsidRPr="00C25669" w14:paraId="7021C7E0" w14:textId="77777777" w:rsidTr="00E62072">
        <w:trPr>
          <w:trHeight w:val="70"/>
        </w:trPr>
        <w:tc>
          <w:tcPr>
            <w:tcW w:w="1648" w:type="dxa"/>
            <w:gridSpan w:val="2"/>
            <w:vMerge/>
            <w:tcBorders>
              <w:left w:val="single" w:sz="4" w:space="0" w:color="auto"/>
              <w:right w:val="single" w:sz="4" w:space="0" w:color="auto"/>
            </w:tcBorders>
            <w:vAlign w:val="center"/>
            <w:hideMark/>
          </w:tcPr>
          <w:p w14:paraId="77D177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9DEA467"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55D22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6C91CA" w14:textId="77777777" w:rsidR="004051B5" w:rsidRPr="00C25669" w:rsidRDefault="004051B5" w:rsidP="00EE5318">
            <w:pPr>
              <w:pStyle w:val="TAC"/>
            </w:pPr>
            <w:r w:rsidRPr="00F92AED">
              <w:rPr>
                <w:rFonts w:eastAsia="SimSun"/>
              </w:rPr>
              <w:t>N/A</w:t>
            </w:r>
          </w:p>
        </w:tc>
      </w:tr>
      <w:tr w:rsidR="004051B5" w:rsidRPr="00C25669" w14:paraId="5F32B933" w14:textId="77777777" w:rsidTr="00E62072">
        <w:trPr>
          <w:trHeight w:val="70"/>
        </w:trPr>
        <w:tc>
          <w:tcPr>
            <w:tcW w:w="1648" w:type="dxa"/>
            <w:gridSpan w:val="2"/>
            <w:vMerge/>
            <w:tcBorders>
              <w:left w:val="single" w:sz="4" w:space="0" w:color="auto"/>
              <w:right w:val="single" w:sz="4" w:space="0" w:color="auto"/>
            </w:tcBorders>
            <w:vAlign w:val="center"/>
            <w:hideMark/>
          </w:tcPr>
          <w:p w14:paraId="5AFDBFE1"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53B6FCF8"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1394F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462CD5" w14:textId="0E121A33" w:rsidR="004051B5" w:rsidRPr="00C25669" w:rsidRDefault="00562A26" w:rsidP="00EE5318">
            <w:pPr>
              <w:pStyle w:val="TAC"/>
            </w:pPr>
            <w:r w:rsidRPr="00042B17">
              <w:rPr>
                <w:rFonts w:eastAsia="SimSun" w:cs="Arial"/>
                <w:highlight w:val="yellow"/>
                <w:lang w:eastAsia="zh-CN"/>
              </w:rPr>
              <w:t>111111</w:t>
            </w:r>
          </w:p>
        </w:tc>
      </w:tr>
      <w:tr w:rsidR="004051B5" w:rsidRPr="00C25669" w14:paraId="0E8FFEDD"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37F7C0DB"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6AE578B"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613BF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790F0" w14:textId="77777777" w:rsidR="004051B5" w:rsidRPr="00C25669" w:rsidRDefault="004051B5" w:rsidP="00EE5318">
            <w:pPr>
              <w:pStyle w:val="TAC"/>
            </w:pPr>
            <w:r w:rsidRPr="00C25669">
              <w:t>N/A</w:t>
            </w:r>
          </w:p>
        </w:tc>
      </w:tr>
      <w:tr w:rsidR="004051B5" w:rsidRPr="00C25669" w14:paraId="3D9A729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11631"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2D1F3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13F492"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3B658D7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2AAD65"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AF1C8"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472A4352" w14:textId="77777777" w:rsidR="004051B5" w:rsidRPr="00C25669" w:rsidRDefault="004051B5" w:rsidP="00EE5318">
            <w:pPr>
              <w:pStyle w:val="TAC"/>
              <w:rPr>
                <w:rFonts w:eastAsia="SimSun"/>
                <w:lang w:eastAsia="zh-CN"/>
              </w:rPr>
            </w:pPr>
            <w:r>
              <w:rPr>
                <w:rFonts w:eastAsia="SimSun"/>
                <w:lang w:eastAsia="zh-CN"/>
              </w:rPr>
              <w:t>5.5</w:t>
            </w:r>
          </w:p>
        </w:tc>
      </w:tr>
      <w:tr w:rsidR="004051B5" w:rsidRPr="00C25669" w14:paraId="2ED75CC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C3B3" w14:textId="4A43DC0F"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63384D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7C0BA4" w14:textId="77777777" w:rsidR="004051B5" w:rsidRPr="00C25669" w:rsidRDefault="004051B5" w:rsidP="00EE5318">
            <w:pPr>
              <w:pStyle w:val="TAC"/>
            </w:pPr>
            <w:r>
              <w:t>4</w:t>
            </w:r>
          </w:p>
        </w:tc>
      </w:tr>
      <w:tr w:rsidR="004051B5" w:rsidRPr="00C25669" w14:paraId="6C630AE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70E5193"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B5C38BD"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BF97750" w14:textId="77777777" w:rsidR="004051B5" w:rsidRPr="00F92AED" w:rsidRDefault="004051B5" w:rsidP="00EE5318">
            <w:pPr>
              <w:pStyle w:val="TAC"/>
              <w:rPr>
                <w:rFonts w:eastAsia="SimSun"/>
              </w:rPr>
            </w:pPr>
            <w:r w:rsidRPr="00F92AED">
              <w:rPr>
                <w:rFonts w:eastAsia="SimSun"/>
              </w:rPr>
              <w:t>Specific to each TDD UL-DL pattern and as defined in Annex A.1.2</w:t>
            </w:r>
          </w:p>
        </w:tc>
      </w:tr>
      <w:tr w:rsidR="004051B5" w:rsidRPr="00C25669" w14:paraId="7E612DC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7489E"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99AE7D"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CC7CA20" w14:textId="77777777" w:rsidR="004051B5" w:rsidRDefault="004051B5" w:rsidP="00EE5318">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21C65AE3" w14:textId="6783C954" w:rsidR="004051B5" w:rsidRDefault="002443BE" w:rsidP="002443BE">
            <w:pPr>
              <w:pStyle w:val="TAC"/>
              <w:rPr>
                <w:rFonts w:eastAsia="SimSun"/>
              </w:rPr>
            </w:pPr>
            <w:r w:rsidRPr="009F5AAC">
              <w:rPr>
                <w:highlight w:val="yellow"/>
              </w:rPr>
              <w:t>Rank 1:</w:t>
            </w:r>
            <w:r w:rsidRPr="00042B17">
              <w:rPr>
                <w:highlight w:val="yellow"/>
              </w:rPr>
              <w:t xml:space="preserve"> </w:t>
            </w:r>
            <w:r w:rsidR="004051B5" w:rsidRPr="00F92AED">
              <w:rPr>
                <w:rFonts w:eastAsia="SimSun"/>
              </w:rPr>
              <w:t>TBS.2-</w:t>
            </w:r>
            <w:r>
              <w:rPr>
                <w:rFonts w:eastAsia="SimSun"/>
              </w:rPr>
              <w:t>3</w:t>
            </w:r>
          </w:p>
          <w:p w14:paraId="57A209DC" w14:textId="1B8DB550" w:rsidR="002443BE" w:rsidRPr="002443BE" w:rsidRDefault="00F25C06" w:rsidP="002443BE">
            <w:pPr>
              <w:pStyle w:val="TAC"/>
            </w:pPr>
            <w:r w:rsidRPr="009F5AAC">
              <w:rPr>
                <w:highlight w:val="yellow"/>
              </w:rPr>
              <w:t>Rank 2:</w:t>
            </w:r>
            <w:r w:rsidRPr="00042B17">
              <w:rPr>
                <w:highlight w:val="yellow"/>
              </w:rPr>
              <w:t xml:space="preserve"> </w:t>
            </w:r>
            <w:r w:rsidRPr="00042B17">
              <w:rPr>
                <w:rFonts w:eastAsia="SimSun"/>
                <w:highlight w:val="yellow"/>
              </w:rPr>
              <w:t>TBS.2-4</w:t>
            </w:r>
          </w:p>
        </w:tc>
      </w:tr>
      <w:tr w:rsidR="004051B5" w:rsidRPr="00C25669" w14:paraId="46CB5F7D"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12580CE" w14:textId="7F5E983D" w:rsidR="004051B5" w:rsidRPr="00C25669" w:rsidRDefault="004051B5" w:rsidP="004051B5">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031B139C" w14:textId="77777777" w:rsidR="004051B5" w:rsidRDefault="004051B5" w:rsidP="00EE5318"/>
    <w:p w14:paraId="40CBE8F1" w14:textId="77777777" w:rsidR="004051B5" w:rsidRPr="00C25669" w:rsidRDefault="004051B5" w:rsidP="00EE5318">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051B5" w:rsidRPr="00C25669" w14:paraId="146D307E" w14:textId="77777777" w:rsidTr="00E62072">
        <w:trPr>
          <w:jc w:val="center"/>
        </w:trPr>
        <w:tc>
          <w:tcPr>
            <w:tcW w:w="2263" w:type="dxa"/>
            <w:tcBorders>
              <w:bottom w:val="nil"/>
            </w:tcBorders>
          </w:tcPr>
          <w:p w14:paraId="69B431E7" w14:textId="77777777" w:rsidR="004051B5" w:rsidRPr="00325F42" w:rsidRDefault="004051B5" w:rsidP="00EE5318">
            <w:pPr>
              <w:pStyle w:val="TAH"/>
              <w:rPr>
                <w:rFonts w:eastAsia="SimSun"/>
                <w:lang w:eastAsia="zh-CN"/>
              </w:rPr>
            </w:pPr>
          </w:p>
        </w:tc>
        <w:tc>
          <w:tcPr>
            <w:tcW w:w="2561" w:type="dxa"/>
            <w:tcBorders>
              <w:bottom w:val="nil"/>
            </w:tcBorders>
          </w:tcPr>
          <w:p w14:paraId="40EB5F48" w14:textId="77777777" w:rsidR="004051B5" w:rsidRPr="00C25669" w:rsidRDefault="004051B5" w:rsidP="00EE5318">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20B32A5F" w14:textId="77777777" w:rsidR="004051B5" w:rsidRPr="00C25669" w:rsidRDefault="004051B5" w:rsidP="00EE5318">
            <w:pPr>
              <w:pStyle w:val="TAH"/>
              <w:rPr>
                <w:rFonts w:eastAsia="SimSun"/>
              </w:rPr>
            </w:pPr>
            <w:r>
              <w:rPr>
                <w:rFonts w:eastAsia="SimSun"/>
              </w:rPr>
              <w:t>SNR (dB)</w:t>
            </w:r>
          </w:p>
        </w:tc>
      </w:tr>
      <w:tr w:rsidR="004051B5" w:rsidRPr="00C25669" w14:paraId="2E2615DF" w14:textId="77777777" w:rsidTr="00E62072">
        <w:trPr>
          <w:cantSplit/>
          <w:jc w:val="center"/>
        </w:trPr>
        <w:tc>
          <w:tcPr>
            <w:tcW w:w="2263" w:type="dxa"/>
          </w:tcPr>
          <w:p w14:paraId="3BEA0B2B" w14:textId="77777777" w:rsidR="004051B5" w:rsidRPr="00325F42" w:rsidRDefault="004051B5" w:rsidP="00EE5318">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1CBB4FB5" w14:textId="77777777" w:rsidR="004051B5" w:rsidRPr="00325F42" w:rsidRDefault="004051B5" w:rsidP="00EE5318">
            <w:pPr>
              <w:pStyle w:val="TAC"/>
              <w:rPr>
                <w:lang w:eastAsia="zh-CN"/>
              </w:rPr>
            </w:pPr>
            <w:r>
              <w:rPr>
                <w:lang w:eastAsia="zh-CN"/>
              </w:rPr>
              <w:t>50%</w:t>
            </w:r>
          </w:p>
        </w:tc>
        <w:tc>
          <w:tcPr>
            <w:tcW w:w="1412" w:type="dxa"/>
          </w:tcPr>
          <w:p w14:paraId="58ED997C" w14:textId="43B62BA5" w:rsidR="004051B5" w:rsidRPr="00C25669" w:rsidRDefault="004051B5" w:rsidP="00EE5318">
            <w:pPr>
              <w:pStyle w:val="TAC"/>
              <w:rPr>
                <w:rFonts w:eastAsia="SimSun" w:cs="v5.0.0"/>
                <w:lang w:eastAsia="zh-CN"/>
              </w:rPr>
            </w:pPr>
            <w:r>
              <w:rPr>
                <w:rFonts w:eastAsia="SimSun" w:cs="v5.0.0"/>
                <w:lang w:eastAsia="zh-CN"/>
              </w:rPr>
              <w:t>18.2</w:t>
            </w:r>
          </w:p>
        </w:tc>
      </w:tr>
      <w:tr w:rsidR="004051B5" w:rsidRPr="00C25669" w14:paraId="59EC76DD" w14:textId="77777777" w:rsidTr="00E62072">
        <w:trPr>
          <w:cantSplit/>
          <w:jc w:val="center"/>
        </w:trPr>
        <w:tc>
          <w:tcPr>
            <w:tcW w:w="6236" w:type="dxa"/>
            <w:gridSpan w:val="3"/>
          </w:tcPr>
          <w:p w14:paraId="0621CE1A" w14:textId="7AF56DCA" w:rsidR="004051B5" w:rsidRDefault="004051B5" w:rsidP="004051B5">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70C43634" w14:textId="77777777" w:rsidR="004051B5" w:rsidRPr="00C25669" w:rsidRDefault="004051B5" w:rsidP="005B3300">
      <w:pPr>
        <w:rPr>
          <w:rFonts w:eastAsia="SimSun"/>
          <w:lang w:eastAsia="zh-CN"/>
        </w:rPr>
      </w:pPr>
    </w:p>
    <w:sectPr w:rsidR="004051B5"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C2DA" w14:textId="77777777" w:rsidR="005E441C" w:rsidRDefault="005E441C">
      <w:r>
        <w:separator/>
      </w:r>
    </w:p>
  </w:endnote>
  <w:endnote w:type="continuationSeparator" w:id="0">
    <w:p w14:paraId="3522188C" w14:textId="77777777" w:rsidR="005E441C" w:rsidRDefault="005E441C">
      <w:r>
        <w:continuationSeparator/>
      </w:r>
    </w:p>
  </w:endnote>
  <w:endnote w:type="continuationNotice" w:id="1">
    <w:p w14:paraId="463B8E26" w14:textId="77777777" w:rsidR="005E441C" w:rsidRDefault="005E4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6D09" w14:textId="77777777" w:rsidR="005E441C" w:rsidRDefault="005E441C">
      <w:r>
        <w:separator/>
      </w:r>
    </w:p>
  </w:footnote>
  <w:footnote w:type="continuationSeparator" w:id="0">
    <w:p w14:paraId="2AFAA260" w14:textId="77777777" w:rsidR="005E441C" w:rsidRDefault="005E441C">
      <w:r>
        <w:continuationSeparator/>
      </w:r>
    </w:p>
  </w:footnote>
  <w:footnote w:type="continuationNotice" w:id="1">
    <w:p w14:paraId="237551E2" w14:textId="77777777" w:rsidR="005E441C" w:rsidRDefault="005E4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2E3D0815"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FD2ED5">
      <w:rPr>
        <w:rFonts w:ascii="Arial" w:hAnsi="Arial"/>
        <w:b/>
        <w:noProof/>
        <w:sz w:val="18"/>
        <w:lang w:eastAsia="en-GB"/>
      </w:rPr>
      <w:t>2</w:t>
    </w:r>
    <w:r>
      <w:rPr>
        <w:rFonts w:ascii="Arial" w:hAnsi="Arial"/>
        <w:b/>
        <w:noProof/>
        <w:sz w:val="18"/>
        <w:lang w:eastAsia="en-GB"/>
      </w:rPr>
      <w:t>.0 (2023-</w:t>
    </w:r>
    <w:r w:rsidR="00FD2ED5">
      <w:rPr>
        <w:rFonts w:ascii="Arial" w:hAnsi="Arial"/>
        <w:b/>
        <w:noProof/>
        <w:sz w:val="18"/>
        <w:lang w:eastAsia="en-GB"/>
      </w:rPr>
      <w:t>12</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11CC6563"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3F6F08DE"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394EA2BB" w14:textId="18BECFBB"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FD2ED5">
      <w:rPr>
        <w:rFonts w:ascii="Arial" w:hAnsi="Arial"/>
        <w:b/>
        <w:noProof/>
        <w:sz w:val="18"/>
        <w:lang w:eastAsia="en-GB"/>
      </w:rPr>
      <w:t>2</w:t>
    </w:r>
    <w:r>
      <w:rPr>
        <w:rFonts w:ascii="Arial" w:hAnsi="Arial"/>
        <w:b/>
        <w:noProof/>
        <w:sz w:val="18"/>
        <w:lang w:eastAsia="en-GB"/>
      </w:rPr>
      <w:t>.0 (2023-</w:t>
    </w:r>
    <w:r w:rsidR="00FD2ED5">
      <w:rPr>
        <w:rFonts w:ascii="Arial" w:hAnsi="Arial"/>
        <w:b/>
        <w:noProof/>
        <w:sz w:val="18"/>
        <w:lang w:eastAsia="en-GB"/>
      </w:rPr>
      <w:t>12</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3"/>
  </w:num>
  <w:num w:numId="3" w16cid:durableId="278029076">
    <w:abstractNumId w:val="4"/>
  </w:num>
  <w:num w:numId="4" w16cid:durableId="1705979655">
    <w:abstractNumId w:val="19"/>
  </w:num>
  <w:num w:numId="5" w16cid:durableId="1630427769">
    <w:abstractNumId w:val="11"/>
  </w:num>
  <w:num w:numId="6" w16cid:durableId="1776903829">
    <w:abstractNumId w:val="28"/>
  </w:num>
  <w:num w:numId="7" w16cid:durableId="249774573">
    <w:abstractNumId w:val="34"/>
  </w:num>
  <w:num w:numId="8" w16cid:durableId="1968703414">
    <w:abstractNumId w:val="25"/>
  </w:num>
  <w:num w:numId="9" w16cid:durableId="1907304268">
    <w:abstractNumId w:val="35"/>
  </w:num>
  <w:num w:numId="10" w16cid:durableId="27489122">
    <w:abstractNumId w:val="8"/>
  </w:num>
  <w:num w:numId="11" w16cid:durableId="624118375">
    <w:abstractNumId w:val="9"/>
  </w:num>
  <w:num w:numId="12" w16cid:durableId="847254411">
    <w:abstractNumId w:val="5"/>
  </w:num>
  <w:num w:numId="13"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4"/>
  </w:num>
  <w:num w:numId="15" w16cid:durableId="1067607935">
    <w:abstractNumId w:val="1"/>
  </w:num>
  <w:num w:numId="16" w16cid:durableId="696925870">
    <w:abstractNumId w:val="2"/>
  </w:num>
  <w:num w:numId="17" w16cid:durableId="649016912">
    <w:abstractNumId w:val="29"/>
  </w:num>
  <w:num w:numId="18" w16cid:durableId="1462573750">
    <w:abstractNumId w:val="17"/>
  </w:num>
  <w:num w:numId="19" w16cid:durableId="1058746317">
    <w:abstractNumId w:val="32"/>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20"/>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3"/>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31"/>
  </w:num>
  <w:num w:numId="40" w16cid:durableId="1397166917">
    <w:abstractNumId w:val="26"/>
  </w:num>
  <w:num w:numId="41" w16cid:durableId="19836105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1D50"/>
    <w:rsid w:val="000252CD"/>
    <w:rsid w:val="000279B1"/>
    <w:rsid w:val="00027A3E"/>
    <w:rsid w:val="00030922"/>
    <w:rsid w:val="00033397"/>
    <w:rsid w:val="0003401F"/>
    <w:rsid w:val="00034EBF"/>
    <w:rsid w:val="00035578"/>
    <w:rsid w:val="00036379"/>
    <w:rsid w:val="0003684F"/>
    <w:rsid w:val="00040095"/>
    <w:rsid w:val="000407E1"/>
    <w:rsid w:val="00041E66"/>
    <w:rsid w:val="00041E9C"/>
    <w:rsid w:val="00042B17"/>
    <w:rsid w:val="0004341B"/>
    <w:rsid w:val="00043F01"/>
    <w:rsid w:val="00044937"/>
    <w:rsid w:val="00045D2C"/>
    <w:rsid w:val="00046853"/>
    <w:rsid w:val="000476EF"/>
    <w:rsid w:val="00047D26"/>
    <w:rsid w:val="00047FF9"/>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D29"/>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23D"/>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573BA"/>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1CD"/>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0CDD"/>
    <w:rsid w:val="001E2A44"/>
    <w:rsid w:val="001E4028"/>
    <w:rsid w:val="001E4977"/>
    <w:rsid w:val="001E4E79"/>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306"/>
    <w:rsid w:val="00210B55"/>
    <w:rsid w:val="002117F3"/>
    <w:rsid w:val="00212E9D"/>
    <w:rsid w:val="002134B7"/>
    <w:rsid w:val="00216BFF"/>
    <w:rsid w:val="0022257A"/>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3BE"/>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57A27"/>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21DD"/>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0A22"/>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3ED5"/>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95C"/>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2E3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77313"/>
    <w:rsid w:val="00380B2C"/>
    <w:rsid w:val="0038535C"/>
    <w:rsid w:val="003864A4"/>
    <w:rsid w:val="00387A09"/>
    <w:rsid w:val="00387B2D"/>
    <w:rsid w:val="00391B0C"/>
    <w:rsid w:val="00391CF4"/>
    <w:rsid w:val="00391D09"/>
    <w:rsid w:val="0039224D"/>
    <w:rsid w:val="00392688"/>
    <w:rsid w:val="00393AF4"/>
    <w:rsid w:val="00394899"/>
    <w:rsid w:val="003952AB"/>
    <w:rsid w:val="003968F4"/>
    <w:rsid w:val="00396A00"/>
    <w:rsid w:val="00396FB1"/>
    <w:rsid w:val="003A0CE7"/>
    <w:rsid w:val="003A175F"/>
    <w:rsid w:val="003A26CE"/>
    <w:rsid w:val="003A4B75"/>
    <w:rsid w:val="003A6404"/>
    <w:rsid w:val="003B100D"/>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005"/>
    <w:rsid w:val="003F39CB"/>
    <w:rsid w:val="003F5613"/>
    <w:rsid w:val="003F5EFD"/>
    <w:rsid w:val="003F683B"/>
    <w:rsid w:val="003F7682"/>
    <w:rsid w:val="00401CAC"/>
    <w:rsid w:val="00402C54"/>
    <w:rsid w:val="004051B5"/>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0202"/>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40C2"/>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1AA0"/>
    <w:rsid w:val="004C1C88"/>
    <w:rsid w:val="004C362E"/>
    <w:rsid w:val="004C461C"/>
    <w:rsid w:val="004C56F2"/>
    <w:rsid w:val="004C5C32"/>
    <w:rsid w:val="004C66C1"/>
    <w:rsid w:val="004C7C5F"/>
    <w:rsid w:val="004C7D48"/>
    <w:rsid w:val="004D0B8A"/>
    <w:rsid w:val="004D14FB"/>
    <w:rsid w:val="004D19DA"/>
    <w:rsid w:val="004D1C57"/>
    <w:rsid w:val="004D3578"/>
    <w:rsid w:val="004D3B88"/>
    <w:rsid w:val="004D67C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2A26"/>
    <w:rsid w:val="00563FA4"/>
    <w:rsid w:val="00564190"/>
    <w:rsid w:val="0056477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1C"/>
    <w:rsid w:val="005E44CC"/>
    <w:rsid w:val="005E48A0"/>
    <w:rsid w:val="005E4BB2"/>
    <w:rsid w:val="005E53CB"/>
    <w:rsid w:val="005E5752"/>
    <w:rsid w:val="005E5B3B"/>
    <w:rsid w:val="005E5C13"/>
    <w:rsid w:val="005E5E8B"/>
    <w:rsid w:val="005E64AC"/>
    <w:rsid w:val="005F0409"/>
    <w:rsid w:val="005F1464"/>
    <w:rsid w:val="005F14F0"/>
    <w:rsid w:val="005F2414"/>
    <w:rsid w:val="005F2BD7"/>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216D"/>
    <w:rsid w:val="00613A03"/>
    <w:rsid w:val="00614FDF"/>
    <w:rsid w:val="00620531"/>
    <w:rsid w:val="00621033"/>
    <w:rsid w:val="0062124A"/>
    <w:rsid w:val="006232CF"/>
    <w:rsid w:val="00623515"/>
    <w:rsid w:val="00624278"/>
    <w:rsid w:val="00626F6F"/>
    <w:rsid w:val="0062736A"/>
    <w:rsid w:val="006274E2"/>
    <w:rsid w:val="0062766D"/>
    <w:rsid w:val="00631B98"/>
    <w:rsid w:val="00632262"/>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10B2"/>
    <w:rsid w:val="00673740"/>
    <w:rsid w:val="00676226"/>
    <w:rsid w:val="00681788"/>
    <w:rsid w:val="006817A4"/>
    <w:rsid w:val="00681A55"/>
    <w:rsid w:val="006822BB"/>
    <w:rsid w:val="00684391"/>
    <w:rsid w:val="00684F99"/>
    <w:rsid w:val="00685CCE"/>
    <w:rsid w:val="00687BAC"/>
    <w:rsid w:val="00690361"/>
    <w:rsid w:val="006908BD"/>
    <w:rsid w:val="00690E63"/>
    <w:rsid w:val="0069228B"/>
    <w:rsid w:val="00692FE8"/>
    <w:rsid w:val="00693F73"/>
    <w:rsid w:val="00694F71"/>
    <w:rsid w:val="00695A9C"/>
    <w:rsid w:val="006963A8"/>
    <w:rsid w:val="006A0CFA"/>
    <w:rsid w:val="006A10C2"/>
    <w:rsid w:val="006A208F"/>
    <w:rsid w:val="006A323F"/>
    <w:rsid w:val="006A380E"/>
    <w:rsid w:val="006A637B"/>
    <w:rsid w:val="006A703F"/>
    <w:rsid w:val="006A747B"/>
    <w:rsid w:val="006A7D62"/>
    <w:rsid w:val="006B022B"/>
    <w:rsid w:val="006B086C"/>
    <w:rsid w:val="006B193E"/>
    <w:rsid w:val="006B19EF"/>
    <w:rsid w:val="006B30D0"/>
    <w:rsid w:val="006B34E8"/>
    <w:rsid w:val="006B39BA"/>
    <w:rsid w:val="006B5284"/>
    <w:rsid w:val="006B5F78"/>
    <w:rsid w:val="006C0538"/>
    <w:rsid w:val="006C0543"/>
    <w:rsid w:val="006C058D"/>
    <w:rsid w:val="006C193E"/>
    <w:rsid w:val="006C1BB7"/>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65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E7632"/>
    <w:rsid w:val="007E781A"/>
    <w:rsid w:val="007F085E"/>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3CD9"/>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3AC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E3818"/>
    <w:rsid w:val="008E3BA3"/>
    <w:rsid w:val="008F0BFF"/>
    <w:rsid w:val="008F267F"/>
    <w:rsid w:val="008F3E3D"/>
    <w:rsid w:val="008F4F69"/>
    <w:rsid w:val="008F680A"/>
    <w:rsid w:val="009000E0"/>
    <w:rsid w:val="0090253F"/>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1EFC"/>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61F6"/>
    <w:rsid w:val="009A757B"/>
    <w:rsid w:val="009B0AD6"/>
    <w:rsid w:val="009B1F46"/>
    <w:rsid w:val="009B3E63"/>
    <w:rsid w:val="009B5E6B"/>
    <w:rsid w:val="009B67EE"/>
    <w:rsid w:val="009B6B42"/>
    <w:rsid w:val="009B7100"/>
    <w:rsid w:val="009B7B68"/>
    <w:rsid w:val="009C03E9"/>
    <w:rsid w:val="009C1683"/>
    <w:rsid w:val="009C1CD7"/>
    <w:rsid w:val="009C4068"/>
    <w:rsid w:val="009C67E7"/>
    <w:rsid w:val="009C7243"/>
    <w:rsid w:val="009D0AEE"/>
    <w:rsid w:val="009D3550"/>
    <w:rsid w:val="009D3CB2"/>
    <w:rsid w:val="009D4487"/>
    <w:rsid w:val="009D4AD5"/>
    <w:rsid w:val="009D4FEE"/>
    <w:rsid w:val="009D6CA3"/>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5856"/>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6D09"/>
    <w:rsid w:val="00A57A91"/>
    <w:rsid w:val="00A64230"/>
    <w:rsid w:val="00A73028"/>
    <w:rsid w:val="00A73129"/>
    <w:rsid w:val="00A74703"/>
    <w:rsid w:val="00A74C0B"/>
    <w:rsid w:val="00A82346"/>
    <w:rsid w:val="00A82530"/>
    <w:rsid w:val="00A85430"/>
    <w:rsid w:val="00A903DE"/>
    <w:rsid w:val="00A910C0"/>
    <w:rsid w:val="00A91B55"/>
    <w:rsid w:val="00A92304"/>
    <w:rsid w:val="00A9239D"/>
    <w:rsid w:val="00A92BA1"/>
    <w:rsid w:val="00A930FE"/>
    <w:rsid w:val="00A9527D"/>
    <w:rsid w:val="00A971DB"/>
    <w:rsid w:val="00A97432"/>
    <w:rsid w:val="00AA1804"/>
    <w:rsid w:val="00AA245E"/>
    <w:rsid w:val="00AA2C96"/>
    <w:rsid w:val="00AA6907"/>
    <w:rsid w:val="00AA74C2"/>
    <w:rsid w:val="00AA797D"/>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2B7F"/>
    <w:rsid w:val="00AD402E"/>
    <w:rsid w:val="00AD5763"/>
    <w:rsid w:val="00AD5952"/>
    <w:rsid w:val="00AD6980"/>
    <w:rsid w:val="00AD69CE"/>
    <w:rsid w:val="00AD795F"/>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22D"/>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0C1"/>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5531"/>
    <w:rsid w:val="00C96167"/>
    <w:rsid w:val="00CA072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611"/>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2D9"/>
    <w:rsid w:val="00D25BBA"/>
    <w:rsid w:val="00D30E96"/>
    <w:rsid w:val="00D326C4"/>
    <w:rsid w:val="00D32C31"/>
    <w:rsid w:val="00D336FA"/>
    <w:rsid w:val="00D35940"/>
    <w:rsid w:val="00D361B4"/>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0E85"/>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944"/>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1B68"/>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211"/>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5E79"/>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5318"/>
    <w:rsid w:val="00EE6302"/>
    <w:rsid w:val="00EE75DF"/>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5C06"/>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56C0"/>
    <w:rsid w:val="00F960D8"/>
    <w:rsid w:val="00F962F0"/>
    <w:rsid w:val="00F979BB"/>
    <w:rsid w:val="00FA1266"/>
    <w:rsid w:val="00FA1A42"/>
    <w:rsid w:val="00FA26B8"/>
    <w:rsid w:val="00FA48EB"/>
    <w:rsid w:val="00FA515B"/>
    <w:rsid w:val="00FA5286"/>
    <w:rsid w:val="00FA578E"/>
    <w:rsid w:val="00FA5AAA"/>
    <w:rsid w:val="00FA5FBB"/>
    <w:rsid w:val="00FA62CC"/>
    <w:rsid w:val="00FA6457"/>
    <w:rsid w:val="00FB0445"/>
    <w:rsid w:val="00FB136C"/>
    <w:rsid w:val="00FB27FE"/>
    <w:rsid w:val="00FC0F23"/>
    <w:rsid w:val="00FC1192"/>
    <w:rsid w:val="00FC1BD8"/>
    <w:rsid w:val="00FC6030"/>
    <w:rsid w:val="00FC7383"/>
    <w:rsid w:val="00FD02BB"/>
    <w:rsid w:val="00FD08CE"/>
    <w:rsid w:val="00FD2ED5"/>
    <w:rsid w:val="00FD4200"/>
    <w:rsid w:val="00FD5D13"/>
    <w:rsid w:val="00FD704B"/>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qFormat="1"/>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40</Pages>
  <Words>64662</Words>
  <Characters>368578</Characters>
  <Application>Microsoft Office Word</Application>
  <DocSecurity>0</DocSecurity>
  <Lines>3071</Lines>
  <Paragraphs>864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169</cp:revision>
  <cp:lastPrinted>2019-02-25T14:05:00Z</cp:lastPrinted>
  <dcterms:created xsi:type="dcterms:W3CDTF">2023-02-10T13:08:00Z</dcterms:created>
  <dcterms:modified xsi:type="dcterms:W3CDTF">2024-01-19T11:15:00Z</dcterms:modified>
</cp:coreProperties>
</file>