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lastRenderedPageBreak/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735372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lastRenderedPageBreak/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lastRenderedPageBreak/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Default="005E5B5B" w:rsidP="005E5B5B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ServiceProfile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>SliceProfile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TopSlice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RANSlice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CNSlice 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5E5B5B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5E5B5B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maxNumberofConns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maxNumberofPDUSessions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9" w:name="_Toc41058662"/>
            <w:bookmarkStart w:id="40" w:name="_Toc40812093"/>
            <w:bookmarkStart w:id="41" w:name="_Toc40279605"/>
            <w:bookmarkStart w:id="42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39"/>
            <w:bookmarkEnd w:id="40"/>
            <w:bookmarkEnd w:id="41"/>
            <w:bookmarkEnd w:id="4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" w:name="_Toc41058688"/>
            <w:bookmarkStart w:id="44" w:name="_Toc40812119"/>
            <w:bookmarkStart w:id="45" w:name="_Toc40279631"/>
            <w:bookmarkStart w:id="46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3"/>
            <w:bookmarkEnd w:id="44"/>
            <w:bookmarkEnd w:id="45"/>
            <w:bookmarkEnd w:id="4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7" w:name="_MON_1717414227"/>
    <w:bookmarkEnd w:id="47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95pt;height:209pt" o:ole="">
            <v:imagedata r:id="rId9" o:title=""/>
          </v:shape>
          <o:OLEObject Type="Embed" ProgID="Word.Document.12" ShapeID="_x0000_i1025" DrawAspect="Content" ObjectID="_1766823865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8" w:name="_Toc59183449"/>
      <w:bookmarkStart w:id="49" w:name="_Toc59184915"/>
      <w:bookmarkStart w:id="50" w:name="_Toc59195850"/>
      <w:bookmarkStart w:id="51" w:name="_Toc59440279"/>
      <w:bookmarkStart w:id="52" w:name="_Toc67990710"/>
      <w:r>
        <w:lastRenderedPageBreak/>
        <w:t>Annex M (normative):</w:t>
      </w:r>
      <w:r>
        <w:br/>
        <w:t>Managed NF Service state handling</w:t>
      </w:r>
      <w:bookmarkEnd w:id="48"/>
      <w:bookmarkEnd w:id="49"/>
      <w:bookmarkEnd w:id="50"/>
      <w:bookmarkEnd w:id="51"/>
      <w:bookmarkEnd w:id="52"/>
    </w:p>
    <w:p w14:paraId="0DBBAA45" w14:textId="77777777" w:rsidR="005E5B5B" w:rsidRDefault="005E5B5B" w:rsidP="005E5B5B">
      <w:pPr>
        <w:pStyle w:val="Heading1"/>
      </w:pPr>
      <w:bookmarkStart w:id="53" w:name="_Toc59183450"/>
      <w:bookmarkStart w:id="54" w:name="_Toc59184916"/>
      <w:bookmarkStart w:id="55" w:name="_Toc59195851"/>
      <w:bookmarkStart w:id="56" w:name="_Toc59440280"/>
      <w:bookmarkStart w:id="57" w:name="_Toc67990711"/>
      <w:r>
        <w:t>M.1</w:t>
      </w:r>
      <w:r>
        <w:tab/>
        <w:t>Combined state diagram for a Managed NF Service</w:t>
      </w:r>
      <w:bookmarkEnd w:id="53"/>
      <w:bookmarkEnd w:id="54"/>
      <w:bookmarkEnd w:id="55"/>
      <w:bookmarkEnd w:id="56"/>
      <w:bookmarkEnd w:id="57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75pt;height:248.5pt" o:ole="">
            <v:imagedata r:id="rId11" o:title=""/>
          </v:shape>
          <o:OLEObject Type="Embed" ProgID="Word.Document.8" ShapeID="_x0000_i1026" DrawAspect="Content" ObjectID="_1766823866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2F1678" w:rsidRDefault="005E5B5B" w:rsidP="005E5B5B">
      <w:pPr>
        <w:pStyle w:val="Heading8"/>
        <w:rPr>
          <w:lang w:val="fr-FR"/>
        </w:rPr>
      </w:pPr>
      <w:r w:rsidRPr="003F2EBF">
        <w:rPr>
          <w:lang w:val="fr-FR"/>
        </w:rPr>
        <w:br w:type="page"/>
      </w:r>
      <w:r w:rsidRPr="002F1678">
        <w:rPr>
          <w:lang w:val="fr-FR"/>
        </w:rPr>
        <w:lastRenderedPageBreak/>
        <w:t>Annex N (normative):</w:t>
      </w:r>
      <w:r w:rsidRPr="002F1678">
        <w:rPr>
          <w:lang w:val="fr-FR"/>
        </w:rPr>
        <w:br/>
      </w:r>
      <w:r w:rsidR="00447D0A" w:rsidRPr="002F1678">
        <w:rPr>
          <w:lang w:val="fr-FR"/>
        </w:rPr>
        <w:t>Void</w:t>
      </w:r>
    </w:p>
    <w:p w14:paraId="5DD05AED" w14:textId="4941C19A" w:rsidR="00E716D1" w:rsidRPr="002F1678" w:rsidRDefault="00E716D1">
      <w:pPr>
        <w:spacing w:after="0"/>
        <w:rPr>
          <w:lang w:val="fr-FR"/>
        </w:rPr>
      </w:pPr>
      <w:r w:rsidRPr="002F1678">
        <w:rPr>
          <w:lang w:val="fr-FR"/>
        </w:rPr>
        <w:br w:type="page"/>
      </w:r>
    </w:p>
    <w:p w14:paraId="6DE11F82" w14:textId="16AE9C44" w:rsidR="00E716D1" w:rsidRPr="002F1678" w:rsidRDefault="00E716D1" w:rsidP="00E716D1">
      <w:pPr>
        <w:pStyle w:val="Heading8"/>
        <w:rPr>
          <w:lang w:val="fr-FR"/>
        </w:rPr>
      </w:pPr>
      <w:r w:rsidRPr="002F1678">
        <w:rPr>
          <w:lang w:val="fr-FR"/>
        </w:rPr>
        <w:lastRenderedPageBreak/>
        <w:t xml:space="preserve">Annex </w:t>
      </w:r>
      <w:r w:rsidR="00814D51" w:rsidRPr="002F1678">
        <w:rPr>
          <w:lang w:val="fr-FR"/>
        </w:rPr>
        <w:t>O</w:t>
      </w:r>
      <w:r w:rsidRPr="002F1678">
        <w:rPr>
          <w:lang w:val="fr-FR"/>
        </w:rPr>
        <w:t xml:space="preserve"> (informative):</w:t>
      </w:r>
      <w:r w:rsidR="00814D51" w:rsidRPr="002F1678">
        <w:rPr>
          <w:lang w:val="fr-FR"/>
        </w:rPr>
        <w:t xml:space="preserve"> </w:t>
      </w:r>
      <w:r w:rsidR="00814D51" w:rsidRPr="002F1678">
        <w:rPr>
          <w:lang w:val="fr-FR"/>
        </w:rPr>
        <w:br/>
      </w:r>
      <w:r w:rsidRPr="002F1678">
        <w:rPr>
          <w:lang w:val="fr-FR"/>
        </w:rPr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8" w:name="_Toc59183451"/>
      <w:bookmarkStart w:id="59" w:name="_Toc59184917"/>
      <w:bookmarkStart w:id="60" w:name="_Toc59195852"/>
      <w:bookmarkStart w:id="61" w:name="_Toc59440281"/>
      <w:bookmarkStart w:id="62" w:name="_Toc67990718"/>
      <w:r w:rsidR="00C6434F">
        <w:lastRenderedPageBreak/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77777777" w:rsidR="00640132" w:rsidRDefault="00640132" w:rsidP="00640132">
      <w:pPr>
        <w:rPr>
          <w:noProof/>
        </w:rPr>
      </w:pPr>
      <w:r>
        <w:rPr>
          <w:noProof/>
        </w:rPr>
        <w:t>Table L.3-1 shows the mapping from the GSMA GST, see reference [50] to the ServiceProfile which  can be found in  clause 6.3.3 of this  document.</w:t>
      </w:r>
    </w:p>
    <w:p w14:paraId="3D2BA6F5" w14:textId="77777777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L.3.1: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51779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9F89DE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lastRenderedPageBreak/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AE0CCC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63" w:name="_Toc106192984"/>
      <w:bookmarkStart w:id="64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63"/>
      <w:bookmarkEnd w:id="64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65" w:name="_Toc106192985"/>
      <w:bookmarkStart w:id="66" w:name="_Toc138065998"/>
      <w:r>
        <w:t>Q</w:t>
      </w:r>
      <w:r w:rsidRPr="00630925">
        <w:t>.</w:t>
      </w:r>
      <w:r>
        <w:t>1</w:t>
      </w:r>
      <w:r w:rsidRPr="00630925">
        <w:tab/>
      </w:r>
      <w:bookmarkEnd w:id="65"/>
      <w:bookmarkEnd w:id="66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lastRenderedPageBreak/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EP_NLS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lastRenderedPageBreak/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EP_NLS: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EP_NLS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lastRenderedPageBreak/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0A89857" w14:textId="77777777" w:rsidR="009475CA" w:rsidRPr="00CF1E15" w:rsidRDefault="009475CA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lastRenderedPageBreak/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Pr="00275A4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EP_NLS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356F58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EP_NLS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374025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12B61F4B" w14:textId="77777777" w:rsidR="00E3241E" w:rsidRDefault="00E3241E" w:rsidP="00E3241E"/>
    <w:p w14:paraId="6E1AD4BA" w14:textId="21637AC9" w:rsidR="005E5B5B" w:rsidRDefault="005E5B5B" w:rsidP="005E5B5B">
      <w:pPr>
        <w:pStyle w:val="Heading8"/>
        <w:tabs>
          <w:tab w:val="left" w:pos="6144"/>
        </w:tabs>
      </w:pPr>
      <w:r>
        <w:lastRenderedPageBreak/>
        <w:t xml:space="preserve">Annex </w:t>
      </w:r>
      <w:r w:rsidR="000F7AA2">
        <w:t>R</w:t>
      </w:r>
      <w:r w:rsidR="00640132">
        <w:t xml:space="preserve"> </w:t>
      </w:r>
      <w:r>
        <w:t>(informative):</w:t>
      </w:r>
      <w:r>
        <w:br/>
        <w:t>Change history</w:t>
      </w:r>
      <w:bookmarkEnd w:id="5"/>
      <w:bookmarkEnd w:id="58"/>
      <w:bookmarkEnd w:id="59"/>
      <w:bookmarkEnd w:id="60"/>
      <w:bookmarkEnd w:id="61"/>
      <w:bookmarkEnd w:id="62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2137E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0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8D4A" w14:textId="77777777" w:rsidR="005545A4" w:rsidRDefault="005545A4">
      <w:r>
        <w:separator/>
      </w:r>
    </w:p>
  </w:endnote>
  <w:endnote w:type="continuationSeparator" w:id="0">
    <w:p w14:paraId="2E9C50C9" w14:textId="77777777" w:rsidR="005545A4" w:rsidRDefault="0055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DA12B" w14:textId="77777777" w:rsidR="002137EE" w:rsidRDefault="00213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8939" w14:textId="77777777" w:rsidR="002137EE" w:rsidRDefault="00213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F0742" w14:textId="77777777" w:rsidR="005545A4" w:rsidRDefault="005545A4">
      <w:r>
        <w:separator/>
      </w:r>
    </w:p>
  </w:footnote>
  <w:footnote w:type="continuationSeparator" w:id="0">
    <w:p w14:paraId="2ACDB275" w14:textId="77777777" w:rsidR="005545A4" w:rsidRDefault="00554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0C6E4" w14:textId="77777777" w:rsidR="002137EE" w:rsidRDefault="00213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622CBC76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F85203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</w:t>
    </w:r>
    <w:r w:rsidR="007E681D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-0</w:t>
    </w:r>
    <w:r w:rsidR="00F85203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E1C3FC8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40657" w14:textId="77777777" w:rsidR="002137EE" w:rsidRDefault="00213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2005321">
    <w:abstractNumId w:val="2"/>
  </w:num>
  <w:num w:numId="2" w16cid:durableId="401949322">
    <w:abstractNumId w:val="1"/>
  </w:num>
  <w:num w:numId="3" w16cid:durableId="1810634993">
    <w:abstractNumId w:val="0"/>
  </w:num>
  <w:num w:numId="4" w16cid:durableId="2091729541">
    <w:abstractNumId w:val="19"/>
  </w:num>
  <w:num w:numId="5" w16cid:durableId="838155345">
    <w:abstractNumId w:val="45"/>
  </w:num>
  <w:num w:numId="6" w16cid:durableId="722871873">
    <w:abstractNumId w:val="34"/>
  </w:num>
  <w:num w:numId="7" w16cid:durableId="1166484028">
    <w:abstractNumId w:val="17"/>
  </w:num>
  <w:num w:numId="8" w16cid:durableId="2822737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3118344">
    <w:abstractNumId w:val="36"/>
  </w:num>
  <w:num w:numId="10" w16cid:durableId="998844554">
    <w:abstractNumId w:val="10"/>
  </w:num>
  <w:num w:numId="11" w16cid:durableId="1948388650">
    <w:abstractNumId w:val="38"/>
  </w:num>
  <w:num w:numId="12" w16cid:durableId="1225993507">
    <w:abstractNumId w:val="41"/>
  </w:num>
  <w:num w:numId="13" w16cid:durableId="1445730869">
    <w:abstractNumId w:val="22"/>
  </w:num>
  <w:num w:numId="14" w16cid:durableId="672268410">
    <w:abstractNumId w:val="43"/>
  </w:num>
  <w:num w:numId="15" w16cid:durableId="61145693">
    <w:abstractNumId w:val="12"/>
  </w:num>
  <w:num w:numId="16" w16cid:durableId="1594363270">
    <w:abstractNumId w:val="23"/>
  </w:num>
  <w:num w:numId="17" w16cid:durableId="2076314901">
    <w:abstractNumId w:val="32"/>
  </w:num>
  <w:num w:numId="18" w16cid:durableId="122506474">
    <w:abstractNumId w:val="35"/>
  </w:num>
  <w:num w:numId="19" w16cid:durableId="1702706987">
    <w:abstractNumId w:val="40"/>
  </w:num>
  <w:num w:numId="20" w16cid:durableId="503321504">
    <w:abstractNumId w:val="15"/>
  </w:num>
  <w:num w:numId="21" w16cid:durableId="561795480">
    <w:abstractNumId w:val="28"/>
  </w:num>
  <w:num w:numId="22" w16cid:durableId="2127577430">
    <w:abstractNumId w:val="14"/>
  </w:num>
  <w:num w:numId="23" w16cid:durableId="1199053537">
    <w:abstractNumId w:val="30"/>
  </w:num>
  <w:num w:numId="24" w16cid:durableId="1319306511">
    <w:abstractNumId w:val="33"/>
  </w:num>
  <w:num w:numId="25" w16cid:durableId="1298220963">
    <w:abstractNumId w:val="18"/>
  </w:num>
  <w:num w:numId="26" w16cid:durableId="2137065971">
    <w:abstractNumId w:val="26"/>
  </w:num>
  <w:num w:numId="27" w16cid:durableId="890866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157224">
    <w:abstractNumId w:val="39"/>
  </w:num>
  <w:num w:numId="29" w16cid:durableId="96027259">
    <w:abstractNumId w:val="37"/>
  </w:num>
  <w:num w:numId="30" w16cid:durableId="876892579">
    <w:abstractNumId w:val="44"/>
  </w:num>
  <w:num w:numId="31" w16cid:durableId="510146450">
    <w:abstractNumId w:val="9"/>
  </w:num>
  <w:num w:numId="32" w16cid:durableId="144781873">
    <w:abstractNumId w:val="7"/>
  </w:num>
  <w:num w:numId="33" w16cid:durableId="795946520">
    <w:abstractNumId w:val="6"/>
  </w:num>
  <w:num w:numId="34" w16cid:durableId="165442400">
    <w:abstractNumId w:val="5"/>
  </w:num>
  <w:num w:numId="35" w16cid:durableId="1850366114">
    <w:abstractNumId w:val="4"/>
  </w:num>
  <w:num w:numId="36" w16cid:durableId="234585144">
    <w:abstractNumId w:val="8"/>
  </w:num>
  <w:num w:numId="37" w16cid:durableId="1252355183">
    <w:abstractNumId w:val="3"/>
  </w:num>
  <w:num w:numId="38" w16cid:durableId="624122066">
    <w:abstractNumId w:val="16"/>
  </w:num>
  <w:num w:numId="39" w16cid:durableId="985547738">
    <w:abstractNumId w:val="11"/>
  </w:num>
  <w:num w:numId="40" w16cid:durableId="1420519842">
    <w:abstractNumId w:val="20"/>
  </w:num>
  <w:num w:numId="41" w16cid:durableId="859663986">
    <w:abstractNumId w:val="25"/>
  </w:num>
  <w:num w:numId="42" w16cid:durableId="1533882051">
    <w:abstractNumId w:val="24"/>
  </w:num>
  <w:num w:numId="43" w16cid:durableId="696002256">
    <w:abstractNumId w:val="29"/>
  </w:num>
  <w:num w:numId="44" w16cid:durableId="1047753607">
    <w:abstractNumId w:val="27"/>
  </w:num>
  <w:num w:numId="45" w16cid:durableId="1190946559">
    <w:abstractNumId w:val="42"/>
  </w:num>
  <w:num w:numId="46" w16cid:durableId="132219457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asFADdiEF0tAAAA"/>
  </w:docVars>
  <w:rsids>
    <w:rsidRoot w:val="004E213A"/>
    <w:rsid w:val="0000186C"/>
    <w:rsid w:val="000040F5"/>
    <w:rsid w:val="000067EC"/>
    <w:rsid w:val="0000716E"/>
    <w:rsid w:val="00010A90"/>
    <w:rsid w:val="00017564"/>
    <w:rsid w:val="00021191"/>
    <w:rsid w:val="00026D66"/>
    <w:rsid w:val="00027566"/>
    <w:rsid w:val="00027A11"/>
    <w:rsid w:val="00033397"/>
    <w:rsid w:val="00033F03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B70"/>
    <w:rsid w:val="001C1A93"/>
    <w:rsid w:val="001C2154"/>
    <w:rsid w:val="001C21C3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5EAB"/>
    <w:rsid w:val="002D71ED"/>
    <w:rsid w:val="002E00EE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56CF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5515"/>
    <w:rsid w:val="00470B03"/>
    <w:rsid w:val="004710E8"/>
    <w:rsid w:val="004725FB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7B11"/>
    <w:rsid w:val="005A6B78"/>
    <w:rsid w:val="005A71D6"/>
    <w:rsid w:val="005A75E8"/>
    <w:rsid w:val="005A7E0B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822EA"/>
    <w:rsid w:val="00682C3B"/>
    <w:rsid w:val="00685EF4"/>
    <w:rsid w:val="006A1517"/>
    <w:rsid w:val="006A1911"/>
    <w:rsid w:val="006A323F"/>
    <w:rsid w:val="006A6B86"/>
    <w:rsid w:val="006B30D0"/>
    <w:rsid w:val="006B4D08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33DA2"/>
    <w:rsid w:val="00734A5B"/>
    <w:rsid w:val="00735372"/>
    <w:rsid w:val="00736A5D"/>
    <w:rsid w:val="0074026F"/>
    <w:rsid w:val="00740FA7"/>
    <w:rsid w:val="007429F6"/>
    <w:rsid w:val="007447AE"/>
    <w:rsid w:val="00744E76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4452"/>
    <w:rsid w:val="007A4EB4"/>
    <w:rsid w:val="007A5C53"/>
    <w:rsid w:val="007B1496"/>
    <w:rsid w:val="007B2315"/>
    <w:rsid w:val="007B45A1"/>
    <w:rsid w:val="007B600E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B23A6"/>
    <w:rsid w:val="009B357D"/>
    <w:rsid w:val="009B3B6E"/>
    <w:rsid w:val="009B4522"/>
    <w:rsid w:val="009C2850"/>
    <w:rsid w:val="009D1152"/>
    <w:rsid w:val="009D1C83"/>
    <w:rsid w:val="009D3209"/>
    <w:rsid w:val="009D37B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B64"/>
    <w:rsid w:val="00AA4B28"/>
    <w:rsid w:val="00AA61B7"/>
    <w:rsid w:val="00AB01DA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BF7FCB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3291B"/>
    <w:rsid w:val="00D35134"/>
    <w:rsid w:val="00D36C8A"/>
    <w:rsid w:val="00D427BE"/>
    <w:rsid w:val="00D42A7B"/>
    <w:rsid w:val="00D465EF"/>
    <w:rsid w:val="00D46FD6"/>
    <w:rsid w:val="00D471A7"/>
    <w:rsid w:val="00D47FEB"/>
    <w:rsid w:val="00D5564D"/>
    <w:rsid w:val="00D561C4"/>
    <w:rsid w:val="00D57972"/>
    <w:rsid w:val="00D60967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6CCF"/>
    <w:rsid w:val="00DD4AB8"/>
    <w:rsid w:val="00DD4C17"/>
    <w:rsid w:val="00DD74A5"/>
    <w:rsid w:val="00DE11F3"/>
    <w:rsid w:val="00DE56E7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EA7"/>
    <w:rsid w:val="00EB247D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7BC2"/>
    <w:rsid w:val="00EE60A8"/>
    <w:rsid w:val="00EF0E9E"/>
    <w:rsid w:val="00EF52BA"/>
    <w:rsid w:val="00EF7B0B"/>
    <w:rsid w:val="00F008CD"/>
    <w:rsid w:val="00F01BF3"/>
    <w:rsid w:val="00F025A2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5617"/>
    <w:rsid w:val="00F363D7"/>
    <w:rsid w:val="00F40036"/>
    <w:rsid w:val="00F4538A"/>
    <w:rsid w:val="00F45DBE"/>
    <w:rsid w:val="00F528EF"/>
    <w:rsid w:val="00F55900"/>
    <w:rsid w:val="00F56C32"/>
    <w:rsid w:val="00F57581"/>
    <w:rsid w:val="00F60122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95B45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95B45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416</TotalTime>
  <Pages>22</Pages>
  <Words>11501</Words>
  <Characters>65562</Characters>
  <Application>Microsoft Office Word</Application>
  <DocSecurity>0</DocSecurity>
  <Lines>546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76910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32.255_CR0444R2_(Rel-18)_TEI18</cp:lastModifiedBy>
  <cp:revision>145</cp:revision>
  <cp:lastPrinted>2019-02-25T14:05:00Z</cp:lastPrinted>
  <dcterms:created xsi:type="dcterms:W3CDTF">2023-06-29T12:13:00Z</dcterms:created>
  <dcterms:modified xsi:type="dcterms:W3CDTF">2024-01-15T10:26:00Z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</Properties>
</file>