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3F3548CF" w:rsidR="008A35FC" w:rsidRPr="00EF7973" w:rsidRDefault="008A35FC" w:rsidP="008A35FC">
      <w:pPr>
        <w:pStyle w:val="Heading8"/>
        <w:rPr>
          <w:lang w:val="fr-FR"/>
        </w:rPr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 w:rsidRPr="00EF7973">
        <w:rPr>
          <w:lang w:val="fr-FR"/>
        </w:rPr>
        <w:t>Annex E (normative):</w:t>
      </w:r>
      <w:r w:rsidRPr="00EF7973">
        <w:rPr>
          <w:lang w:val="fr-FR"/>
        </w:rPr>
        <w:br/>
      </w:r>
      <w:bookmarkEnd w:id="0"/>
      <w:bookmarkEnd w:id="1"/>
      <w:bookmarkEnd w:id="2"/>
      <w:bookmarkEnd w:id="3"/>
      <w:bookmarkEnd w:id="4"/>
      <w:r w:rsidR="00E7096D" w:rsidRPr="00EF7973">
        <w:rPr>
          <w:lang w:val="fr-FR"/>
        </w:rPr>
        <w:t>Void</w:t>
      </w:r>
    </w:p>
    <w:p w14:paraId="47C0D918" w14:textId="52564D73" w:rsidR="00DD1DFD" w:rsidRPr="00EF7973" w:rsidRDefault="00DD1DFD" w:rsidP="00DD1DFD">
      <w:pPr>
        <w:rPr>
          <w:lang w:val="fr-FR" w:eastAsia="zh-CN"/>
        </w:rPr>
      </w:pPr>
    </w:p>
    <w:p w14:paraId="6C5AC64E" w14:textId="187CDCD5" w:rsidR="008A35FC" w:rsidRPr="00EF7973" w:rsidRDefault="008A35FC" w:rsidP="008A35FC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5" w:name="_Toc59183366"/>
      <w:bookmarkStart w:id="6" w:name="_Toc59184832"/>
      <w:bookmarkStart w:id="7" w:name="_Toc59195767"/>
      <w:bookmarkStart w:id="8" w:name="_Toc59440196"/>
      <w:bookmarkStart w:id="9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5"/>
      <w:bookmarkEnd w:id="6"/>
      <w:bookmarkEnd w:id="7"/>
      <w:bookmarkEnd w:id="8"/>
      <w:r w:rsidRPr="00EF7973">
        <w:rPr>
          <w:lang w:val="fr-FR"/>
        </w:rPr>
        <w:t>Void</w:t>
      </w:r>
      <w:bookmarkEnd w:id="9"/>
    </w:p>
    <w:p w14:paraId="0930993F" w14:textId="77777777" w:rsidR="008A35FC" w:rsidRPr="00EF7973" w:rsidRDefault="008A35FC" w:rsidP="008A35FC">
      <w:pPr>
        <w:rPr>
          <w:lang w:val="fr-FR"/>
        </w:rPr>
      </w:pPr>
    </w:p>
    <w:p w14:paraId="71767E8B" w14:textId="53E60566" w:rsidR="008A35FC" w:rsidRPr="0041693A" w:rsidRDefault="008A35FC" w:rsidP="008A35FC">
      <w:pPr>
        <w:pStyle w:val="Heading8"/>
      </w:pPr>
      <w:r w:rsidRPr="00EF7973">
        <w:rPr>
          <w:lang w:val="fr-FR"/>
        </w:rPr>
        <w:br w:type="page"/>
      </w:r>
      <w:bookmarkStart w:id="10" w:name="_Toc59183376"/>
      <w:bookmarkStart w:id="11" w:name="_Toc59184842"/>
      <w:bookmarkStart w:id="12" w:name="_Toc59195777"/>
      <w:bookmarkStart w:id="13" w:name="_Toc59440206"/>
      <w:bookmarkStart w:id="14" w:name="_Toc67990646"/>
      <w:r w:rsidRPr="0041693A">
        <w:lastRenderedPageBreak/>
        <w:t>Annex G (normative):</w:t>
      </w:r>
      <w:r w:rsidRPr="0041693A">
        <w:br/>
      </w:r>
      <w:bookmarkEnd w:id="10"/>
      <w:bookmarkEnd w:id="11"/>
      <w:bookmarkEnd w:id="12"/>
      <w:bookmarkEnd w:id="13"/>
      <w:bookmarkEnd w:id="14"/>
      <w:r w:rsidR="007C5658">
        <w:t>Void</w:t>
      </w:r>
    </w:p>
    <w:p w14:paraId="443DD850" w14:textId="77777777" w:rsidR="008A35FC" w:rsidRDefault="008A35FC" w:rsidP="008A35FC">
      <w:pPr>
        <w:pStyle w:val="PL"/>
      </w:pPr>
    </w:p>
    <w:sectPr w:rsidR="008A35FC" w:rsidSect="00E31E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1CFBF" w14:textId="77777777" w:rsidR="00322455" w:rsidRDefault="00322455">
      <w:r>
        <w:separator/>
      </w:r>
    </w:p>
  </w:endnote>
  <w:endnote w:type="continuationSeparator" w:id="0">
    <w:p w14:paraId="4EC36E98" w14:textId="77777777" w:rsidR="00322455" w:rsidRDefault="00322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1EEC" w14:textId="77777777" w:rsidR="00E31E1F" w:rsidRDefault="00E31E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44D1AA7" w:rsidR="00C10A24" w:rsidRDefault="00315CA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13964" w14:textId="77777777" w:rsidR="00E31E1F" w:rsidRDefault="00E31E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0CC77" w14:textId="77777777" w:rsidR="00322455" w:rsidRDefault="00322455">
      <w:r>
        <w:separator/>
      </w:r>
    </w:p>
  </w:footnote>
  <w:footnote w:type="continuationSeparator" w:id="0">
    <w:p w14:paraId="15A4611B" w14:textId="77777777" w:rsidR="00322455" w:rsidRDefault="00322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6F63" w14:textId="77777777" w:rsidR="00E31E1F" w:rsidRDefault="00E31E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B219199" w:rsidR="00C10A24" w:rsidRDefault="00315CA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7E6ED2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</w:t>
    </w:r>
    <w:r w:rsidR="00EF7973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7E6ED2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7E6ED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6B9B8D3" w:rsidR="00C10A24" w:rsidRDefault="00315CA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DADD4" w14:textId="77777777" w:rsidR="00E31E1F" w:rsidRDefault="00E31E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4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2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3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 w:numId="45" w16cid:durableId="146166686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tKgFAJDSXYEtAAAA"/>
  </w:docVars>
  <w:rsids>
    <w:rsidRoot w:val="004E213A"/>
    <w:rsid w:val="00000F03"/>
    <w:rsid w:val="000055E4"/>
    <w:rsid w:val="000202E4"/>
    <w:rsid w:val="0002156D"/>
    <w:rsid w:val="00022263"/>
    <w:rsid w:val="0002269A"/>
    <w:rsid w:val="00025113"/>
    <w:rsid w:val="00033397"/>
    <w:rsid w:val="00040095"/>
    <w:rsid w:val="00040A35"/>
    <w:rsid w:val="00051834"/>
    <w:rsid w:val="00054A22"/>
    <w:rsid w:val="00062023"/>
    <w:rsid w:val="000623B7"/>
    <w:rsid w:val="000655A6"/>
    <w:rsid w:val="000664C3"/>
    <w:rsid w:val="00066F1A"/>
    <w:rsid w:val="0007038C"/>
    <w:rsid w:val="00080512"/>
    <w:rsid w:val="00080529"/>
    <w:rsid w:val="000807D6"/>
    <w:rsid w:val="000827E1"/>
    <w:rsid w:val="000914B8"/>
    <w:rsid w:val="000961F7"/>
    <w:rsid w:val="000A52BC"/>
    <w:rsid w:val="000C22B7"/>
    <w:rsid w:val="000C47C3"/>
    <w:rsid w:val="000D0348"/>
    <w:rsid w:val="000D58AB"/>
    <w:rsid w:val="001000ED"/>
    <w:rsid w:val="001129F1"/>
    <w:rsid w:val="0012083F"/>
    <w:rsid w:val="00127EF6"/>
    <w:rsid w:val="001326AA"/>
    <w:rsid w:val="00133525"/>
    <w:rsid w:val="00140092"/>
    <w:rsid w:val="001417FD"/>
    <w:rsid w:val="00157558"/>
    <w:rsid w:val="00167673"/>
    <w:rsid w:val="00182820"/>
    <w:rsid w:val="00182A8B"/>
    <w:rsid w:val="00182D20"/>
    <w:rsid w:val="00184B18"/>
    <w:rsid w:val="001950D5"/>
    <w:rsid w:val="001964C6"/>
    <w:rsid w:val="00197F7F"/>
    <w:rsid w:val="001A306E"/>
    <w:rsid w:val="001A4C42"/>
    <w:rsid w:val="001A6D22"/>
    <w:rsid w:val="001A7420"/>
    <w:rsid w:val="001B6637"/>
    <w:rsid w:val="001C21C3"/>
    <w:rsid w:val="001C5811"/>
    <w:rsid w:val="001D02C2"/>
    <w:rsid w:val="001F0C1D"/>
    <w:rsid w:val="001F1132"/>
    <w:rsid w:val="001F168B"/>
    <w:rsid w:val="001F7ADD"/>
    <w:rsid w:val="00207C1B"/>
    <w:rsid w:val="00214C24"/>
    <w:rsid w:val="00216F67"/>
    <w:rsid w:val="0022093B"/>
    <w:rsid w:val="00221BD4"/>
    <w:rsid w:val="002347A2"/>
    <w:rsid w:val="00250159"/>
    <w:rsid w:val="002675F0"/>
    <w:rsid w:val="00283B32"/>
    <w:rsid w:val="00296158"/>
    <w:rsid w:val="002A30CA"/>
    <w:rsid w:val="002B01AF"/>
    <w:rsid w:val="002B1703"/>
    <w:rsid w:val="002B39F8"/>
    <w:rsid w:val="002B6339"/>
    <w:rsid w:val="002C1320"/>
    <w:rsid w:val="002C196C"/>
    <w:rsid w:val="002D2D71"/>
    <w:rsid w:val="002D40F4"/>
    <w:rsid w:val="002D450E"/>
    <w:rsid w:val="002E00EE"/>
    <w:rsid w:val="002E2DD6"/>
    <w:rsid w:val="002E5C49"/>
    <w:rsid w:val="002F16B3"/>
    <w:rsid w:val="002F3FCD"/>
    <w:rsid w:val="003069D4"/>
    <w:rsid w:val="003138FE"/>
    <w:rsid w:val="00315CA5"/>
    <w:rsid w:val="003172DC"/>
    <w:rsid w:val="00320727"/>
    <w:rsid w:val="00322455"/>
    <w:rsid w:val="0032450F"/>
    <w:rsid w:val="00334453"/>
    <w:rsid w:val="00341D50"/>
    <w:rsid w:val="00342EE7"/>
    <w:rsid w:val="00343B83"/>
    <w:rsid w:val="00352057"/>
    <w:rsid w:val="0035462D"/>
    <w:rsid w:val="003566F3"/>
    <w:rsid w:val="00370915"/>
    <w:rsid w:val="00372E19"/>
    <w:rsid w:val="003765B8"/>
    <w:rsid w:val="00381DC7"/>
    <w:rsid w:val="003826A6"/>
    <w:rsid w:val="00383B9B"/>
    <w:rsid w:val="00385BF0"/>
    <w:rsid w:val="00390B26"/>
    <w:rsid w:val="003B0658"/>
    <w:rsid w:val="003B0F26"/>
    <w:rsid w:val="003B14C7"/>
    <w:rsid w:val="003B31E1"/>
    <w:rsid w:val="003B4353"/>
    <w:rsid w:val="003C0956"/>
    <w:rsid w:val="003C3971"/>
    <w:rsid w:val="003D37DC"/>
    <w:rsid w:val="003E76B5"/>
    <w:rsid w:val="003F3082"/>
    <w:rsid w:val="003F7107"/>
    <w:rsid w:val="0040333A"/>
    <w:rsid w:val="0040693E"/>
    <w:rsid w:val="00406C54"/>
    <w:rsid w:val="00410B5D"/>
    <w:rsid w:val="0041693A"/>
    <w:rsid w:val="00423334"/>
    <w:rsid w:val="004240A5"/>
    <w:rsid w:val="00425E98"/>
    <w:rsid w:val="0043314D"/>
    <w:rsid w:val="004345EC"/>
    <w:rsid w:val="00465515"/>
    <w:rsid w:val="004663B0"/>
    <w:rsid w:val="004710E8"/>
    <w:rsid w:val="004712BA"/>
    <w:rsid w:val="00474AF2"/>
    <w:rsid w:val="00481227"/>
    <w:rsid w:val="004825BF"/>
    <w:rsid w:val="00484A3A"/>
    <w:rsid w:val="004860DB"/>
    <w:rsid w:val="00487022"/>
    <w:rsid w:val="00491D87"/>
    <w:rsid w:val="00492BD8"/>
    <w:rsid w:val="004A0FE7"/>
    <w:rsid w:val="004A1010"/>
    <w:rsid w:val="004D0171"/>
    <w:rsid w:val="004D172C"/>
    <w:rsid w:val="004D187E"/>
    <w:rsid w:val="004D1BB1"/>
    <w:rsid w:val="004D3578"/>
    <w:rsid w:val="004E213A"/>
    <w:rsid w:val="004F0988"/>
    <w:rsid w:val="004F2193"/>
    <w:rsid w:val="004F3340"/>
    <w:rsid w:val="00500DF7"/>
    <w:rsid w:val="00503C93"/>
    <w:rsid w:val="005143AB"/>
    <w:rsid w:val="00517112"/>
    <w:rsid w:val="00517ABF"/>
    <w:rsid w:val="00524EB3"/>
    <w:rsid w:val="0053388B"/>
    <w:rsid w:val="00534F65"/>
    <w:rsid w:val="00535773"/>
    <w:rsid w:val="00537B27"/>
    <w:rsid w:val="005437F4"/>
    <w:rsid w:val="00543E6C"/>
    <w:rsid w:val="00547AB4"/>
    <w:rsid w:val="00553377"/>
    <w:rsid w:val="005549AB"/>
    <w:rsid w:val="00560461"/>
    <w:rsid w:val="00565087"/>
    <w:rsid w:val="005734CF"/>
    <w:rsid w:val="00575AB8"/>
    <w:rsid w:val="00581F2C"/>
    <w:rsid w:val="00597218"/>
    <w:rsid w:val="00597B11"/>
    <w:rsid w:val="005A148F"/>
    <w:rsid w:val="005A253A"/>
    <w:rsid w:val="005A457B"/>
    <w:rsid w:val="005B4C01"/>
    <w:rsid w:val="005C34F0"/>
    <w:rsid w:val="005C3EDF"/>
    <w:rsid w:val="005C5518"/>
    <w:rsid w:val="005D1816"/>
    <w:rsid w:val="005D2E01"/>
    <w:rsid w:val="005D7526"/>
    <w:rsid w:val="005E37F8"/>
    <w:rsid w:val="005E4BB2"/>
    <w:rsid w:val="005E50CD"/>
    <w:rsid w:val="00602AEA"/>
    <w:rsid w:val="006033BF"/>
    <w:rsid w:val="0060399A"/>
    <w:rsid w:val="00614FDF"/>
    <w:rsid w:val="00630CAF"/>
    <w:rsid w:val="00635016"/>
    <w:rsid w:val="0063543D"/>
    <w:rsid w:val="00637A04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B4E93"/>
    <w:rsid w:val="006B6FC8"/>
    <w:rsid w:val="006C3D95"/>
    <w:rsid w:val="006C7569"/>
    <w:rsid w:val="006D5A53"/>
    <w:rsid w:val="006E5C86"/>
    <w:rsid w:val="006F1AF3"/>
    <w:rsid w:val="00701116"/>
    <w:rsid w:val="00713C44"/>
    <w:rsid w:val="00714606"/>
    <w:rsid w:val="00724C6D"/>
    <w:rsid w:val="00733E29"/>
    <w:rsid w:val="00734A5B"/>
    <w:rsid w:val="00735B80"/>
    <w:rsid w:val="0074026F"/>
    <w:rsid w:val="007429F6"/>
    <w:rsid w:val="007447AE"/>
    <w:rsid w:val="00744E76"/>
    <w:rsid w:val="00753C08"/>
    <w:rsid w:val="007621F6"/>
    <w:rsid w:val="0076251E"/>
    <w:rsid w:val="00765E7D"/>
    <w:rsid w:val="00772F45"/>
    <w:rsid w:val="00774DA4"/>
    <w:rsid w:val="00776968"/>
    <w:rsid w:val="00781F0F"/>
    <w:rsid w:val="007861C2"/>
    <w:rsid w:val="00790335"/>
    <w:rsid w:val="00790BBB"/>
    <w:rsid w:val="00791CBB"/>
    <w:rsid w:val="007A16E2"/>
    <w:rsid w:val="007A2C97"/>
    <w:rsid w:val="007B600E"/>
    <w:rsid w:val="007B793A"/>
    <w:rsid w:val="007C266B"/>
    <w:rsid w:val="007C5658"/>
    <w:rsid w:val="007D76CA"/>
    <w:rsid w:val="007E0D09"/>
    <w:rsid w:val="007E6ED2"/>
    <w:rsid w:val="007F0F4A"/>
    <w:rsid w:val="007F6B6F"/>
    <w:rsid w:val="008003E3"/>
    <w:rsid w:val="008028A4"/>
    <w:rsid w:val="00802F9F"/>
    <w:rsid w:val="00815155"/>
    <w:rsid w:val="00815771"/>
    <w:rsid w:val="00817A0D"/>
    <w:rsid w:val="00830747"/>
    <w:rsid w:val="008428EE"/>
    <w:rsid w:val="00843BAE"/>
    <w:rsid w:val="00845026"/>
    <w:rsid w:val="00845E52"/>
    <w:rsid w:val="0085562B"/>
    <w:rsid w:val="0085741E"/>
    <w:rsid w:val="00860237"/>
    <w:rsid w:val="0086553C"/>
    <w:rsid w:val="00873E32"/>
    <w:rsid w:val="008768CA"/>
    <w:rsid w:val="008803BA"/>
    <w:rsid w:val="008845AC"/>
    <w:rsid w:val="008A35FC"/>
    <w:rsid w:val="008A4E44"/>
    <w:rsid w:val="008A7F00"/>
    <w:rsid w:val="008B33DF"/>
    <w:rsid w:val="008B455C"/>
    <w:rsid w:val="008C148C"/>
    <w:rsid w:val="008C384C"/>
    <w:rsid w:val="008E4486"/>
    <w:rsid w:val="008F0C2D"/>
    <w:rsid w:val="008F287B"/>
    <w:rsid w:val="0090271F"/>
    <w:rsid w:val="00902E23"/>
    <w:rsid w:val="00910A6D"/>
    <w:rsid w:val="009114D7"/>
    <w:rsid w:val="009126EE"/>
    <w:rsid w:val="0091348E"/>
    <w:rsid w:val="009175A1"/>
    <w:rsid w:val="00917860"/>
    <w:rsid w:val="009178A9"/>
    <w:rsid w:val="00917CCB"/>
    <w:rsid w:val="00933D65"/>
    <w:rsid w:val="00942EC2"/>
    <w:rsid w:val="0095118D"/>
    <w:rsid w:val="00965C84"/>
    <w:rsid w:val="00966F2B"/>
    <w:rsid w:val="00972C1F"/>
    <w:rsid w:val="00974ECE"/>
    <w:rsid w:val="00977E4E"/>
    <w:rsid w:val="00991B1B"/>
    <w:rsid w:val="00997D95"/>
    <w:rsid w:val="009A008B"/>
    <w:rsid w:val="009A5719"/>
    <w:rsid w:val="009C0780"/>
    <w:rsid w:val="009C081D"/>
    <w:rsid w:val="009C6D5C"/>
    <w:rsid w:val="009C701C"/>
    <w:rsid w:val="009D37BB"/>
    <w:rsid w:val="009E5EB7"/>
    <w:rsid w:val="009F37B7"/>
    <w:rsid w:val="00A04BE6"/>
    <w:rsid w:val="00A0557D"/>
    <w:rsid w:val="00A065ED"/>
    <w:rsid w:val="00A10F02"/>
    <w:rsid w:val="00A124A5"/>
    <w:rsid w:val="00A164B4"/>
    <w:rsid w:val="00A20381"/>
    <w:rsid w:val="00A26956"/>
    <w:rsid w:val="00A27486"/>
    <w:rsid w:val="00A33351"/>
    <w:rsid w:val="00A441DC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A6193"/>
    <w:rsid w:val="00AA6E96"/>
    <w:rsid w:val="00AB386E"/>
    <w:rsid w:val="00AB3AD3"/>
    <w:rsid w:val="00AC6BC6"/>
    <w:rsid w:val="00AD1812"/>
    <w:rsid w:val="00AE65E2"/>
    <w:rsid w:val="00AE6C94"/>
    <w:rsid w:val="00B044B5"/>
    <w:rsid w:val="00B06C58"/>
    <w:rsid w:val="00B15449"/>
    <w:rsid w:val="00B15EF2"/>
    <w:rsid w:val="00B24080"/>
    <w:rsid w:val="00B26BFA"/>
    <w:rsid w:val="00B343AF"/>
    <w:rsid w:val="00B408C8"/>
    <w:rsid w:val="00B755AC"/>
    <w:rsid w:val="00B76E73"/>
    <w:rsid w:val="00B91EBE"/>
    <w:rsid w:val="00B93086"/>
    <w:rsid w:val="00BA19ED"/>
    <w:rsid w:val="00BA4617"/>
    <w:rsid w:val="00BA4B8D"/>
    <w:rsid w:val="00BA6A68"/>
    <w:rsid w:val="00BC0F7D"/>
    <w:rsid w:val="00BC470B"/>
    <w:rsid w:val="00BD7B13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4E27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0CCB"/>
    <w:rsid w:val="00C45231"/>
    <w:rsid w:val="00C5496A"/>
    <w:rsid w:val="00C57B7B"/>
    <w:rsid w:val="00C63A0C"/>
    <w:rsid w:val="00C70CEE"/>
    <w:rsid w:val="00C72833"/>
    <w:rsid w:val="00C804D7"/>
    <w:rsid w:val="00C80F1D"/>
    <w:rsid w:val="00C93F40"/>
    <w:rsid w:val="00CA3D0C"/>
    <w:rsid w:val="00CB1B8A"/>
    <w:rsid w:val="00CC035A"/>
    <w:rsid w:val="00CC0CD3"/>
    <w:rsid w:val="00CC502D"/>
    <w:rsid w:val="00CC6BAB"/>
    <w:rsid w:val="00CE0B94"/>
    <w:rsid w:val="00CE1118"/>
    <w:rsid w:val="00CE32BE"/>
    <w:rsid w:val="00CF1325"/>
    <w:rsid w:val="00CF74A5"/>
    <w:rsid w:val="00D0096F"/>
    <w:rsid w:val="00D34B2E"/>
    <w:rsid w:val="00D3597C"/>
    <w:rsid w:val="00D35A52"/>
    <w:rsid w:val="00D47ADE"/>
    <w:rsid w:val="00D47CF5"/>
    <w:rsid w:val="00D54A3C"/>
    <w:rsid w:val="00D57972"/>
    <w:rsid w:val="00D63004"/>
    <w:rsid w:val="00D64FA9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19D1"/>
    <w:rsid w:val="00DC309B"/>
    <w:rsid w:val="00DC4C8D"/>
    <w:rsid w:val="00DC4DA2"/>
    <w:rsid w:val="00DD1DFD"/>
    <w:rsid w:val="00DD4C17"/>
    <w:rsid w:val="00DD74A5"/>
    <w:rsid w:val="00DF2B1F"/>
    <w:rsid w:val="00DF5252"/>
    <w:rsid w:val="00DF62CD"/>
    <w:rsid w:val="00E027D4"/>
    <w:rsid w:val="00E02D6C"/>
    <w:rsid w:val="00E06293"/>
    <w:rsid w:val="00E06747"/>
    <w:rsid w:val="00E11CC3"/>
    <w:rsid w:val="00E152D4"/>
    <w:rsid w:val="00E16509"/>
    <w:rsid w:val="00E23B63"/>
    <w:rsid w:val="00E31E1F"/>
    <w:rsid w:val="00E325E4"/>
    <w:rsid w:val="00E40BC0"/>
    <w:rsid w:val="00E415BC"/>
    <w:rsid w:val="00E44582"/>
    <w:rsid w:val="00E451DD"/>
    <w:rsid w:val="00E539AF"/>
    <w:rsid w:val="00E7096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A6911"/>
    <w:rsid w:val="00EB37FA"/>
    <w:rsid w:val="00EB7E36"/>
    <w:rsid w:val="00EC4A25"/>
    <w:rsid w:val="00ED0DD4"/>
    <w:rsid w:val="00ED63C9"/>
    <w:rsid w:val="00ED64BE"/>
    <w:rsid w:val="00EE581C"/>
    <w:rsid w:val="00EF01C2"/>
    <w:rsid w:val="00EF1D77"/>
    <w:rsid w:val="00EF4BB6"/>
    <w:rsid w:val="00EF7973"/>
    <w:rsid w:val="00F00B93"/>
    <w:rsid w:val="00F025A2"/>
    <w:rsid w:val="00F04712"/>
    <w:rsid w:val="00F13360"/>
    <w:rsid w:val="00F17312"/>
    <w:rsid w:val="00F22EC7"/>
    <w:rsid w:val="00F26057"/>
    <w:rsid w:val="00F325C8"/>
    <w:rsid w:val="00F329EA"/>
    <w:rsid w:val="00F60752"/>
    <w:rsid w:val="00F653B8"/>
    <w:rsid w:val="00F83114"/>
    <w:rsid w:val="00F83894"/>
    <w:rsid w:val="00F9008D"/>
    <w:rsid w:val="00F914D8"/>
    <w:rsid w:val="00FA1266"/>
    <w:rsid w:val="00FA2600"/>
    <w:rsid w:val="00FA43ED"/>
    <w:rsid w:val="00FC1192"/>
    <w:rsid w:val="00FC3B46"/>
    <w:rsid w:val="00FC3CCF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32.255_CR0444R2_(Rel-18)_TEI18</cp:lastModifiedBy>
  <cp:revision>94</cp:revision>
  <cp:lastPrinted>2019-02-25T14:05:00Z</cp:lastPrinted>
  <dcterms:created xsi:type="dcterms:W3CDTF">2023-06-29T13:37:00Z</dcterms:created>
  <dcterms:modified xsi:type="dcterms:W3CDTF">2024-01-15T10:01:00Z</dcterms:modified>
</cp:coreProperties>
</file>