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85pt;height:228.9pt" o:ole="">
            <v:imagedata r:id="rId9" o:title=""/>
          </v:shape>
          <o:OLEObject Type="Embed" ProgID="Visio.Drawing.15" ShapeID="_x0000_i1025" DrawAspect="Content" ObjectID="_1766821914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2pt;height:323.45pt" o:ole="">
            <v:imagedata r:id="rId11" o:title=""/>
          </v:shape>
          <o:OLEObject Type="Embed" ProgID="Word.Picture.8" ShapeID="_x0000_i1026" DrawAspect="Content" ObjectID="_1766821915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4.5pt;height:265.5pt" o:ole="">
            <v:imagedata r:id="rId13" o:title=""/>
          </v:shape>
          <o:OLEObject Type="Embed" ProgID="Word.Document.8" ShapeID="_x0000_i1027" DrawAspect="Content" ObjectID="_1766821916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4.5pt;height:265.5pt" o:ole="">
            <v:imagedata r:id="rId15" o:title=""/>
          </v:shape>
          <o:OLEObject Type="Embed" ProgID="Word.Document.8" ShapeID="_x0000_i1028" DrawAspect="Content" ObjectID="_1766821917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D47D02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r w:rsidRPr="007C1992">
        <w:rPr>
          <w:lang w:val="fr-FR"/>
        </w:rPr>
        <w:t>Void</w:t>
      </w:r>
      <w:bookmarkEnd w:id="37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31516E9B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</w:p>
    <w:p w14:paraId="0379B56C" w14:textId="3B1EF151" w:rsidR="00A04BE6" w:rsidRPr="00D47D02" w:rsidRDefault="00A04BE6" w:rsidP="008E332B">
      <w:pPr>
        <w:pStyle w:val="PL"/>
        <w:rPr>
          <w:lang w:val="fr-FR"/>
        </w:rPr>
      </w:pPr>
    </w:p>
    <w:sectPr w:rsidR="00A04BE6" w:rsidRPr="00D47D02" w:rsidSect="00960BF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9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F9B9A" w14:textId="77777777" w:rsidR="00516DAB" w:rsidRDefault="00516DAB">
      <w:r>
        <w:separator/>
      </w:r>
    </w:p>
  </w:endnote>
  <w:endnote w:type="continuationSeparator" w:id="0">
    <w:p w14:paraId="3EA06AAD" w14:textId="77777777" w:rsidR="00516DAB" w:rsidRDefault="00516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66199" w14:textId="77777777" w:rsidR="00960BFC" w:rsidRDefault="00960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CC59" w14:textId="77777777" w:rsidR="00960BFC" w:rsidRDefault="00960B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628FE" w14:textId="77777777" w:rsidR="00516DAB" w:rsidRDefault="00516DAB">
      <w:r>
        <w:separator/>
      </w:r>
    </w:p>
  </w:footnote>
  <w:footnote w:type="continuationSeparator" w:id="0">
    <w:p w14:paraId="4F79DF00" w14:textId="77777777" w:rsidR="00516DAB" w:rsidRDefault="00516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729A6" w14:textId="77777777" w:rsidR="00960BFC" w:rsidRDefault="00960B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5CA43C9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033D56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</w:t>
    </w:r>
    <w:r w:rsidR="001963B2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033D56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-0</w:t>
    </w:r>
    <w:r w:rsidR="00033D56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0206165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4B59" w14:textId="77777777" w:rsidR="00960BFC" w:rsidRDefault="00960B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wFABZn2/E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16DAB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A3162"/>
    <w:rsid w:val="007B600E"/>
    <w:rsid w:val="007C1992"/>
    <w:rsid w:val="007C2A16"/>
    <w:rsid w:val="007F0F4A"/>
    <w:rsid w:val="008028A4"/>
    <w:rsid w:val="00806CC9"/>
    <w:rsid w:val="00814501"/>
    <w:rsid w:val="00830747"/>
    <w:rsid w:val="00847E43"/>
    <w:rsid w:val="0085106C"/>
    <w:rsid w:val="008611EE"/>
    <w:rsid w:val="00866F44"/>
    <w:rsid w:val="0087294F"/>
    <w:rsid w:val="00873712"/>
    <w:rsid w:val="008768CA"/>
    <w:rsid w:val="008A0FD7"/>
    <w:rsid w:val="008C0AF2"/>
    <w:rsid w:val="008C384C"/>
    <w:rsid w:val="008D2C47"/>
    <w:rsid w:val="008D2E1D"/>
    <w:rsid w:val="008E332B"/>
    <w:rsid w:val="0090271F"/>
    <w:rsid w:val="00902E23"/>
    <w:rsid w:val="0090377D"/>
    <w:rsid w:val="00910A6D"/>
    <w:rsid w:val="009114D7"/>
    <w:rsid w:val="0091348E"/>
    <w:rsid w:val="00917CCB"/>
    <w:rsid w:val="00940B21"/>
    <w:rsid w:val="00942EC2"/>
    <w:rsid w:val="00960BFC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CE6BBF"/>
    <w:rsid w:val="00D04854"/>
    <w:rsid w:val="00D070B3"/>
    <w:rsid w:val="00D47D02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32107"/>
    <w:rsid w:val="00E37F3C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8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32.255_CR0444R2_(Rel-18)_TEI18</cp:lastModifiedBy>
  <cp:revision>98</cp:revision>
  <cp:lastPrinted>2019-02-25T14:05:00Z</cp:lastPrinted>
  <dcterms:created xsi:type="dcterms:W3CDTF">2021-06-10T15:35:00Z</dcterms:created>
  <dcterms:modified xsi:type="dcterms:W3CDTF">2024-01-15T10:01:00Z</dcterms:modified>
</cp:coreProperties>
</file>