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20314AEC"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3844AB">
              <w:rPr>
                <w:noProof w:val="0"/>
              </w:rPr>
              <w:t>18.2.0</w:t>
            </w:r>
            <w:bookmarkEnd w:id="3"/>
            <w:r w:rsidR="00D11DA7" w:rsidRPr="00F17505">
              <w:rPr>
                <w:noProof w:val="0"/>
              </w:rPr>
              <w:t xml:space="preserve"> </w:t>
            </w:r>
            <w:r w:rsidRPr="00F17505">
              <w:rPr>
                <w:noProof w:val="0"/>
                <w:sz w:val="32"/>
              </w:rPr>
              <w:t>(</w:t>
            </w:r>
            <w:bookmarkStart w:id="4" w:name="issueDate"/>
            <w:r w:rsidR="003844AB">
              <w:rPr>
                <w:noProof w:val="0"/>
                <w:sz w:val="32"/>
              </w:rPr>
              <w:t>2023-12</w:t>
            </w:r>
            <w:bookmarkEnd w:id="4"/>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7ED4F0BF"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B14A6A">
              <w:rPr>
                <w:rStyle w:val="ZGSM"/>
              </w:rPr>
              <w:t>8</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7" w:name="_MON_1684549432"/>
      <w:bookmarkEnd w:id="7"/>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5pt" o:ole="">
                  <v:imagedata r:id="rId9" o:title=""/>
                </v:shape>
                <o:OLEObject Type="Embed" ProgID="Word.Picture.8" ShapeID="_x0000_i1025" DrawAspect="Content" ObjectID="_1765886358" r:id="rId10"/>
              </w:object>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D03EB34"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r w:rsidR="00727CE9">
              <w:rPr>
                <w:sz w:val="18"/>
              </w:rPr>
              <w:t>3</w:t>
            </w:r>
            <w:bookmarkEnd w:id="13"/>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259AD198" w14:textId="4B25313C" w:rsidR="001D5226"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1D5226">
        <w:rPr>
          <w:noProof/>
        </w:rPr>
        <w:t>Foreword</w:t>
      </w:r>
      <w:r w:rsidR="001D5226">
        <w:rPr>
          <w:noProof/>
        </w:rPr>
        <w:tab/>
      </w:r>
      <w:r w:rsidR="001D5226">
        <w:rPr>
          <w:noProof/>
        </w:rPr>
        <w:fldChar w:fldCharType="begin" w:fldLock="1"/>
      </w:r>
      <w:r w:rsidR="001D5226">
        <w:rPr>
          <w:noProof/>
        </w:rPr>
        <w:instrText xml:space="preserve"> PAGEREF _Toc155093478 \h </w:instrText>
      </w:r>
      <w:r w:rsidR="001D5226">
        <w:rPr>
          <w:noProof/>
        </w:rPr>
      </w:r>
      <w:r w:rsidR="001D5226">
        <w:rPr>
          <w:noProof/>
        </w:rPr>
        <w:fldChar w:fldCharType="separate"/>
      </w:r>
      <w:r w:rsidR="001D5226">
        <w:rPr>
          <w:noProof/>
        </w:rPr>
        <w:t>5</w:t>
      </w:r>
      <w:r w:rsidR="001D5226">
        <w:rPr>
          <w:noProof/>
        </w:rPr>
        <w:fldChar w:fldCharType="end"/>
      </w:r>
    </w:p>
    <w:p w14:paraId="3F678D9C" w14:textId="2AED5C4A"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_Toc155093479 \h </w:instrText>
      </w:r>
      <w:r>
        <w:rPr>
          <w:noProof/>
        </w:rPr>
      </w:r>
      <w:r>
        <w:rPr>
          <w:noProof/>
        </w:rPr>
        <w:fldChar w:fldCharType="separate"/>
      </w:r>
      <w:r>
        <w:rPr>
          <w:noProof/>
        </w:rPr>
        <w:t>7</w:t>
      </w:r>
      <w:r>
        <w:rPr>
          <w:noProof/>
        </w:rPr>
        <w:fldChar w:fldCharType="end"/>
      </w:r>
    </w:p>
    <w:p w14:paraId="02B067E7" w14:textId="33764FC8"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_Toc155093480 \h </w:instrText>
      </w:r>
      <w:r>
        <w:rPr>
          <w:noProof/>
        </w:rPr>
      </w:r>
      <w:r>
        <w:rPr>
          <w:noProof/>
        </w:rPr>
        <w:fldChar w:fldCharType="separate"/>
      </w:r>
      <w:r>
        <w:rPr>
          <w:noProof/>
        </w:rPr>
        <w:t>7</w:t>
      </w:r>
      <w:r>
        <w:rPr>
          <w:noProof/>
        </w:rPr>
        <w:fldChar w:fldCharType="end"/>
      </w:r>
    </w:p>
    <w:p w14:paraId="448EAE4F" w14:textId="26775E43"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_Toc155093481 \h </w:instrText>
      </w:r>
      <w:r>
        <w:rPr>
          <w:noProof/>
        </w:rPr>
      </w:r>
      <w:r>
        <w:rPr>
          <w:noProof/>
        </w:rPr>
        <w:fldChar w:fldCharType="separate"/>
      </w:r>
      <w:r>
        <w:rPr>
          <w:noProof/>
        </w:rPr>
        <w:t>8</w:t>
      </w:r>
      <w:r>
        <w:rPr>
          <w:noProof/>
        </w:rPr>
        <w:fldChar w:fldCharType="end"/>
      </w:r>
    </w:p>
    <w:p w14:paraId="30C1D8AE" w14:textId="52D8984C"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_Toc155093482 \h </w:instrText>
      </w:r>
      <w:r>
        <w:rPr>
          <w:noProof/>
        </w:rPr>
      </w:r>
      <w:r>
        <w:rPr>
          <w:noProof/>
        </w:rPr>
        <w:fldChar w:fldCharType="separate"/>
      </w:r>
      <w:r>
        <w:rPr>
          <w:noProof/>
        </w:rPr>
        <w:t>8</w:t>
      </w:r>
      <w:r>
        <w:rPr>
          <w:noProof/>
        </w:rPr>
        <w:fldChar w:fldCharType="end"/>
      </w:r>
    </w:p>
    <w:p w14:paraId="17A25CBC" w14:textId="027E92B1"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_Toc155093483 \h </w:instrText>
      </w:r>
      <w:r>
        <w:rPr>
          <w:noProof/>
        </w:rPr>
      </w:r>
      <w:r>
        <w:rPr>
          <w:noProof/>
        </w:rPr>
        <w:fldChar w:fldCharType="separate"/>
      </w:r>
      <w:r>
        <w:rPr>
          <w:noProof/>
        </w:rPr>
        <w:t>8</w:t>
      </w:r>
      <w:r>
        <w:rPr>
          <w:noProof/>
        </w:rPr>
        <w:fldChar w:fldCharType="end"/>
      </w:r>
    </w:p>
    <w:p w14:paraId="4ACC63C0" w14:textId="0D4066AA"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_Toc155093484 \h </w:instrText>
      </w:r>
      <w:r>
        <w:rPr>
          <w:noProof/>
        </w:rPr>
      </w:r>
      <w:r>
        <w:rPr>
          <w:noProof/>
        </w:rPr>
        <w:fldChar w:fldCharType="separate"/>
      </w:r>
      <w:r>
        <w:rPr>
          <w:noProof/>
        </w:rPr>
        <w:t>8</w:t>
      </w:r>
      <w:r>
        <w:rPr>
          <w:noProof/>
        </w:rPr>
        <w:fldChar w:fldCharType="end"/>
      </w:r>
    </w:p>
    <w:p w14:paraId="1E1B9338" w14:textId="55F78BD4" w:rsidR="001D5226" w:rsidRDefault="001D5226">
      <w:pPr>
        <w:pStyle w:val="TOC1"/>
        <w:rPr>
          <w:rFonts w:asciiTheme="minorHAnsi" w:eastAsiaTheme="minorEastAsia" w:hAnsiTheme="minorHAnsi" w:cstheme="minorBidi"/>
          <w:noProof/>
          <w:kern w:val="2"/>
          <w:szCs w:val="22"/>
          <w:lang w:eastAsia="en-GB"/>
          <w14:ligatures w14:val="standardContextual"/>
        </w:rPr>
      </w:pPr>
      <w:r w:rsidRPr="004B3D85">
        <w:rPr>
          <w:rFonts w:cs="Arial"/>
          <w:noProof/>
        </w:rPr>
        <w:t>4</w:t>
      </w:r>
      <w:r w:rsidRPr="004B3D85">
        <w:rPr>
          <w:rFonts w:cs="Arial"/>
          <w:noProof/>
        </w:rPr>
        <w:tab/>
      </w:r>
      <w:r>
        <w:rPr>
          <w:noProof/>
        </w:rPr>
        <w:t>Concepts and overview</w:t>
      </w:r>
      <w:r>
        <w:rPr>
          <w:noProof/>
        </w:rPr>
        <w:tab/>
      </w:r>
      <w:r>
        <w:rPr>
          <w:noProof/>
        </w:rPr>
        <w:fldChar w:fldCharType="begin" w:fldLock="1"/>
      </w:r>
      <w:r>
        <w:rPr>
          <w:noProof/>
        </w:rPr>
        <w:instrText xml:space="preserve"> PAGEREF _Toc155093485 \h </w:instrText>
      </w:r>
      <w:r>
        <w:rPr>
          <w:noProof/>
        </w:rPr>
      </w:r>
      <w:r>
        <w:rPr>
          <w:noProof/>
        </w:rPr>
        <w:fldChar w:fldCharType="separate"/>
      </w:r>
      <w:r>
        <w:rPr>
          <w:noProof/>
        </w:rPr>
        <w:t>8</w:t>
      </w:r>
      <w:r>
        <w:rPr>
          <w:noProof/>
        </w:rPr>
        <w:fldChar w:fldCharType="end"/>
      </w:r>
    </w:p>
    <w:p w14:paraId="22EB9659" w14:textId="789C8401"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_Toc155093486 \h </w:instrText>
      </w:r>
      <w:r>
        <w:rPr>
          <w:noProof/>
        </w:rPr>
      </w:r>
      <w:r>
        <w:rPr>
          <w:noProof/>
        </w:rPr>
        <w:fldChar w:fldCharType="separate"/>
      </w:r>
      <w:r>
        <w:rPr>
          <w:noProof/>
        </w:rPr>
        <w:t>8</w:t>
      </w:r>
      <w:r>
        <w:rPr>
          <w:noProof/>
        </w:rPr>
        <w:fldChar w:fldCharType="end"/>
      </w:r>
    </w:p>
    <w:p w14:paraId="42F3A75A" w14:textId="011C1469" w:rsidR="001D5226" w:rsidRDefault="001D5226">
      <w:pPr>
        <w:pStyle w:val="TOC1"/>
        <w:rPr>
          <w:rFonts w:asciiTheme="minorHAnsi" w:eastAsiaTheme="minorEastAsia" w:hAnsiTheme="minorHAnsi" w:cstheme="minorBidi"/>
          <w:noProof/>
          <w:kern w:val="2"/>
          <w:szCs w:val="22"/>
          <w:lang w:eastAsia="en-GB"/>
          <w14:ligatures w14:val="standardContextual"/>
        </w:rPr>
      </w:pPr>
      <w:r w:rsidRPr="004B3D85">
        <w:rPr>
          <w:rFonts w:cs="Arial"/>
          <w:noProof/>
        </w:rPr>
        <w:t>4A</w:t>
      </w:r>
      <w:r w:rsidRPr="004B3D85">
        <w:rPr>
          <w:rFonts w:cs="Arial"/>
          <w:noProof/>
        </w:rPr>
        <w:tab/>
      </w:r>
      <w:r>
        <w:rPr>
          <w:noProof/>
        </w:rPr>
        <w:t>AI/ML management</w:t>
      </w:r>
      <w:r w:rsidRPr="004B3D85">
        <w:rPr>
          <w:rFonts w:cs="Arial"/>
          <w:noProof/>
        </w:rPr>
        <w:t xml:space="preserve"> functionality and service framework</w:t>
      </w:r>
      <w:r>
        <w:rPr>
          <w:noProof/>
        </w:rPr>
        <w:tab/>
      </w:r>
      <w:r>
        <w:rPr>
          <w:noProof/>
        </w:rPr>
        <w:fldChar w:fldCharType="begin" w:fldLock="1"/>
      </w:r>
      <w:r>
        <w:rPr>
          <w:noProof/>
        </w:rPr>
        <w:instrText xml:space="preserve"> PAGEREF _Toc155093487 \h </w:instrText>
      </w:r>
      <w:r>
        <w:rPr>
          <w:noProof/>
        </w:rPr>
      </w:r>
      <w:r>
        <w:rPr>
          <w:noProof/>
        </w:rPr>
        <w:fldChar w:fldCharType="separate"/>
      </w:r>
      <w:r>
        <w:rPr>
          <w:noProof/>
        </w:rPr>
        <w:t>9</w:t>
      </w:r>
      <w:r>
        <w:rPr>
          <w:noProof/>
        </w:rPr>
        <w:fldChar w:fldCharType="end"/>
      </w:r>
    </w:p>
    <w:p w14:paraId="18680B6D" w14:textId="6720E041"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sidRPr="004B3D85">
        <w:rPr>
          <w:rFonts w:cs="Arial"/>
          <w:noProof/>
        </w:rPr>
        <w:t>4A.1</w:t>
      </w:r>
      <w:r w:rsidRPr="004B3D85">
        <w:rPr>
          <w:rFonts w:cs="Arial"/>
          <w:noProof/>
        </w:rPr>
        <w:tab/>
        <w:t>Functionality and s</w:t>
      </w:r>
      <w:r>
        <w:rPr>
          <w:noProof/>
        </w:rPr>
        <w:t>ervice</w:t>
      </w:r>
      <w:r w:rsidRPr="004B3D85">
        <w:rPr>
          <w:rFonts w:cs="Arial"/>
          <w:noProof/>
        </w:rPr>
        <w:t xml:space="preserve"> framework for ML training</w:t>
      </w:r>
      <w:r>
        <w:rPr>
          <w:noProof/>
        </w:rPr>
        <w:tab/>
      </w:r>
      <w:r>
        <w:rPr>
          <w:noProof/>
        </w:rPr>
        <w:fldChar w:fldCharType="begin" w:fldLock="1"/>
      </w:r>
      <w:r>
        <w:rPr>
          <w:noProof/>
        </w:rPr>
        <w:instrText xml:space="preserve"> PAGEREF _Toc155093488 \h </w:instrText>
      </w:r>
      <w:r>
        <w:rPr>
          <w:noProof/>
        </w:rPr>
      </w:r>
      <w:r>
        <w:rPr>
          <w:noProof/>
        </w:rPr>
        <w:fldChar w:fldCharType="separate"/>
      </w:r>
      <w:r>
        <w:rPr>
          <w:noProof/>
        </w:rPr>
        <w:t>9</w:t>
      </w:r>
      <w:r>
        <w:rPr>
          <w:noProof/>
        </w:rPr>
        <w:fldChar w:fldCharType="end"/>
      </w:r>
    </w:p>
    <w:p w14:paraId="6A8B255E" w14:textId="03DB8CE6" w:rsidR="001D5226" w:rsidRDefault="001D5226">
      <w:pPr>
        <w:pStyle w:val="TOC1"/>
        <w:rPr>
          <w:rFonts w:asciiTheme="minorHAnsi" w:eastAsiaTheme="minorEastAsia" w:hAnsiTheme="minorHAnsi" w:cstheme="minorBidi"/>
          <w:noProof/>
          <w:kern w:val="2"/>
          <w:szCs w:val="22"/>
          <w:lang w:eastAsia="en-GB"/>
          <w14:ligatures w14:val="standardContextual"/>
        </w:rPr>
      </w:pPr>
      <w:r w:rsidRPr="004B3D85">
        <w:rPr>
          <w:rFonts w:cs="Arial"/>
          <w:noProof/>
        </w:rPr>
        <w:t>5</w:t>
      </w:r>
      <w:r w:rsidRPr="004B3D85">
        <w:rPr>
          <w:rFonts w:cs="Arial"/>
          <w:noProof/>
        </w:rPr>
        <w:tab/>
      </w:r>
      <w:r>
        <w:rPr>
          <w:noProof/>
        </w:rPr>
        <w:t>Void</w:t>
      </w:r>
      <w:r>
        <w:rPr>
          <w:noProof/>
        </w:rPr>
        <w:tab/>
      </w:r>
      <w:r>
        <w:rPr>
          <w:noProof/>
        </w:rPr>
        <w:fldChar w:fldCharType="begin" w:fldLock="1"/>
      </w:r>
      <w:r>
        <w:rPr>
          <w:noProof/>
        </w:rPr>
        <w:instrText xml:space="preserve"> PAGEREF _Toc155093489 \h </w:instrText>
      </w:r>
      <w:r>
        <w:rPr>
          <w:noProof/>
        </w:rPr>
      </w:r>
      <w:r>
        <w:rPr>
          <w:noProof/>
        </w:rPr>
        <w:fldChar w:fldCharType="separate"/>
      </w:r>
      <w:r>
        <w:rPr>
          <w:noProof/>
        </w:rPr>
        <w:t>10</w:t>
      </w:r>
      <w:r>
        <w:rPr>
          <w:noProof/>
        </w:rPr>
        <w:fldChar w:fldCharType="end"/>
      </w:r>
    </w:p>
    <w:p w14:paraId="77258001" w14:textId="6765D164"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_Toc155093490 \h </w:instrText>
      </w:r>
      <w:r>
        <w:rPr>
          <w:noProof/>
        </w:rPr>
      </w:r>
      <w:r>
        <w:rPr>
          <w:noProof/>
        </w:rPr>
        <w:fldChar w:fldCharType="separate"/>
      </w:r>
      <w:r>
        <w:rPr>
          <w:noProof/>
        </w:rPr>
        <w:t>10</w:t>
      </w:r>
      <w:r>
        <w:rPr>
          <w:noProof/>
        </w:rPr>
        <w:fldChar w:fldCharType="end"/>
      </w:r>
    </w:p>
    <w:p w14:paraId="74ACA60A" w14:textId="1F2E9FC8"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_Toc155093491 \h </w:instrText>
      </w:r>
      <w:r>
        <w:rPr>
          <w:noProof/>
        </w:rPr>
      </w:r>
      <w:r>
        <w:rPr>
          <w:noProof/>
        </w:rPr>
        <w:fldChar w:fldCharType="separate"/>
      </w:r>
      <w:r>
        <w:rPr>
          <w:noProof/>
        </w:rPr>
        <w:t>10</w:t>
      </w:r>
      <w:r>
        <w:rPr>
          <w:noProof/>
        </w:rPr>
        <w:fldChar w:fldCharType="end"/>
      </w:r>
    </w:p>
    <w:p w14:paraId="1E6ABB41" w14:textId="5B1C1F29"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ML training</w:t>
      </w:r>
      <w:r>
        <w:rPr>
          <w:noProof/>
        </w:rPr>
        <w:tab/>
      </w:r>
      <w:r>
        <w:rPr>
          <w:noProof/>
        </w:rPr>
        <w:fldChar w:fldCharType="begin" w:fldLock="1"/>
      </w:r>
      <w:r>
        <w:rPr>
          <w:noProof/>
        </w:rPr>
        <w:instrText xml:space="preserve"> PAGEREF _Toc155093492 \h </w:instrText>
      </w:r>
      <w:r>
        <w:rPr>
          <w:noProof/>
        </w:rPr>
      </w:r>
      <w:r>
        <w:rPr>
          <w:noProof/>
        </w:rPr>
        <w:fldChar w:fldCharType="separate"/>
      </w:r>
      <w:r>
        <w:rPr>
          <w:noProof/>
        </w:rPr>
        <w:t>10</w:t>
      </w:r>
      <w:r>
        <w:rPr>
          <w:noProof/>
        </w:rPr>
        <w:fldChar w:fldCharType="end"/>
      </w:r>
    </w:p>
    <w:p w14:paraId="7F9E7C8F" w14:textId="49B59157"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_Toc155093493 \h </w:instrText>
      </w:r>
      <w:r>
        <w:rPr>
          <w:noProof/>
        </w:rPr>
      </w:r>
      <w:r>
        <w:rPr>
          <w:noProof/>
        </w:rPr>
        <w:fldChar w:fldCharType="separate"/>
      </w:r>
      <w:r>
        <w:rPr>
          <w:noProof/>
        </w:rPr>
        <w:t>10</w:t>
      </w:r>
      <w:r>
        <w:rPr>
          <w:noProof/>
        </w:rPr>
        <w:fldChar w:fldCharType="end"/>
      </w:r>
    </w:p>
    <w:p w14:paraId="7E1D72E1" w14:textId="402BB68C"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_Toc155093494 \h </w:instrText>
      </w:r>
      <w:r>
        <w:rPr>
          <w:noProof/>
        </w:rPr>
      </w:r>
      <w:r>
        <w:rPr>
          <w:noProof/>
        </w:rPr>
        <w:fldChar w:fldCharType="separate"/>
      </w:r>
      <w:r>
        <w:rPr>
          <w:noProof/>
        </w:rPr>
        <w:t>11</w:t>
      </w:r>
      <w:r>
        <w:rPr>
          <w:noProof/>
        </w:rPr>
        <w:fldChar w:fldCharType="end"/>
      </w:r>
    </w:p>
    <w:p w14:paraId="4ACD2889" w14:textId="0E1AA439"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_Toc155093495 \h </w:instrText>
      </w:r>
      <w:r>
        <w:rPr>
          <w:noProof/>
        </w:rPr>
      </w:r>
      <w:r>
        <w:rPr>
          <w:noProof/>
        </w:rPr>
        <w:fldChar w:fldCharType="separate"/>
      </w:r>
      <w:r>
        <w:rPr>
          <w:noProof/>
        </w:rPr>
        <w:t>11</w:t>
      </w:r>
      <w:r>
        <w:rPr>
          <w:noProof/>
        </w:rPr>
        <w:fldChar w:fldCharType="end"/>
      </w:r>
    </w:p>
    <w:p w14:paraId="3B98E0EB" w14:textId="5EB0D4B0"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_Toc155093496 \h </w:instrText>
      </w:r>
      <w:r>
        <w:rPr>
          <w:noProof/>
        </w:rPr>
      </w:r>
      <w:r>
        <w:rPr>
          <w:noProof/>
        </w:rPr>
        <w:fldChar w:fldCharType="separate"/>
      </w:r>
      <w:r>
        <w:rPr>
          <w:noProof/>
        </w:rPr>
        <w:t>11</w:t>
      </w:r>
      <w:r>
        <w:rPr>
          <w:noProof/>
        </w:rPr>
        <w:fldChar w:fldCharType="end"/>
      </w:r>
    </w:p>
    <w:p w14:paraId="72F96658" w14:textId="172DD99F"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noProof/>
        </w:rPr>
        <w:tab/>
        <w:t>ML model and ML entity selection</w:t>
      </w:r>
      <w:r>
        <w:rPr>
          <w:noProof/>
        </w:rPr>
        <w:tab/>
      </w:r>
      <w:r>
        <w:rPr>
          <w:noProof/>
        </w:rPr>
        <w:fldChar w:fldCharType="begin" w:fldLock="1"/>
      </w:r>
      <w:r>
        <w:rPr>
          <w:noProof/>
        </w:rPr>
        <w:instrText xml:space="preserve"> PAGEREF _Toc155093497 \h </w:instrText>
      </w:r>
      <w:r>
        <w:rPr>
          <w:noProof/>
        </w:rPr>
      </w:r>
      <w:r>
        <w:rPr>
          <w:noProof/>
        </w:rPr>
        <w:fldChar w:fldCharType="separate"/>
      </w:r>
      <w:r>
        <w:rPr>
          <w:noProof/>
        </w:rPr>
        <w:t>12</w:t>
      </w:r>
      <w:r>
        <w:rPr>
          <w:noProof/>
        </w:rPr>
        <w:fldChar w:fldCharType="end"/>
      </w:r>
    </w:p>
    <w:p w14:paraId="64D8290A" w14:textId="2BE4EF25"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noProof/>
        </w:rPr>
        <w:tab/>
        <w:t>Managing ML training processes</w:t>
      </w:r>
      <w:r>
        <w:rPr>
          <w:noProof/>
        </w:rPr>
        <w:tab/>
      </w:r>
      <w:r>
        <w:rPr>
          <w:noProof/>
        </w:rPr>
        <w:fldChar w:fldCharType="begin" w:fldLock="1"/>
      </w:r>
      <w:r>
        <w:rPr>
          <w:noProof/>
        </w:rPr>
        <w:instrText xml:space="preserve"> PAGEREF _Toc155093498 \h </w:instrText>
      </w:r>
      <w:r>
        <w:rPr>
          <w:noProof/>
        </w:rPr>
      </w:r>
      <w:r>
        <w:rPr>
          <w:noProof/>
        </w:rPr>
        <w:fldChar w:fldCharType="separate"/>
      </w:r>
      <w:r>
        <w:rPr>
          <w:noProof/>
        </w:rPr>
        <w:t>12</w:t>
      </w:r>
      <w:r>
        <w:rPr>
          <w:noProof/>
        </w:rPr>
        <w:fldChar w:fldCharType="end"/>
      </w:r>
    </w:p>
    <w:p w14:paraId="53AB5433" w14:textId="44546B3B"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noProof/>
        </w:rPr>
        <w:tab/>
        <w:t>Handling errors in data and ML decisions</w:t>
      </w:r>
      <w:r>
        <w:rPr>
          <w:noProof/>
        </w:rPr>
        <w:tab/>
      </w:r>
      <w:r>
        <w:rPr>
          <w:noProof/>
        </w:rPr>
        <w:fldChar w:fldCharType="begin" w:fldLock="1"/>
      </w:r>
      <w:r>
        <w:rPr>
          <w:noProof/>
        </w:rPr>
        <w:instrText xml:space="preserve"> PAGEREF _Toc155093499 \h </w:instrText>
      </w:r>
      <w:r>
        <w:rPr>
          <w:noProof/>
        </w:rPr>
      </w:r>
      <w:r>
        <w:rPr>
          <w:noProof/>
        </w:rPr>
        <w:fldChar w:fldCharType="separate"/>
      </w:r>
      <w:r>
        <w:rPr>
          <w:noProof/>
        </w:rPr>
        <w:t>12</w:t>
      </w:r>
      <w:r>
        <w:rPr>
          <w:noProof/>
        </w:rPr>
        <w:fldChar w:fldCharType="end"/>
      </w:r>
    </w:p>
    <w:p w14:paraId="6ECA141F" w14:textId="7BD19DDD"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_Toc155093500 \h </w:instrText>
      </w:r>
      <w:r>
        <w:rPr>
          <w:noProof/>
        </w:rPr>
      </w:r>
      <w:r>
        <w:rPr>
          <w:noProof/>
        </w:rPr>
        <w:fldChar w:fldCharType="separate"/>
      </w:r>
      <w:r>
        <w:rPr>
          <w:noProof/>
        </w:rPr>
        <w:t>13</w:t>
      </w:r>
      <w:r>
        <w:rPr>
          <w:noProof/>
        </w:rPr>
        <w:fldChar w:fldCharType="end"/>
      </w:r>
    </w:p>
    <w:p w14:paraId="5972E32B" w14:textId="7AC4EEC2"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_Toc155093501 \h </w:instrText>
      </w:r>
      <w:r>
        <w:rPr>
          <w:noProof/>
        </w:rPr>
      </w:r>
      <w:r>
        <w:rPr>
          <w:noProof/>
        </w:rPr>
        <w:fldChar w:fldCharType="separate"/>
      </w:r>
      <w:r>
        <w:rPr>
          <w:noProof/>
        </w:rPr>
        <w:t>15</w:t>
      </w:r>
      <w:r>
        <w:rPr>
          <w:noProof/>
        </w:rPr>
        <w:fldChar w:fldCharType="end"/>
      </w:r>
    </w:p>
    <w:p w14:paraId="2781D6D8" w14:textId="59DE098F"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_Toc155093502 \h </w:instrText>
      </w:r>
      <w:r>
        <w:rPr>
          <w:noProof/>
        </w:rPr>
      </w:r>
      <w:r>
        <w:rPr>
          <w:noProof/>
        </w:rPr>
        <w:fldChar w:fldCharType="separate"/>
      </w:r>
      <w:r>
        <w:rPr>
          <w:noProof/>
        </w:rPr>
        <w:t>15</w:t>
      </w:r>
      <w:r>
        <w:rPr>
          <w:noProof/>
        </w:rPr>
        <w:fldChar w:fldCharType="end"/>
      </w:r>
    </w:p>
    <w:p w14:paraId="3B1BD75D" w14:textId="2174CAE7"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_Toc155093503 \h </w:instrText>
      </w:r>
      <w:r>
        <w:rPr>
          <w:noProof/>
        </w:rPr>
      </w:r>
      <w:r>
        <w:rPr>
          <w:noProof/>
        </w:rPr>
        <w:fldChar w:fldCharType="separate"/>
      </w:r>
      <w:r>
        <w:rPr>
          <w:noProof/>
        </w:rPr>
        <w:t>15</w:t>
      </w:r>
      <w:r>
        <w:rPr>
          <w:noProof/>
        </w:rPr>
        <w:fldChar w:fldCharType="end"/>
      </w:r>
    </w:p>
    <w:p w14:paraId="3621DBC9" w14:textId="1F0BB241"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_Toc155093504 \h </w:instrText>
      </w:r>
      <w:r>
        <w:rPr>
          <w:noProof/>
        </w:rPr>
      </w:r>
      <w:r>
        <w:rPr>
          <w:noProof/>
        </w:rPr>
        <w:fldChar w:fldCharType="separate"/>
      </w:r>
      <w:r>
        <w:rPr>
          <w:noProof/>
        </w:rPr>
        <w:t>15</w:t>
      </w:r>
      <w:r>
        <w:rPr>
          <w:noProof/>
        </w:rPr>
        <w:fldChar w:fldCharType="end"/>
      </w:r>
    </w:p>
    <w:p w14:paraId="4BF96F0F" w14:textId="21E3FA37"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_Toc155093505 \h </w:instrText>
      </w:r>
      <w:r>
        <w:rPr>
          <w:noProof/>
        </w:rPr>
      </w:r>
      <w:r>
        <w:rPr>
          <w:noProof/>
        </w:rPr>
        <w:fldChar w:fldCharType="separate"/>
      </w:r>
      <w:r>
        <w:rPr>
          <w:noProof/>
        </w:rPr>
        <w:t>15</w:t>
      </w:r>
      <w:r>
        <w:rPr>
          <w:noProof/>
        </w:rPr>
        <w:fldChar w:fldCharType="end"/>
      </w:r>
    </w:p>
    <w:p w14:paraId="3B265F67" w14:textId="4EF6D208"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_Toc155093506 \h </w:instrText>
      </w:r>
      <w:r>
        <w:rPr>
          <w:noProof/>
        </w:rPr>
      </w:r>
      <w:r>
        <w:rPr>
          <w:noProof/>
        </w:rPr>
        <w:fldChar w:fldCharType="separate"/>
      </w:r>
      <w:r>
        <w:rPr>
          <w:noProof/>
        </w:rPr>
        <w:t>15</w:t>
      </w:r>
      <w:r>
        <w:rPr>
          <w:noProof/>
        </w:rPr>
        <w:fldChar w:fldCharType="end"/>
      </w:r>
    </w:p>
    <w:p w14:paraId="4A26BACC" w14:textId="30D5D180"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_Toc155093507 \h </w:instrText>
      </w:r>
      <w:r>
        <w:rPr>
          <w:noProof/>
        </w:rPr>
      </w:r>
      <w:r>
        <w:rPr>
          <w:noProof/>
        </w:rPr>
        <w:fldChar w:fldCharType="separate"/>
      </w:r>
      <w:r>
        <w:rPr>
          <w:noProof/>
        </w:rPr>
        <w:t>15</w:t>
      </w:r>
      <w:r>
        <w:rPr>
          <w:noProof/>
        </w:rPr>
        <w:fldChar w:fldCharType="end"/>
      </w:r>
    </w:p>
    <w:p w14:paraId="4AD90FC8" w14:textId="76FDDD9B"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_Toc155093508 \h </w:instrText>
      </w:r>
      <w:r>
        <w:rPr>
          <w:noProof/>
        </w:rPr>
      </w:r>
      <w:r>
        <w:rPr>
          <w:noProof/>
        </w:rPr>
        <w:fldChar w:fldCharType="separate"/>
      </w:r>
      <w:r>
        <w:rPr>
          <w:noProof/>
        </w:rPr>
        <w:t>15</w:t>
      </w:r>
      <w:r>
        <w:rPr>
          <w:noProof/>
        </w:rPr>
        <w:fldChar w:fldCharType="end"/>
      </w:r>
    </w:p>
    <w:p w14:paraId="043F462C" w14:textId="4E1B06DF"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7.2a.2.1</w:t>
      </w:r>
      <w:r>
        <w:rPr>
          <w:noProof/>
        </w:rPr>
        <w:tab/>
      </w:r>
      <w:r w:rsidRPr="004B3D85">
        <w:rPr>
          <w:rFonts w:ascii="Courier New" w:hAnsi="Courier New" w:cs="Courier New"/>
          <w:noProof/>
        </w:rPr>
        <w:t>MLEntity</w:t>
      </w:r>
      <w:r>
        <w:rPr>
          <w:noProof/>
        </w:rPr>
        <w:tab/>
      </w:r>
      <w:r>
        <w:rPr>
          <w:noProof/>
        </w:rPr>
        <w:fldChar w:fldCharType="begin" w:fldLock="1"/>
      </w:r>
      <w:r>
        <w:rPr>
          <w:noProof/>
        </w:rPr>
        <w:instrText xml:space="preserve"> PAGEREF _Toc155093509 \h </w:instrText>
      </w:r>
      <w:r>
        <w:rPr>
          <w:noProof/>
        </w:rPr>
      </w:r>
      <w:r>
        <w:rPr>
          <w:noProof/>
        </w:rPr>
        <w:fldChar w:fldCharType="separate"/>
      </w:r>
      <w:r>
        <w:rPr>
          <w:noProof/>
        </w:rPr>
        <w:t>15</w:t>
      </w:r>
      <w:r>
        <w:rPr>
          <w:noProof/>
        </w:rPr>
        <w:fldChar w:fldCharType="end"/>
      </w:r>
    </w:p>
    <w:p w14:paraId="0A73C9A6" w14:textId="3C9E14B4"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_Toc155093510 \h </w:instrText>
      </w:r>
      <w:r>
        <w:rPr>
          <w:noProof/>
        </w:rPr>
      </w:r>
      <w:r>
        <w:rPr>
          <w:noProof/>
        </w:rPr>
        <w:fldChar w:fldCharType="separate"/>
      </w:r>
      <w:r>
        <w:rPr>
          <w:noProof/>
        </w:rPr>
        <w:t>15</w:t>
      </w:r>
      <w:r>
        <w:rPr>
          <w:noProof/>
        </w:rPr>
        <w:fldChar w:fldCharType="end"/>
      </w:r>
    </w:p>
    <w:p w14:paraId="170B999C" w14:textId="0F4EB770"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_Toc155093511 \h </w:instrText>
      </w:r>
      <w:r>
        <w:rPr>
          <w:noProof/>
        </w:rPr>
      </w:r>
      <w:r>
        <w:rPr>
          <w:noProof/>
        </w:rPr>
        <w:fldChar w:fldCharType="separate"/>
      </w:r>
      <w:r>
        <w:rPr>
          <w:noProof/>
        </w:rPr>
        <w:t>16</w:t>
      </w:r>
      <w:r>
        <w:rPr>
          <w:noProof/>
        </w:rPr>
        <w:fldChar w:fldCharType="end"/>
      </w:r>
    </w:p>
    <w:p w14:paraId="3310A0E8" w14:textId="218058FC"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7.2a.2.2.3</w:t>
      </w:r>
      <w:r>
        <w:rPr>
          <w:noProof/>
        </w:rPr>
        <w:tab/>
        <w:t>Attribute constraints</w:t>
      </w:r>
      <w:r>
        <w:rPr>
          <w:noProof/>
        </w:rPr>
        <w:tab/>
      </w:r>
      <w:r>
        <w:rPr>
          <w:noProof/>
        </w:rPr>
        <w:fldChar w:fldCharType="begin" w:fldLock="1"/>
      </w:r>
      <w:r>
        <w:rPr>
          <w:noProof/>
        </w:rPr>
        <w:instrText xml:space="preserve"> PAGEREF _Toc155093512 \h </w:instrText>
      </w:r>
      <w:r>
        <w:rPr>
          <w:noProof/>
        </w:rPr>
      </w:r>
      <w:r>
        <w:rPr>
          <w:noProof/>
        </w:rPr>
        <w:fldChar w:fldCharType="separate"/>
      </w:r>
      <w:r>
        <w:rPr>
          <w:noProof/>
        </w:rPr>
        <w:t>16</w:t>
      </w:r>
      <w:r>
        <w:rPr>
          <w:noProof/>
        </w:rPr>
        <w:fldChar w:fldCharType="end"/>
      </w:r>
    </w:p>
    <w:p w14:paraId="1FF9B6B4" w14:textId="47195C79"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7.2a.2.2.4</w:t>
      </w:r>
      <w:r>
        <w:rPr>
          <w:noProof/>
        </w:rPr>
        <w:tab/>
        <w:t>Notifications</w:t>
      </w:r>
      <w:r>
        <w:rPr>
          <w:noProof/>
        </w:rPr>
        <w:tab/>
      </w:r>
      <w:r>
        <w:rPr>
          <w:noProof/>
        </w:rPr>
        <w:fldChar w:fldCharType="begin" w:fldLock="1"/>
      </w:r>
      <w:r>
        <w:rPr>
          <w:noProof/>
        </w:rPr>
        <w:instrText xml:space="preserve"> PAGEREF _Toc155093513 \h </w:instrText>
      </w:r>
      <w:r>
        <w:rPr>
          <w:noProof/>
        </w:rPr>
      </w:r>
      <w:r>
        <w:rPr>
          <w:noProof/>
        </w:rPr>
        <w:fldChar w:fldCharType="separate"/>
      </w:r>
      <w:r>
        <w:rPr>
          <w:noProof/>
        </w:rPr>
        <w:t>16</w:t>
      </w:r>
      <w:r>
        <w:rPr>
          <w:noProof/>
        </w:rPr>
        <w:fldChar w:fldCharType="end"/>
      </w:r>
    </w:p>
    <w:p w14:paraId="49E2E9BD" w14:textId="6B8073AF"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7.2a.2.2</w:t>
      </w:r>
      <w:r>
        <w:rPr>
          <w:noProof/>
        </w:rPr>
        <w:tab/>
      </w:r>
      <w:r w:rsidRPr="004B3D85">
        <w:rPr>
          <w:rFonts w:ascii="Courier New" w:hAnsi="Courier New" w:cs="Courier New"/>
          <w:noProof/>
        </w:rPr>
        <w:t>MLEntityRepository</w:t>
      </w:r>
      <w:r>
        <w:rPr>
          <w:noProof/>
        </w:rPr>
        <w:tab/>
      </w:r>
      <w:r>
        <w:rPr>
          <w:noProof/>
        </w:rPr>
        <w:fldChar w:fldCharType="begin" w:fldLock="1"/>
      </w:r>
      <w:r>
        <w:rPr>
          <w:noProof/>
        </w:rPr>
        <w:instrText xml:space="preserve"> PAGEREF _Toc155093514 \h </w:instrText>
      </w:r>
      <w:r>
        <w:rPr>
          <w:noProof/>
        </w:rPr>
      </w:r>
      <w:r>
        <w:rPr>
          <w:noProof/>
        </w:rPr>
        <w:fldChar w:fldCharType="separate"/>
      </w:r>
      <w:r>
        <w:rPr>
          <w:noProof/>
        </w:rPr>
        <w:t>16</w:t>
      </w:r>
      <w:r>
        <w:rPr>
          <w:noProof/>
        </w:rPr>
        <w:fldChar w:fldCharType="end"/>
      </w:r>
    </w:p>
    <w:p w14:paraId="212DC30A" w14:textId="44DBD123"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_Toc155093515 \h </w:instrText>
      </w:r>
      <w:r>
        <w:rPr>
          <w:noProof/>
        </w:rPr>
      </w:r>
      <w:r>
        <w:rPr>
          <w:noProof/>
        </w:rPr>
        <w:fldChar w:fldCharType="separate"/>
      </w:r>
      <w:r>
        <w:rPr>
          <w:noProof/>
        </w:rPr>
        <w:t>16</w:t>
      </w:r>
      <w:r>
        <w:rPr>
          <w:noProof/>
        </w:rPr>
        <w:fldChar w:fldCharType="end"/>
      </w:r>
    </w:p>
    <w:p w14:paraId="73A02621" w14:textId="32188C20"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_Toc155093516 \h </w:instrText>
      </w:r>
      <w:r>
        <w:rPr>
          <w:noProof/>
        </w:rPr>
      </w:r>
      <w:r>
        <w:rPr>
          <w:noProof/>
        </w:rPr>
        <w:fldChar w:fldCharType="separate"/>
      </w:r>
      <w:r>
        <w:rPr>
          <w:noProof/>
        </w:rPr>
        <w:t>16</w:t>
      </w:r>
      <w:r>
        <w:rPr>
          <w:noProof/>
        </w:rPr>
        <w:fldChar w:fldCharType="end"/>
      </w:r>
    </w:p>
    <w:p w14:paraId="61E3B579" w14:textId="1284CAE5"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7.2a.2.2.3</w:t>
      </w:r>
      <w:r>
        <w:rPr>
          <w:noProof/>
        </w:rPr>
        <w:tab/>
        <w:t>Attribute constraints</w:t>
      </w:r>
      <w:r>
        <w:rPr>
          <w:noProof/>
        </w:rPr>
        <w:tab/>
      </w:r>
      <w:r>
        <w:rPr>
          <w:noProof/>
        </w:rPr>
        <w:fldChar w:fldCharType="begin" w:fldLock="1"/>
      </w:r>
      <w:r>
        <w:rPr>
          <w:noProof/>
        </w:rPr>
        <w:instrText xml:space="preserve"> PAGEREF _Toc155093517 \h </w:instrText>
      </w:r>
      <w:r>
        <w:rPr>
          <w:noProof/>
        </w:rPr>
      </w:r>
      <w:r>
        <w:rPr>
          <w:noProof/>
        </w:rPr>
        <w:fldChar w:fldCharType="separate"/>
      </w:r>
      <w:r>
        <w:rPr>
          <w:noProof/>
        </w:rPr>
        <w:t>16</w:t>
      </w:r>
      <w:r>
        <w:rPr>
          <w:noProof/>
        </w:rPr>
        <w:fldChar w:fldCharType="end"/>
      </w:r>
    </w:p>
    <w:p w14:paraId="77B5DBF7" w14:textId="4979BBF2"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7.2a.2.2.4</w:t>
      </w:r>
      <w:r>
        <w:rPr>
          <w:noProof/>
        </w:rPr>
        <w:tab/>
        <w:t>Notifications</w:t>
      </w:r>
      <w:r>
        <w:rPr>
          <w:noProof/>
        </w:rPr>
        <w:tab/>
      </w:r>
      <w:r>
        <w:rPr>
          <w:noProof/>
        </w:rPr>
        <w:fldChar w:fldCharType="begin" w:fldLock="1"/>
      </w:r>
      <w:r>
        <w:rPr>
          <w:noProof/>
        </w:rPr>
        <w:instrText xml:space="preserve"> PAGEREF _Toc155093518 \h </w:instrText>
      </w:r>
      <w:r>
        <w:rPr>
          <w:noProof/>
        </w:rPr>
      </w:r>
      <w:r>
        <w:rPr>
          <w:noProof/>
        </w:rPr>
        <w:fldChar w:fldCharType="separate"/>
      </w:r>
      <w:r>
        <w:rPr>
          <w:noProof/>
        </w:rPr>
        <w:t>16</w:t>
      </w:r>
      <w:r>
        <w:rPr>
          <w:noProof/>
        </w:rPr>
        <w:fldChar w:fldCharType="end"/>
      </w:r>
    </w:p>
    <w:p w14:paraId="16C479FC" w14:textId="407E5B6B"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_Toc155093519 \h </w:instrText>
      </w:r>
      <w:r>
        <w:rPr>
          <w:noProof/>
        </w:rPr>
      </w:r>
      <w:r>
        <w:rPr>
          <w:noProof/>
        </w:rPr>
        <w:fldChar w:fldCharType="separate"/>
      </w:r>
      <w:r>
        <w:rPr>
          <w:noProof/>
        </w:rPr>
        <w:t>17</w:t>
      </w:r>
      <w:r>
        <w:rPr>
          <w:noProof/>
        </w:rPr>
        <w:fldChar w:fldCharType="end"/>
      </w:r>
    </w:p>
    <w:p w14:paraId="0A8877B7" w14:textId="5095ABCD"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7.3a.1</w:t>
      </w:r>
      <w:r>
        <w:rPr>
          <w:noProof/>
        </w:rPr>
        <w:tab/>
        <w:t>Information model definitions for ML Training</w:t>
      </w:r>
      <w:r>
        <w:rPr>
          <w:noProof/>
        </w:rPr>
        <w:tab/>
      </w:r>
      <w:r>
        <w:rPr>
          <w:noProof/>
        </w:rPr>
        <w:fldChar w:fldCharType="begin" w:fldLock="1"/>
      </w:r>
      <w:r>
        <w:rPr>
          <w:noProof/>
        </w:rPr>
        <w:instrText xml:space="preserve"> PAGEREF _Toc155093520 \h </w:instrText>
      </w:r>
      <w:r>
        <w:rPr>
          <w:noProof/>
        </w:rPr>
      </w:r>
      <w:r>
        <w:rPr>
          <w:noProof/>
        </w:rPr>
        <w:fldChar w:fldCharType="separate"/>
      </w:r>
      <w:r>
        <w:rPr>
          <w:noProof/>
        </w:rPr>
        <w:t>17</w:t>
      </w:r>
      <w:r>
        <w:rPr>
          <w:noProof/>
        </w:rPr>
        <w:fldChar w:fldCharType="end"/>
      </w:r>
    </w:p>
    <w:p w14:paraId="30655FAE" w14:textId="36325CCD"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_Toc155093521 \h </w:instrText>
      </w:r>
      <w:r>
        <w:rPr>
          <w:noProof/>
        </w:rPr>
      </w:r>
      <w:r>
        <w:rPr>
          <w:noProof/>
        </w:rPr>
        <w:fldChar w:fldCharType="separate"/>
      </w:r>
      <w:r>
        <w:rPr>
          <w:noProof/>
        </w:rPr>
        <w:t>17</w:t>
      </w:r>
      <w:r>
        <w:rPr>
          <w:noProof/>
        </w:rPr>
        <w:fldChar w:fldCharType="end"/>
      </w:r>
    </w:p>
    <w:p w14:paraId="3C145287" w14:textId="01CE0D30"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_Toc155093522 \h </w:instrText>
      </w:r>
      <w:r>
        <w:rPr>
          <w:noProof/>
        </w:rPr>
      </w:r>
      <w:r>
        <w:rPr>
          <w:noProof/>
        </w:rPr>
        <w:fldChar w:fldCharType="separate"/>
      </w:r>
      <w:r>
        <w:rPr>
          <w:noProof/>
        </w:rPr>
        <w:t>17</w:t>
      </w:r>
      <w:r>
        <w:rPr>
          <w:noProof/>
        </w:rPr>
        <w:fldChar w:fldCharType="end"/>
      </w:r>
    </w:p>
    <w:p w14:paraId="72AEE759" w14:textId="3B67DF11"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_Toc155093523 \h </w:instrText>
      </w:r>
      <w:r>
        <w:rPr>
          <w:noProof/>
        </w:rPr>
      </w:r>
      <w:r>
        <w:rPr>
          <w:noProof/>
        </w:rPr>
        <w:fldChar w:fldCharType="separate"/>
      </w:r>
      <w:r>
        <w:rPr>
          <w:noProof/>
        </w:rPr>
        <w:t>17</w:t>
      </w:r>
      <w:r>
        <w:rPr>
          <w:noProof/>
        </w:rPr>
        <w:fldChar w:fldCharType="end"/>
      </w:r>
    </w:p>
    <w:p w14:paraId="3AEE2729" w14:textId="0FD3A975" w:rsidR="001D5226" w:rsidRDefault="001D5226">
      <w:pPr>
        <w:pStyle w:val="TOC4"/>
        <w:rPr>
          <w:rFonts w:asciiTheme="minorHAnsi" w:eastAsiaTheme="minorEastAsia" w:hAnsiTheme="minorHAnsi" w:cstheme="minorBidi"/>
          <w:noProof/>
          <w:kern w:val="2"/>
          <w:sz w:val="22"/>
          <w:szCs w:val="22"/>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_Toc155093524 \h </w:instrText>
      </w:r>
      <w:r>
        <w:rPr>
          <w:noProof/>
        </w:rPr>
      </w:r>
      <w:r>
        <w:rPr>
          <w:noProof/>
        </w:rPr>
        <w:fldChar w:fldCharType="separate"/>
      </w:r>
      <w:r>
        <w:rPr>
          <w:noProof/>
        </w:rPr>
        <w:t>17</w:t>
      </w:r>
      <w:r>
        <w:rPr>
          <w:noProof/>
        </w:rPr>
        <w:fldChar w:fldCharType="end"/>
      </w:r>
    </w:p>
    <w:p w14:paraId="5D61240A" w14:textId="0BC0CA2F"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7.3a.1.2.1</w:t>
      </w:r>
      <w:r>
        <w:rPr>
          <w:noProof/>
        </w:rPr>
        <w:tab/>
      </w:r>
      <w:r w:rsidRPr="004B3D85">
        <w:rPr>
          <w:rFonts w:ascii="Courier New" w:hAnsi="Courier New" w:cs="Courier New"/>
          <w:noProof/>
        </w:rPr>
        <w:t>MLTrainingFunction</w:t>
      </w:r>
      <w:r>
        <w:rPr>
          <w:noProof/>
        </w:rPr>
        <w:tab/>
      </w:r>
      <w:r>
        <w:rPr>
          <w:noProof/>
        </w:rPr>
        <w:fldChar w:fldCharType="begin" w:fldLock="1"/>
      </w:r>
      <w:r>
        <w:rPr>
          <w:noProof/>
        </w:rPr>
        <w:instrText xml:space="preserve"> PAGEREF _Toc155093525 \h </w:instrText>
      </w:r>
      <w:r>
        <w:rPr>
          <w:noProof/>
        </w:rPr>
      </w:r>
      <w:r>
        <w:rPr>
          <w:noProof/>
        </w:rPr>
        <w:fldChar w:fldCharType="separate"/>
      </w:r>
      <w:r>
        <w:rPr>
          <w:noProof/>
        </w:rPr>
        <w:t>17</w:t>
      </w:r>
      <w:r>
        <w:rPr>
          <w:noProof/>
        </w:rPr>
        <w:fldChar w:fldCharType="end"/>
      </w:r>
    </w:p>
    <w:p w14:paraId="72B06CCB" w14:textId="6D026DB2"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_Toc155093526 \h </w:instrText>
      </w:r>
      <w:r>
        <w:rPr>
          <w:noProof/>
        </w:rPr>
      </w:r>
      <w:r>
        <w:rPr>
          <w:noProof/>
        </w:rPr>
        <w:fldChar w:fldCharType="separate"/>
      </w:r>
      <w:r>
        <w:rPr>
          <w:noProof/>
        </w:rPr>
        <w:t>17</w:t>
      </w:r>
      <w:r>
        <w:rPr>
          <w:noProof/>
        </w:rPr>
        <w:fldChar w:fldCharType="end"/>
      </w:r>
    </w:p>
    <w:p w14:paraId="754AADCA" w14:textId="6E508E31"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_Toc155093527 \h </w:instrText>
      </w:r>
      <w:r>
        <w:rPr>
          <w:noProof/>
        </w:rPr>
      </w:r>
      <w:r>
        <w:rPr>
          <w:noProof/>
        </w:rPr>
        <w:fldChar w:fldCharType="separate"/>
      </w:r>
      <w:r>
        <w:rPr>
          <w:noProof/>
        </w:rPr>
        <w:t>18</w:t>
      </w:r>
      <w:r>
        <w:rPr>
          <w:noProof/>
        </w:rPr>
        <w:fldChar w:fldCharType="end"/>
      </w:r>
    </w:p>
    <w:p w14:paraId="4CFA1CF0" w14:textId="31C52B8C"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_Toc155093528 \h </w:instrText>
      </w:r>
      <w:r>
        <w:rPr>
          <w:noProof/>
        </w:rPr>
      </w:r>
      <w:r>
        <w:rPr>
          <w:noProof/>
        </w:rPr>
        <w:fldChar w:fldCharType="separate"/>
      </w:r>
      <w:r>
        <w:rPr>
          <w:noProof/>
        </w:rPr>
        <w:t>18</w:t>
      </w:r>
      <w:r>
        <w:rPr>
          <w:noProof/>
        </w:rPr>
        <w:fldChar w:fldCharType="end"/>
      </w:r>
    </w:p>
    <w:p w14:paraId="3234F516" w14:textId="5B9A7DAE"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_Toc155093529 \h </w:instrText>
      </w:r>
      <w:r>
        <w:rPr>
          <w:noProof/>
        </w:rPr>
      </w:r>
      <w:r>
        <w:rPr>
          <w:noProof/>
        </w:rPr>
        <w:fldChar w:fldCharType="separate"/>
      </w:r>
      <w:r>
        <w:rPr>
          <w:noProof/>
        </w:rPr>
        <w:t>18</w:t>
      </w:r>
      <w:r>
        <w:rPr>
          <w:noProof/>
        </w:rPr>
        <w:fldChar w:fldCharType="end"/>
      </w:r>
    </w:p>
    <w:p w14:paraId="34AB14ED" w14:textId="08B39B52"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7.3a.1.2.2</w:t>
      </w:r>
      <w:r>
        <w:rPr>
          <w:noProof/>
        </w:rPr>
        <w:tab/>
      </w:r>
      <w:r w:rsidRPr="004B3D85">
        <w:rPr>
          <w:rFonts w:ascii="Courier New" w:hAnsi="Courier New" w:cs="Courier New"/>
          <w:noProof/>
        </w:rPr>
        <w:t>MLTrainingRequest</w:t>
      </w:r>
      <w:r>
        <w:rPr>
          <w:noProof/>
        </w:rPr>
        <w:tab/>
      </w:r>
      <w:r>
        <w:rPr>
          <w:noProof/>
        </w:rPr>
        <w:fldChar w:fldCharType="begin" w:fldLock="1"/>
      </w:r>
      <w:r>
        <w:rPr>
          <w:noProof/>
        </w:rPr>
        <w:instrText xml:space="preserve"> PAGEREF _Toc155093530 \h </w:instrText>
      </w:r>
      <w:r>
        <w:rPr>
          <w:noProof/>
        </w:rPr>
      </w:r>
      <w:r>
        <w:rPr>
          <w:noProof/>
        </w:rPr>
        <w:fldChar w:fldCharType="separate"/>
      </w:r>
      <w:r>
        <w:rPr>
          <w:noProof/>
        </w:rPr>
        <w:t>18</w:t>
      </w:r>
      <w:r>
        <w:rPr>
          <w:noProof/>
        </w:rPr>
        <w:fldChar w:fldCharType="end"/>
      </w:r>
    </w:p>
    <w:p w14:paraId="224E89F6" w14:textId="65C2FF88"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_Toc155093531 \h </w:instrText>
      </w:r>
      <w:r>
        <w:rPr>
          <w:noProof/>
        </w:rPr>
      </w:r>
      <w:r>
        <w:rPr>
          <w:noProof/>
        </w:rPr>
        <w:fldChar w:fldCharType="separate"/>
      </w:r>
      <w:r>
        <w:rPr>
          <w:noProof/>
        </w:rPr>
        <w:t>18</w:t>
      </w:r>
      <w:r>
        <w:rPr>
          <w:noProof/>
        </w:rPr>
        <w:fldChar w:fldCharType="end"/>
      </w:r>
    </w:p>
    <w:p w14:paraId="3A0F6F3F" w14:textId="1AD7C398"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_Toc155093532 \h </w:instrText>
      </w:r>
      <w:r>
        <w:rPr>
          <w:noProof/>
        </w:rPr>
      </w:r>
      <w:r>
        <w:rPr>
          <w:noProof/>
        </w:rPr>
        <w:fldChar w:fldCharType="separate"/>
      </w:r>
      <w:r>
        <w:rPr>
          <w:noProof/>
        </w:rPr>
        <w:t>19</w:t>
      </w:r>
      <w:r>
        <w:rPr>
          <w:noProof/>
        </w:rPr>
        <w:fldChar w:fldCharType="end"/>
      </w:r>
    </w:p>
    <w:p w14:paraId="7D2B854C" w14:textId="2E6FE3C3"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_Toc155093533 \h </w:instrText>
      </w:r>
      <w:r>
        <w:rPr>
          <w:noProof/>
        </w:rPr>
      </w:r>
      <w:r>
        <w:rPr>
          <w:noProof/>
        </w:rPr>
        <w:fldChar w:fldCharType="separate"/>
      </w:r>
      <w:r>
        <w:rPr>
          <w:noProof/>
        </w:rPr>
        <w:t>19</w:t>
      </w:r>
      <w:r>
        <w:rPr>
          <w:noProof/>
        </w:rPr>
        <w:fldChar w:fldCharType="end"/>
      </w:r>
    </w:p>
    <w:p w14:paraId="09A5A468" w14:textId="3B90200F"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_Toc155093534 \h </w:instrText>
      </w:r>
      <w:r>
        <w:rPr>
          <w:noProof/>
        </w:rPr>
      </w:r>
      <w:r>
        <w:rPr>
          <w:noProof/>
        </w:rPr>
        <w:fldChar w:fldCharType="separate"/>
      </w:r>
      <w:r>
        <w:rPr>
          <w:noProof/>
        </w:rPr>
        <w:t>19</w:t>
      </w:r>
      <w:r>
        <w:rPr>
          <w:noProof/>
        </w:rPr>
        <w:fldChar w:fldCharType="end"/>
      </w:r>
    </w:p>
    <w:p w14:paraId="32A0DD8F" w14:textId="5705F6D0"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7.3a.1.2.3</w:t>
      </w:r>
      <w:r>
        <w:rPr>
          <w:noProof/>
        </w:rPr>
        <w:tab/>
      </w:r>
      <w:r w:rsidRPr="004B3D85">
        <w:rPr>
          <w:rFonts w:ascii="Courier New" w:hAnsi="Courier New" w:cs="Courier New"/>
          <w:noProof/>
        </w:rPr>
        <w:t>MLTrainingReport</w:t>
      </w:r>
      <w:r>
        <w:rPr>
          <w:noProof/>
        </w:rPr>
        <w:tab/>
      </w:r>
      <w:r>
        <w:rPr>
          <w:noProof/>
        </w:rPr>
        <w:fldChar w:fldCharType="begin" w:fldLock="1"/>
      </w:r>
      <w:r>
        <w:rPr>
          <w:noProof/>
        </w:rPr>
        <w:instrText xml:space="preserve"> PAGEREF _Toc155093535 \h </w:instrText>
      </w:r>
      <w:r>
        <w:rPr>
          <w:noProof/>
        </w:rPr>
      </w:r>
      <w:r>
        <w:rPr>
          <w:noProof/>
        </w:rPr>
        <w:fldChar w:fldCharType="separate"/>
      </w:r>
      <w:r>
        <w:rPr>
          <w:noProof/>
        </w:rPr>
        <w:t>19</w:t>
      </w:r>
      <w:r>
        <w:rPr>
          <w:noProof/>
        </w:rPr>
        <w:fldChar w:fldCharType="end"/>
      </w:r>
    </w:p>
    <w:p w14:paraId="60607E21" w14:textId="78C396EB"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_Toc155093536 \h </w:instrText>
      </w:r>
      <w:r>
        <w:rPr>
          <w:noProof/>
        </w:rPr>
      </w:r>
      <w:r>
        <w:rPr>
          <w:noProof/>
        </w:rPr>
        <w:fldChar w:fldCharType="separate"/>
      </w:r>
      <w:r>
        <w:rPr>
          <w:noProof/>
        </w:rPr>
        <w:t>19</w:t>
      </w:r>
      <w:r>
        <w:rPr>
          <w:noProof/>
        </w:rPr>
        <w:fldChar w:fldCharType="end"/>
      </w:r>
    </w:p>
    <w:p w14:paraId="70D3A741" w14:textId="511A5EF8"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7.3.1.2.3.2</w:t>
      </w:r>
      <w:r>
        <w:rPr>
          <w:noProof/>
        </w:rPr>
        <w:tab/>
        <w:t>Attributes</w:t>
      </w:r>
      <w:r>
        <w:rPr>
          <w:noProof/>
        </w:rPr>
        <w:tab/>
      </w:r>
      <w:r>
        <w:rPr>
          <w:noProof/>
        </w:rPr>
        <w:fldChar w:fldCharType="begin" w:fldLock="1"/>
      </w:r>
      <w:r>
        <w:rPr>
          <w:noProof/>
        </w:rPr>
        <w:instrText xml:space="preserve"> PAGEREF _Toc155093537 \h </w:instrText>
      </w:r>
      <w:r>
        <w:rPr>
          <w:noProof/>
        </w:rPr>
      </w:r>
      <w:r>
        <w:rPr>
          <w:noProof/>
        </w:rPr>
        <w:fldChar w:fldCharType="separate"/>
      </w:r>
      <w:r>
        <w:rPr>
          <w:noProof/>
        </w:rPr>
        <w:t>19</w:t>
      </w:r>
      <w:r>
        <w:rPr>
          <w:noProof/>
        </w:rPr>
        <w:fldChar w:fldCharType="end"/>
      </w:r>
    </w:p>
    <w:p w14:paraId="02C45EB4" w14:textId="4E0FE210"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_Toc155093538 \h </w:instrText>
      </w:r>
      <w:r>
        <w:rPr>
          <w:noProof/>
        </w:rPr>
      </w:r>
      <w:r>
        <w:rPr>
          <w:noProof/>
        </w:rPr>
        <w:fldChar w:fldCharType="separate"/>
      </w:r>
      <w:r>
        <w:rPr>
          <w:noProof/>
        </w:rPr>
        <w:t>20</w:t>
      </w:r>
      <w:r>
        <w:rPr>
          <w:noProof/>
        </w:rPr>
        <w:fldChar w:fldCharType="end"/>
      </w:r>
    </w:p>
    <w:p w14:paraId="4271DD0F" w14:textId="2280D20D"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_Toc155093539 \h </w:instrText>
      </w:r>
      <w:r>
        <w:rPr>
          <w:noProof/>
        </w:rPr>
      </w:r>
      <w:r>
        <w:rPr>
          <w:noProof/>
        </w:rPr>
        <w:fldChar w:fldCharType="separate"/>
      </w:r>
      <w:r>
        <w:rPr>
          <w:noProof/>
        </w:rPr>
        <w:t>20</w:t>
      </w:r>
      <w:r>
        <w:rPr>
          <w:noProof/>
        </w:rPr>
        <w:fldChar w:fldCharType="end"/>
      </w:r>
    </w:p>
    <w:p w14:paraId="253A4EBC" w14:textId="2862D51F" w:rsidR="001D5226" w:rsidRDefault="001D5226">
      <w:pPr>
        <w:pStyle w:val="TOC5"/>
        <w:rPr>
          <w:rFonts w:asciiTheme="minorHAnsi" w:eastAsiaTheme="minorEastAsia" w:hAnsiTheme="minorHAnsi" w:cstheme="minorBidi"/>
          <w:noProof/>
          <w:kern w:val="2"/>
          <w:sz w:val="22"/>
          <w:szCs w:val="22"/>
          <w:lang w:eastAsia="en-GB"/>
          <w14:ligatures w14:val="standardContextual"/>
        </w:rPr>
      </w:pPr>
      <w:r>
        <w:rPr>
          <w:noProof/>
        </w:rPr>
        <w:t>7.3a.1.2.4</w:t>
      </w:r>
      <w:r>
        <w:rPr>
          <w:noProof/>
        </w:rPr>
        <w:tab/>
      </w:r>
      <w:r w:rsidRPr="004B3D85">
        <w:rPr>
          <w:rFonts w:ascii="Courier New" w:hAnsi="Courier New" w:cs="Courier New"/>
          <w:noProof/>
        </w:rPr>
        <w:t>MLTrainingProcess</w:t>
      </w:r>
      <w:r>
        <w:rPr>
          <w:noProof/>
        </w:rPr>
        <w:tab/>
      </w:r>
      <w:r>
        <w:rPr>
          <w:noProof/>
        </w:rPr>
        <w:fldChar w:fldCharType="begin" w:fldLock="1"/>
      </w:r>
      <w:r>
        <w:rPr>
          <w:noProof/>
        </w:rPr>
        <w:instrText xml:space="preserve"> PAGEREF _Toc155093540 \h </w:instrText>
      </w:r>
      <w:r>
        <w:rPr>
          <w:noProof/>
        </w:rPr>
      </w:r>
      <w:r>
        <w:rPr>
          <w:noProof/>
        </w:rPr>
        <w:fldChar w:fldCharType="separate"/>
      </w:r>
      <w:r>
        <w:rPr>
          <w:noProof/>
        </w:rPr>
        <w:t>20</w:t>
      </w:r>
      <w:r>
        <w:rPr>
          <w:noProof/>
        </w:rPr>
        <w:fldChar w:fldCharType="end"/>
      </w:r>
    </w:p>
    <w:p w14:paraId="48EB5B50" w14:textId="4588E070"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_Toc155093541 \h </w:instrText>
      </w:r>
      <w:r>
        <w:rPr>
          <w:noProof/>
        </w:rPr>
      </w:r>
      <w:r>
        <w:rPr>
          <w:noProof/>
        </w:rPr>
        <w:fldChar w:fldCharType="separate"/>
      </w:r>
      <w:r>
        <w:rPr>
          <w:noProof/>
        </w:rPr>
        <w:t>20</w:t>
      </w:r>
      <w:r>
        <w:rPr>
          <w:noProof/>
        </w:rPr>
        <w:fldChar w:fldCharType="end"/>
      </w:r>
    </w:p>
    <w:p w14:paraId="081ADDD0" w14:textId="1881A96B"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_Toc155093542 \h </w:instrText>
      </w:r>
      <w:r>
        <w:rPr>
          <w:noProof/>
        </w:rPr>
      </w:r>
      <w:r>
        <w:rPr>
          <w:noProof/>
        </w:rPr>
        <w:fldChar w:fldCharType="separate"/>
      </w:r>
      <w:r>
        <w:rPr>
          <w:noProof/>
        </w:rPr>
        <w:t>21</w:t>
      </w:r>
      <w:r>
        <w:rPr>
          <w:noProof/>
        </w:rPr>
        <w:fldChar w:fldCharType="end"/>
      </w:r>
    </w:p>
    <w:p w14:paraId="09BC2E90" w14:textId="56B66771"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_Toc155093543 \h </w:instrText>
      </w:r>
      <w:r>
        <w:rPr>
          <w:noProof/>
        </w:rPr>
      </w:r>
      <w:r>
        <w:rPr>
          <w:noProof/>
        </w:rPr>
        <w:fldChar w:fldCharType="separate"/>
      </w:r>
      <w:r>
        <w:rPr>
          <w:noProof/>
        </w:rPr>
        <w:t>21</w:t>
      </w:r>
      <w:r>
        <w:rPr>
          <w:noProof/>
        </w:rPr>
        <w:fldChar w:fldCharType="end"/>
      </w:r>
    </w:p>
    <w:p w14:paraId="1352EE0E" w14:textId="1E8A5347" w:rsidR="001D5226" w:rsidRDefault="001D5226">
      <w:pPr>
        <w:pStyle w:val="TOC6"/>
        <w:rPr>
          <w:rFonts w:asciiTheme="minorHAnsi" w:eastAsiaTheme="minorEastAsia" w:hAnsiTheme="minorHAnsi" w:cstheme="minorBidi"/>
          <w:noProof/>
          <w:kern w:val="2"/>
          <w:sz w:val="22"/>
          <w:szCs w:val="22"/>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_Toc155093544 \h </w:instrText>
      </w:r>
      <w:r>
        <w:rPr>
          <w:noProof/>
        </w:rPr>
      </w:r>
      <w:r>
        <w:rPr>
          <w:noProof/>
        </w:rPr>
        <w:fldChar w:fldCharType="separate"/>
      </w:r>
      <w:r>
        <w:rPr>
          <w:noProof/>
        </w:rPr>
        <w:t>21</w:t>
      </w:r>
      <w:r>
        <w:rPr>
          <w:noProof/>
        </w:rPr>
        <w:fldChar w:fldCharType="end"/>
      </w:r>
    </w:p>
    <w:p w14:paraId="6F835B36" w14:textId="73886EC0"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_Toc155093545 \h </w:instrText>
      </w:r>
      <w:r>
        <w:rPr>
          <w:noProof/>
        </w:rPr>
      </w:r>
      <w:r>
        <w:rPr>
          <w:noProof/>
        </w:rPr>
        <w:fldChar w:fldCharType="separate"/>
      </w:r>
      <w:r>
        <w:rPr>
          <w:noProof/>
        </w:rPr>
        <w:t>21</w:t>
      </w:r>
      <w:r>
        <w:rPr>
          <w:noProof/>
        </w:rPr>
        <w:fldChar w:fldCharType="end"/>
      </w:r>
    </w:p>
    <w:p w14:paraId="1D4F1570" w14:textId="565F4F98"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_Toc155093546 \h </w:instrText>
      </w:r>
      <w:r>
        <w:rPr>
          <w:noProof/>
        </w:rPr>
      </w:r>
      <w:r>
        <w:rPr>
          <w:noProof/>
        </w:rPr>
        <w:fldChar w:fldCharType="separate"/>
      </w:r>
      <w:r>
        <w:rPr>
          <w:noProof/>
        </w:rPr>
        <w:t>21</w:t>
      </w:r>
      <w:r>
        <w:rPr>
          <w:noProof/>
        </w:rPr>
        <w:fldChar w:fldCharType="end"/>
      </w:r>
    </w:p>
    <w:p w14:paraId="7DF63609" w14:textId="35E4F809"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_Toc155093547 \h </w:instrText>
      </w:r>
      <w:r>
        <w:rPr>
          <w:noProof/>
        </w:rPr>
      </w:r>
      <w:r>
        <w:rPr>
          <w:noProof/>
        </w:rPr>
        <w:fldChar w:fldCharType="separate"/>
      </w:r>
      <w:r>
        <w:rPr>
          <w:noProof/>
        </w:rPr>
        <w:t>21</w:t>
      </w:r>
      <w:r>
        <w:rPr>
          <w:noProof/>
        </w:rPr>
        <w:fldChar w:fldCharType="end"/>
      </w:r>
    </w:p>
    <w:p w14:paraId="6983FAFE" w14:textId="6F983EAE" w:rsidR="001D5226" w:rsidRDefault="001D5226">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4B3D85">
        <w:rPr>
          <w:rFonts w:ascii="Courier New" w:hAnsi="Courier New" w:cs="Courier New"/>
          <w:noProof/>
        </w:rPr>
        <w:t>ModelPerformance &lt;&lt;dataType&gt;&gt;</w:t>
      </w:r>
      <w:r>
        <w:rPr>
          <w:noProof/>
        </w:rPr>
        <w:tab/>
      </w:r>
      <w:r>
        <w:rPr>
          <w:noProof/>
        </w:rPr>
        <w:fldChar w:fldCharType="begin" w:fldLock="1"/>
      </w:r>
      <w:r>
        <w:rPr>
          <w:noProof/>
        </w:rPr>
        <w:instrText xml:space="preserve"> PAGEREF _Toc155093548 \h </w:instrText>
      </w:r>
      <w:r>
        <w:rPr>
          <w:noProof/>
        </w:rPr>
      </w:r>
      <w:r>
        <w:rPr>
          <w:noProof/>
        </w:rPr>
        <w:fldChar w:fldCharType="separate"/>
      </w:r>
      <w:r>
        <w:rPr>
          <w:noProof/>
        </w:rPr>
        <w:t>21</w:t>
      </w:r>
      <w:r>
        <w:rPr>
          <w:noProof/>
        </w:rPr>
        <w:fldChar w:fldCharType="end"/>
      </w:r>
    </w:p>
    <w:p w14:paraId="0740C8B4" w14:textId="31F1E1D8"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7.4.1.1</w:t>
      </w:r>
      <w:r w:rsidRPr="001D5226">
        <w:rPr>
          <w:noProof/>
          <w:lang w:val="fr-FR"/>
        </w:rPr>
        <w:tab/>
        <w:t>Definition</w:t>
      </w:r>
      <w:r w:rsidRPr="001D5226">
        <w:rPr>
          <w:noProof/>
          <w:lang w:val="fr-FR"/>
        </w:rPr>
        <w:tab/>
      </w:r>
      <w:r>
        <w:rPr>
          <w:noProof/>
        </w:rPr>
        <w:fldChar w:fldCharType="begin" w:fldLock="1"/>
      </w:r>
      <w:r w:rsidRPr="001D5226">
        <w:rPr>
          <w:noProof/>
          <w:lang w:val="fr-FR"/>
        </w:rPr>
        <w:instrText xml:space="preserve"> PAGEREF _Toc155093549 \h </w:instrText>
      </w:r>
      <w:r>
        <w:rPr>
          <w:noProof/>
        </w:rPr>
      </w:r>
      <w:r>
        <w:rPr>
          <w:noProof/>
        </w:rPr>
        <w:fldChar w:fldCharType="separate"/>
      </w:r>
      <w:r w:rsidRPr="001D5226">
        <w:rPr>
          <w:noProof/>
          <w:lang w:val="fr-FR"/>
        </w:rPr>
        <w:t>21</w:t>
      </w:r>
      <w:r>
        <w:rPr>
          <w:noProof/>
        </w:rPr>
        <w:fldChar w:fldCharType="end"/>
      </w:r>
    </w:p>
    <w:p w14:paraId="5B60607B" w14:textId="2D62203B"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7.4.1.2</w:t>
      </w:r>
      <w:r w:rsidRPr="001D5226">
        <w:rPr>
          <w:noProof/>
          <w:lang w:val="fr-FR"/>
        </w:rPr>
        <w:tab/>
        <w:t>Attributes</w:t>
      </w:r>
      <w:r w:rsidRPr="001D5226">
        <w:rPr>
          <w:noProof/>
          <w:lang w:val="fr-FR"/>
        </w:rPr>
        <w:tab/>
      </w:r>
      <w:r>
        <w:rPr>
          <w:noProof/>
        </w:rPr>
        <w:fldChar w:fldCharType="begin" w:fldLock="1"/>
      </w:r>
      <w:r w:rsidRPr="001D5226">
        <w:rPr>
          <w:noProof/>
          <w:lang w:val="fr-FR"/>
        </w:rPr>
        <w:instrText xml:space="preserve"> PAGEREF _Toc155093550 \h </w:instrText>
      </w:r>
      <w:r>
        <w:rPr>
          <w:noProof/>
        </w:rPr>
      </w:r>
      <w:r>
        <w:rPr>
          <w:noProof/>
        </w:rPr>
        <w:fldChar w:fldCharType="separate"/>
      </w:r>
      <w:r w:rsidRPr="001D5226">
        <w:rPr>
          <w:noProof/>
          <w:lang w:val="fr-FR"/>
        </w:rPr>
        <w:t>22</w:t>
      </w:r>
      <w:r>
        <w:rPr>
          <w:noProof/>
        </w:rPr>
        <w:fldChar w:fldCharType="end"/>
      </w:r>
    </w:p>
    <w:p w14:paraId="1B622647" w14:textId="75B54881"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7.4.1.3</w:t>
      </w:r>
      <w:r w:rsidRPr="001D5226">
        <w:rPr>
          <w:noProof/>
          <w:lang w:val="fr-FR"/>
        </w:rPr>
        <w:tab/>
        <w:t>Attribute constraints</w:t>
      </w:r>
      <w:r w:rsidRPr="001D5226">
        <w:rPr>
          <w:noProof/>
          <w:lang w:val="fr-FR"/>
        </w:rPr>
        <w:tab/>
      </w:r>
      <w:r>
        <w:rPr>
          <w:noProof/>
        </w:rPr>
        <w:fldChar w:fldCharType="begin" w:fldLock="1"/>
      </w:r>
      <w:r w:rsidRPr="001D5226">
        <w:rPr>
          <w:noProof/>
          <w:lang w:val="fr-FR"/>
        </w:rPr>
        <w:instrText xml:space="preserve"> PAGEREF _Toc155093551 \h </w:instrText>
      </w:r>
      <w:r>
        <w:rPr>
          <w:noProof/>
        </w:rPr>
      </w:r>
      <w:r>
        <w:rPr>
          <w:noProof/>
        </w:rPr>
        <w:fldChar w:fldCharType="separate"/>
      </w:r>
      <w:r w:rsidRPr="001D5226">
        <w:rPr>
          <w:noProof/>
          <w:lang w:val="fr-FR"/>
        </w:rPr>
        <w:t>22</w:t>
      </w:r>
      <w:r>
        <w:rPr>
          <w:noProof/>
        </w:rPr>
        <w:fldChar w:fldCharType="end"/>
      </w:r>
    </w:p>
    <w:p w14:paraId="1F63323C" w14:textId="43FF4366"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7.4.1.4</w:t>
      </w:r>
      <w:r w:rsidRPr="001D5226">
        <w:rPr>
          <w:noProof/>
          <w:lang w:val="fr-FR"/>
        </w:rPr>
        <w:tab/>
        <w:t>Notifications</w:t>
      </w:r>
      <w:r w:rsidRPr="001D5226">
        <w:rPr>
          <w:noProof/>
          <w:lang w:val="fr-FR"/>
        </w:rPr>
        <w:tab/>
      </w:r>
      <w:r>
        <w:rPr>
          <w:noProof/>
        </w:rPr>
        <w:fldChar w:fldCharType="begin" w:fldLock="1"/>
      </w:r>
      <w:r w:rsidRPr="001D5226">
        <w:rPr>
          <w:noProof/>
          <w:lang w:val="fr-FR"/>
        </w:rPr>
        <w:instrText xml:space="preserve"> PAGEREF _Toc155093552 \h </w:instrText>
      </w:r>
      <w:r>
        <w:rPr>
          <w:noProof/>
        </w:rPr>
      </w:r>
      <w:r>
        <w:rPr>
          <w:noProof/>
        </w:rPr>
        <w:fldChar w:fldCharType="separate"/>
      </w:r>
      <w:r w:rsidRPr="001D5226">
        <w:rPr>
          <w:noProof/>
          <w:lang w:val="fr-FR"/>
        </w:rPr>
        <w:t>22</w:t>
      </w:r>
      <w:r>
        <w:rPr>
          <w:noProof/>
        </w:rPr>
        <w:fldChar w:fldCharType="end"/>
      </w:r>
    </w:p>
    <w:p w14:paraId="3B8AE35E" w14:textId="7B397A35" w:rsidR="001D5226" w:rsidRPr="001D5226" w:rsidRDefault="001D5226">
      <w:pPr>
        <w:pStyle w:val="TOC3"/>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7.4.2</w:t>
      </w:r>
      <w:r w:rsidRPr="001D5226">
        <w:rPr>
          <w:noProof/>
          <w:lang w:val="fr-FR"/>
        </w:rPr>
        <w:tab/>
      </w:r>
      <w:r w:rsidRPr="001D5226">
        <w:rPr>
          <w:rFonts w:ascii="Courier New" w:hAnsi="Courier New" w:cs="Courier New"/>
          <w:noProof/>
          <w:lang w:val="fr-FR"/>
        </w:rPr>
        <w:t>Void</w:t>
      </w:r>
      <w:r w:rsidRPr="001D5226">
        <w:rPr>
          <w:noProof/>
          <w:lang w:val="fr-FR"/>
        </w:rPr>
        <w:tab/>
      </w:r>
      <w:r>
        <w:rPr>
          <w:noProof/>
        </w:rPr>
        <w:fldChar w:fldCharType="begin" w:fldLock="1"/>
      </w:r>
      <w:r w:rsidRPr="001D5226">
        <w:rPr>
          <w:noProof/>
          <w:lang w:val="fr-FR"/>
        </w:rPr>
        <w:instrText xml:space="preserve"> PAGEREF _Toc155093553 \h </w:instrText>
      </w:r>
      <w:r>
        <w:rPr>
          <w:noProof/>
        </w:rPr>
      </w:r>
      <w:r>
        <w:rPr>
          <w:noProof/>
        </w:rPr>
        <w:fldChar w:fldCharType="separate"/>
      </w:r>
      <w:r w:rsidRPr="001D5226">
        <w:rPr>
          <w:noProof/>
          <w:lang w:val="fr-FR"/>
        </w:rPr>
        <w:t>22</w:t>
      </w:r>
      <w:r>
        <w:rPr>
          <w:noProof/>
        </w:rPr>
        <w:fldChar w:fldCharType="end"/>
      </w:r>
    </w:p>
    <w:p w14:paraId="5A415022" w14:textId="01DF0F1C" w:rsidR="001D5226" w:rsidRPr="001D5226" w:rsidRDefault="001D5226">
      <w:pPr>
        <w:pStyle w:val="TOC3"/>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7.4.3</w:t>
      </w:r>
      <w:r w:rsidRPr="001D5226">
        <w:rPr>
          <w:noProof/>
          <w:lang w:val="fr-FR"/>
        </w:rPr>
        <w:tab/>
      </w:r>
      <w:r w:rsidRPr="001D5226">
        <w:rPr>
          <w:rFonts w:ascii="Courier New" w:hAnsi="Courier New" w:cs="Courier New"/>
          <w:noProof/>
          <w:lang w:val="fr-FR"/>
        </w:rPr>
        <w:t>MLContext &lt;&lt;dataType&gt;&gt;</w:t>
      </w:r>
      <w:r w:rsidRPr="001D5226">
        <w:rPr>
          <w:noProof/>
          <w:lang w:val="fr-FR"/>
        </w:rPr>
        <w:tab/>
      </w:r>
      <w:r>
        <w:rPr>
          <w:noProof/>
        </w:rPr>
        <w:fldChar w:fldCharType="begin" w:fldLock="1"/>
      </w:r>
      <w:r w:rsidRPr="001D5226">
        <w:rPr>
          <w:noProof/>
          <w:lang w:val="fr-FR"/>
        </w:rPr>
        <w:instrText xml:space="preserve"> PAGEREF _Toc155093554 \h </w:instrText>
      </w:r>
      <w:r>
        <w:rPr>
          <w:noProof/>
        </w:rPr>
      </w:r>
      <w:r>
        <w:rPr>
          <w:noProof/>
        </w:rPr>
        <w:fldChar w:fldCharType="separate"/>
      </w:r>
      <w:r w:rsidRPr="001D5226">
        <w:rPr>
          <w:noProof/>
          <w:lang w:val="fr-FR"/>
        </w:rPr>
        <w:t>22</w:t>
      </w:r>
      <w:r>
        <w:rPr>
          <w:noProof/>
        </w:rPr>
        <w:fldChar w:fldCharType="end"/>
      </w:r>
    </w:p>
    <w:p w14:paraId="16AC1107" w14:textId="219C2BAD"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7.4.3.1</w:t>
      </w:r>
      <w:r w:rsidRPr="001D5226">
        <w:rPr>
          <w:noProof/>
          <w:lang w:val="fr-FR"/>
        </w:rPr>
        <w:tab/>
        <w:t>Definition</w:t>
      </w:r>
      <w:r w:rsidRPr="001D5226">
        <w:rPr>
          <w:noProof/>
          <w:lang w:val="fr-FR"/>
        </w:rPr>
        <w:tab/>
      </w:r>
      <w:r>
        <w:rPr>
          <w:noProof/>
        </w:rPr>
        <w:fldChar w:fldCharType="begin" w:fldLock="1"/>
      </w:r>
      <w:r w:rsidRPr="001D5226">
        <w:rPr>
          <w:noProof/>
          <w:lang w:val="fr-FR"/>
        </w:rPr>
        <w:instrText xml:space="preserve"> PAGEREF _Toc155093555 \h </w:instrText>
      </w:r>
      <w:r>
        <w:rPr>
          <w:noProof/>
        </w:rPr>
      </w:r>
      <w:r>
        <w:rPr>
          <w:noProof/>
        </w:rPr>
        <w:fldChar w:fldCharType="separate"/>
      </w:r>
      <w:r w:rsidRPr="001D5226">
        <w:rPr>
          <w:noProof/>
          <w:lang w:val="fr-FR"/>
        </w:rPr>
        <w:t>22</w:t>
      </w:r>
      <w:r>
        <w:rPr>
          <w:noProof/>
        </w:rPr>
        <w:fldChar w:fldCharType="end"/>
      </w:r>
    </w:p>
    <w:p w14:paraId="621609DD" w14:textId="64DC9796"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7.4.3.2</w:t>
      </w:r>
      <w:r w:rsidRPr="001D5226">
        <w:rPr>
          <w:noProof/>
          <w:lang w:val="fr-FR"/>
        </w:rPr>
        <w:tab/>
        <w:t>Attributes</w:t>
      </w:r>
      <w:r w:rsidRPr="001D5226">
        <w:rPr>
          <w:noProof/>
          <w:lang w:val="fr-FR"/>
        </w:rPr>
        <w:tab/>
      </w:r>
      <w:r>
        <w:rPr>
          <w:noProof/>
        </w:rPr>
        <w:fldChar w:fldCharType="begin" w:fldLock="1"/>
      </w:r>
      <w:r w:rsidRPr="001D5226">
        <w:rPr>
          <w:noProof/>
          <w:lang w:val="fr-FR"/>
        </w:rPr>
        <w:instrText xml:space="preserve"> PAGEREF _Toc155093556 \h </w:instrText>
      </w:r>
      <w:r>
        <w:rPr>
          <w:noProof/>
        </w:rPr>
      </w:r>
      <w:r>
        <w:rPr>
          <w:noProof/>
        </w:rPr>
        <w:fldChar w:fldCharType="separate"/>
      </w:r>
      <w:r w:rsidRPr="001D5226">
        <w:rPr>
          <w:noProof/>
          <w:lang w:val="fr-FR"/>
        </w:rPr>
        <w:t>22</w:t>
      </w:r>
      <w:r>
        <w:rPr>
          <w:noProof/>
        </w:rPr>
        <w:fldChar w:fldCharType="end"/>
      </w:r>
    </w:p>
    <w:p w14:paraId="028558B4" w14:textId="7D88A644"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7.4.3.3</w:t>
      </w:r>
      <w:r w:rsidRPr="001D5226">
        <w:rPr>
          <w:noProof/>
          <w:lang w:val="fr-FR"/>
        </w:rPr>
        <w:tab/>
        <w:t>Attribute constraints</w:t>
      </w:r>
      <w:r w:rsidRPr="001D5226">
        <w:rPr>
          <w:noProof/>
          <w:lang w:val="fr-FR"/>
        </w:rPr>
        <w:tab/>
      </w:r>
      <w:r>
        <w:rPr>
          <w:noProof/>
        </w:rPr>
        <w:fldChar w:fldCharType="begin" w:fldLock="1"/>
      </w:r>
      <w:r w:rsidRPr="001D5226">
        <w:rPr>
          <w:noProof/>
          <w:lang w:val="fr-FR"/>
        </w:rPr>
        <w:instrText xml:space="preserve"> PAGEREF _Toc155093557 \h </w:instrText>
      </w:r>
      <w:r>
        <w:rPr>
          <w:noProof/>
        </w:rPr>
      </w:r>
      <w:r>
        <w:rPr>
          <w:noProof/>
        </w:rPr>
        <w:fldChar w:fldCharType="separate"/>
      </w:r>
      <w:r w:rsidRPr="001D5226">
        <w:rPr>
          <w:noProof/>
          <w:lang w:val="fr-FR"/>
        </w:rPr>
        <w:t>22</w:t>
      </w:r>
      <w:r>
        <w:rPr>
          <w:noProof/>
        </w:rPr>
        <w:fldChar w:fldCharType="end"/>
      </w:r>
    </w:p>
    <w:p w14:paraId="50A896B4" w14:textId="11CBEDF9" w:rsidR="001D5226" w:rsidRPr="001D5226" w:rsidRDefault="001D5226">
      <w:pPr>
        <w:pStyle w:val="TOC4"/>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7.4.3.4</w:t>
      </w:r>
      <w:r w:rsidRPr="001D5226">
        <w:rPr>
          <w:noProof/>
          <w:lang w:val="fr-FR"/>
        </w:rPr>
        <w:tab/>
        <w:t>Notifications</w:t>
      </w:r>
      <w:r w:rsidRPr="001D5226">
        <w:rPr>
          <w:noProof/>
          <w:lang w:val="fr-FR"/>
        </w:rPr>
        <w:tab/>
      </w:r>
      <w:r>
        <w:rPr>
          <w:noProof/>
        </w:rPr>
        <w:fldChar w:fldCharType="begin" w:fldLock="1"/>
      </w:r>
      <w:r w:rsidRPr="001D5226">
        <w:rPr>
          <w:noProof/>
          <w:lang w:val="fr-FR"/>
        </w:rPr>
        <w:instrText xml:space="preserve"> PAGEREF _Toc155093558 \h </w:instrText>
      </w:r>
      <w:r>
        <w:rPr>
          <w:noProof/>
        </w:rPr>
      </w:r>
      <w:r>
        <w:rPr>
          <w:noProof/>
        </w:rPr>
        <w:fldChar w:fldCharType="separate"/>
      </w:r>
      <w:r w:rsidRPr="001D5226">
        <w:rPr>
          <w:noProof/>
          <w:lang w:val="fr-FR"/>
        </w:rPr>
        <w:t>22</w:t>
      </w:r>
      <w:r>
        <w:rPr>
          <w:noProof/>
        </w:rPr>
        <w:fldChar w:fldCharType="end"/>
      </w:r>
    </w:p>
    <w:p w14:paraId="6EAA62C3" w14:textId="63E1CB52" w:rsidR="001D5226" w:rsidRPr="001D5226" w:rsidRDefault="001D5226">
      <w:pPr>
        <w:pStyle w:val="TOC2"/>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7.5</w:t>
      </w:r>
      <w:r w:rsidRPr="001D5226">
        <w:rPr>
          <w:noProof/>
          <w:lang w:val="fr-FR"/>
        </w:rPr>
        <w:tab/>
        <w:t>Attribute definitions</w:t>
      </w:r>
      <w:r w:rsidRPr="001D5226">
        <w:rPr>
          <w:noProof/>
          <w:lang w:val="fr-FR"/>
        </w:rPr>
        <w:tab/>
      </w:r>
      <w:r>
        <w:rPr>
          <w:noProof/>
        </w:rPr>
        <w:fldChar w:fldCharType="begin" w:fldLock="1"/>
      </w:r>
      <w:r w:rsidRPr="001D5226">
        <w:rPr>
          <w:noProof/>
          <w:lang w:val="fr-FR"/>
        </w:rPr>
        <w:instrText xml:space="preserve"> PAGEREF _Toc155093559 \h </w:instrText>
      </w:r>
      <w:r>
        <w:rPr>
          <w:noProof/>
        </w:rPr>
      </w:r>
      <w:r>
        <w:rPr>
          <w:noProof/>
        </w:rPr>
        <w:fldChar w:fldCharType="separate"/>
      </w:r>
      <w:r w:rsidRPr="001D5226">
        <w:rPr>
          <w:noProof/>
          <w:lang w:val="fr-FR"/>
        </w:rPr>
        <w:t>23</w:t>
      </w:r>
      <w:r>
        <w:rPr>
          <w:noProof/>
        </w:rPr>
        <w:fldChar w:fldCharType="end"/>
      </w:r>
    </w:p>
    <w:p w14:paraId="199BCED9" w14:textId="324D683A" w:rsidR="001D5226" w:rsidRPr="001D5226" w:rsidRDefault="001D5226">
      <w:pPr>
        <w:pStyle w:val="TOC3"/>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7.5.1</w:t>
      </w:r>
      <w:r w:rsidRPr="001D5226">
        <w:rPr>
          <w:noProof/>
          <w:lang w:val="fr-FR"/>
        </w:rPr>
        <w:tab/>
        <w:t>Attribute properties</w:t>
      </w:r>
      <w:r w:rsidRPr="001D5226">
        <w:rPr>
          <w:noProof/>
          <w:lang w:val="fr-FR"/>
        </w:rPr>
        <w:tab/>
      </w:r>
      <w:r>
        <w:rPr>
          <w:noProof/>
        </w:rPr>
        <w:fldChar w:fldCharType="begin" w:fldLock="1"/>
      </w:r>
      <w:r w:rsidRPr="001D5226">
        <w:rPr>
          <w:noProof/>
          <w:lang w:val="fr-FR"/>
        </w:rPr>
        <w:instrText xml:space="preserve"> PAGEREF _Toc155093560 \h </w:instrText>
      </w:r>
      <w:r>
        <w:rPr>
          <w:noProof/>
        </w:rPr>
      </w:r>
      <w:r>
        <w:rPr>
          <w:noProof/>
        </w:rPr>
        <w:fldChar w:fldCharType="separate"/>
      </w:r>
      <w:r w:rsidRPr="001D5226">
        <w:rPr>
          <w:noProof/>
          <w:lang w:val="fr-FR"/>
        </w:rPr>
        <w:t>23</w:t>
      </w:r>
      <w:r>
        <w:rPr>
          <w:noProof/>
        </w:rPr>
        <w:fldChar w:fldCharType="end"/>
      </w:r>
    </w:p>
    <w:p w14:paraId="095B25FD" w14:textId="33F70B73" w:rsidR="001D5226" w:rsidRPr="001D5226" w:rsidRDefault="001D5226">
      <w:pPr>
        <w:pStyle w:val="TOC3"/>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7.5.2</w:t>
      </w:r>
      <w:r w:rsidRPr="001D5226">
        <w:rPr>
          <w:noProof/>
          <w:lang w:val="fr-FR"/>
        </w:rPr>
        <w:tab/>
        <w:t>Constraints</w:t>
      </w:r>
      <w:r w:rsidRPr="001D5226">
        <w:rPr>
          <w:noProof/>
          <w:lang w:val="fr-FR"/>
        </w:rPr>
        <w:tab/>
      </w:r>
      <w:r>
        <w:rPr>
          <w:noProof/>
        </w:rPr>
        <w:fldChar w:fldCharType="begin" w:fldLock="1"/>
      </w:r>
      <w:r w:rsidRPr="001D5226">
        <w:rPr>
          <w:noProof/>
          <w:lang w:val="fr-FR"/>
        </w:rPr>
        <w:instrText xml:space="preserve"> PAGEREF _Toc155093561 \h </w:instrText>
      </w:r>
      <w:r>
        <w:rPr>
          <w:noProof/>
        </w:rPr>
      </w:r>
      <w:r>
        <w:rPr>
          <w:noProof/>
        </w:rPr>
        <w:fldChar w:fldCharType="separate"/>
      </w:r>
      <w:r w:rsidRPr="001D5226">
        <w:rPr>
          <w:noProof/>
          <w:lang w:val="fr-FR"/>
        </w:rPr>
        <w:t>27</w:t>
      </w:r>
      <w:r>
        <w:rPr>
          <w:noProof/>
        </w:rPr>
        <w:fldChar w:fldCharType="end"/>
      </w:r>
    </w:p>
    <w:p w14:paraId="08CD1582" w14:textId="210DB915" w:rsidR="001D5226" w:rsidRPr="001D5226" w:rsidRDefault="001D5226">
      <w:pPr>
        <w:pStyle w:val="TOC2"/>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7.6</w:t>
      </w:r>
      <w:r w:rsidRPr="001D5226">
        <w:rPr>
          <w:noProof/>
          <w:lang w:val="fr-FR"/>
        </w:rPr>
        <w:tab/>
        <w:t>Common notifications</w:t>
      </w:r>
      <w:r w:rsidRPr="001D5226">
        <w:rPr>
          <w:noProof/>
          <w:lang w:val="fr-FR"/>
        </w:rPr>
        <w:tab/>
      </w:r>
      <w:r>
        <w:rPr>
          <w:noProof/>
        </w:rPr>
        <w:fldChar w:fldCharType="begin" w:fldLock="1"/>
      </w:r>
      <w:r w:rsidRPr="001D5226">
        <w:rPr>
          <w:noProof/>
          <w:lang w:val="fr-FR"/>
        </w:rPr>
        <w:instrText xml:space="preserve"> PAGEREF _Toc155093562 \h </w:instrText>
      </w:r>
      <w:r>
        <w:rPr>
          <w:noProof/>
        </w:rPr>
      </w:r>
      <w:r>
        <w:rPr>
          <w:noProof/>
        </w:rPr>
        <w:fldChar w:fldCharType="separate"/>
      </w:r>
      <w:r w:rsidRPr="001D5226">
        <w:rPr>
          <w:noProof/>
          <w:lang w:val="fr-FR"/>
        </w:rPr>
        <w:t>27</w:t>
      </w:r>
      <w:r>
        <w:rPr>
          <w:noProof/>
        </w:rPr>
        <w:fldChar w:fldCharType="end"/>
      </w:r>
    </w:p>
    <w:p w14:paraId="3EBED15A" w14:textId="703AB0CE" w:rsidR="001D5226" w:rsidRPr="001D5226" w:rsidRDefault="001D5226">
      <w:pPr>
        <w:pStyle w:val="TOC3"/>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7.6.1</w:t>
      </w:r>
      <w:r w:rsidRPr="001D5226">
        <w:rPr>
          <w:noProof/>
          <w:lang w:val="fr-FR"/>
        </w:rPr>
        <w:tab/>
        <w:t>Configuration notifications</w:t>
      </w:r>
      <w:r w:rsidRPr="001D5226">
        <w:rPr>
          <w:noProof/>
          <w:lang w:val="fr-FR"/>
        </w:rPr>
        <w:tab/>
      </w:r>
      <w:r>
        <w:rPr>
          <w:noProof/>
        </w:rPr>
        <w:fldChar w:fldCharType="begin" w:fldLock="1"/>
      </w:r>
      <w:r w:rsidRPr="001D5226">
        <w:rPr>
          <w:noProof/>
          <w:lang w:val="fr-FR"/>
        </w:rPr>
        <w:instrText xml:space="preserve"> PAGEREF _Toc155093563 \h </w:instrText>
      </w:r>
      <w:r>
        <w:rPr>
          <w:noProof/>
        </w:rPr>
      </w:r>
      <w:r>
        <w:rPr>
          <w:noProof/>
        </w:rPr>
        <w:fldChar w:fldCharType="separate"/>
      </w:r>
      <w:r w:rsidRPr="001D5226">
        <w:rPr>
          <w:noProof/>
          <w:lang w:val="fr-FR"/>
        </w:rPr>
        <w:t>27</w:t>
      </w:r>
      <w:r>
        <w:rPr>
          <w:noProof/>
        </w:rPr>
        <w:fldChar w:fldCharType="end"/>
      </w:r>
    </w:p>
    <w:p w14:paraId="39723B38" w14:textId="7F0FE938" w:rsidR="001D5226" w:rsidRPr="001D5226" w:rsidRDefault="001D5226">
      <w:pPr>
        <w:pStyle w:val="TOC1"/>
        <w:rPr>
          <w:rFonts w:asciiTheme="minorHAnsi" w:eastAsiaTheme="minorEastAsia" w:hAnsiTheme="minorHAnsi" w:cstheme="minorBidi"/>
          <w:noProof/>
          <w:kern w:val="2"/>
          <w:szCs w:val="22"/>
          <w:lang w:val="fr-FR" w:eastAsia="en-GB"/>
          <w14:ligatures w14:val="standardContextual"/>
        </w:rPr>
      </w:pPr>
      <w:r w:rsidRPr="001D5226">
        <w:rPr>
          <w:noProof/>
          <w:lang w:val="fr-FR"/>
        </w:rPr>
        <w:t>8</w:t>
      </w:r>
      <w:r w:rsidRPr="001D5226">
        <w:rPr>
          <w:noProof/>
          <w:lang w:val="fr-FR"/>
        </w:rPr>
        <w:tab/>
      </w:r>
      <w:r w:rsidRPr="001D5226">
        <w:rPr>
          <w:noProof/>
          <w:lang w:val="fr-FR" w:eastAsia="zh-CN"/>
        </w:rPr>
        <w:t>Service components</w:t>
      </w:r>
      <w:r w:rsidRPr="001D5226">
        <w:rPr>
          <w:noProof/>
          <w:lang w:val="fr-FR"/>
        </w:rPr>
        <w:tab/>
      </w:r>
      <w:r>
        <w:rPr>
          <w:noProof/>
        </w:rPr>
        <w:fldChar w:fldCharType="begin" w:fldLock="1"/>
      </w:r>
      <w:r w:rsidRPr="001D5226">
        <w:rPr>
          <w:noProof/>
          <w:lang w:val="fr-FR"/>
        </w:rPr>
        <w:instrText xml:space="preserve"> PAGEREF _Toc155093564 \h </w:instrText>
      </w:r>
      <w:r>
        <w:rPr>
          <w:noProof/>
        </w:rPr>
      </w:r>
      <w:r>
        <w:rPr>
          <w:noProof/>
        </w:rPr>
        <w:fldChar w:fldCharType="separate"/>
      </w:r>
      <w:r w:rsidRPr="001D5226">
        <w:rPr>
          <w:noProof/>
          <w:lang w:val="fr-FR"/>
        </w:rPr>
        <w:t>28</w:t>
      </w:r>
      <w:r>
        <w:rPr>
          <w:noProof/>
        </w:rPr>
        <w:fldChar w:fldCharType="end"/>
      </w:r>
    </w:p>
    <w:p w14:paraId="6E569ECB" w14:textId="4AEA24C2" w:rsidR="001D5226" w:rsidRPr="001D5226" w:rsidRDefault="001D5226">
      <w:pPr>
        <w:pStyle w:val="TOC2"/>
        <w:rPr>
          <w:rFonts w:asciiTheme="minorHAnsi" w:eastAsiaTheme="minorEastAsia" w:hAnsiTheme="minorHAnsi" w:cstheme="minorBidi"/>
          <w:noProof/>
          <w:kern w:val="2"/>
          <w:sz w:val="22"/>
          <w:szCs w:val="22"/>
          <w:lang w:val="fr-FR" w:eastAsia="en-GB"/>
          <w14:ligatures w14:val="standardContextual"/>
        </w:rPr>
      </w:pPr>
      <w:r w:rsidRPr="001D5226">
        <w:rPr>
          <w:noProof/>
          <w:lang w:val="fr-FR"/>
        </w:rPr>
        <w:t>8.1</w:t>
      </w:r>
      <w:r w:rsidRPr="001D5226">
        <w:rPr>
          <w:noProof/>
          <w:lang w:val="fr-FR"/>
        </w:rPr>
        <w:tab/>
      </w:r>
      <w:r w:rsidRPr="001D5226">
        <w:rPr>
          <w:noProof/>
          <w:lang w:val="fr-FR" w:eastAsia="zh-CN"/>
        </w:rPr>
        <w:t>Service components for ML model training MnS</w:t>
      </w:r>
      <w:r w:rsidRPr="001D5226">
        <w:rPr>
          <w:noProof/>
          <w:lang w:val="fr-FR"/>
        </w:rPr>
        <w:tab/>
      </w:r>
      <w:r>
        <w:rPr>
          <w:noProof/>
        </w:rPr>
        <w:fldChar w:fldCharType="begin" w:fldLock="1"/>
      </w:r>
      <w:r w:rsidRPr="001D5226">
        <w:rPr>
          <w:noProof/>
          <w:lang w:val="fr-FR"/>
        </w:rPr>
        <w:instrText xml:space="preserve"> PAGEREF _Toc155093565 \h </w:instrText>
      </w:r>
      <w:r>
        <w:rPr>
          <w:noProof/>
        </w:rPr>
      </w:r>
      <w:r>
        <w:rPr>
          <w:noProof/>
        </w:rPr>
        <w:fldChar w:fldCharType="separate"/>
      </w:r>
      <w:r w:rsidRPr="001D5226">
        <w:rPr>
          <w:noProof/>
          <w:lang w:val="fr-FR"/>
        </w:rPr>
        <w:t>28</w:t>
      </w:r>
      <w:r>
        <w:rPr>
          <w:noProof/>
        </w:rPr>
        <w:fldChar w:fldCharType="end"/>
      </w:r>
    </w:p>
    <w:p w14:paraId="0C16CE95" w14:textId="1EA8D5EC" w:rsidR="001D5226" w:rsidRPr="001D5226" w:rsidRDefault="001D5226">
      <w:pPr>
        <w:pStyle w:val="TOC1"/>
        <w:rPr>
          <w:rFonts w:asciiTheme="minorHAnsi" w:eastAsiaTheme="minorEastAsia" w:hAnsiTheme="minorHAnsi" w:cstheme="minorBidi"/>
          <w:noProof/>
          <w:kern w:val="2"/>
          <w:szCs w:val="22"/>
          <w:lang w:val="fr-FR" w:eastAsia="en-GB"/>
          <w14:ligatures w14:val="standardContextual"/>
        </w:rPr>
      </w:pPr>
      <w:r w:rsidRPr="001D5226">
        <w:rPr>
          <w:noProof/>
          <w:lang w:val="fr-FR"/>
        </w:rPr>
        <w:t>9</w:t>
      </w:r>
      <w:r w:rsidRPr="001D5226">
        <w:rPr>
          <w:noProof/>
          <w:lang w:val="fr-FR"/>
        </w:rPr>
        <w:tab/>
        <w:t>Solution Set (SS)</w:t>
      </w:r>
      <w:r w:rsidRPr="001D5226">
        <w:rPr>
          <w:noProof/>
          <w:lang w:val="fr-FR"/>
        </w:rPr>
        <w:tab/>
      </w:r>
      <w:r>
        <w:rPr>
          <w:noProof/>
        </w:rPr>
        <w:fldChar w:fldCharType="begin" w:fldLock="1"/>
      </w:r>
      <w:r w:rsidRPr="001D5226">
        <w:rPr>
          <w:noProof/>
          <w:lang w:val="fr-FR"/>
        </w:rPr>
        <w:instrText xml:space="preserve"> PAGEREF _Toc155093566 \h </w:instrText>
      </w:r>
      <w:r>
        <w:rPr>
          <w:noProof/>
        </w:rPr>
      </w:r>
      <w:r>
        <w:rPr>
          <w:noProof/>
        </w:rPr>
        <w:fldChar w:fldCharType="separate"/>
      </w:r>
      <w:r w:rsidRPr="001D5226">
        <w:rPr>
          <w:noProof/>
          <w:lang w:val="fr-FR"/>
        </w:rPr>
        <w:t>28</w:t>
      </w:r>
      <w:r>
        <w:rPr>
          <w:noProof/>
        </w:rPr>
        <w:fldChar w:fldCharType="end"/>
      </w:r>
    </w:p>
    <w:p w14:paraId="61FFCEEB" w14:textId="56D60D1B" w:rsidR="001D5226" w:rsidRDefault="001D5226" w:rsidP="001D522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_Toc155093567 \h </w:instrText>
      </w:r>
      <w:r>
        <w:rPr>
          <w:noProof/>
        </w:rPr>
      </w:r>
      <w:r>
        <w:rPr>
          <w:noProof/>
        </w:rPr>
        <w:fldChar w:fldCharType="separate"/>
      </w:r>
      <w:r>
        <w:rPr>
          <w:noProof/>
        </w:rPr>
        <w:t>29</w:t>
      </w:r>
      <w:r>
        <w:rPr>
          <w:noProof/>
        </w:rPr>
        <w:fldChar w:fldCharType="end"/>
      </w:r>
    </w:p>
    <w:p w14:paraId="2DB1EE54" w14:textId="7B1B846A"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_Toc155093568 \h </w:instrText>
      </w:r>
      <w:r>
        <w:rPr>
          <w:noProof/>
        </w:rPr>
      </w:r>
      <w:r>
        <w:rPr>
          <w:noProof/>
        </w:rPr>
        <w:fldChar w:fldCharType="separate"/>
      </w:r>
      <w:r>
        <w:rPr>
          <w:noProof/>
        </w:rPr>
        <w:t>29</w:t>
      </w:r>
      <w:r>
        <w:rPr>
          <w:noProof/>
        </w:rPr>
        <w:fldChar w:fldCharType="end"/>
      </w:r>
    </w:p>
    <w:p w14:paraId="1E10E801" w14:textId="6EE39DC0"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_Toc155093569 \h </w:instrText>
      </w:r>
      <w:r>
        <w:rPr>
          <w:noProof/>
        </w:rPr>
      </w:r>
      <w:r>
        <w:rPr>
          <w:noProof/>
        </w:rPr>
        <w:fldChar w:fldCharType="separate"/>
      </w:r>
      <w:r>
        <w:rPr>
          <w:noProof/>
        </w:rPr>
        <w:t>29</w:t>
      </w:r>
      <w:r>
        <w:rPr>
          <w:noProof/>
        </w:rPr>
        <w:fldChar w:fldCharType="end"/>
      </w:r>
    </w:p>
    <w:p w14:paraId="09A13FE4" w14:textId="11DC8077"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_Toc155093570 \h </w:instrText>
      </w:r>
      <w:r>
        <w:rPr>
          <w:noProof/>
        </w:rPr>
      </w:r>
      <w:r>
        <w:rPr>
          <w:noProof/>
        </w:rPr>
        <w:fldChar w:fldCharType="separate"/>
      </w:r>
      <w:r>
        <w:rPr>
          <w:noProof/>
        </w:rPr>
        <w:t>30</w:t>
      </w:r>
      <w:r>
        <w:rPr>
          <w:noProof/>
        </w:rPr>
        <w:fldChar w:fldCharType="end"/>
      </w:r>
    </w:p>
    <w:p w14:paraId="0A1CB2EC" w14:textId="331849BF"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_Toc155093571 \h </w:instrText>
      </w:r>
      <w:r>
        <w:rPr>
          <w:noProof/>
        </w:rPr>
      </w:r>
      <w:r>
        <w:rPr>
          <w:noProof/>
        </w:rPr>
        <w:fldChar w:fldCharType="separate"/>
      </w:r>
      <w:r>
        <w:rPr>
          <w:noProof/>
        </w:rPr>
        <w:t>30</w:t>
      </w:r>
      <w:r>
        <w:rPr>
          <w:noProof/>
        </w:rPr>
        <w:fldChar w:fldCharType="end"/>
      </w:r>
    </w:p>
    <w:p w14:paraId="0A08B7D8" w14:textId="5F2EA717" w:rsidR="001D5226" w:rsidRDefault="001D5226" w:rsidP="001D5226">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_Toc155093572 \h </w:instrText>
      </w:r>
      <w:r>
        <w:rPr>
          <w:noProof/>
        </w:rPr>
      </w:r>
      <w:r>
        <w:rPr>
          <w:noProof/>
        </w:rPr>
        <w:fldChar w:fldCharType="separate"/>
      </w:r>
      <w:r>
        <w:rPr>
          <w:noProof/>
        </w:rPr>
        <w:t>31</w:t>
      </w:r>
      <w:r>
        <w:rPr>
          <w:noProof/>
        </w:rPr>
        <w:fldChar w:fldCharType="end"/>
      </w:r>
    </w:p>
    <w:p w14:paraId="0B817E1D" w14:textId="2D4665BD"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_Toc155093573 \h </w:instrText>
      </w:r>
      <w:r>
        <w:rPr>
          <w:noProof/>
        </w:rPr>
      </w:r>
      <w:r>
        <w:rPr>
          <w:noProof/>
        </w:rPr>
        <w:fldChar w:fldCharType="separate"/>
      </w:r>
      <w:r>
        <w:rPr>
          <w:noProof/>
        </w:rPr>
        <w:t>31</w:t>
      </w:r>
      <w:r>
        <w:rPr>
          <w:noProof/>
        </w:rPr>
        <w:fldChar w:fldCharType="end"/>
      </w:r>
    </w:p>
    <w:p w14:paraId="01CFCB32" w14:textId="5BABDA8C" w:rsidR="001D5226" w:rsidRDefault="001D5226">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_Toc155093574 \h </w:instrText>
      </w:r>
      <w:r>
        <w:rPr>
          <w:noProof/>
        </w:rPr>
      </w:r>
      <w:r>
        <w:rPr>
          <w:noProof/>
        </w:rPr>
        <w:fldChar w:fldCharType="separate"/>
      </w:r>
      <w:r>
        <w:rPr>
          <w:noProof/>
        </w:rPr>
        <w:t>31</w:t>
      </w:r>
      <w:r>
        <w:rPr>
          <w:noProof/>
        </w:rPr>
        <w:fldChar w:fldCharType="end"/>
      </w:r>
    </w:p>
    <w:p w14:paraId="1BB2FA88" w14:textId="18588B82" w:rsidR="001D5226" w:rsidRDefault="001D522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4B3D85">
        <w:rPr>
          <w:rFonts w:ascii="Courier" w:eastAsia="MS Mincho" w:hAnsi="Courier"/>
          <w:noProof/>
        </w:rPr>
        <w:t>"TS28105_AiMlNrm.yaml"</w:t>
      </w:r>
      <w:r>
        <w:rPr>
          <w:noProof/>
        </w:rPr>
        <w:tab/>
      </w:r>
      <w:r>
        <w:rPr>
          <w:noProof/>
        </w:rPr>
        <w:fldChar w:fldCharType="begin" w:fldLock="1"/>
      </w:r>
      <w:r>
        <w:rPr>
          <w:noProof/>
        </w:rPr>
        <w:instrText xml:space="preserve"> PAGEREF _Toc155093575 \h </w:instrText>
      </w:r>
      <w:r>
        <w:rPr>
          <w:noProof/>
        </w:rPr>
      </w:r>
      <w:r>
        <w:rPr>
          <w:noProof/>
        </w:rPr>
        <w:fldChar w:fldCharType="separate"/>
      </w:r>
      <w:r>
        <w:rPr>
          <w:noProof/>
        </w:rPr>
        <w:t>31</w:t>
      </w:r>
      <w:r>
        <w:rPr>
          <w:noProof/>
        </w:rPr>
        <w:fldChar w:fldCharType="end"/>
      </w:r>
    </w:p>
    <w:p w14:paraId="3C42042F" w14:textId="2367717D" w:rsidR="001D5226" w:rsidRDefault="001D5226" w:rsidP="001D5226">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_Toc155093576 \h </w:instrText>
      </w:r>
      <w:r>
        <w:rPr>
          <w:noProof/>
        </w:rPr>
      </w:r>
      <w:r>
        <w:rPr>
          <w:noProof/>
        </w:rPr>
        <w:fldChar w:fldCharType="separate"/>
      </w:r>
      <w:r>
        <w:rPr>
          <w:noProof/>
        </w:rPr>
        <w:t>36</w:t>
      </w:r>
      <w:r>
        <w:rPr>
          <w:noProof/>
        </w:rPr>
        <w:fldChar w:fldCharType="end"/>
      </w:r>
    </w:p>
    <w:p w14:paraId="639CC865" w14:textId="4BA74236"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55093478"/>
      <w:bookmarkEnd w:id="16"/>
      <w:bookmarkEnd w:id="17"/>
      <w:r w:rsidR="00DA539D" w:rsidRPr="00F17505">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55093479"/>
      <w:bookmarkEnd w:id="22"/>
      <w:bookmarkEnd w:id="23"/>
      <w:r w:rsidR="008B6334" w:rsidRPr="00F17505">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55093480"/>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61D47674" w:rsidR="001F6664" w:rsidRPr="00F17505" w:rsidRDefault="001F6664" w:rsidP="001F6664">
      <w:pPr>
        <w:pStyle w:val="EX"/>
      </w:pPr>
      <w:r w:rsidRPr="00F17505">
        <w:t>[8]</w:t>
      </w:r>
      <w:r w:rsidRPr="00F17505">
        <w:tab/>
        <w:t>3GPP TS 32.423: "Telecommunication management; Subscriber and equipment trace; Trace data definition and management".</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14D66F37" w:rsidR="001F6664" w:rsidRPr="00F17505" w:rsidRDefault="001F6664" w:rsidP="001F6664">
      <w:pPr>
        <w:pStyle w:val="EX"/>
      </w:pPr>
      <w:r w:rsidRPr="00F17505">
        <w:t>[10]</w:t>
      </w:r>
      <w:r w:rsidRPr="00F17505">
        <w:tab/>
        <w:t>3GPP TS 28.406: "Telecommunication management; Quality of Experience (QoE) measurement collection; Information definition and transport".</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1" w:name="_Toc106015845"/>
      <w:bookmarkStart w:id="32" w:name="_Toc106098483"/>
      <w:bookmarkStart w:id="33" w:name="_Toc155093481"/>
      <w:r w:rsidRPr="00F17505">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55093482"/>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624CB9EC" w14:textId="77777777" w:rsidR="001A0881" w:rsidRDefault="001A0881" w:rsidP="001A0881">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 xml:space="preserve">. </w:t>
      </w:r>
    </w:p>
    <w:p w14:paraId="34857C29" w14:textId="77777777" w:rsidR="001A0881" w:rsidRDefault="001A0881" w:rsidP="001A0881">
      <w:pPr>
        <w:pStyle w:val="NO"/>
      </w:pPr>
      <w:r>
        <w:t>NOTE 2: T</w:t>
      </w:r>
      <w:r w:rsidRPr="00C144D4">
        <w:t xml:space="preserve">he ML models are </w:t>
      </w:r>
      <w:r>
        <w:t xml:space="preserve">proprietary and </w:t>
      </w:r>
      <w:r w:rsidRPr="00C144D4">
        <w:t>not in scope for standardization.</w:t>
      </w:r>
    </w:p>
    <w:p w14:paraId="7FF8FA2C" w14:textId="77777777" w:rsidR="001A0881" w:rsidRPr="00F17505" w:rsidRDefault="001A0881" w:rsidP="001A0881">
      <w:r w:rsidRPr="00F17505">
        <w:rPr>
          <w:b/>
        </w:rPr>
        <w:t>ML model training:</w:t>
      </w:r>
      <w:r w:rsidRPr="00F17505">
        <w:rPr>
          <w:lang w:eastAsia="en-GB"/>
        </w:rPr>
        <w:t xml:space="preserve"> </w:t>
      </w:r>
      <w:r w:rsidRPr="00F17505">
        <w:t xml:space="preserve">capabilities of an ML </w:t>
      </w:r>
      <w:r>
        <w:t>t</w:t>
      </w:r>
      <w:r w:rsidRPr="00F17505">
        <w:t xml:space="preserve">raining </w:t>
      </w:r>
      <w:r>
        <w:t>f</w:t>
      </w:r>
      <w:r w:rsidRPr="00F17505">
        <w:t>unction to take data, run it through an ML model, derive the associated loss and adjust the parameterization of that ML model based on the computed loss</w:t>
      </w:r>
      <w:r>
        <w:t>.</w:t>
      </w:r>
    </w:p>
    <w:p w14:paraId="0DA25C8E" w14:textId="77777777" w:rsidR="001A0881" w:rsidRDefault="001A0881" w:rsidP="001A0881">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model training (as defined above). </w:t>
      </w:r>
    </w:p>
    <w:p w14:paraId="28C55CB9" w14:textId="2C2CBEE5" w:rsidR="001A0881" w:rsidRDefault="001A0881" w:rsidP="001A0881">
      <w:pPr>
        <w:pStyle w:val="NO"/>
      </w:pPr>
      <w:r>
        <w:t>NOTE3: ML training capabilities may include interaction with other parties to collect and format the data required for ML model training.</w:t>
      </w:r>
    </w:p>
    <w:p w14:paraId="6459070B" w14:textId="77777777" w:rsidR="004F5DBB" w:rsidRDefault="004F5DBB" w:rsidP="004F5DBB">
      <w:r>
        <w:rPr>
          <w:b/>
          <w:bCs/>
        </w:rPr>
        <w:t>ML training function</w:t>
      </w:r>
      <w:r>
        <w:t>: a function with ML training capabilities; it is also referred to as MLT function.</w:t>
      </w:r>
    </w:p>
    <w:p w14:paraId="2CF160F2" w14:textId="79403B50" w:rsidR="001F6664" w:rsidRPr="00F17505" w:rsidRDefault="004F5DBB" w:rsidP="001F6664">
      <w:r>
        <w:rPr>
          <w:b/>
          <w:bCs/>
        </w:rPr>
        <w:t>AI/ML inference function</w:t>
      </w:r>
      <w:r>
        <w:t>: a function that employs an ML model</w:t>
      </w:r>
      <w:bookmarkStart w:id="37" w:name="_Hlk109991689"/>
      <w:r>
        <w:t xml:space="preserve"> </w:t>
      </w:r>
      <w:bookmarkEnd w:id="37"/>
      <w:r>
        <w:t>to conduct inference.</w:t>
      </w:r>
    </w:p>
    <w:p w14:paraId="53CAC148" w14:textId="77777777" w:rsidR="00B63F75" w:rsidRPr="00F17505" w:rsidRDefault="00B63F75" w:rsidP="00B63F75">
      <w:pPr>
        <w:pStyle w:val="Heading2"/>
      </w:pPr>
      <w:bookmarkStart w:id="38" w:name="_Toc106015847"/>
      <w:bookmarkStart w:id="39" w:name="_Toc106098485"/>
      <w:bookmarkStart w:id="40" w:name="_Toc155093483"/>
      <w:r w:rsidRPr="00F17505">
        <w:t>3.2</w:t>
      </w:r>
      <w:r w:rsidRPr="00F17505">
        <w:tab/>
        <w:t>Symbols</w:t>
      </w:r>
      <w:bookmarkEnd w:id="38"/>
      <w:bookmarkEnd w:id="39"/>
      <w:bookmarkEnd w:id="40"/>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1" w:name="_Toc106015848"/>
      <w:bookmarkStart w:id="42" w:name="_Toc106098486"/>
      <w:bookmarkStart w:id="43" w:name="_Toc155093484"/>
      <w:r w:rsidRPr="00F17505">
        <w:t>3.3</w:t>
      </w:r>
      <w:r w:rsidRPr="00F17505">
        <w:tab/>
        <w:t>Abbreviations</w:t>
      </w:r>
      <w:bookmarkEnd w:id="41"/>
      <w:bookmarkEnd w:id="42"/>
      <w:bookmarkEnd w:id="43"/>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4" w:name="clause4"/>
      <w:bookmarkStart w:id="45" w:name="_Toc106015849"/>
      <w:bookmarkStart w:id="46" w:name="_Toc106098487"/>
      <w:bookmarkStart w:id="47" w:name="_Toc155093485"/>
      <w:bookmarkEnd w:id="44"/>
      <w:r w:rsidRPr="00F17505">
        <w:rPr>
          <w:rFonts w:cs="Arial"/>
          <w:szCs w:val="36"/>
        </w:rPr>
        <w:t>4</w:t>
      </w:r>
      <w:r w:rsidR="007359B9" w:rsidRPr="00F17505">
        <w:rPr>
          <w:rFonts w:cs="Arial"/>
          <w:szCs w:val="36"/>
        </w:rPr>
        <w:tab/>
      </w:r>
      <w:r w:rsidRPr="00F17505">
        <w:t>Concepts and overview</w:t>
      </w:r>
      <w:bookmarkEnd w:id="45"/>
      <w:bookmarkEnd w:id="46"/>
      <w:bookmarkEnd w:id="47"/>
    </w:p>
    <w:p w14:paraId="2F0DCD55" w14:textId="77777777" w:rsidR="008B02FF" w:rsidRPr="00F17505" w:rsidRDefault="008B02FF" w:rsidP="008B02FF">
      <w:pPr>
        <w:pStyle w:val="Heading2"/>
      </w:pPr>
      <w:bookmarkStart w:id="48" w:name="_Toc106015850"/>
      <w:bookmarkStart w:id="49" w:name="_Toc106098488"/>
      <w:bookmarkStart w:id="50" w:name="_Toc155093486"/>
      <w:r w:rsidRPr="00F17505">
        <w:t>4.1</w:t>
      </w:r>
      <w:r w:rsidRPr="00F17505">
        <w:tab/>
        <w:t>Overview</w:t>
      </w:r>
      <w:bookmarkEnd w:id="48"/>
      <w:bookmarkEnd w:id="49"/>
      <w:bookmarkEnd w:id="5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0392FFAE" w:rsidR="008B02FF" w:rsidRPr="00F17505" w:rsidRDefault="008B02FF" w:rsidP="008B02FF">
      <w:r w:rsidRPr="00F17505">
        <w:t>The AI/ML-</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6D6864A0" w14:textId="4BA42351" w:rsidR="00637FF8" w:rsidRPr="00F17505" w:rsidRDefault="00637FF8" w:rsidP="00637FF8">
      <w:pPr>
        <w:pStyle w:val="Heading1"/>
        <w:rPr>
          <w:rFonts w:cs="Arial"/>
          <w:szCs w:val="36"/>
        </w:rPr>
      </w:pPr>
      <w:bookmarkStart w:id="51" w:name="_Toc155093487"/>
      <w:bookmarkStart w:id="52" w:name="_Toc106015851"/>
      <w:bookmarkStart w:id="53" w:name="_Toc106098489"/>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bookmarkEnd w:id="51"/>
    </w:p>
    <w:p w14:paraId="58E94602" w14:textId="72EBC93E" w:rsidR="00637FF8" w:rsidRPr="00F17505" w:rsidRDefault="00637FF8" w:rsidP="00637FF8">
      <w:pPr>
        <w:pStyle w:val="Heading2"/>
        <w:rPr>
          <w:rFonts w:cs="Arial"/>
          <w:szCs w:val="32"/>
        </w:rPr>
      </w:pPr>
      <w:bookmarkStart w:id="54" w:name="_Toc106015852"/>
      <w:bookmarkStart w:id="55" w:name="_Toc106098490"/>
      <w:bookmarkStart w:id="56" w:name="_Toc130201963"/>
      <w:bookmarkStart w:id="57" w:name="_Toc155093488"/>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4"/>
      <w:bookmarkEnd w:id="55"/>
      <w:bookmarkEnd w:id="56"/>
      <w:bookmarkEnd w:id="57"/>
    </w:p>
    <w:p w14:paraId="082FAC8C" w14:textId="77777777" w:rsidR="00637FF8" w:rsidRPr="00F17505" w:rsidRDefault="00637FF8" w:rsidP="00637FF8">
      <w:pPr>
        <w:rPr>
          <w:rFonts w:cs="Arial"/>
          <w:szCs w:val="32"/>
        </w:rPr>
      </w:pPr>
      <w:r w:rsidRPr="00F17505">
        <w:rPr>
          <w:rFonts w:cs="Arial"/>
          <w:szCs w:val="32"/>
        </w:rPr>
        <w:t>An ML training Function playing the role of ML training MnS producer, may consume various data for ML training purpose.</w:t>
      </w:r>
    </w:p>
    <w:p w14:paraId="27FB26F7" w14:textId="3967748D" w:rsidR="00637FF8" w:rsidRPr="00F17505" w:rsidRDefault="00637FF8" w:rsidP="00637FF8">
      <w:r w:rsidRPr="00F17505">
        <w:rPr>
          <w:rFonts w:cs="Arial"/>
          <w:szCs w:val="32"/>
        </w:rPr>
        <w:t xml:space="preserve">As illustrated in Figure </w:t>
      </w:r>
      <w:r w:rsidR="00830AC7">
        <w:rPr>
          <w:rFonts w:cs="Arial"/>
          <w:szCs w:val="32"/>
        </w:rPr>
        <w:t>4A</w:t>
      </w:r>
      <w:r w:rsidRPr="00F17505">
        <w:rPr>
          <w:rFonts w:cs="Arial"/>
          <w:szCs w:val="32"/>
        </w:rPr>
        <w:t xml:space="preserve">.1-1 </w:t>
      </w:r>
      <w:r w:rsidRPr="00F17505">
        <w:t>the ML training capability is provided via ML training MnS in the context of SBMA to the authorized consumer(s) by ML training MnS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6" type="#_x0000_t75" style="width:302.55pt;height:156pt" o:ole="">
            <v:imagedata r:id="rId12" o:title=""/>
          </v:shape>
          <o:OLEObject Type="Embed" ProgID="Visio.Drawing.15" ShapeID="_x0000_i1026" DrawAspect="Content" ObjectID="_1765886359" r:id="rId13"/>
        </w:object>
      </w:r>
    </w:p>
    <w:p w14:paraId="0A13AB52" w14:textId="50EF23DB" w:rsidR="00637FF8" w:rsidRPr="00F17505" w:rsidRDefault="00637FF8" w:rsidP="00637FF8">
      <w:pPr>
        <w:pStyle w:val="TF"/>
      </w:pPr>
      <w:r w:rsidRPr="00F17505">
        <w:t xml:space="preserve">Figure </w:t>
      </w:r>
      <w:r w:rsidR="00830AC7">
        <w:t>4A</w:t>
      </w:r>
      <w:r w:rsidRPr="00F17505">
        <w:t>.1-1: Functional overview and service framework for ML training</w:t>
      </w:r>
    </w:p>
    <w:p w14:paraId="2FA02628" w14:textId="77777777" w:rsidR="00637FF8" w:rsidRPr="00F17505" w:rsidRDefault="00637FF8" w:rsidP="00637FF8">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77777777" w:rsidR="00637FF8" w:rsidRPr="00F17505" w:rsidRDefault="00637FF8" w:rsidP="00637FF8">
      <w:pPr>
        <w:pStyle w:val="B1"/>
      </w:pPr>
      <w:r w:rsidRPr="00F17505">
        <w:t>-</w:t>
      </w:r>
      <w:r w:rsidRPr="00F17505">
        <w:tab/>
        <w:t>Trace/MDT/RLF/RCEF data, as per 3GPP TS 32.422 [7] and 3GPP TS 32.423 [8].</w:t>
      </w:r>
    </w:p>
    <w:p w14:paraId="09C843B2" w14:textId="77777777"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MDA reports from MDA MnS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Pr="00F17505" w:rsidRDefault="00637FF8" w:rsidP="00637FF8">
      <w:pPr>
        <w:pStyle w:val="B1"/>
        <w:rPr>
          <w:rFonts w:eastAsia="Calibri"/>
          <w:szCs w:val="18"/>
        </w:rPr>
      </w:pPr>
      <w:r w:rsidRPr="00F17505">
        <w:t>-</w:t>
      </w:r>
      <w:r w:rsidRPr="00F17505">
        <w:rPr>
          <w:szCs w:val="18"/>
        </w:rPr>
        <w:tab/>
        <w:t>Other data that can be used for training.</w:t>
      </w:r>
    </w:p>
    <w:p w14:paraId="0AA05960" w14:textId="2389AE6C" w:rsidR="003470A6" w:rsidRPr="00F17505" w:rsidRDefault="003470A6" w:rsidP="003470A6">
      <w:pPr>
        <w:pStyle w:val="Heading1"/>
        <w:rPr>
          <w:rFonts w:cs="Arial"/>
          <w:szCs w:val="36"/>
        </w:rPr>
      </w:pPr>
      <w:bookmarkStart w:id="58" w:name="_Toc155093489"/>
      <w:r w:rsidRPr="00F17505">
        <w:rPr>
          <w:rFonts w:cs="Arial"/>
          <w:szCs w:val="36"/>
        </w:rPr>
        <w:t>5</w:t>
      </w:r>
      <w:r w:rsidR="007359B9" w:rsidRPr="00F17505">
        <w:rPr>
          <w:rFonts w:cs="Arial"/>
          <w:szCs w:val="36"/>
        </w:rPr>
        <w:tab/>
      </w:r>
      <w:bookmarkEnd w:id="52"/>
      <w:bookmarkEnd w:id="53"/>
      <w:r w:rsidR="00BD3F77">
        <w:t>Void</w:t>
      </w:r>
      <w:bookmarkEnd w:id="58"/>
    </w:p>
    <w:p w14:paraId="454D691B" w14:textId="4C2FDC1B" w:rsidR="00A57553" w:rsidRPr="00F17505" w:rsidRDefault="00A57553" w:rsidP="00A57553">
      <w:pPr>
        <w:pStyle w:val="Heading1"/>
        <w:rPr>
          <w:lang w:eastAsia="zh-CN"/>
        </w:rPr>
      </w:pPr>
      <w:bookmarkStart w:id="59" w:name="_Toc106015853"/>
      <w:bookmarkStart w:id="60" w:name="_Toc106098491"/>
      <w:bookmarkStart w:id="61" w:name="_Toc155093490"/>
      <w:r w:rsidRPr="00F17505">
        <w:t>6</w:t>
      </w:r>
      <w:r w:rsidRPr="00F17505">
        <w:tab/>
        <w:t>AI/ML management use cases and requirements</w:t>
      </w:r>
      <w:bookmarkEnd w:id="59"/>
      <w:bookmarkEnd w:id="60"/>
      <w:bookmarkEnd w:id="61"/>
    </w:p>
    <w:p w14:paraId="45C6087A" w14:textId="63666BEE" w:rsidR="00A57553" w:rsidRPr="00F17505" w:rsidRDefault="00A57553" w:rsidP="00A57553">
      <w:pPr>
        <w:pStyle w:val="Heading2"/>
      </w:pPr>
      <w:bookmarkStart w:id="62" w:name="_Toc106015854"/>
      <w:bookmarkStart w:id="63" w:name="_Toc106098492"/>
      <w:bookmarkStart w:id="64" w:name="_Toc155093491"/>
      <w:r w:rsidRPr="00F17505">
        <w:t>6.1</w:t>
      </w:r>
      <w:r w:rsidRPr="00F17505">
        <w:tab/>
        <w:t>General</w:t>
      </w:r>
      <w:bookmarkEnd w:id="62"/>
      <w:bookmarkEnd w:id="63"/>
      <w:bookmarkEnd w:id="64"/>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5" w:name="_Toc106015855"/>
      <w:bookmarkStart w:id="66" w:name="_Toc106098493"/>
      <w:bookmarkStart w:id="67" w:name="_Toc155093492"/>
      <w:r w:rsidRPr="00F17505">
        <w:t>6.2</w:t>
      </w:r>
      <w:r w:rsidRPr="00F17505">
        <w:tab/>
        <w:t>ML training</w:t>
      </w:r>
      <w:bookmarkEnd w:id="65"/>
      <w:bookmarkEnd w:id="66"/>
      <w:bookmarkEnd w:id="67"/>
    </w:p>
    <w:p w14:paraId="0782832D" w14:textId="77777777" w:rsidR="00443AA8" w:rsidRPr="00F17505" w:rsidRDefault="00443AA8" w:rsidP="00443AA8">
      <w:pPr>
        <w:pStyle w:val="Heading3"/>
      </w:pPr>
      <w:bookmarkStart w:id="68" w:name="_Toc106015856"/>
      <w:bookmarkStart w:id="69" w:name="_Toc106098494"/>
      <w:bookmarkStart w:id="70" w:name="_Toc155093493"/>
      <w:r w:rsidRPr="00F17505">
        <w:t>6.2.1</w:t>
      </w:r>
      <w:r w:rsidRPr="00F17505">
        <w:tab/>
        <w:t>Description</w:t>
      </w:r>
      <w:bookmarkEnd w:id="68"/>
      <w:bookmarkEnd w:id="69"/>
      <w:bookmarkEnd w:id="70"/>
    </w:p>
    <w:p w14:paraId="4C779D03" w14:textId="24031FD9" w:rsidR="00CD7337" w:rsidRDefault="00CD7337" w:rsidP="00CD7337">
      <w:bookmarkStart w:id="71" w:name="startOfAnnexes"/>
      <w:bookmarkEnd w:id="71"/>
      <w:r w:rsidRPr="00F17505">
        <w:t xml:space="preserve">In operational environment before the ML </w:t>
      </w:r>
      <w:r w:rsidR="00692D4D">
        <w:t>e</w:t>
      </w:r>
      <w:r w:rsidR="00692D4D" w:rsidRPr="00F17505">
        <w:t xml:space="preserve">ntity </w:t>
      </w:r>
      <w:r w:rsidRPr="00F17505">
        <w:t xml:space="preserve"> 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3DA34F32" w:rsidR="00CD7337" w:rsidRPr="00F17505" w:rsidRDefault="00CD7337" w:rsidP="00CD7337">
      <w:r w:rsidRPr="00F17505">
        <w:t>The ML Entity is trained by the ML training (MLT) MnS producer, and the training can be triggered by request(s) from one or more MLT MnS consumer(s), or initiated by the MLT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2" w:name="_Toc106015857"/>
      <w:bookmarkStart w:id="73" w:name="_Toc106098495"/>
      <w:bookmarkStart w:id="74" w:name="_Toc155093494"/>
      <w:r w:rsidRPr="00F17505">
        <w:t>6.2.2</w:t>
      </w:r>
      <w:r w:rsidRPr="00F17505">
        <w:tab/>
      </w:r>
      <w:r w:rsidRPr="00F17505">
        <w:rPr>
          <w:lang w:eastAsia="zh-CN"/>
        </w:rPr>
        <w:t>Use cases</w:t>
      </w:r>
      <w:bookmarkEnd w:id="72"/>
      <w:bookmarkEnd w:id="73"/>
      <w:bookmarkEnd w:id="74"/>
    </w:p>
    <w:p w14:paraId="75A769E5" w14:textId="0FBBE952" w:rsidR="00443AA8" w:rsidRPr="00F17505" w:rsidRDefault="00443AA8" w:rsidP="00443AA8">
      <w:pPr>
        <w:pStyle w:val="Heading4"/>
      </w:pPr>
      <w:bookmarkStart w:id="75" w:name="_Toc106015858"/>
      <w:bookmarkStart w:id="76" w:name="_Toc106098496"/>
      <w:bookmarkStart w:id="77" w:name="_Toc155093495"/>
      <w:r w:rsidRPr="00F17505">
        <w:t>6.2.2.1</w:t>
      </w:r>
      <w:r w:rsidRPr="00F17505">
        <w:tab/>
      </w:r>
      <w:r w:rsidRPr="00F17505">
        <w:rPr>
          <w:lang w:eastAsia="zh-CN"/>
        </w:rPr>
        <w:t>ML training requested by consumer</w:t>
      </w:r>
      <w:bookmarkEnd w:id="75"/>
      <w:bookmarkEnd w:id="76"/>
      <w:bookmarkEnd w:id="77"/>
    </w:p>
    <w:p w14:paraId="329664B6" w14:textId="3D2216B1" w:rsidR="00443AA8" w:rsidRPr="00F17505" w:rsidRDefault="00443AA8" w:rsidP="00443AA8">
      <w:r w:rsidRPr="00F17505">
        <w:t>The ML training capabilities are provided by an MLT MnS producer to one or more consumer(s).</w:t>
      </w:r>
    </w:p>
    <w:bookmarkStart w:id="78" w:name="_MON_1748429550"/>
    <w:bookmarkEnd w:id="78"/>
    <w:p w14:paraId="48D454D9" w14:textId="5F8BE31B" w:rsidR="00443AA8" w:rsidRPr="00F17505" w:rsidRDefault="00BD3F77" w:rsidP="00BD3F77">
      <w:pPr>
        <w:pStyle w:val="TH"/>
      </w:pPr>
      <w:r>
        <w:rPr>
          <w:rFonts w:eastAsiaTheme="minorEastAsia"/>
        </w:rPr>
        <w:object w:dxaOrig="9026" w:dyaOrig="2461" w14:anchorId="7062D6D9">
          <v:shape id="_x0000_i1027" type="#_x0000_t75" style="width:452.15pt;height:123pt" o:ole="">
            <v:imagedata r:id="rId14" o:title=""/>
          </v:shape>
          <o:OLEObject Type="Embed" ProgID="Word.Document.12" ShapeID="_x0000_i1027" DrawAspect="Content" ObjectID="_1765886360" r:id="rId15">
            <o:FieldCodes>\s</o:FieldCodes>
          </o:OLEObject>
        </w:object>
      </w:r>
    </w:p>
    <w:p w14:paraId="14C7ED9D" w14:textId="31070EDA" w:rsidR="00443AA8" w:rsidRPr="00F17505" w:rsidRDefault="00443AA8" w:rsidP="009F6E19">
      <w:pPr>
        <w:pStyle w:val="TF"/>
        <w:rPr>
          <w:bCs/>
        </w:rPr>
      </w:pPr>
      <w:r w:rsidRPr="00F17505">
        <w:t>Figure 6.</w:t>
      </w:r>
      <w:r w:rsidR="00DB4F4F" w:rsidRPr="00F17505">
        <w:rPr>
          <w:lang w:eastAsia="zh-CN"/>
        </w:rPr>
        <w:t>2</w:t>
      </w:r>
      <w:r w:rsidRPr="00F17505">
        <w:t>.2.1-1: ML training requested by MLT MnS consumer</w:t>
      </w:r>
    </w:p>
    <w:p w14:paraId="54F35F46" w14:textId="4FF3A656" w:rsidR="00443AA8" w:rsidRPr="00F17505" w:rsidRDefault="00443AA8" w:rsidP="00443AA8">
      <w:r w:rsidRPr="00F17505">
        <w:t xml:space="preserve">The ML training may be triggered by the request(s) from one or more MLT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MLT MnS consumer requests the MLT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20B87CBB" w:rsidR="00443AA8" w:rsidRPr="00F17505" w:rsidRDefault="00443AA8" w:rsidP="00443AA8">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709E50DA"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w:t>
      </w:r>
      <w:r w:rsidR="007359B9" w:rsidRPr="00F17505">
        <w:t>'</w:t>
      </w:r>
      <w:r w:rsidRPr="00F17505">
        <w:t>s provided training data and decide to select none, some or all of them. In addition, the MLT MnS producer may select some other training data that are available</w:t>
      </w:r>
      <w:r w:rsidR="008F60F1" w:rsidRPr="00F17505">
        <w:t>;</w:t>
      </w:r>
    </w:p>
    <w:p w14:paraId="279F6AE6" w14:textId="14945A1A"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5FFEBFDD" w:rsidR="00CD7337" w:rsidRPr="00F17505" w:rsidRDefault="00CD7337" w:rsidP="009F6E19">
      <w:pPr>
        <w:pStyle w:val="B1"/>
      </w:pPr>
      <w:r w:rsidRPr="00F17505">
        <w:t>-</w:t>
      </w:r>
      <w:r w:rsidRPr="00F17505">
        <w:tab/>
        <w:t>provides the training results  to the MLT MnS consumer(s).</w:t>
      </w:r>
    </w:p>
    <w:p w14:paraId="6E39785C" w14:textId="444D23EE" w:rsidR="00443AA8" w:rsidRPr="00F17505" w:rsidRDefault="00443AA8" w:rsidP="00443AA8">
      <w:pPr>
        <w:pStyle w:val="Heading4"/>
      </w:pPr>
      <w:bookmarkStart w:id="79" w:name="_Toc106015859"/>
      <w:bookmarkStart w:id="80" w:name="_Toc106098497"/>
      <w:bookmarkStart w:id="81" w:name="_Toc155093496"/>
      <w:r w:rsidRPr="00F17505">
        <w:t>6.2.2.2</w:t>
      </w:r>
      <w:r w:rsidRPr="00F17505">
        <w:tab/>
      </w:r>
      <w:r w:rsidRPr="00F17505">
        <w:rPr>
          <w:lang w:eastAsia="zh-CN"/>
        </w:rPr>
        <w:t>ML training initiated by producer</w:t>
      </w:r>
      <w:bookmarkEnd w:id="79"/>
      <w:bookmarkEnd w:id="80"/>
      <w:bookmarkEnd w:id="81"/>
    </w:p>
    <w:p w14:paraId="49776761" w14:textId="51410370" w:rsidR="00CD7337" w:rsidRPr="00F17505" w:rsidRDefault="00CD7337" w:rsidP="00CD7337">
      <w:r w:rsidRPr="00F17505">
        <w: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43FCEFD5" w:rsidR="00CD7337" w:rsidRPr="00F17505" w:rsidRDefault="00CD7337" w:rsidP="00CD7337">
      <w:pPr>
        <w:rPr>
          <w:bCs/>
        </w:rPr>
      </w:pPr>
      <w:r w:rsidRPr="00F17505">
        <w:t xml:space="preserve">When the </w:t>
      </w:r>
      <w:r w:rsidRPr="00F17505">
        <w:rPr>
          <w:bCs/>
        </w:rPr>
        <w:t>MLT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4B136F34"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6C1CF7A2" w:rsidR="00A57553" w:rsidRPr="00F17505" w:rsidRDefault="00443AA8" w:rsidP="009F6E19">
      <w:pPr>
        <w:pStyle w:val="B1"/>
      </w:pPr>
      <w:r w:rsidRPr="00F17505">
        <w:t>-</w:t>
      </w:r>
      <w:r w:rsidRPr="00F17505">
        <w:tab/>
      </w:r>
      <w:r w:rsidR="00CD7337" w:rsidRPr="00F17505">
        <w:t>provides the training results  to the MLT MnS consumer(s) who have subscribed to receive the ML training results.</w:t>
      </w:r>
    </w:p>
    <w:p w14:paraId="1F0346E8" w14:textId="2DB6DCEA" w:rsidR="00E50E11" w:rsidRPr="00F17505" w:rsidRDefault="00E50E11" w:rsidP="00DB4F4F">
      <w:pPr>
        <w:pStyle w:val="Heading4"/>
      </w:pPr>
      <w:bookmarkStart w:id="82" w:name="_Toc106015860"/>
      <w:bookmarkStart w:id="83" w:name="_Toc106098498"/>
      <w:bookmarkStart w:id="84" w:name="_Toc155093497"/>
      <w:r w:rsidRPr="00F17505">
        <w:t>6.2.2.</w:t>
      </w:r>
      <w:r w:rsidR="0023706C" w:rsidRPr="00F17505">
        <w:t>3</w:t>
      </w:r>
      <w:r w:rsidRPr="00F17505">
        <w:tab/>
        <w:t>ML model and</w:t>
      </w:r>
      <w:r w:rsidR="00A54DA5">
        <w:t xml:space="preserve"> ML entity selection</w:t>
      </w:r>
      <w:bookmarkEnd w:id="82"/>
      <w:bookmarkEnd w:id="83"/>
      <w:bookmarkEnd w:id="84"/>
    </w:p>
    <w:p w14:paraId="4CF79199" w14:textId="21EC803A"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56BD7C97"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5759DB20"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t>
      </w:r>
      <w:r w:rsidR="0062475D" w:rsidRPr="0062475D">
        <w:t>s</w:t>
      </w:r>
      <w:r w:rsidRPr="00F17505">
        <w:t xml:space="preserve"> of complexity and performance which would then allow different relevant models to be delivered to different </w:t>
      </w:r>
      <w:r w:rsidR="000829B3" w:rsidRPr="000829B3">
        <w:t>consumer</w:t>
      </w:r>
      <w:r w:rsidRPr="00F17505">
        <w:t xml:space="preserve">s depending on operating conditions and performance requirements. The </w:t>
      </w:r>
      <w:r w:rsidR="004010A7" w:rsidRPr="004010A7">
        <w:t>consumer</w:t>
      </w:r>
      <w:r w:rsidRPr="00F17505">
        <w:t>s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7E7623A3" w:rsidR="00B13242" w:rsidRPr="00F17505" w:rsidRDefault="00B13242" w:rsidP="00B13242">
      <w:pPr>
        <w:pStyle w:val="Heading4"/>
      </w:pPr>
      <w:bookmarkStart w:id="85" w:name="_Toc106015861"/>
      <w:bookmarkStart w:id="86" w:name="_Toc106098499"/>
      <w:bookmarkStart w:id="87" w:name="_Toc155093498"/>
      <w:r w:rsidRPr="00F17505">
        <w:t>6.2.2.</w:t>
      </w:r>
      <w:r w:rsidR="0023706C" w:rsidRPr="00F17505">
        <w:t>4</w:t>
      </w:r>
      <w:r w:rsidRPr="00F17505">
        <w:tab/>
        <w:t xml:space="preserve">Managing ML </w:t>
      </w:r>
      <w:r w:rsidR="0075293E">
        <w:t>t</w:t>
      </w:r>
      <w:r w:rsidR="0075293E" w:rsidRPr="00F17505">
        <w:t xml:space="preserve">raining </w:t>
      </w:r>
      <w:bookmarkEnd w:id="85"/>
      <w:bookmarkEnd w:id="86"/>
      <w:r w:rsidR="0075293E">
        <w:t>p</w:t>
      </w:r>
      <w:r w:rsidR="0075293E" w:rsidRPr="00F17505">
        <w:t>rocesses</w:t>
      </w:r>
      <w:bookmarkEnd w:id="87"/>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2D3840E7" w:rsidR="00E50E11" w:rsidRPr="00F17505" w:rsidRDefault="00CD7337" w:rsidP="007F7761">
      <w:pPr>
        <w:spacing w:line="264" w:lineRule="auto"/>
      </w:pPr>
      <w:r w:rsidRPr="00F17505">
        <w:t xml:space="preserve">In either case, the network </w:t>
      </w:r>
      <w:r w:rsidR="004010A7" w:rsidRPr="004010A7">
        <w:t xml:space="preserve">management system </w:t>
      </w:r>
      <w:r w:rsidRPr="00F17505">
        <w:t>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8" w:name="_Toc106015862"/>
      <w:bookmarkStart w:id="89" w:name="_Toc106098500"/>
      <w:bookmarkStart w:id="90" w:name="_Toc155093499"/>
      <w:r w:rsidRPr="00F17505">
        <w:t>6.2.2.5</w:t>
      </w:r>
      <w:r w:rsidRPr="00F17505">
        <w:tab/>
        <w:t>Handling errors in data and ML decisions</w:t>
      </w:r>
      <w:bookmarkEnd w:id="88"/>
      <w:bookmarkEnd w:id="89"/>
      <w:bookmarkEnd w:id="90"/>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491985CF"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91" w:name="_MON_1724240922"/>
    <w:bookmarkEnd w:id="91"/>
    <w:p w14:paraId="5A7BE3E2" w14:textId="3966BE7D" w:rsidR="008B3446" w:rsidRPr="00F17505" w:rsidRDefault="0097476C" w:rsidP="0097476C">
      <w:pPr>
        <w:pStyle w:val="TH"/>
      </w:pPr>
      <w:r>
        <w:object w:dxaOrig="9026" w:dyaOrig="2733" w14:anchorId="1E68AE6E">
          <v:shape id="_x0000_i1028" type="#_x0000_t75" style="width:450.85pt;height:136.7pt" o:ole="">
            <v:imagedata r:id="rId16" o:title=""/>
          </v:shape>
          <o:OLEObject Type="Embed" ProgID="Word.Document.8" ShapeID="_x0000_i1028" DrawAspect="Content" ObjectID="_1765886361" r:id="rId17">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540BAB39" w:rsidR="008F08A9" w:rsidRPr="00F17505" w:rsidRDefault="008F08A9" w:rsidP="00B83DEA">
      <w:pPr>
        <w:pStyle w:val="B1"/>
      </w:pPr>
      <w:r w:rsidRPr="00F17505">
        <w:t>2)</w:t>
      </w:r>
      <w:r w:rsidR="00DB4F4F" w:rsidRPr="00F17505">
        <w:tab/>
      </w:r>
      <w:r w:rsidRPr="00F17505">
        <w:t>enable the ML</w:t>
      </w:r>
      <w:r w:rsidR="003E2DD8" w:rsidRPr="003E2DD8">
        <w:t>T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92" w:name="_Toc106015863"/>
      <w:bookmarkStart w:id="93" w:name="_Toc106098501"/>
      <w:bookmarkStart w:id="94" w:name="_Toc155093500"/>
      <w:bookmarkStart w:id="95" w:name="MCCQCTEMPBM_00000143"/>
      <w:r w:rsidRPr="00F17505">
        <w:t>6.2.3</w:t>
      </w:r>
      <w:r w:rsidRPr="00F17505">
        <w:tab/>
      </w:r>
      <w:r w:rsidRPr="00F17505">
        <w:rPr>
          <w:lang w:eastAsia="zh-CN"/>
        </w:rPr>
        <w:t>Requirements</w:t>
      </w:r>
      <w:r w:rsidRPr="00F17505">
        <w:t xml:space="preserve"> for ML training</w:t>
      </w:r>
      <w:bookmarkEnd w:id="92"/>
      <w:bookmarkEnd w:id="93"/>
      <w:bookmarkEnd w:id="94"/>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5"/>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2C864D1D"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EFC1D4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95C27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6FEA3D11"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078A3425"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FD5DD8A"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5FFD01F0" w:rsidR="00E50E11" w:rsidRPr="00F17505" w:rsidRDefault="009C2AC9" w:rsidP="00DB4F4F">
            <w:pPr>
              <w:pStyle w:val="TAL"/>
              <w:keepNext w:val="0"/>
              <w:rPr>
                <w:lang w:eastAsia="zh-CN"/>
              </w:rPr>
            </w:pPr>
            <w:r w:rsidRPr="00AE49F3">
              <w:rPr>
                <w:lang w:eastAsia="zh-CN"/>
              </w:rPr>
              <w:t>The MLT MnS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7205EF57"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33A8E940"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3BA42116"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4C9E01B8" w:rsidR="00CD7337" w:rsidRPr="00F17505" w:rsidRDefault="004F30CF" w:rsidP="00DB4F4F">
            <w:pPr>
              <w:pStyle w:val="TAL"/>
              <w:keepNext w:val="0"/>
              <w:rPr>
                <w:lang w:eastAsia="zh-CN"/>
              </w:rPr>
            </w:pPr>
            <w:r>
              <w:rPr>
                <w:lang w:eastAsia="zh-CN"/>
              </w:rPr>
              <w:t>The MLT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54323C06" w:rsidR="00247923" w:rsidRPr="00F17505" w:rsidRDefault="004F30CF" w:rsidP="00DB4F4F">
            <w:pPr>
              <w:pStyle w:val="TAL"/>
              <w:keepNext w:val="0"/>
              <w:rPr>
                <w:lang w:eastAsia="zh-CN"/>
              </w:rPr>
            </w:pPr>
            <w:r>
              <w:rPr>
                <w:rFonts w:cs="Arial"/>
              </w:rPr>
              <w:t>The MLT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0E75340A"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180BF60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61F0309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6" w:name="_Toc106015864"/>
      <w:bookmarkStart w:id="97" w:name="_Toc106098502"/>
      <w:bookmarkStart w:id="98" w:name="_Toc155093501"/>
      <w:r w:rsidRPr="00F17505">
        <w:t>7</w:t>
      </w:r>
      <w:r w:rsidRPr="00F17505">
        <w:tab/>
      </w:r>
      <w:r w:rsidRPr="00F17505">
        <w:rPr>
          <w:lang w:eastAsia="zh-CN"/>
        </w:rPr>
        <w:t>Information model definitions for AI/ML management</w:t>
      </w:r>
      <w:bookmarkEnd w:id="96"/>
      <w:bookmarkEnd w:id="97"/>
      <w:bookmarkEnd w:id="98"/>
    </w:p>
    <w:p w14:paraId="1F850609" w14:textId="1533BEE6" w:rsidR="00EF6247" w:rsidRPr="00F17505" w:rsidRDefault="00EF6247" w:rsidP="00EF6247">
      <w:pPr>
        <w:pStyle w:val="Heading2"/>
        <w:rPr>
          <w:i/>
          <w:iCs/>
        </w:rPr>
      </w:pPr>
      <w:bookmarkStart w:id="99" w:name="_Toc106098503"/>
      <w:bookmarkStart w:id="100" w:name="_Toc155093502"/>
      <w:bookmarkStart w:id="101" w:name="_Toc106015865"/>
      <w:r w:rsidRPr="00F17505">
        <w:t>7.1</w:t>
      </w:r>
      <w:r w:rsidRPr="00F17505">
        <w:tab/>
        <w:t>Imported and associated information entities</w:t>
      </w:r>
      <w:bookmarkEnd w:id="99"/>
      <w:bookmarkEnd w:id="100"/>
      <w:r w:rsidRPr="00F17505">
        <w:rPr>
          <w:i/>
          <w:iCs/>
        </w:rPr>
        <w:t xml:space="preserve"> </w:t>
      </w:r>
      <w:bookmarkEnd w:id="101"/>
    </w:p>
    <w:p w14:paraId="4D45471C" w14:textId="5EF245A5" w:rsidR="00EF6247" w:rsidRPr="00F17505" w:rsidRDefault="00EF6247" w:rsidP="00EF6247">
      <w:pPr>
        <w:pStyle w:val="Heading3"/>
      </w:pPr>
      <w:bookmarkStart w:id="102" w:name="_Toc106015866"/>
      <w:bookmarkStart w:id="103" w:name="_Toc106098504"/>
      <w:bookmarkStart w:id="104" w:name="_Toc155093503"/>
      <w:bookmarkStart w:id="105" w:name="MCCQCTEMPBM_00000144"/>
      <w:r w:rsidRPr="00F17505">
        <w:t>7.1.1</w:t>
      </w:r>
      <w:r w:rsidRPr="00F17505">
        <w:tab/>
        <w:t>Imported information entities and local labels</w:t>
      </w:r>
      <w:bookmarkEnd w:id="102"/>
      <w:bookmarkEnd w:id="103"/>
      <w:bookmarkEnd w:id="104"/>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5"/>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6" w:name="MCCQCTEMPBM_00000034"/>
            <w:r w:rsidR="00CD7337" w:rsidRPr="00F17505">
              <w:rPr>
                <w:rFonts w:ascii="Courier New" w:hAnsi="Courier New" w:cs="Courier New"/>
                <w:lang w:eastAsia="zh-CN"/>
              </w:rPr>
              <w:t>Top</w:t>
            </w:r>
            <w:bookmarkEnd w:id="106"/>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0FA6897B" w14:textId="77777777" w:rsidR="003B2A24" w:rsidRDefault="003B2A24" w:rsidP="003B2A24">
      <w:pPr>
        <w:pStyle w:val="Heading2"/>
      </w:pPr>
      <w:bookmarkStart w:id="107" w:name="_Toc155093504"/>
      <w:bookmarkStart w:id="108" w:name="_Toc130201978"/>
      <w:bookmarkStart w:id="109" w:name="_Toc106015868"/>
      <w:bookmarkStart w:id="110" w:name="_Toc106098506"/>
      <w:r w:rsidRPr="00F17505">
        <w:t>7.</w:t>
      </w:r>
      <w:r>
        <w:t>2a</w:t>
      </w:r>
      <w:r w:rsidRPr="00F17505">
        <w:tab/>
      </w:r>
      <w:r>
        <w:t>Common i</w:t>
      </w:r>
      <w:r w:rsidRPr="00F17505">
        <w:t>nformation model definitions</w:t>
      </w:r>
      <w:r>
        <w:t xml:space="preserve"> for AI/ML management</w:t>
      </w:r>
      <w:bookmarkEnd w:id="107"/>
      <w:r w:rsidRPr="00F17505">
        <w:t xml:space="preserve"> </w:t>
      </w:r>
    </w:p>
    <w:p w14:paraId="02F4E55D" w14:textId="77777777" w:rsidR="003B2A24" w:rsidRDefault="003B2A24" w:rsidP="003B2A24">
      <w:pPr>
        <w:pStyle w:val="Heading3"/>
      </w:pPr>
      <w:bookmarkStart w:id="111" w:name="_Toc155093505"/>
      <w:r>
        <w:t>7.2a.1</w:t>
      </w:r>
      <w:r>
        <w:tab/>
      </w:r>
      <w:r w:rsidRPr="00F17505">
        <w:t>Class diagram</w:t>
      </w:r>
      <w:bookmarkEnd w:id="108"/>
      <w:bookmarkEnd w:id="111"/>
    </w:p>
    <w:p w14:paraId="080FE4AD" w14:textId="77777777" w:rsidR="003B2A24" w:rsidRDefault="003B2A24" w:rsidP="00F25B53">
      <w:pPr>
        <w:pStyle w:val="Heading4"/>
      </w:pPr>
      <w:bookmarkStart w:id="112" w:name="_Toc155093506"/>
      <w:r w:rsidRPr="00F17505">
        <w:t>7.</w:t>
      </w:r>
      <w:r>
        <w:t>2a</w:t>
      </w:r>
      <w:r w:rsidRPr="00F17505">
        <w:t>.1</w:t>
      </w:r>
      <w:r>
        <w:t>.1</w:t>
      </w:r>
      <w:r w:rsidRPr="00F17505">
        <w:tab/>
        <w:t>Relationships</w:t>
      </w:r>
      <w:bookmarkEnd w:id="112"/>
    </w:p>
    <w:p w14:paraId="64C463B1" w14:textId="77777777" w:rsidR="003B2A24" w:rsidRPr="00562BE6" w:rsidRDefault="003B2A24" w:rsidP="003B2A24">
      <w:r>
        <w:t>None.</w:t>
      </w:r>
    </w:p>
    <w:p w14:paraId="5D315987" w14:textId="77777777" w:rsidR="003B2A24" w:rsidRDefault="003B2A24" w:rsidP="00F25B53">
      <w:pPr>
        <w:pStyle w:val="Heading4"/>
      </w:pPr>
      <w:bookmarkStart w:id="113" w:name="_Toc113634467"/>
      <w:bookmarkStart w:id="114" w:name="_Toc155093507"/>
      <w:r>
        <w:t>7.2a.1</w:t>
      </w:r>
      <w:r w:rsidRPr="00F17505">
        <w:t>.2</w:t>
      </w:r>
      <w:r w:rsidRPr="00F17505">
        <w:tab/>
        <w:t>Inheritance</w:t>
      </w:r>
      <w:bookmarkEnd w:id="113"/>
      <w:bookmarkEnd w:id="114"/>
    </w:p>
    <w:p w14:paraId="49447199" w14:textId="77777777" w:rsidR="003B2A24" w:rsidRDefault="003B2A24" w:rsidP="003B2A24">
      <w:pPr>
        <w:pStyle w:val="TF"/>
      </w:pPr>
      <w:r>
        <w:rPr>
          <w:noProof/>
        </w:rPr>
        <w:drawing>
          <wp:inline distT="0" distB="0" distL="0" distR="0" wp14:anchorId="49909C61" wp14:editId="4BCC131F">
            <wp:extent cx="3248025" cy="1504950"/>
            <wp:effectExtent l="0" t="0" r="9525" b="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pic:nvPicPr>
                  <pic:blipFill>
                    <a:blip r:embed="rId18"/>
                    <a:stretch>
                      <a:fillRect/>
                    </a:stretch>
                  </pic:blipFill>
                  <pic:spPr>
                    <a:xfrm>
                      <a:off x="0" y="0"/>
                      <a:ext cx="3248025" cy="1504950"/>
                    </a:xfrm>
                    <a:prstGeom prst="rect">
                      <a:avLst/>
                    </a:prstGeom>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115" w:name="_Toc113634468"/>
      <w:bookmarkStart w:id="116" w:name="_Toc155093508"/>
      <w:bookmarkStart w:id="117" w:name="_Hlk134605339"/>
      <w:r>
        <w:t>7.2a.2</w:t>
      </w:r>
      <w:r w:rsidRPr="00F17505">
        <w:tab/>
        <w:t>Class definitions</w:t>
      </w:r>
      <w:bookmarkEnd w:id="115"/>
      <w:bookmarkEnd w:id="116"/>
    </w:p>
    <w:p w14:paraId="683621E6" w14:textId="77777777" w:rsidR="003B2A24" w:rsidRPr="00F17505" w:rsidRDefault="003B2A24" w:rsidP="003B2A24">
      <w:pPr>
        <w:pStyle w:val="Heading4"/>
      </w:pPr>
      <w:bookmarkStart w:id="118" w:name="_Toc155093509"/>
      <w:r w:rsidRPr="00F17505">
        <w:t>7.</w:t>
      </w:r>
      <w:r>
        <w:t>2a.2.1</w:t>
      </w:r>
      <w:r w:rsidRPr="00F17505">
        <w:tab/>
      </w:r>
      <w:r w:rsidRPr="005B6D24">
        <w:rPr>
          <w:rFonts w:ascii="Courier New" w:hAnsi="Courier New" w:cs="Courier New"/>
        </w:rPr>
        <w:t>MLEntity</w:t>
      </w:r>
      <w:bookmarkEnd w:id="118"/>
    </w:p>
    <w:p w14:paraId="7FBF5535" w14:textId="77777777" w:rsidR="003B2A24" w:rsidRPr="00F17505" w:rsidRDefault="003B2A24" w:rsidP="003B2A24">
      <w:pPr>
        <w:pStyle w:val="Heading5"/>
        <w:rPr>
          <w:lang w:eastAsia="zh-CN"/>
        </w:rPr>
      </w:pPr>
      <w:bookmarkStart w:id="119" w:name="_Toc155093510"/>
      <w:r w:rsidRPr="00F17505">
        <w:t>7.</w:t>
      </w:r>
      <w:r>
        <w:t>2a.2.1</w:t>
      </w:r>
      <w:r w:rsidRPr="00F17505">
        <w:rPr>
          <w:lang w:eastAsia="zh-CN"/>
        </w:rPr>
        <w:t>.1</w:t>
      </w:r>
      <w:r w:rsidRPr="00F17505">
        <w:rPr>
          <w:lang w:eastAsia="zh-CN"/>
        </w:rPr>
        <w:tab/>
      </w:r>
      <w:r w:rsidRPr="00F17505">
        <w:t>Definition</w:t>
      </w:r>
      <w:bookmarkEnd w:id="119"/>
    </w:p>
    <w:p w14:paraId="6A34DE98" w14:textId="77777777" w:rsidR="003B2A24" w:rsidRPr="00F17505" w:rsidRDefault="003B2A24" w:rsidP="003B2A24">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p>
    <w:p w14:paraId="094C4F4E" w14:textId="77777777" w:rsidR="003B2A24" w:rsidRPr="00F17505" w:rsidRDefault="003B2A24" w:rsidP="003B2A24">
      <w:pPr>
        <w:spacing w:line="264" w:lineRule="auto"/>
      </w:pPr>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p>
    <w:p w14:paraId="4F8B0DE5" w14:textId="77777777" w:rsidR="003B2A24" w:rsidRPr="00F17505" w:rsidRDefault="003B2A24" w:rsidP="003B2A24">
      <w:pPr>
        <w:pStyle w:val="Heading5"/>
      </w:pPr>
      <w:bookmarkStart w:id="120" w:name="_Toc155093511"/>
      <w:r w:rsidRPr="00F17505">
        <w:t>7.</w:t>
      </w:r>
      <w:r>
        <w:t>2a.2.1</w:t>
      </w:r>
      <w:r w:rsidRPr="00F17505">
        <w:t>.2</w:t>
      </w:r>
      <w:r w:rsidRPr="00F17505">
        <w:tab/>
        <w:t>Attributes</w:t>
      </w:r>
      <w:bookmarkEnd w:id="120"/>
    </w:p>
    <w:p w14:paraId="24A0EAA0" w14:textId="77777777" w:rsidR="003B2A24" w:rsidRPr="00F17505" w:rsidRDefault="003B2A24" w:rsidP="003B2A24">
      <w:pPr>
        <w:pStyle w:val="TH"/>
      </w:pPr>
      <w:r w:rsidRPr="00F17505">
        <w:t>Table 7.</w:t>
      </w:r>
      <w:r>
        <w:t>2a.2.1.2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B2A24" w:rsidRPr="00F17505" w14:paraId="1AE4CB4C" w14:textId="77777777" w:rsidTr="00C56618">
        <w:trPr>
          <w:cantSplit/>
          <w:jc w:val="center"/>
        </w:trPr>
        <w:tc>
          <w:tcPr>
            <w:tcW w:w="3241" w:type="dxa"/>
            <w:shd w:val="clear" w:color="auto" w:fill="E5E5E5"/>
            <w:tcMar>
              <w:top w:w="0" w:type="dxa"/>
              <w:left w:w="28" w:type="dxa"/>
              <w:bottom w:w="0" w:type="dxa"/>
              <w:right w:w="108" w:type="dxa"/>
            </w:tcMar>
            <w:hideMark/>
          </w:tcPr>
          <w:p w14:paraId="4C55CD32" w14:textId="77777777" w:rsidR="003B2A24" w:rsidRPr="00F17505" w:rsidRDefault="003B2A24" w:rsidP="00C56618">
            <w:pPr>
              <w:pStyle w:val="TAH"/>
            </w:pPr>
            <w:r w:rsidRPr="00F17505">
              <w:t>Attribute name</w:t>
            </w:r>
          </w:p>
        </w:tc>
        <w:tc>
          <w:tcPr>
            <w:tcW w:w="1687" w:type="dxa"/>
            <w:shd w:val="clear" w:color="auto" w:fill="E5E5E5"/>
            <w:tcMar>
              <w:top w:w="0" w:type="dxa"/>
              <w:left w:w="28" w:type="dxa"/>
              <w:bottom w:w="0" w:type="dxa"/>
              <w:right w:w="108" w:type="dxa"/>
            </w:tcMar>
            <w:hideMark/>
          </w:tcPr>
          <w:p w14:paraId="12ADE589" w14:textId="77777777" w:rsidR="003B2A24" w:rsidRPr="00F17505" w:rsidRDefault="003B2A24" w:rsidP="00C5661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44B819A" w14:textId="77777777" w:rsidR="003B2A24" w:rsidRPr="00F17505" w:rsidRDefault="003B2A24" w:rsidP="00C5661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FB7B9B3" w14:textId="77777777" w:rsidR="003B2A24" w:rsidRPr="00F17505" w:rsidRDefault="003B2A24" w:rsidP="00C5661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C5661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C56618">
            <w:pPr>
              <w:pStyle w:val="TAH"/>
            </w:pPr>
            <w:r w:rsidRPr="00F17505">
              <w:rPr>
                <w:color w:val="000000"/>
              </w:rPr>
              <w:t>isNotifyable</w:t>
            </w:r>
          </w:p>
        </w:tc>
      </w:tr>
      <w:tr w:rsidR="003B2A24" w:rsidRPr="00F17505" w14:paraId="311EFCE1" w14:textId="77777777" w:rsidTr="00C56618">
        <w:trPr>
          <w:cantSplit/>
          <w:jc w:val="center"/>
        </w:trPr>
        <w:tc>
          <w:tcPr>
            <w:tcW w:w="3241" w:type="dxa"/>
            <w:tcMar>
              <w:top w:w="0" w:type="dxa"/>
              <w:left w:w="28" w:type="dxa"/>
              <w:bottom w:w="0" w:type="dxa"/>
              <w:right w:w="108" w:type="dxa"/>
            </w:tcMar>
          </w:tcPr>
          <w:p w14:paraId="5657EBAA" w14:textId="77777777" w:rsidR="003B2A24" w:rsidRPr="00F17505" w:rsidRDefault="003B2A24" w:rsidP="00C56618">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05F8B66C" w14:textId="77777777" w:rsidR="003B2A24" w:rsidRPr="00F17505" w:rsidRDefault="003B2A24" w:rsidP="00C56618">
            <w:pPr>
              <w:pStyle w:val="TAL"/>
              <w:jc w:val="center"/>
              <w:rPr>
                <w:rFonts w:cs="Arial"/>
              </w:rPr>
            </w:pPr>
            <w:r w:rsidRPr="00F17505">
              <w:t>M</w:t>
            </w:r>
          </w:p>
        </w:tc>
        <w:tc>
          <w:tcPr>
            <w:tcW w:w="1167" w:type="dxa"/>
            <w:tcMar>
              <w:top w:w="0" w:type="dxa"/>
              <w:left w:w="28" w:type="dxa"/>
              <w:bottom w:w="0" w:type="dxa"/>
              <w:right w:w="108" w:type="dxa"/>
            </w:tcMar>
          </w:tcPr>
          <w:p w14:paraId="317B02A9"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5721D46D"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C56618">
            <w:pPr>
              <w:pStyle w:val="TAL"/>
              <w:jc w:val="center"/>
            </w:pPr>
            <w:r w:rsidRPr="00F17505">
              <w:rPr>
                <w:lang w:eastAsia="zh-CN"/>
              </w:rPr>
              <w:t>T</w:t>
            </w:r>
          </w:p>
        </w:tc>
      </w:tr>
      <w:tr w:rsidR="003B2A24" w:rsidRPr="00F17505" w14:paraId="76973BCB" w14:textId="77777777" w:rsidTr="00C56618">
        <w:trPr>
          <w:cantSplit/>
          <w:jc w:val="center"/>
        </w:trPr>
        <w:tc>
          <w:tcPr>
            <w:tcW w:w="3241" w:type="dxa"/>
            <w:tcMar>
              <w:top w:w="0" w:type="dxa"/>
              <w:left w:w="28" w:type="dxa"/>
              <w:bottom w:w="0" w:type="dxa"/>
              <w:right w:w="108" w:type="dxa"/>
            </w:tcMar>
          </w:tcPr>
          <w:p w14:paraId="0CD81111" w14:textId="77777777" w:rsidR="003B2A24" w:rsidRPr="00F17505" w:rsidRDefault="003B2A24" w:rsidP="00C56618">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58137E09"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7ED6F655"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17B51DA2"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C56618">
            <w:pPr>
              <w:pStyle w:val="TAL"/>
              <w:jc w:val="center"/>
              <w:rPr>
                <w:lang w:eastAsia="zh-CN"/>
              </w:rPr>
            </w:pPr>
            <w:r w:rsidRPr="00F17505">
              <w:rPr>
                <w:lang w:eastAsia="zh-CN"/>
              </w:rPr>
              <w:t>T</w:t>
            </w:r>
          </w:p>
        </w:tc>
      </w:tr>
      <w:tr w:rsidR="003B2A24" w:rsidRPr="00F17505" w14:paraId="208A40F5" w14:textId="77777777" w:rsidTr="00C56618">
        <w:trPr>
          <w:cantSplit/>
          <w:jc w:val="center"/>
        </w:trPr>
        <w:tc>
          <w:tcPr>
            <w:tcW w:w="3241" w:type="dxa"/>
            <w:tcMar>
              <w:top w:w="0" w:type="dxa"/>
              <w:left w:w="28" w:type="dxa"/>
              <w:bottom w:w="0" w:type="dxa"/>
              <w:right w:w="108" w:type="dxa"/>
            </w:tcMar>
          </w:tcPr>
          <w:p w14:paraId="22DDC8AB" w14:textId="77777777" w:rsidR="003B2A24" w:rsidRPr="00F17505" w:rsidRDefault="003B2A24" w:rsidP="00C56618">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1680D95"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7FDDCF36"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7B6352C2"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C56618">
            <w:pPr>
              <w:pStyle w:val="TAL"/>
              <w:jc w:val="center"/>
              <w:rPr>
                <w:lang w:eastAsia="zh-CN"/>
              </w:rPr>
            </w:pPr>
            <w:r w:rsidRPr="00F17505">
              <w:rPr>
                <w:lang w:eastAsia="zh-CN"/>
              </w:rPr>
              <w:t>T</w:t>
            </w:r>
          </w:p>
        </w:tc>
      </w:tr>
      <w:tr w:rsidR="003B2A24" w:rsidRPr="00F17505" w14:paraId="47CF9B05" w14:textId="77777777" w:rsidTr="00C56618">
        <w:trPr>
          <w:cantSplit/>
          <w:jc w:val="center"/>
        </w:trPr>
        <w:tc>
          <w:tcPr>
            <w:tcW w:w="3241" w:type="dxa"/>
            <w:shd w:val="clear" w:color="auto" w:fill="auto"/>
            <w:tcMar>
              <w:top w:w="0" w:type="dxa"/>
              <w:left w:w="28" w:type="dxa"/>
              <w:bottom w:w="0" w:type="dxa"/>
              <w:right w:w="108" w:type="dxa"/>
            </w:tcMar>
          </w:tcPr>
          <w:p w14:paraId="72EAC959" w14:textId="77777777" w:rsidR="003B2A24" w:rsidRPr="00F17505" w:rsidRDefault="003B2A24" w:rsidP="00C56618">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343B4D13" w14:textId="77777777" w:rsidR="003B2A24" w:rsidRPr="00F17505" w:rsidRDefault="003B2A24" w:rsidP="00C56618">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6208A18D" w14:textId="77777777" w:rsidR="003B2A24" w:rsidRPr="00F17505" w:rsidRDefault="003B2A24" w:rsidP="00C56618">
            <w:pPr>
              <w:pStyle w:val="TAL"/>
              <w:jc w:val="center"/>
            </w:pPr>
            <w:r w:rsidRPr="00F17505">
              <w:t>T</w:t>
            </w:r>
          </w:p>
        </w:tc>
        <w:tc>
          <w:tcPr>
            <w:tcW w:w="1077" w:type="dxa"/>
            <w:shd w:val="clear" w:color="auto" w:fill="auto"/>
            <w:tcMar>
              <w:top w:w="0" w:type="dxa"/>
              <w:left w:w="28" w:type="dxa"/>
              <w:bottom w:w="0" w:type="dxa"/>
              <w:right w:w="108" w:type="dxa"/>
            </w:tcMar>
          </w:tcPr>
          <w:p w14:paraId="002A7B4A" w14:textId="77777777" w:rsidR="003B2A24" w:rsidRPr="00F17505" w:rsidRDefault="003B2A24" w:rsidP="00C56618">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C56618">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C56618">
            <w:pPr>
              <w:pStyle w:val="TAL"/>
              <w:jc w:val="center"/>
            </w:pPr>
            <w:r w:rsidRPr="00F17505">
              <w:rPr>
                <w:lang w:eastAsia="zh-CN"/>
              </w:rPr>
              <w:t>T</w:t>
            </w:r>
          </w:p>
        </w:tc>
      </w:tr>
      <w:tr w:rsidR="003B2A24" w:rsidRPr="00F17505" w14:paraId="29F86015" w14:textId="77777777" w:rsidTr="00C56618">
        <w:trPr>
          <w:cantSplit/>
          <w:jc w:val="center"/>
        </w:trPr>
        <w:tc>
          <w:tcPr>
            <w:tcW w:w="3241" w:type="dxa"/>
            <w:shd w:val="clear" w:color="auto" w:fill="auto"/>
            <w:tcMar>
              <w:top w:w="0" w:type="dxa"/>
              <w:left w:w="28" w:type="dxa"/>
              <w:bottom w:w="0" w:type="dxa"/>
              <w:right w:w="108" w:type="dxa"/>
            </w:tcMar>
          </w:tcPr>
          <w:p w14:paraId="027AD7CD"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3DB583CD" w14:textId="77777777" w:rsidR="003B2A24" w:rsidRPr="00F17505" w:rsidRDefault="003B2A24" w:rsidP="00C56618">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778E2F61" w14:textId="77777777" w:rsidR="003B2A24" w:rsidRPr="00F17505" w:rsidRDefault="003B2A24" w:rsidP="00C56618">
            <w:pPr>
              <w:pStyle w:val="TAL"/>
              <w:jc w:val="center"/>
            </w:pPr>
            <w:r w:rsidRPr="00F17505">
              <w:t>T</w:t>
            </w:r>
          </w:p>
        </w:tc>
        <w:tc>
          <w:tcPr>
            <w:tcW w:w="1077" w:type="dxa"/>
            <w:shd w:val="clear" w:color="auto" w:fill="auto"/>
            <w:tcMar>
              <w:top w:w="0" w:type="dxa"/>
              <w:left w:w="28" w:type="dxa"/>
              <w:bottom w:w="0" w:type="dxa"/>
              <w:right w:w="108" w:type="dxa"/>
            </w:tcMar>
          </w:tcPr>
          <w:p w14:paraId="24BCA044" w14:textId="77777777" w:rsidR="003B2A24" w:rsidRPr="00F17505" w:rsidRDefault="003B2A24" w:rsidP="00C56618">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C56618">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C56618">
            <w:pPr>
              <w:pStyle w:val="TAL"/>
              <w:jc w:val="center"/>
            </w:pPr>
            <w:r w:rsidRPr="00F17505">
              <w:rPr>
                <w:lang w:eastAsia="zh-CN"/>
              </w:rPr>
              <w:t>T</w:t>
            </w:r>
          </w:p>
        </w:tc>
      </w:tr>
      <w:tr w:rsidR="003B2A24" w:rsidRPr="00F17505" w14:paraId="3BEED030" w14:textId="77777777" w:rsidTr="00C56618">
        <w:trPr>
          <w:cantSplit/>
          <w:jc w:val="center"/>
        </w:trPr>
        <w:tc>
          <w:tcPr>
            <w:tcW w:w="3241" w:type="dxa"/>
            <w:shd w:val="clear" w:color="auto" w:fill="auto"/>
            <w:tcMar>
              <w:top w:w="0" w:type="dxa"/>
              <w:left w:w="28" w:type="dxa"/>
              <w:bottom w:w="0" w:type="dxa"/>
              <w:right w:w="108" w:type="dxa"/>
            </w:tcMar>
          </w:tcPr>
          <w:p w14:paraId="388AC5EB" w14:textId="77777777" w:rsidR="003B2A24" w:rsidRPr="00F17505" w:rsidRDefault="003B2A24" w:rsidP="00C56618">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3ED79C5E" w14:textId="77777777" w:rsidR="003B2A24" w:rsidRPr="00F17505" w:rsidRDefault="003B2A24" w:rsidP="00C56618">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70968D60" w14:textId="77777777" w:rsidR="003B2A24" w:rsidRPr="00F17505" w:rsidRDefault="003B2A24" w:rsidP="00C56618">
            <w:pPr>
              <w:pStyle w:val="TAL"/>
              <w:jc w:val="center"/>
            </w:pPr>
            <w:r w:rsidRPr="00F17505">
              <w:t>T</w:t>
            </w:r>
          </w:p>
        </w:tc>
        <w:tc>
          <w:tcPr>
            <w:tcW w:w="1077" w:type="dxa"/>
            <w:shd w:val="clear" w:color="auto" w:fill="auto"/>
            <w:tcMar>
              <w:top w:w="0" w:type="dxa"/>
              <w:left w:w="28" w:type="dxa"/>
              <w:bottom w:w="0" w:type="dxa"/>
              <w:right w:w="108" w:type="dxa"/>
            </w:tcMar>
          </w:tcPr>
          <w:p w14:paraId="5ABA83CD" w14:textId="77777777" w:rsidR="003B2A24" w:rsidRPr="00F17505" w:rsidRDefault="003B2A24" w:rsidP="00C56618">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C56618">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C56618">
            <w:pPr>
              <w:pStyle w:val="TAL"/>
              <w:jc w:val="center"/>
            </w:pPr>
            <w:r w:rsidRPr="00F17505">
              <w:rPr>
                <w:lang w:eastAsia="zh-CN"/>
              </w:rPr>
              <w:t>T</w:t>
            </w:r>
          </w:p>
        </w:tc>
      </w:tr>
    </w:tbl>
    <w:p w14:paraId="53B583AC" w14:textId="77777777" w:rsidR="003B2A24" w:rsidRDefault="003B2A24" w:rsidP="003B2A24"/>
    <w:p w14:paraId="75894D33" w14:textId="77777777" w:rsidR="003B2A24" w:rsidRPr="00F17505" w:rsidRDefault="003B2A24" w:rsidP="003B2A24">
      <w:pPr>
        <w:pStyle w:val="Heading5"/>
      </w:pPr>
      <w:bookmarkStart w:id="121" w:name="_Toc155093512"/>
      <w:r w:rsidRPr="00F17505">
        <w:t>7.</w:t>
      </w:r>
      <w:r>
        <w:t>2a.2.2</w:t>
      </w:r>
      <w:r w:rsidRPr="00F17505">
        <w:t>.3</w:t>
      </w:r>
      <w:r w:rsidRPr="00F17505">
        <w:tab/>
        <w:t>Attribute constraints</w:t>
      </w:r>
      <w:bookmarkEnd w:id="121"/>
    </w:p>
    <w:p w14:paraId="2F639710" w14:textId="77777777" w:rsidR="003B2A24" w:rsidRPr="00F17505" w:rsidRDefault="003B2A24" w:rsidP="003B2A24">
      <w:pPr>
        <w:pStyle w:val="TH"/>
      </w:pPr>
      <w:r w:rsidRPr="00F17505">
        <w:t>Table 7.</w:t>
      </w:r>
      <w:r>
        <w:t>2a</w:t>
      </w:r>
      <w:r w:rsidRPr="00F17505">
        <w:t>.</w:t>
      </w:r>
      <w:r>
        <w:t>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14:paraId="127F59FE" w14:textId="77777777" w:rsidTr="00C56618">
        <w:trPr>
          <w:jc w:val="center"/>
        </w:trPr>
        <w:tc>
          <w:tcPr>
            <w:tcW w:w="3120" w:type="dxa"/>
            <w:shd w:val="clear" w:color="auto" w:fill="D9D9D9"/>
            <w:tcMar>
              <w:top w:w="0" w:type="dxa"/>
              <w:left w:w="28" w:type="dxa"/>
              <w:bottom w:w="0" w:type="dxa"/>
              <w:right w:w="108" w:type="dxa"/>
            </w:tcMar>
            <w:hideMark/>
          </w:tcPr>
          <w:p w14:paraId="1AA70C45" w14:textId="77777777" w:rsidR="003B2A24" w:rsidRPr="00F17505" w:rsidRDefault="003B2A24" w:rsidP="00C56618">
            <w:pPr>
              <w:pStyle w:val="TAH"/>
            </w:pPr>
            <w:r w:rsidRPr="00F17505">
              <w:t>Name</w:t>
            </w:r>
          </w:p>
        </w:tc>
        <w:tc>
          <w:tcPr>
            <w:tcW w:w="6516" w:type="dxa"/>
            <w:shd w:val="clear" w:color="auto" w:fill="D9D9D9"/>
            <w:tcMar>
              <w:top w:w="0" w:type="dxa"/>
              <w:left w:w="28" w:type="dxa"/>
              <w:bottom w:w="0" w:type="dxa"/>
              <w:right w:w="108" w:type="dxa"/>
            </w:tcMar>
            <w:hideMark/>
          </w:tcPr>
          <w:p w14:paraId="158E632C" w14:textId="77777777" w:rsidR="003B2A24" w:rsidRPr="00F17505" w:rsidRDefault="003B2A24" w:rsidP="00C56618">
            <w:pPr>
              <w:pStyle w:val="TAH"/>
            </w:pPr>
            <w:r w:rsidRPr="00F17505">
              <w:rPr>
                <w:color w:val="000000"/>
              </w:rPr>
              <w:t>Definition</w:t>
            </w:r>
          </w:p>
        </w:tc>
      </w:tr>
      <w:tr w:rsidR="003B2A24" w:rsidRPr="00F17505" w14:paraId="79721792" w14:textId="77777777" w:rsidTr="00C56618">
        <w:trPr>
          <w:jc w:val="center"/>
        </w:trPr>
        <w:tc>
          <w:tcPr>
            <w:tcW w:w="3120" w:type="dxa"/>
            <w:tcMar>
              <w:top w:w="0" w:type="dxa"/>
              <w:left w:w="28" w:type="dxa"/>
              <w:bottom w:w="0" w:type="dxa"/>
              <w:right w:w="108" w:type="dxa"/>
            </w:tcMar>
          </w:tcPr>
          <w:p w14:paraId="3AAC11EE"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7638BB30" w14:textId="77777777" w:rsidR="003B2A24" w:rsidRPr="00F17505" w:rsidRDefault="003B2A24" w:rsidP="00C56618">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bl>
    <w:p w14:paraId="28FF350D" w14:textId="77777777" w:rsidR="003B2A24" w:rsidRPr="00F17505" w:rsidRDefault="003B2A24" w:rsidP="003B2A24"/>
    <w:p w14:paraId="61A2F4AF" w14:textId="77777777" w:rsidR="003B2A24" w:rsidRPr="00F17505" w:rsidRDefault="003B2A24" w:rsidP="003B2A24">
      <w:pPr>
        <w:pStyle w:val="Heading5"/>
      </w:pPr>
      <w:bookmarkStart w:id="122" w:name="_Toc155093513"/>
      <w:r w:rsidRPr="00F17505">
        <w:t>7.</w:t>
      </w:r>
      <w:r>
        <w:t>2a.2.2</w:t>
      </w:r>
      <w:r w:rsidRPr="00F17505">
        <w:t>.4</w:t>
      </w:r>
      <w:r w:rsidRPr="00F17505">
        <w:tab/>
        <w:t>Notifications</w:t>
      </w:r>
      <w:bookmarkEnd w:id="122"/>
    </w:p>
    <w:p w14:paraId="4391C9EC" w14:textId="77777777" w:rsidR="003B2A24" w:rsidRPr="00F17505" w:rsidRDefault="003B2A24" w:rsidP="003B2A24">
      <w:r w:rsidRPr="00F17505">
        <w:t>The common notifications defined in clause 7.</w:t>
      </w:r>
      <w:r>
        <w:t>e</w:t>
      </w:r>
      <w:r w:rsidRPr="00F17505">
        <w:t xml:space="preserve"> are valid for this IOC, without exceptions or additions.</w:t>
      </w:r>
    </w:p>
    <w:p w14:paraId="4AFC2F3C" w14:textId="77777777" w:rsidR="003B2A24" w:rsidRPr="00F17505" w:rsidRDefault="003B2A24" w:rsidP="003B2A24">
      <w:pPr>
        <w:pStyle w:val="Heading4"/>
      </w:pPr>
      <w:bookmarkStart w:id="123" w:name="_Toc155093514"/>
      <w:r w:rsidRPr="00F17505">
        <w:t>7.</w:t>
      </w:r>
      <w:r>
        <w:t>2a.2.2</w:t>
      </w:r>
      <w:r w:rsidRPr="00F17505">
        <w:tab/>
      </w:r>
      <w:r w:rsidRPr="005B6D24">
        <w:rPr>
          <w:rFonts w:ascii="Courier New" w:hAnsi="Courier New" w:cs="Courier New"/>
        </w:rPr>
        <w:t>MLEntityRepository</w:t>
      </w:r>
      <w:bookmarkEnd w:id="123"/>
    </w:p>
    <w:p w14:paraId="47ACFC18" w14:textId="77777777" w:rsidR="003B2A24" w:rsidRPr="00F17505" w:rsidRDefault="003B2A24" w:rsidP="003B2A24">
      <w:pPr>
        <w:pStyle w:val="Heading5"/>
        <w:rPr>
          <w:lang w:eastAsia="zh-CN"/>
        </w:rPr>
      </w:pPr>
      <w:bookmarkStart w:id="124" w:name="_Toc155093515"/>
      <w:r w:rsidRPr="00F17505">
        <w:t>7.</w:t>
      </w:r>
      <w:r>
        <w:t>2a.2.2</w:t>
      </w:r>
      <w:r w:rsidRPr="00F17505">
        <w:rPr>
          <w:lang w:eastAsia="zh-CN"/>
        </w:rPr>
        <w:t>.1</w:t>
      </w:r>
      <w:r w:rsidRPr="00F17505">
        <w:rPr>
          <w:lang w:eastAsia="zh-CN"/>
        </w:rPr>
        <w:tab/>
      </w:r>
      <w:r w:rsidRPr="00F17505">
        <w:t>Definition</w:t>
      </w:r>
      <w:bookmarkEnd w:id="124"/>
    </w:p>
    <w:p w14:paraId="525002C1" w14:textId="77777777" w:rsidR="003B2A24" w:rsidRPr="00F17505" w:rsidRDefault="003B2A24" w:rsidP="003B2A24">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repository</w:t>
      </w:r>
      <w:r w:rsidRPr="00F17505">
        <w:t xml:space="preserve"> that </w:t>
      </w:r>
      <w:r>
        <w:t>contains the ML entities .</w:t>
      </w:r>
    </w:p>
    <w:p w14:paraId="62867E61" w14:textId="77777777" w:rsidR="003B2A24" w:rsidRPr="00F17505" w:rsidRDefault="003B2A24" w:rsidP="003B2A24">
      <w:r w:rsidRPr="00F17505">
        <w:rPr>
          <w:rFonts w:eastAsia="Courier New"/>
        </w:rPr>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p>
    <w:p w14:paraId="5CAB2807" w14:textId="77777777" w:rsidR="003B2A24" w:rsidRPr="00F17505" w:rsidRDefault="003B2A24" w:rsidP="003B2A24">
      <w:pPr>
        <w:pStyle w:val="Heading5"/>
      </w:pPr>
      <w:bookmarkStart w:id="125" w:name="_Toc155093516"/>
      <w:r w:rsidRPr="00F17505">
        <w:t>7.</w:t>
      </w:r>
      <w:r>
        <w:t>2a.2.2</w:t>
      </w:r>
      <w:r w:rsidRPr="00F17505">
        <w:t>.2</w:t>
      </w:r>
      <w:r w:rsidRPr="00F17505">
        <w:tab/>
        <w:t>Attributes</w:t>
      </w:r>
      <w:bookmarkEnd w:id="125"/>
    </w:p>
    <w:p w14:paraId="2D2B77C0" w14:textId="77777777" w:rsidR="003B2A24" w:rsidRPr="00F17505" w:rsidRDefault="003B2A24" w:rsidP="003B2A24">
      <w:pPr>
        <w:pStyle w:val="TH"/>
      </w:pPr>
      <w:r w:rsidRPr="00F17505">
        <w:t>Table 7.</w:t>
      </w:r>
      <w:r>
        <w:t>a.2.2.2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0FC5E7C7" w14:textId="77777777" w:rsidTr="00C56618">
        <w:trPr>
          <w:cantSplit/>
          <w:jc w:val="center"/>
        </w:trPr>
        <w:tc>
          <w:tcPr>
            <w:tcW w:w="2605" w:type="dxa"/>
            <w:shd w:val="pct10" w:color="auto" w:fill="FFFFFF"/>
            <w:vAlign w:val="center"/>
          </w:tcPr>
          <w:p w14:paraId="779DC71B" w14:textId="77777777" w:rsidR="003B2A24" w:rsidRPr="00F17505" w:rsidRDefault="003B2A24" w:rsidP="00C56618">
            <w:pPr>
              <w:pStyle w:val="TAH"/>
              <w:spacing w:line="264" w:lineRule="auto"/>
              <w:ind w:right="142"/>
            </w:pPr>
            <w:r w:rsidRPr="00F17505">
              <w:t>Attribute name</w:t>
            </w:r>
          </w:p>
        </w:tc>
        <w:tc>
          <w:tcPr>
            <w:tcW w:w="1860" w:type="dxa"/>
            <w:shd w:val="pct10" w:color="auto" w:fill="FFFFFF"/>
            <w:vAlign w:val="center"/>
          </w:tcPr>
          <w:p w14:paraId="7AEC4626" w14:textId="77777777" w:rsidR="003B2A24" w:rsidRPr="00F17505" w:rsidRDefault="003B2A24" w:rsidP="00C56618">
            <w:pPr>
              <w:pStyle w:val="TAH"/>
              <w:spacing w:line="264" w:lineRule="auto"/>
              <w:ind w:right="142"/>
            </w:pPr>
            <w:r w:rsidRPr="00F17505">
              <w:t>Support Qualifier</w:t>
            </w:r>
          </w:p>
        </w:tc>
        <w:tc>
          <w:tcPr>
            <w:tcW w:w="1309" w:type="dxa"/>
            <w:shd w:val="pct10" w:color="auto" w:fill="FFFFFF"/>
            <w:vAlign w:val="center"/>
          </w:tcPr>
          <w:p w14:paraId="554C1D02" w14:textId="77777777" w:rsidR="003B2A24" w:rsidRPr="00F17505" w:rsidRDefault="003B2A24" w:rsidP="00C56618">
            <w:pPr>
              <w:pStyle w:val="TAH"/>
              <w:spacing w:line="264" w:lineRule="auto"/>
              <w:ind w:right="142"/>
            </w:pPr>
            <w:r w:rsidRPr="00F17505">
              <w:t>isReadable</w:t>
            </w:r>
          </w:p>
        </w:tc>
        <w:tc>
          <w:tcPr>
            <w:tcW w:w="1219" w:type="dxa"/>
            <w:shd w:val="pct10" w:color="auto" w:fill="FFFFFF"/>
            <w:vAlign w:val="center"/>
          </w:tcPr>
          <w:p w14:paraId="6401C3A5" w14:textId="77777777" w:rsidR="003B2A24" w:rsidRPr="00F17505" w:rsidRDefault="003B2A24" w:rsidP="00C56618">
            <w:pPr>
              <w:pStyle w:val="TAH"/>
              <w:spacing w:line="264" w:lineRule="auto"/>
              <w:ind w:right="142"/>
            </w:pPr>
            <w:r w:rsidRPr="00F17505">
              <w:t>isWritable</w:t>
            </w:r>
          </w:p>
        </w:tc>
        <w:tc>
          <w:tcPr>
            <w:tcW w:w="1259" w:type="dxa"/>
            <w:shd w:val="pct10" w:color="auto" w:fill="FFFFFF"/>
            <w:vAlign w:val="center"/>
          </w:tcPr>
          <w:p w14:paraId="32BB7CB0" w14:textId="77777777" w:rsidR="003B2A24" w:rsidRPr="00F17505" w:rsidRDefault="003B2A24" w:rsidP="00C56618">
            <w:pPr>
              <w:pStyle w:val="TAH"/>
              <w:spacing w:line="264" w:lineRule="auto"/>
              <w:ind w:right="142"/>
            </w:pPr>
            <w:r w:rsidRPr="00F17505">
              <w:rPr>
                <w:rFonts w:cs="Arial"/>
                <w:bCs/>
                <w:szCs w:val="18"/>
              </w:rPr>
              <w:t>isInvariant</w:t>
            </w:r>
          </w:p>
        </w:tc>
        <w:tc>
          <w:tcPr>
            <w:tcW w:w="1379" w:type="dxa"/>
            <w:shd w:val="pct10" w:color="auto" w:fill="FFFFFF"/>
            <w:vAlign w:val="center"/>
          </w:tcPr>
          <w:p w14:paraId="5DAB4D6B" w14:textId="77777777" w:rsidR="003B2A24" w:rsidRPr="00F17505" w:rsidRDefault="003B2A24" w:rsidP="00C56618">
            <w:pPr>
              <w:pStyle w:val="TAH"/>
              <w:spacing w:line="264" w:lineRule="auto"/>
              <w:ind w:right="142"/>
            </w:pPr>
            <w:r w:rsidRPr="00F17505">
              <w:t>isNotifyable</w:t>
            </w:r>
          </w:p>
        </w:tc>
      </w:tr>
      <w:tr w:rsidR="003B2A24" w:rsidRPr="00F17505" w14:paraId="69D41DF4" w14:textId="77777777" w:rsidTr="00C56618">
        <w:trPr>
          <w:cantSplit/>
          <w:jc w:val="center"/>
        </w:trPr>
        <w:tc>
          <w:tcPr>
            <w:tcW w:w="2605" w:type="dxa"/>
          </w:tcPr>
          <w:p w14:paraId="365971F8" w14:textId="77777777" w:rsidR="003B2A24" w:rsidRPr="00F17505" w:rsidRDefault="003B2A24" w:rsidP="00C56618">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1860" w:type="dxa"/>
          </w:tcPr>
          <w:p w14:paraId="2076052C" w14:textId="77777777" w:rsidR="003B2A24" w:rsidRPr="00F17505" w:rsidRDefault="003B2A24" w:rsidP="00C56618">
            <w:pPr>
              <w:pStyle w:val="TAL"/>
              <w:spacing w:line="264" w:lineRule="auto"/>
              <w:ind w:right="142"/>
              <w:jc w:val="center"/>
            </w:pPr>
            <w:r w:rsidRPr="00F17505">
              <w:t>M</w:t>
            </w:r>
          </w:p>
        </w:tc>
        <w:tc>
          <w:tcPr>
            <w:tcW w:w="1309" w:type="dxa"/>
          </w:tcPr>
          <w:p w14:paraId="6AB126CC" w14:textId="77777777" w:rsidR="003B2A24" w:rsidRPr="00F17505" w:rsidRDefault="003B2A24" w:rsidP="00C56618">
            <w:pPr>
              <w:pStyle w:val="TAL"/>
              <w:spacing w:line="264" w:lineRule="auto"/>
              <w:ind w:right="142"/>
              <w:jc w:val="center"/>
            </w:pPr>
            <w:r w:rsidRPr="00F17505">
              <w:t>T</w:t>
            </w:r>
          </w:p>
        </w:tc>
        <w:tc>
          <w:tcPr>
            <w:tcW w:w="1219" w:type="dxa"/>
          </w:tcPr>
          <w:p w14:paraId="292A5AB2" w14:textId="77777777" w:rsidR="003B2A24" w:rsidRPr="00F17505" w:rsidRDefault="003B2A24" w:rsidP="00C56618">
            <w:pPr>
              <w:pStyle w:val="TAL"/>
              <w:spacing w:line="264" w:lineRule="auto"/>
              <w:ind w:right="142"/>
              <w:jc w:val="center"/>
            </w:pPr>
            <w:r w:rsidRPr="00F17505">
              <w:t>F</w:t>
            </w:r>
          </w:p>
        </w:tc>
        <w:tc>
          <w:tcPr>
            <w:tcW w:w="1259" w:type="dxa"/>
          </w:tcPr>
          <w:p w14:paraId="58E6186F" w14:textId="77777777" w:rsidR="003B2A24" w:rsidRPr="00F17505" w:rsidRDefault="003B2A24" w:rsidP="00C56618">
            <w:pPr>
              <w:pStyle w:val="TAL"/>
              <w:spacing w:line="264" w:lineRule="auto"/>
              <w:ind w:right="142"/>
              <w:jc w:val="center"/>
            </w:pPr>
            <w:r w:rsidRPr="00F17505">
              <w:t>F</w:t>
            </w:r>
          </w:p>
        </w:tc>
        <w:tc>
          <w:tcPr>
            <w:tcW w:w="1379" w:type="dxa"/>
          </w:tcPr>
          <w:p w14:paraId="0E4435E4" w14:textId="77777777" w:rsidR="003B2A24" w:rsidRPr="00F17505" w:rsidRDefault="003B2A24" w:rsidP="00C56618">
            <w:pPr>
              <w:pStyle w:val="TAL"/>
              <w:spacing w:line="264" w:lineRule="auto"/>
              <w:ind w:right="142"/>
              <w:jc w:val="center"/>
              <w:rPr>
                <w:lang w:eastAsia="zh-CN"/>
              </w:rPr>
            </w:pPr>
            <w:r w:rsidRPr="00F17505">
              <w:rPr>
                <w:lang w:eastAsia="zh-CN"/>
              </w:rPr>
              <w:t>F</w:t>
            </w:r>
          </w:p>
        </w:tc>
      </w:tr>
    </w:tbl>
    <w:p w14:paraId="098E0757" w14:textId="77777777" w:rsidR="003B2A24" w:rsidRDefault="003B2A24" w:rsidP="003B2A24"/>
    <w:p w14:paraId="28BC4516" w14:textId="77777777" w:rsidR="003B2A24" w:rsidRPr="00F17505" w:rsidRDefault="003B2A24" w:rsidP="003B2A24">
      <w:pPr>
        <w:pStyle w:val="Heading5"/>
      </w:pPr>
      <w:bookmarkStart w:id="126" w:name="_Toc155093517"/>
      <w:r w:rsidRPr="00F17505">
        <w:t>7.</w:t>
      </w:r>
      <w:r>
        <w:t>2a.2.2</w:t>
      </w:r>
      <w:r w:rsidRPr="00F17505">
        <w:t>.3</w:t>
      </w:r>
      <w:r w:rsidRPr="00F17505">
        <w:tab/>
        <w:t>Attribute constraints</w:t>
      </w:r>
      <w:bookmarkEnd w:id="126"/>
    </w:p>
    <w:p w14:paraId="59B32479" w14:textId="77777777" w:rsidR="003B2A24" w:rsidRPr="00F17505" w:rsidRDefault="003B2A24" w:rsidP="003B2A24">
      <w:r w:rsidRPr="00F17505">
        <w:t>None.</w:t>
      </w:r>
    </w:p>
    <w:p w14:paraId="488B1ABC" w14:textId="77777777" w:rsidR="003B2A24" w:rsidRPr="00F17505" w:rsidRDefault="003B2A24" w:rsidP="003B2A24">
      <w:pPr>
        <w:pStyle w:val="Heading5"/>
      </w:pPr>
      <w:bookmarkStart w:id="127" w:name="_Toc155093518"/>
      <w:r w:rsidRPr="00F17505">
        <w:t>7.</w:t>
      </w:r>
      <w:r>
        <w:t>2a.2.2</w:t>
      </w:r>
      <w:r w:rsidRPr="00F17505">
        <w:t>.4</w:t>
      </w:r>
      <w:r w:rsidRPr="00F17505">
        <w:tab/>
        <w:t>Notifications</w:t>
      </w:r>
      <w:bookmarkEnd w:id="127"/>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1F09F416" w14:textId="77777777" w:rsidR="003B2A24" w:rsidRPr="00F17505" w:rsidRDefault="003B2A24" w:rsidP="003B2A24"/>
    <w:p w14:paraId="5BE5A830" w14:textId="77777777" w:rsidR="003B2A24" w:rsidRPr="008A4799" w:rsidRDefault="003B2A24" w:rsidP="003B2A24">
      <w:pPr>
        <w:pStyle w:val="Heading2"/>
      </w:pPr>
      <w:bookmarkStart w:id="128" w:name="_Toc155093519"/>
      <w:bookmarkStart w:id="129" w:name="_Hlk141431940"/>
      <w:bookmarkEnd w:id="117"/>
      <w:r w:rsidRPr="00F17505">
        <w:t>7.</w:t>
      </w:r>
      <w:r>
        <w:t>3a</w:t>
      </w:r>
      <w:r w:rsidRPr="00F17505">
        <w:tab/>
        <w:t>Information model definitions</w:t>
      </w:r>
      <w:r>
        <w:t xml:space="preserve"> for AI/ML operational phases</w:t>
      </w:r>
      <w:bookmarkEnd w:id="128"/>
      <w:r w:rsidRPr="00F17505">
        <w:t xml:space="preserve"> </w:t>
      </w:r>
    </w:p>
    <w:p w14:paraId="14721C1F" w14:textId="77777777" w:rsidR="003B2A24" w:rsidRDefault="003B2A24" w:rsidP="003B2A24">
      <w:pPr>
        <w:pStyle w:val="Heading3"/>
      </w:pPr>
      <w:bookmarkStart w:id="130" w:name="_Toc155093520"/>
      <w:r w:rsidRPr="00F17505">
        <w:t>7</w:t>
      </w:r>
      <w:r>
        <w:t>.3a.1</w:t>
      </w:r>
      <w:r w:rsidRPr="00F17505">
        <w:tab/>
        <w:t xml:space="preserve">Information </w:t>
      </w:r>
      <w:r w:rsidRPr="008A4799">
        <w:t>model</w:t>
      </w:r>
      <w:r w:rsidRPr="00F17505">
        <w:t xml:space="preserve"> definitions for ML </w:t>
      </w:r>
      <w:r>
        <w:t>Training</w:t>
      </w:r>
      <w:bookmarkEnd w:id="130"/>
    </w:p>
    <w:p w14:paraId="78AD8D34" w14:textId="77777777" w:rsidR="003B2A24" w:rsidRPr="008A4799" w:rsidRDefault="003B2A24" w:rsidP="003B2A24">
      <w:pPr>
        <w:pStyle w:val="Heading4"/>
      </w:pPr>
      <w:bookmarkStart w:id="131" w:name="_Toc155093521"/>
      <w:r>
        <w:t>7.3a.1.1</w:t>
      </w:r>
      <w:r>
        <w:tab/>
      </w:r>
      <w:r w:rsidRPr="00F17505">
        <w:t>Class diagram</w:t>
      </w:r>
      <w:bookmarkEnd w:id="131"/>
    </w:p>
    <w:p w14:paraId="350EE9B8" w14:textId="4B8D3B84" w:rsidR="003B2A24" w:rsidRPr="00F17505" w:rsidRDefault="003B2A24" w:rsidP="003B2A24">
      <w:pPr>
        <w:pStyle w:val="Heading5"/>
      </w:pPr>
      <w:bookmarkStart w:id="132" w:name="_Toc130201979"/>
      <w:bookmarkStart w:id="133" w:name="_Toc155093522"/>
      <w:r w:rsidRPr="00F17505">
        <w:t>7.</w:t>
      </w:r>
      <w:r>
        <w:t>3a</w:t>
      </w:r>
      <w:r w:rsidR="00297670">
        <w:t>.</w:t>
      </w:r>
      <w:r w:rsidRPr="00F17505">
        <w:t>1</w:t>
      </w:r>
      <w:r>
        <w:t>.1.1</w:t>
      </w:r>
      <w:r w:rsidRPr="00F17505">
        <w:tab/>
        <w:t>Relationships</w:t>
      </w:r>
      <w:bookmarkEnd w:id="132"/>
      <w:bookmarkEnd w:id="133"/>
    </w:p>
    <w:p w14:paraId="18290BFE" w14:textId="77777777" w:rsidR="003B2A24" w:rsidRPr="00F17505" w:rsidRDefault="003B2A24" w:rsidP="003B2A24">
      <w:r w:rsidRPr="00F17505">
        <w:t>This clause depicts the set of classes (e.g. IOCs) that encapsulates the information relevant to ML model training. For the UML semantics, see  TS 32.156 [13].</w:t>
      </w:r>
    </w:p>
    <w:p w14:paraId="79BDC212" w14:textId="1D43DCF5" w:rsidR="003B2A24" w:rsidRDefault="00297670" w:rsidP="003B2A24">
      <w:pPr>
        <w:pStyle w:val="TH"/>
        <w:rPr>
          <w:lang w:eastAsia="zh-CN"/>
        </w:rPr>
      </w:pPr>
      <w:r>
        <w:rPr>
          <w:noProof/>
          <w:lang w:eastAsia="zh-CN"/>
        </w:rPr>
        <w:fldChar w:fldCharType="begin"/>
      </w:r>
      <w:r w:rsidR="007D1F4A">
        <w:rPr>
          <w:noProof/>
          <w:lang w:eastAsia="zh-CN"/>
        </w:rPr>
        <w:fldChar w:fldCharType="separate"/>
      </w:r>
      <w:r>
        <w:rPr>
          <w:noProof/>
          <w:lang w:eastAsia="zh-CN"/>
        </w:rPr>
        <w:fldChar w:fldCharType="end"/>
      </w:r>
      <w:r w:rsidR="003B2A24">
        <w:rPr>
          <w:noProof/>
          <w:lang w:eastAsia="zh-CN"/>
        </w:rPr>
        <w:drawing>
          <wp:inline distT="0" distB="0" distL="0" distR="0" wp14:anchorId="6F067CF4" wp14:editId="2B202B65">
            <wp:extent cx="6115685" cy="2390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2390140"/>
                    </a:xfrm>
                    <a:prstGeom prst="rect">
                      <a:avLst/>
                    </a:prstGeom>
                    <a:noFill/>
                    <a:ln>
                      <a:noFill/>
                    </a:ln>
                  </pic:spPr>
                </pic:pic>
              </a:graphicData>
            </a:graphic>
          </wp:inline>
        </w:drawing>
      </w:r>
    </w:p>
    <w:p w14:paraId="7FCB3295" w14:textId="77777777" w:rsidR="003B2A24" w:rsidRPr="00F17505" w:rsidRDefault="003B2A24" w:rsidP="003B2A24">
      <w:pPr>
        <w:pStyle w:val="TF"/>
      </w:pPr>
      <w:r w:rsidRPr="00F17505">
        <w:t>Figure 7.</w:t>
      </w:r>
      <w:r>
        <w:t>3a.</w:t>
      </w:r>
      <w:r w:rsidRPr="00F17505">
        <w:t>1</w:t>
      </w:r>
      <w:r>
        <w:t>.1.1</w:t>
      </w:r>
      <w:r w:rsidRPr="00F17505">
        <w:t>-1: NRM fragment for ML training</w:t>
      </w:r>
    </w:p>
    <w:p w14:paraId="31607CAF" w14:textId="77777777" w:rsidR="003B2A24" w:rsidRPr="00F17505" w:rsidRDefault="003B2A24" w:rsidP="003B2A24">
      <w:pPr>
        <w:pStyle w:val="Heading5"/>
      </w:pPr>
      <w:bookmarkStart w:id="134" w:name="_Toc130201980"/>
      <w:bookmarkStart w:id="135" w:name="_Toc155093523"/>
      <w:r w:rsidRPr="00F17505">
        <w:t>7.</w:t>
      </w:r>
      <w:r>
        <w:t>3a.1.1</w:t>
      </w:r>
      <w:r w:rsidRPr="00F17505">
        <w:t>.2</w:t>
      </w:r>
      <w:r w:rsidRPr="00F17505">
        <w:tab/>
        <w:t>Inheritance</w:t>
      </w:r>
      <w:bookmarkEnd w:id="134"/>
      <w:bookmarkEnd w:id="135"/>
    </w:p>
    <w:p w14:paraId="5D9C1778" w14:textId="1E5B2FCF" w:rsidR="003B2A24" w:rsidRPr="00F17505" w:rsidRDefault="003B2A24" w:rsidP="003B2A24">
      <w:pPr>
        <w:pStyle w:val="TH"/>
        <w:rPr>
          <w:lang w:eastAsia="zh-CN"/>
        </w:rPr>
      </w:pPr>
      <w:r>
        <w:rPr>
          <w:lang w:eastAsia="zh-CN"/>
        </w:rPr>
        <w:object w:dxaOrig="9016" w:dyaOrig="1849" w14:anchorId="27E4CD59">
          <v:shape id="_x0000_i1029" type="#_x0000_t75" style="width:450.45pt;height:91.7pt" o:ole="">
            <v:imagedata r:id="rId20" o:title=""/>
          </v:shape>
          <o:OLEObject Type="Embed" ProgID="Word.Document.8" ShapeID="_x0000_i1029" DrawAspect="Content" ObjectID="_1765886362" r:id="rId21">
            <o:FieldCodes>\s</o:FieldCodes>
          </o:OLEObject>
        </w:object>
      </w:r>
    </w:p>
    <w:p w14:paraId="483D44E3" w14:textId="77777777" w:rsidR="003B2A24" w:rsidRPr="00F17505" w:rsidRDefault="003B2A24" w:rsidP="003B2A24">
      <w:pPr>
        <w:pStyle w:val="TF"/>
        <w:rPr>
          <w:lang w:eastAsia="zh-CN"/>
        </w:rPr>
      </w:pPr>
      <w:r w:rsidRPr="00F17505">
        <w:t>Figure 7.</w:t>
      </w:r>
      <w:r>
        <w:t>3a.1.1</w:t>
      </w:r>
      <w:r w:rsidRPr="00F17505">
        <w:t>.2-1: Inheritance Hierarchy for ML training related NRMs</w:t>
      </w:r>
    </w:p>
    <w:p w14:paraId="7188A0B0" w14:textId="77777777" w:rsidR="003B2A24" w:rsidRPr="00F17505" w:rsidRDefault="003B2A24" w:rsidP="003B2A24">
      <w:pPr>
        <w:pStyle w:val="Heading4"/>
      </w:pPr>
      <w:bookmarkStart w:id="136" w:name="_Toc130201981"/>
      <w:bookmarkStart w:id="137" w:name="_Toc155093524"/>
      <w:r w:rsidRPr="00F17505">
        <w:t>7.</w:t>
      </w:r>
      <w:r>
        <w:t>3a.1.2</w:t>
      </w:r>
      <w:r w:rsidRPr="00F17505">
        <w:tab/>
        <w:t>Class definitions</w:t>
      </w:r>
      <w:bookmarkEnd w:id="136"/>
      <w:bookmarkEnd w:id="137"/>
    </w:p>
    <w:p w14:paraId="2189732E" w14:textId="77777777" w:rsidR="003B2A24" w:rsidRPr="00F17505" w:rsidRDefault="003B2A24" w:rsidP="003B2A24">
      <w:pPr>
        <w:pStyle w:val="Heading5"/>
      </w:pPr>
      <w:bookmarkStart w:id="138" w:name="_Toc130201982"/>
      <w:bookmarkStart w:id="139" w:name="_Toc155093525"/>
      <w:r w:rsidRPr="00F17505">
        <w:t>7.</w:t>
      </w:r>
      <w:r>
        <w:t>3a</w:t>
      </w:r>
      <w:r w:rsidRPr="00F17505">
        <w:t>.1</w:t>
      </w:r>
      <w:r>
        <w:t>.2.1</w:t>
      </w:r>
      <w:r w:rsidRPr="00F17505">
        <w:tab/>
      </w:r>
      <w:r w:rsidRPr="00C24887">
        <w:rPr>
          <w:rFonts w:ascii="Courier New" w:hAnsi="Courier New" w:cs="Courier New"/>
        </w:rPr>
        <w:t>MLTrainingFunction</w:t>
      </w:r>
      <w:bookmarkEnd w:id="138"/>
      <w:bookmarkEnd w:id="139"/>
    </w:p>
    <w:p w14:paraId="31146D46" w14:textId="77777777" w:rsidR="003B2A24" w:rsidRPr="00F17505" w:rsidRDefault="003B2A24" w:rsidP="003B2A24">
      <w:pPr>
        <w:pStyle w:val="Heading6"/>
      </w:pPr>
      <w:bookmarkStart w:id="140" w:name="_Toc130201983"/>
      <w:bookmarkStart w:id="141" w:name="_Toc155093526"/>
      <w:r w:rsidRPr="00F17505">
        <w:t>7.</w:t>
      </w:r>
      <w:r>
        <w:t>3a</w:t>
      </w:r>
      <w:r w:rsidRPr="00F17505">
        <w:t>.1.</w:t>
      </w:r>
      <w:r>
        <w:t>2.</w:t>
      </w:r>
      <w:r w:rsidRPr="00F17505">
        <w:t>1</w:t>
      </w:r>
      <w:r>
        <w:t>.1</w:t>
      </w:r>
      <w:r w:rsidRPr="00F17505">
        <w:tab/>
        <w:t>Definition</w:t>
      </w:r>
      <w:bookmarkEnd w:id="140"/>
      <w:bookmarkEnd w:id="141"/>
    </w:p>
    <w:p w14:paraId="77B0EDCB" w14:textId="77777777" w:rsidR="003B2A24" w:rsidRPr="00F17505" w:rsidRDefault="003B2A24" w:rsidP="003B2A24">
      <w:r w:rsidRPr="00F17505">
        <w:t xml:space="preserve">The IOC </w:t>
      </w:r>
      <w:r w:rsidRPr="00F17505">
        <w:rPr>
          <w:rFonts w:ascii="Courier New" w:hAnsi="Courier New" w:cs="Courier New"/>
        </w:rPr>
        <w:t>MLTrainingFunction</w:t>
      </w:r>
      <w:r w:rsidRPr="00F17505">
        <w:t xml:space="preserve"> represents the entity that undertakes ML training and is also the container of the </w:t>
      </w:r>
      <w:r w:rsidRPr="00F17505">
        <w:rPr>
          <w:rFonts w:ascii="Courier New" w:hAnsi="Courier New" w:cs="Courier New"/>
        </w:rPr>
        <w:t xml:space="preserve">MLTrainingRequest </w:t>
      </w:r>
      <w:r w:rsidRPr="00F17505">
        <w:t xml:space="preserve">IOC(s). </w:t>
      </w:r>
    </w:p>
    <w:p w14:paraId="599F7D01" w14:textId="77777777" w:rsidR="003B2A24" w:rsidRPr="00F17505" w:rsidRDefault="003B2A24" w:rsidP="003B2A24">
      <w:r w:rsidRPr="00F17505">
        <w:rPr>
          <w:rFonts w:eastAsia="Courier New"/>
        </w:rPr>
        <w:t xml:space="preserve">The entity represented by </w:t>
      </w:r>
      <w:r w:rsidRPr="00F17505">
        <w:rPr>
          <w:rFonts w:ascii="Courier New" w:hAnsi="Courier New" w:cs="Courier New"/>
        </w:rPr>
        <w:t xml:space="preserve">MLTrainingFunction </w:t>
      </w:r>
      <w:r w:rsidRPr="00C24887">
        <w:rPr>
          <w:rFonts w:asciiTheme="majorBidi" w:hAnsiTheme="majorBidi" w:cstheme="majorBidi"/>
        </w:rPr>
        <w:t>MOI</w:t>
      </w:r>
      <w:r w:rsidRPr="00F17505">
        <w:rPr>
          <w:rFonts w:eastAsia="Courier New"/>
        </w:rPr>
        <w:t xml:space="preserve"> </w:t>
      </w:r>
      <w:r w:rsidRPr="00F17505">
        <w:rPr>
          <w:rFonts w:cs="Arial"/>
        </w:rPr>
        <w:t xml:space="preserve">supports training of one or more </w:t>
      </w:r>
      <w:r w:rsidRPr="00F17505">
        <w:rPr>
          <w:rFonts w:ascii="Courier New" w:hAnsi="Courier New" w:cs="Courier New"/>
          <w:lang w:eastAsia="zh-CN"/>
        </w:rPr>
        <w:t>MLEntity(s)</w:t>
      </w:r>
      <w:r w:rsidRPr="00F17505">
        <w:t>.</w:t>
      </w:r>
    </w:p>
    <w:p w14:paraId="568B7DBB" w14:textId="77777777" w:rsidR="003B2A24" w:rsidRPr="00F17505" w:rsidRDefault="003B2A24" w:rsidP="003B2A24">
      <w:pPr>
        <w:pStyle w:val="Heading6"/>
      </w:pPr>
      <w:bookmarkStart w:id="142" w:name="_Toc130201984"/>
      <w:bookmarkStart w:id="143" w:name="_Toc155093527"/>
      <w:r w:rsidRPr="00F17505">
        <w:t>7.</w:t>
      </w:r>
      <w:r>
        <w:t>3a</w:t>
      </w:r>
      <w:r w:rsidRPr="00F17505">
        <w:t>.1.2</w:t>
      </w:r>
      <w:r>
        <w:t>.1.2</w:t>
      </w:r>
      <w:r w:rsidRPr="00F17505">
        <w:tab/>
        <w:t>Attributes</w:t>
      </w:r>
      <w:bookmarkEnd w:id="142"/>
      <w:bookmarkEnd w:id="143"/>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C56618">
        <w:trPr>
          <w:cantSplit/>
          <w:jc w:val="center"/>
        </w:trPr>
        <w:tc>
          <w:tcPr>
            <w:tcW w:w="2605" w:type="dxa"/>
            <w:shd w:val="pct10" w:color="auto" w:fill="FFFFFF"/>
            <w:vAlign w:val="center"/>
          </w:tcPr>
          <w:p w14:paraId="3F1EE0BE" w14:textId="77777777" w:rsidR="003B2A24" w:rsidRPr="00F17505" w:rsidRDefault="003B2A24" w:rsidP="00C56618">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C56618">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C56618">
            <w:pPr>
              <w:pStyle w:val="TAH"/>
              <w:spacing w:line="264" w:lineRule="auto"/>
              <w:ind w:right="142"/>
            </w:pPr>
            <w:r w:rsidRPr="00F17505">
              <w:t>isReadable</w:t>
            </w:r>
          </w:p>
        </w:tc>
        <w:tc>
          <w:tcPr>
            <w:tcW w:w="1219" w:type="dxa"/>
            <w:shd w:val="pct10" w:color="auto" w:fill="FFFFFF"/>
            <w:vAlign w:val="center"/>
          </w:tcPr>
          <w:p w14:paraId="107A2683" w14:textId="77777777" w:rsidR="003B2A24" w:rsidRPr="00F17505" w:rsidRDefault="003B2A24" w:rsidP="00C56618">
            <w:pPr>
              <w:pStyle w:val="TAH"/>
              <w:spacing w:line="264" w:lineRule="auto"/>
              <w:ind w:right="142"/>
            </w:pPr>
            <w:r w:rsidRPr="00F17505">
              <w:t>isWritable</w:t>
            </w:r>
          </w:p>
        </w:tc>
        <w:tc>
          <w:tcPr>
            <w:tcW w:w="1259" w:type="dxa"/>
            <w:shd w:val="pct10" w:color="auto" w:fill="FFFFFF"/>
            <w:vAlign w:val="center"/>
          </w:tcPr>
          <w:p w14:paraId="392438A5" w14:textId="77777777" w:rsidR="003B2A24" w:rsidRPr="00F17505" w:rsidRDefault="003B2A24" w:rsidP="00C56618">
            <w:pPr>
              <w:pStyle w:val="TAH"/>
              <w:spacing w:line="264" w:lineRule="auto"/>
              <w:ind w:right="142"/>
            </w:pPr>
            <w:r w:rsidRPr="00F17505">
              <w:rPr>
                <w:rFonts w:cs="Arial"/>
                <w:bCs/>
                <w:szCs w:val="18"/>
              </w:rPr>
              <w:t>isInvariant</w:t>
            </w:r>
          </w:p>
        </w:tc>
        <w:tc>
          <w:tcPr>
            <w:tcW w:w="1379" w:type="dxa"/>
            <w:shd w:val="pct10" w:color="auto" w:fill="FFFFFF"/>
            <w:vAlign w:val="center"/>
          </w:tcPr>
          <w:p w14:paraId="3D9DEF9A" w14:textId="77777777" w:rsidR="003B2A24" w:rsidRPr="00F17505" w:rsidRDefault="003B2A24" w:rsidP="00C56618">
            <w:pPr>
              <w:pStyle w:val="TAH"/>
              <w:spacing w:line="264" w:lineRule="auto"/>
              <w:ind w:right="142"/>
            </w:pPr>
            <w:r w:rsidRPr="00F17505">
              <w:t>isNotifyable</w:t>
            </w:r>
          </w:p>
        </w:tc>
      </w:tr>
      <w:tr w:rsidR="003B2A24" w:rsidRPr="00F17505" w14:paraId="785694E4" w14:textId="77777777" w:rsidTr="00C56618">
        <w:trPr>
          <w:cantSplit/>
          <w:jc w:val="center"/>
        </w:trPr>
        <w:tc>
          <w:tcPr>
            <w:tcW w:w="2605" w:type="dxa"/>
            <w:shd w:val="clear" w:color="auto" w:fill="D9D9D9"/>
          </w:tcPr>
          <w:p w14:paraId="18246D55" w14:textId="77777777" w:rsidR="003B2A24" w:rsidDel="000C60F3" w:rsidRDefault="003B2A24" w:rsidP="00C56618">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C56618">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C56618">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C56618">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C56618">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C56618">
            <w:pPr>
              <w:pStyle w:val="TAL"/>
              <w:spacing w:line="264" w:lineRule="auto"/>
              <w:ind w:right="142"/>
              <w:jc w:val="center"/>
              <w:rPr>
                <w:lang w:eastAsia="zh-CN"/>
              </w:rPr>
            </w:pPr>
          </w:p>
        </w:tc>
      </w:tr>
      <w:tr w:rsidR="003B2A24" w:rsidRPr="00F17505" w14:paraId="197ABF31" w14:textId="77777777" w:rsidTr="00C56618">
        <w:trPr>
          <w:cantSplit/>
          <w:jc w:val="center"/>
        </w:trPr>
        <w:tc>
          <w:tcPr>
            <w:tcW w:w="2605" w:type="dxa"/>
            <w:shd w:val="clear" w:color="auto" w:fill="D9D9D9"/>
          </w:tcPr>
          <w:p w14:paraId="2C9AF194" w14:textId="77777777" w:rsidR="003B2A24" w:rsidRPr="00F17505" w:rsidRDefault="003B2A24" w:rsidP="00C56618">
            <w:pPr>
              <w:pStyle w:val="TAL"/>
              <w:tabs>
                <w:tab w:val="left" w:pos="774"/>
              </w:tabs>
              <w:spacing w:line="264" w:lineRule="auto"/>
              <w:ind w:right="142"/>
              <w:rPr>
                <w:b/>
                <w:bCs/>
                <w:color w:val="000000"/>
              </w:rPr>
            </w:pPr>
            <w:r>
              <w:rPr>
                <w:rFonts w:ascii="Courier New" w:hAnsi="Courier New" w:cs="Courier New"/>
              </w:rPr>
              <w:t>mLEntityRepositoryRef</w:t>
            </w:r>
          </w:p>
        </w:tc>
        <w:tc>
          <w:tcPr>
            <w:tcW w:w="1860" w:type="dxa"/>
            <w:shd w:val="clear" w:color="auto" w:fill="D9D9D9"/>
          </w:tcPr>
          <w:p w14:paraId="4F329341" w14:textId="621EB56F" w:rsidR="003B2A24" w:rsidRPr="00F17505" w:rsidDel="000C60F3" w:rsidRDefault="003B2A24" w:rsidP="00C56618">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C56618">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C56618">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C56618">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C56618">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144" w:name="_Toc130201985"/>
      <w:bookmarkStart w:id="145" w:name="_Toc155093528"/>
      <w:r w:rsidRPr="00F17505">
        <w:t>7.</w:t>
      </w:r>
      <w:r>
        <w:t>3a</w:t>
      </w:r>
      <w:r w:rsidRPr="00F17505">
        <w:t>.1</w:t>
      </w:r>
      <w:r>
        <w:t>.2.1</w:t>
      </w:r>
      <w:r w:rsidRPr="00F17505">
        <w:t>.3</w:t>
      </w:r>
      <w:r w:rsidRPr="00F17505">
        <w:tab/>
        <w:t>Attribute constraints</w:t>
      </w:r>
      <w:bookmarkEnd w:id="144"/>
      <w:bookmarkEnd w:id="145"/>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146" w:name="_Toc130201986"/>
      <w:bookmarkStart w:id="147" w:name="_Toc155093529"/>
      <w:r w:rsidRPr="00F17505">
        <w:t>7.</w:t>
      </w:r>
      <w:r>
        <w:t>3a</w:t>
      </w:r>
      <w:r w:rsidRPr="00F17505">
        <w:t>.1</w:t>
      </w:r>
      <w:r>
        <w:t>.2.1</w:t>
      </w:r>
      <w:r w:rsidRPr="00F17505">
        <w:t>.4</w:t>
      </w:r>
      <w:r w:rsidRPr="00F17505">
        <w:tab/>
        <w:t>Notifications</w:t>
      </w:r>
      <w:bookmarkEnd w:id="146"/>
      <w:bookmarkEnd w:id="147"/>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148" w:name="_Toc130201987"/>
      <w:bookmarkStart w:id="149" w:name="_Toc155093530"/>
      <w:r w:rsidRPr="00F17505">
        <w:t>7.</w:t>
      </w:r>
      <w:r>
        <w:t>3a</w:t>
      </w:r>
      <w:r w:rsidRPr="00F17505">
        <w:t>.</w:t>
      </w:r>
      <w:r>
        <w:t>1.2.</w:t>
      </w:r>
      <w:r w:rsidRPr="00F17505">
        <w:t>2</w:t>
      </w:r>
      <w:r w:rsidRPr="00F17505">
        <w:tab/>
      </w:r>
      <w:r w:rsidRPr="00C24887">
        <w:rPr>
          <w:rFonts w:ascii="Courier New" w:hAnsi="Courier New" w:cs="Courier New"/>
        </w:rPr>
        <w:t>MLTrainingRequest</w:t>
      </w:r>
      <w:bookmarkEnd w:id="148"/>
      <w:bookmarkEnd w:id="149"/>
    </w:p>
    <w:p w14:paraId="55ADC2A9" w14:textId="77777777" w:rsidR="003B2A24" w:rsidRPr="00F17505" w:rsidRDefault="003B2A24" w:rsidP="003B2A24">
      <w:pPr>
        <w:pStyle w:val="Heading6"/>
      </w:pPr>
      <w:bookmarkStart w:id="150" w:name="_Toc130201988"/>
      <w:bookmarkStart w:id="151" w:name="_Toc155093531"/>
      <w:r w:rsidRPr="00F17505">
        <w:t>7.</w:t>
      </w:r>
      <w:r>
        <w:t>3a</w:t>
      </w:r>
      <w:r w:rsidRPr="00F17505">
        <w:t>.</w:t>
      </w:r>
      <w:r>
        <w:t>1.2.</w:t>
      </w:r>
      <w:r w:rsidRPr="00F17505">
        <w:t>2.1</w:t>
      </w:r>
      <w:r w:rsidRPr="00F17505">
        <w:tab/>
        <w:t>Definition</w:t>
      </w:r>
      <w:bookmarkEnd w:id="150"/>
      <w:bookmarkEnd w:id="151"/>
    </w:p>
    <w:p w14:paraId="0611A66A" w14:textId="77777777" w:rsidR="003B2A24" w:rsidRPr="00F17505" w:rsidRDefault="003B2A24" w:rsidP="003B2A24">
      <w:r w:rsidRPr="00F17505">
        <w:t xml:space="preserve">The IOC </w:t>
      </w:r>
      <w:r w:rsidRPr="00F17505">
        <w:rPr>
          <w:rFonts w:ascii="Courier New" w:hAnsi="Courier New" w:cs="Courier New"/>
        </w:rPr>
        <w:t>MLTrainingRequest</w:t>
      </w:r>
      <w:r w:rsidRPr="00F17505">
        <w:t xml:space="preserve"> represents the ML model training request that is created by the ML training MnS consumer.</w:t>
      </w:r>
    </w:p>
    <w:p w14:paraId="6E29DBE4" w14:textId="77777777" w:rsidR="003B2A24" w:rsidRPr="00F17505" w:rsidRDefault="003B2A24" w:rsidP="003B2A24">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r w:rsidRPr="00F17505">
        <w:rPr>
          <w:rFonts w:cs="Arial"/>
        </w:rPr>
        <w:t xml:space="preserve">Each </w:t>
      </w:r>
      <w:r w:rsidRPr="00F17505">
        <w:rPr>
          <w:rFonts w:ascii="Courier New" w:hAnsi="Courier New" w:cs="Courier New"/>
        </w:rPr>
        <w:t xml:space="preserve">MLTrainingRequest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p>
    <w:p w14:paraId="56E59A2F"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4158EDB1" w14:textId="77777777" w:rsidR="003B2A24" w:rsidRPr="00F17505" w:rsidRDefault="003B2A24" w:rsidP="003B2A24">
      <w:pPr>
        <w:spacing w:line="264" w:lineRule="auto"/>
      </w:pPr>
      <w:r w:rsidRPr="00F17505">
        <w:t xml:space="preserve">Each </w:t>
      </w:r>
      <w:r w:rsidRPr="00F17505">
        <w:rPr>
          <w:rFonts w:ascii="Courier New" w:hAnsi="Courier New" w:cs="Courier New"/>
        </w:rPr>
        <w:t xml:space="preserve">MLTrainingRequest </w:t>
      </w:r>
      <w:r w:rsidRPr="00F17505">
        <w:t xml:space="preserve">may indicate the expectedRunTimeContext that describes the specific conditions for which the </w:t>
      </w:r>
      <w:r w:rsidRPr="00F17505">
        <w:rPr>
          <w:rFonts w:ascii="Courier New" w:hAnsi="Courier New" w:cs="Courier New"/>
        </w:rPr>
        <w:t>MLEntity</w:t>
      </w:r>
      <w:r w:rsidRPr="00F17505">
        <w:t xml:space="preserve"> should be trained.</w:t>
      </w:r>
    </w:p>
    <w:p w14:paraId="0BA3795E" w14:textId="77777777" w:rsidR="003B2A24" w:rsidRPr="00F17505" w:rsidRDefault="003B2A24" w:rsidP="003B2A24">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7777777"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5993A9E9" w14:textId="77777777" w:rsidR="003B2A24" w:rsidRPr="00F17505" w:rsidRDefault="003B2A24" w:rsidP="003B2A24">
      <w:pPr>
        <w:pStyle w:val="B1"/>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454540E" w14:textId="77777777" w:rsidR="003B2A24" w:rsidRPr="00F17505" w:rsidRDefault="003B2A24" w:rsidP="003B2A24">
      <w:pPr>
        <w:pStyle w:val="B1"/>
      </w:pPr>
      <w:r w:rsidRPr="00F17505">
        <w:rPr>
          <w:bCs/>
        </w:rPr>
        <w:t>-</w:t>
      </w:r>
      <w:r w:rsidRPr="00F17505">
        <w:rPr>
          <w:bCs/>
        </w:rPr>
        <w:tab/>
      </w:r>
      <w:r w:rsidRPr="00F17505">
        <w:t>The attribute values are "NOT_STARTED", "TRAINING_IN_PROGRESS", "SUSPENDED", "FINISHED", and "CANCELLED".</w:t>
      </w:r>
    </w:p>
    <w:p w14:paraId="32295D3A" w14:textId="77777777" w:rsidR="003B2A24" w:rsidRPr="00F17505" w:rsidRDefault="003B2A24" w:rsidP="003B2A24">
      <w:pPr>
        <w:pStyle w:val="B1"/>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70AB0575" w14:textId="77777777" w:rsidR="003B2A24" w:rsidRPr="00F17505" w:rsidRDefault="003B2A24" w:rsidP="003B2A24">
      <w:pPr>
        <w:pStyle w:val="Heading6"/>
      </w:pPr>
      <w:bookmarkStart w:id="152" w:name="_Toc130201989"/>
      <w:bookmarkStart w:id="153" w:name="_Toc155093532"/>
      <w:r w:rsidRPr="00F17505">
        <w:t>7.</w:t>
      </w:r>
      <w:r>
        <w:t>3a</w:t>
      </w:r>
      <w:r w:rsidRPr="00F17505">
        <w:t>.</w:t>
      </w:r>
      <w:r>
        <w:t>1.</w:t>
      </w:r>
      <w:r w:rsidRPr="00F17505">
        <w:t>2.2</w:t>
      </w:r>
      <w:r>
        <w:t>.2</w:t>
      </w:r>
      <w:r w:rsidRPr="00F17505">
        <w:tab/>
        <w:t>Attributes</w:t>
      </w:r>
      <w:bookmarkEnd w:id="152"/>
      <w:bookmarkEnd w:id="153"/>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B2A24" w:rsidRPr="00F17505" w14:paraId="0A3BCFFF" w14:textId="77777777" w:rsidTr="00C56618">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C56618">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C5661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C5661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C5661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C5661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C56618">
            <w:pPr>
              <w:pStyle w:val="TAH"/>
            </w:pPr>
            <w:r w:rsidRPr="00F17505">
              <w:rPr>
                <w:color w:val="000000"/>
              </w:rPr>
              <w:t>isNotifyable</w:t>
            </w:r>
          </w:p>
        </w:tc>
      </w:tr>
      <w:tr w:rsidR="003B2A24" w:rsidRPr="00F17505" w:rsidDel="005D2A90" w14:paraId="2D4A5CCB" w14:textId="77777777" w:rsidTr="00C56618">
        <w:trPr>
          <w:cantSplit/>
          <w:jc w:val="center"/>
        </w:trPr>
        <w:tc>
          <w:tcPr>
            <w:tcW w:w="3241" w:type="dxa"/>
            <w:tcMar>
              <w:top w:w="0" w:type="dxa"/>
              <w:left w:w="28" w:type="dxa"/>
              <w:bottom w:w="0" w:type="dxa"/>
              <w:right w:w="108" w:type="dxa"/>
            </w:tcMar>
          </w:tcPr>
          <w:p w14:paraId="33A732C5" w14:textId="77777777" w:rsidR="003B2A24" w:rsidDel="005D2A90" w:rsidRDefault="003B2A24" w:rsidP="00C56618">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30536DD5" w14:textId="77777777" w:rsidR="003B2A24" w:rsidRPr="00F17505" w:rsidDel="005D2A90" w:rsidRDefault="003B2A24" w:rsidP="00C56618">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C56618">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C56618">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C56618">
            <w:pPr>
              <w:pStyle w:val="TAL"/>
              <w:jc w:val="center"/>
              <w:rPr>
                <w:lang w:eastAsia="zh-CN"/>
              </w:rPr>
            </w:pPr>
            <w:r w:rsidRPr="00F17505">
              <w:rPr>
                <w:lang w:eastAsia="zh-CN"/>
              </w:rPr>
              <w:t>T</w:t>
            </w:r>
          </w:p>
        </w:tc>
      </w:tr>
      <w:tr w:rsidR="003B2A24" w:rsidRPr="00F17505" w14:paraId="43FC0FE9" w14:textId="77777777" w:rsidTr="00C56618">
        <w:trPr>
          <w:cantSplit/>
          <w:jc w:val="center"/>
        </w:trPr>
        <w:tc>
          <w:tcPr>
            <w:tcW w:w="3241" w:type="dxa"/>
            <w:tcMar>
              <w:top w:w="0" w:type="dxa"/>
              <w:left w:w="28" w:type="dxa"/>
              <w:bottom w:w="0" w:type="dxa"/>
              <w:right w:w="108" w:type="dxa"/>
            </w:tcMar>
          </w:tcPr>
          <w:p w14:paraId="18D69A6F" w14:textId="77777777" w:rsidR="003B2A24" w:rsidRPr="00F17505" w:rsidRDefault="003B2A24" w:rsidP="00C56618">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BEF611F" w14:textId="77777777" w:rsidR="003B2A24" w:rsidRPr="00F17505" w:rsidRDefault="003B2A24" w:rsidP="00C56618">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C56618">
            <w:pPr>
              <w:pStyle w:val="TAL"/>
              <w:jc w:val="center"/>
            </w:pPr>
            <w:r w:rsidRPr="00F17505">
              <w:rPr>
                <w:lang w:eastAsia="zh-CN"/>
              </w:rPr>
              <w:t>T</w:t>
            </w:r>
          </w:p>
        </w:tc>
      </w:tr>
      <w:tr w:rsidR="003B2A24" w:rsidRPr="00F17505" w14:paraId="0A2309F7" w14:textId="77777777" w:rsidTr="00C56618">
        <w:trPr>
          <w:cantSplit/>
          <w:jc w:val="center"/>
        </w:trPr>
        <w:tc>
          <w:tcPr>
            <w:tcW w:w="3241" w:type="dxa"/>
            <w:tcMar>
              <w:top w:w="0" w:type="dxa"/>
              <w:left w:w="28" w:type="dxa"/>
              <w:bottom w:w="0" w:type="dxa"/>
              <w:right w:w="108" w:type="dxa"/>
            </w:tcMar>
          </w:tcPr>
          <w:p w14:paraId="37FB2367" w14:textId="77777777" w:rsidR="003B2A24" w:rsidRPr="00F17505" w:rsidRDefault="003B2A24" w:rsidP="00C56618">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88A0461"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C56618">
            <w:pPr>
              <w:pStyle w:val="TAL"/>
              <w:jc w:val="center"/>
              <w:rPr>
                <w:lang w:eastAsia="zh-CN"/>
              </w:rPr>
            </w:pPr>
            <w:r w:rsidRPr="00F17505">
              <w:rPr>
                <w:lang w:eastAsia="zh-CN"/>
              </w:rPr>
              <w:t>T</w:t>
            </w:r>
          </w:p>
        </w:tc>
      </w:tr>
      <w:tr w:rsidR="003B2A24" w:rsidRPr="00F17505" w14:paraId="17EB4672" w14:textId="77777777" w:rsidTr="00C56618">
        <w:trPr>
          <w:cantSplit/>
          <w:jc w:val="center"/>
        </w:trPr>
        <w:tc>
          <w:tcPr>
            <w:tcW w:w="3241" w:type="dxa"/>
            <w:tcMar>
              <w:top w:w="0" w:type="dxa"/>
              <w:left w:w="28" w:type="dxa"/>
              <w:bottom w:w="0" w:type="dxa"/>
              <w:right w:w="108" w:type="dxa"/>
            </w:tcMar>
          </w:tcPr>
          <w:p w14:paraId="7D41F72F"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6B4B797"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C56618">
            <w:pPr>
              <w:pStyle w:val="TAL"/>
              <w:jc w:val="center"/>
              <w:rPr>
                <w:lang w:eastAsia="zh-CN"/>
              </w:rPr>
            </w:pPr>
            <w:r w:rsidRPr="00F17505">
              <w:t>T</w:t>
            </w:r>
          </w:p>
        </w:tc>
      </w:tr>
      <w:tr w:rsidR="003B2A24" w:rsidRPr="00F17505" w14:paraId="6478EA88" w14:textId="77777777" w:rsidTr="00C56618">
        <w:trPr>
          <w:cantSplit/>
          <w:jc w:val="center"/>
        </w:trPr>
        <w:tc>
          <w:tcPr>
            <w:tcW w:w="3241" w:type="dxa"/>
            <w:tcMar>
              <w:top w:w="0" w:type="dxa"/>
              <w:left w:w="28" w:type="dxa"/>
              <w:bottom w:w="0" w:type="dxa"/>
              <w:right w:w="108" w:type="dxa"/>
            </w:tcMar>
          </w:tcPr>
          <w:p w14:paraId="37FA39D0" w14:textId="77777777" w:rsidR="003B2A24" w:rsidRPr="00F17505" w:rsidRDefault="003B2A24" w:rsidP="00C56618">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588B576"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C56618">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C56618">
            <w:pPr>
              <w:pStyle w:val="TAL"/>
              <w:jc w:val="center"/>
              <w:rPr>
                <w:lang w:eastAsia="zh-CN"/>
              </w:rPr>
            </w:pPr>
            <w:r w:rsidRPr="00F17505">
              <w:t>T</w:t>
            </w:r>
          </w:p>
        </w:tc>
      </w:tr>
      <w:tr w:rsidR="003B2A24" w:rsidRPr="00F17505" w14:paraId="67F27F64" w14:textId="77777777" w:rsidTr="00C56618">
        <w:trPr>
          <w:cantSplit/>
          <w:jc w:val="center"/>
        </w:trPr>
        <w:tc>
          <w:tcPr>
            <w:tcW w:w="3241" w:type="dxa"/>
            <w:tcMar>
              <w:top w:w="0" w:type="dxa"/>
              <w:left w:w="28" w:type="dxa"/>
              <w:bottom w:w="0" w:type="dxa"/>
              <w:right w:w="108" w:type="dxa"/>
            </w:tcMar>
          </w:tcPr>
          <w:p w14:paraId="0DCA621D" w14:textId="77777777" w:rsidR="003B2A24" w:rsidRPr="00F17505" w:rsidRDefault="003B2A24" w:rsidP="00C56618">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822ABEF"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552AA88B"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C56618">
            <w:pPr>
              <w:pStyle w:val="TAL"/>
              <w:jc w:val="center"/>
              <w:rPr>
                <w:lang w:eastAsia="zh-CN"/>
              </w:rPr>
            </w:pPr>
            <w:r w:rsidRPr="00F17505">
              <w:t>T</w:t>
            </w:r>
          </w:p>
        </w:tc>
      </w:tr>
      <w:tr w:rsidR="003B2A24" w:rsidRPr="00F17505" w14:paraId="59558AEF" w14:textId="77777777" w:rsidTr="00C56618">
        <w:trPr>
          <w:cantSplit/>
          <w:jc w:val="center"/>
        </w:trPr>
        <w:tc>
          <w:tcPr>
            <w:tcW w:w="3241" w:type="dxa"/>
            <w:tcMar>
              <w:top w:w="0" w:type="dxa"/>
              <w:left w:w="28" w:type="dxa"/>
              <w:bottom w:w="0" w:type="dxa"/>
              <w:right w:w="108" w:type="dxa"/>
            </w:tcMar>
          </w:tcPr>
          <w:p w14:paraId="5D0DFAD0" w14:textId="77777777" w:rsidR="003B2A24" w:rsidRPr="00F17505" w:rsidRDefault="003B2A24" w:rsidP="00C56618">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C5BF572"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C56618">
            <w:pPr>
              <w:pStyle w:val="TAL"/>
              <w:jc w:val="center"/>
              <w:rPr>
                <w:lang w:eastAsia="zh-CN"/>
              </w:rPr>
            </w:pPr>
            <w:r w:rsidRPr="00F17505">
              <w:rPr>
                <w:lang w:eastAsia="zh-CN"/>
              </w:rPr>
              <w:t>T</w:t>
            </w:r>
          </w:p>
        </w:tc>
      </w:tr>
      <w:tr w:rsidR="003B2A24" w:rsidRPr="00F17505" w14:paraId="0C0CBB29" w14:textId="77777777" w:rsidTr="00C56618">
        <w:trPr>
          <w:cantSplit/>
          <w:jc w:val="center"/>
        </w:trPr>
        <w:tc>
          <w:tcPr>
            <w:tcW w:w="3241" w:type="dxa"/>
            <w:tcMar>
              <w:top w:w="0" w:type="dxa"/>
              <w:left w:w="28" w:type="dxa"/>
              <w:bottom w:w="0" w:type="dxa"/>
              <w:right w:w="108" w:type="dxa"/>
            </w:tcMar>
          </w:tcPr>
          <w:p w14:paraId="41BFE6D0" w14:textId="77777777" w:rsidR="003B2A24" w:rsidRPr="00F17505" w:rsidRDefault="003B2A24" w:rsidP="00C56618">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A069A4B"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C56618">
            <w:pPr>
              <w:pStyle w:val="TAL"/>
              <w:jc w:val="center"/>
              <w:rPr>
                <w:lang w:eastAsia="zh-CN"/>
              </w:rPr>
            </w:pPr>
            <w:r w:rsidRPr="00F17505">
              <w:rPr>
                <w:lang w:eastAsia="zh-CN"/>
              </w:rPr>
              <w:t>T</w:t>
            </w:r>
          </w:p>
        </w:tc>
      </w:tr>
      <w:tr w:rsidR="003B2A24" w:rsidRPr="00F17505" w14:paraId="5102B751" w14:textId="77777777" w:rsidTr="00C56618">
        <w:trPr>
          <w:cantSplit/>
          <w:jc w:val="center"/>
        </w:trPr>
        <w:tc>
          <w:tcPr>
            <w:tcW w:w="3241" w:type="dxa"/>
            <w:tcMar>
              <w:top w:w="0" w:type="dxa"/>
              <w:left w:w="28" w:type="dxa"/>
              <w:bottom w:w="0" w:type="dxa"/>
              <w:right w:w="108" w:type="dxa"/>
            </w:tcMar>
          </w:tcPr>
          <w:p w14:paraId="5F74DA40" w14:textId="77777777" w:rsidR="003B2A24" w:rsidRPr="00F17505" w:rsidRDefault="003B2A24" w:rsidP="00C56618">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0E5B898"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C56618">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C56618">
            <w:pPr>
              <w:pStyle w:val="TAL"/>
              <w:jc w:val="center"/>
              <w:rPr>
                <w:lang w:eastAsia="zh-CN"/>
              </w:rPr>
            </w:pPr>
            <w:r w:rsidRPr="00F17505">
              <w:rPr>
                <w:lang w:eastAsia="zh-CN"/>
              </w:rPr>
              <w:t>T</w:t>
            </w:r>
          </w:p>
        </w:tc>
      </w:tr>
      <w:tr w:rsidR="003B2A24" w:rsidRPr="00F17505" w14:paraId="7CCB8DFD" w14:textId="77777777" w:rsidTr="00C56618">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C56618">
            <w:pPr>
              <w:pStyle w:val="TAL"/>
              <w:jc w:val="center"/>
              <w:rPr>
                <w:rFonts w:ascii="Courier New" w:hAnsi="Courier New" w:cs="Courier New"/>
              </w:rPr>
            </w:pPr>
            <w:bookmarkStart w:id="154"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C56618">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C56618">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C56618">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C56618">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C56618">
            <w:pPr>
              <w:pStyle w:val="TAL"/>
              <w:jc w:val="center"/>
            </w:pPr>
          </w:p>
        </w:tc>
      </w:tr>
      <w:tr w:rsidR="003B2A24" w:rsidRPr="00F17505" w14:paraId="0E3A5860" w14:textId="77777777" w:rsidTr="00C56618">
        <w:trPr>
          <w:cantSplit/>
          <w:jc w:val="center"/>
        </w:trPr>
        <w:tc>
          <w:tcPr>
            <w:tcW w:w="3241" w:type="dxa"/>
            <w:tcMar>
              <w:top w:w="0" w:type="dxa"/>
              <w:left w:w="28" w:type="dxa"/>
              <w:bottom w:w="0" w:type="dxa"/>
              <w:right w:w="108" w:type="dxa"/>
            </w:tcMar>
          </w:tcPr>
          <w:p w14:paraId="28131973" w14:textId="77777777" w:rsidR="003B2A24" w:rsidRPr="00F17505" w:rsidRDefault="003B2A24" w:rsidP="00C56618">
            <w:pPr>
              <w:pStyle w:val="TAL"/>
              <w:rPr>
                <w:rFonts w:ascii="Courier New" w:hAnsi="Courier New" w:cs="Courier New"/>
              </w:rPr>
            </w:pPr>
            <w:r>
              <w:rPr>
                <w:rFonts w:ascii="Courier New" w:hAnsi="Courier New" w:cs="Courier New"/>
              </w:rPr>
              <w:t>mLEntityToTrainRef</w:t>
            </w:r>
          </w:p>
        </w:tc>
        <w:tc>
          <w:tcPr>
            <w:tcW w:w="1687" w:type="dxa"/>
            <w:tcMar>
              <w:top w:w="0" w:type="dxa"/>
              <w:left w:w="28" w:type="dxa"/>
              <w:bottom w:w="0" w:type="dxa"/>
              <w:right w:w="108" w:type="dxa"/>
            </w:tcMar>
          </w:tcPr>
          <w:p w14:paraId="7FC41209" w14:textId="77777777" w:rsidR="003B2A24" w:rsidRPr="00F17505" w:rsidRDefault="003B2A24" w:rsidP="00C56618">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C56618">
            <w:pPr>
              <w:pStyle w:val="TAL"/>
              <w:jc w:val="center"/>
            </w:pPr>
            <w:r w:rsidRPr="00F17505">
              <w:rPr>
                <w:lang w:eastAsia="zh-CN"/>
              </w:rPr>
              <w:t>T</w:t>
            </w:r>
          </w:p>
        </w:tc>
      </w:tr>
      <w:bookmarkEnd w:id="154"/>
    </w:tbl>
    <w:p w14:paraId="6F5D0DC0" w14:textId="77777777" w:rsidR="003B2A24" w:rsidRPr="00F17505" w:rsidRDefault="003B2A24" w:rsidP="003B2A24"/>
    <w:p w14:paraId="5FE56566" w14:textId="77777777" w:rsidR="003B2A24" w:rsidRPr="00F17505" w:rsidRDefault="003B2A24" w:rsidP="003B2A24">
      <w:pPr>
        <w:pStyle w:val="Heading6"/>
      </w:pPr>
      <w:bookmarkStart w:id="155" w:name="_Toc130201990"/>
      <w:bookmarkStart w:id="156" w:name="_Toc155093533"/>
      <w:r w:rsidRPr="00F17505">
        <w:t>7.</w:t>
      </w:r>
      <w:r>
        <w:t>3a</w:t>
      </w:r>
      <w:r w:rsidRPr="00F17505">
        <w:t>.</w:t>
      </w:r>
      <w:r>
        <w:t>1.2.</w:t>
      </w:r>
      <w:r w:rsidRPr="00F17505">
        <w:t>2.3</w:t>
      </w:r>
      <w:r w:rsidRPr="00F17505">
        <w:tab/>
        <w:t>Attribute constraints</w:t>
      </w:r>
      <w:bookmarkEnd w:id="155"/>
      <w:bookmarkEnd w:id="156"/>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C56618">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C56618">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C56618">
            <w:pPr>
              <w:pStyle w:val="TAH"/>
            </w:pPr>
            <w:r w:rsidRPr="00F17505">
              <w:rPr>
                <w:color w:val="000000"/>
              </w:rPr>
              <w:t>Definition</w:t>
            </w:r>
          </w:p>
        </w:tc>
      </w:tr>
      <w:tr w:rsidR="003B2A24" w:rsidRPr="00F17505" w14:paraId="1F7ABBB1" w14:textId="77777777" w:rsidTr="00C56618">
        <w:trPr>
          <w:jc w:val="center"/>
        </w:trPr>
        <w:tc>
          <w:tcPr>
            <w:tcW w:w="3575" w:type="dxa"/>
            <w:tcMar>
              <w:top w:w="0" w:type="dxa"/>
              <w:left w:w="28" w:type="dxa"/>
              <w:bottom w:w="0" w:type="dxa"/>
              <w:right w:w="108" w:type="dxa"/>
            </w:tcMar>
          </w:tcPr>
          <w:p w14:paraId="657D1051" w14:textId="77777777" w:rsidR="003B2A24" w:rsidRPr="00F17505" w:rsidRDefault="003B2A24" w:rsidP="00C56618">
            <w:pPr>
              <w:pStyle w:val="TAL"/>
              <w:rPr>
                <w:rFonts w:ascii="Courier New" w:hAnsi="Courier New" w:cs="Courier New"/>
              </w:rPr>
            </w:pPr>
            <w:r w:rsidRPr="00F17505">
              <w:rPr>
                <w:rFonts w:ascii="Courier New" w:hAnsi="Courier New" w:cs="Courier New"/>
              </w:rPr>
              <w:t>inferenceType</w:t>
            </w:r>
            <w:r w:rsidRPr="00F17505">
              <w:rPr>
                <w:rFonts w:cs="Arial"/>
              </w:rPr>
              <w:t xml:space="preserve"> Support Qualifier</w:t>
            </w:r>
          </w:p>
        </w:tc>
        <w:tc>
          <w:tcPr>
            <w:tcW w:w="6061" w:type="dxa"/>
            <w:tcMar>
              <w:top w:w="0" w:type="dxa"/>
              <w:left w:w="28" w:type="dxa"/>
              <w:bottom w:w="0" w:type="dxa"/>
              <w:right w:w="108" w:type="dxa"/>
            </w:tcMar>
          </w:tcPr>
          <w:p w14:paraId="09E7DFA0" w14:textId="77777777" w:rsidR="003B2A24" w:rsidRPr="00F17505" w:rsidRDefault="003B2A24" w:rsidP="00C56618">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3B2A24" w:rsidRPr="00F17505" w14:paraId="7C975C9D" w14:textId="77777777" w:rsidTr="00C56618">
        <w:trPr>
          <w:jc w:val="center"/>
        </w:trPr>
        <w:tc>
          <w:tcPr>
            <w:tcW w:w="3575" w:type="dxa"/>
            <w:tcMar>
              <w:top w:w="0" w:type="dxa"/>
              <w:left w:w="28" w:type="dxa"/>
              <w:bottom w:w="0" w:type="dxa"/>
              <w:right w:w="108" w:type="dxa"/>
            </w:tcMar>
          </w:tcPr>
          <w:p w14:paraId="427F427A" w14:textId="77777777" w:rsidR="003B2A24" w:rsidRPr="00F17505" w:rsidRDefault="003B2A24" w:rsidP="00C56618">
            <w:pPr>
              <w:pStyle w:val="TAL"/>
              <w:rPr>
                <w:rFonts w:ascii="Courier New" w:hAnsi="Courier New" w:cs="Courier New"/>
              </w:rPr>
            </w:pPr>
            <w:r>
              <w:rPr>
                <w:rFonts w:ascii="Courier New" w:hAnsi="Courier New" w:cs="Courier New"/>
              </w:rPr>
              <w:t>mLEntityToTrainRef</w:t>
            </w:r>
            <w:r w:rsidRPr="00F17505">
              <w:rPr>
                <w:rFonts w:cs="Arial"/>
              </w:rPr>
              <w:t xml:space="preserve"> Support Qualifier</w:t>
            </w:r>
          </w:p>
        </w:tc>
        <w:tc>
          <w:tcPr>
            <w:tcW w:w="6061" w:type="dxa"/>
            <w:tcMar>
              <w:top w:w="0" w:type="dxa"/>
              <w:left w:w="28" w:type="dxa"/>
              <w:bottom w:w="0" w:type="dxa"/>
              <w:right w:w="108" w:type="dxa"/>
            </w:tcMar>
          </w:tcPr>
          <w:p w14:paraId="27261F9C" w14:textId="77777777" w:rsidR="003B2A24" w:rsidRPr="00F17505" w:rsidRDefault="003B2A24" w:rsidP="00C56618">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157" w:name="_Toc130201991"/>
      <w:bookmarkStart w:id="158" w:name="_Toc155093534"/>
      <w:r w:rsidRPr="00F17505">
        <w:t>7.</w:t>
      </w:r>
      <w:r>
        <w:t>3a</w:t>
      </w:r>
      <w:r w:rsidRPr="00F17505">
        <w:t>.</w:t>
      </w:r>
      <w:r>
        <w:t>1.2.</w:t>
      </w:r>
      <w:r w:rsidRPr="00F17505">
        <w:t>2.4</w:t>
      </w:r>
      <w:r w:rsidRPr="00F17505">
        <w:tab/>
        <w:t>Notifications</w:t>
      </w:r>
      <w:bookmarkEnd w:id="157"/>
      <w:bookmarkEnd w:id="158"/>
    </w:p>
    <w:p w14:paraId="0E4F5E05" w14:textId="77777777" w:rsidR="003B2A24" w:rsidRPr="00F17505" w:rsidRDefault="003B2A24" w:rsidP="003B2A24">
      <w:r w:rsidRPr="00F17505">
        <w:t>The common notifications defined in clause 7.</w:t>
      </w:r>
      <w:r>
        <w:t>e</w:t>
      </w:r>
      <w:r w:rsidRPr="00F17505">
        <w:t xml:space="preserve"> are valid for this IOC, without exceptions or additions.</w:t>
      </w:r>
    </w:p>
    <w:p w14:paraId="15D6928D" w14:textId="77777777" w:rsidR="003B2A24" w:rsidRPr="00F17505" w:rsidRDefault="003B2A24" w:rsidP="003B2A24">
      <w:pPr>
        <w:pStyle w:val="Heading5"/>
      </w:pPr>
      <w:bookmarkStart w:id="159" w:name="_Toc130201992"/>
      <w:bookmarkStart w:id="160" w:name="_Toc155093535"/>
      <w:r w:rsidRPr="00B83DEA">
        <w:t>7.</w:t>
      </w:r>
      <w:r>
        <w:t>3a</w:t>
      </w:r>
      <w:r w:rsidRPr="00B83DEA">
        <w:t>.</w:t>
      </w:r>
      <w:r>
        <w:t>1.2.</w:t>
      </w:r>
      <w:r w:rsidRPr="00B83DEA">
        <w:t>3</w:t>
      </w:r>
      <w:r w:rsidRPr="00B83DEA">
        <w:tab/>
      </w:r>
      <w:r w:rsidRPr="00C24887">
        <w:rPr>
          <w:rFonts w:ascii="Courier New" w:hAnsi="Courier New" w:cs="Courier New"/>
        </w:rPr>
        <w:t>MLTrainingReport</w:t>
      </w:r>
      <w:bookmarkEnd w:id="159"/>
      <w:bookmarkEnd w:id="160"/>
    </w:p>
    <w:p w14:paraId="63C0EF8E" w14:textId="77777777" w:rsidR="003B2A24" w:rsidRPr="00F17505" w:rsidRDefault="003B2A24" w:rsidP="003B2A24">
      <w:pPr>
        <w:pStyle w:val="Heading6"/>
      </w:pPr>
      <w:bookmarkStart w:id="161" w:name="_Toc130201993"/>
      <w:bookmarkStart w:id="162" w:name="_Toc155093536"/>
      <w:r w:rsidRPr="00F17505">
        <w:t>7.</w:t>
      </w:r>
      <w:r>
        <w:t>3a</w:t>
      </w:r>
      <w:r w:rsidRPr="00F17505">
        <w:t>.</w:t>
      </w:r>
      <w:r>
        <w:t>1.2.3</w:t>
      </w:r>
      <w:r w:rsidRPr="00F17505">
        <w:t>.1</w:t>
      </w:r>
      <w:r w:rsidRPr="00F17505">
        <w:tab/>
        <w:t>Definition</w:t>
      </w:r>
      <w:bookmarkEnd w:id="161"/>
      <w:bookmarkEnd w:id="162"/>
    </w:p>
    <w:p w14:paraId="7BB30D99" w14:textId="77777777" w:rsidR="003B2A24" w:rsidRPr="00F17505" w:rsidRDefault="003B2A24" w:rsidP="003B2A24">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p>
    <w:p w14:paraId="1F1D9FD1" w14:textId="77777777" w:rsidR="003B2A24" w:rsidRPr="00F17505" w:rsidRDefault="003B2A24" w:rsidP="003B2A2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4E88EADE" w14:textId="77777777" w:rsidR="003B2A24" w:rsidRPr="00F17505" w:rsidRDefault="003B2A24" w:rsidP="003B2A24">
      <w:pPr>
        <w:pStyle w:val="Heading6"/>
      </w:pPr>
      <w:bookmarkStart w:id="163" w:name="_Toc130201994"/>
      <w:bookmarkStart w:id="164" w:name="_Toc155093537"/>
      <w:r w:rsidRPr="00F17505">
        <w:t>7.</w:t>
      </w:r>
      <w:r>
        <w:t>3</w:t>
      </w:r>
      <w:r w:rsidRPr="00F17505">
        <w:t>.</w:t>
      </w:r>
      <w:r>
        <w:t>1.2.3</w:t>
      </w:r>
      <w:r w:rsidRPr="00F17505">
        <w:t>.2</w:t>
      </w:r>
      <w:r w:rsidRPr="00F17505">
        <w:tab/>
        <w:t>Attributes</w:t>
      </w:r>
      <w:bookmarkEnd w:id="163"/>
      <w:bookmarkEnd w:id="164"/>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B2A24" w:rsidRPr="00F17505" w14:paraId="6F49E31B" w14:textId="77777777" w:rsidTr="00C56618">
        <w:trPr>
          <w:cantSplit/>
          <w:jc w:val="center"/>
        </w:trPr>
        <w:tc>
          <w:tcPr>
            <w:tcW w:w="3241" w:type="dxa"/>
            <w:shd w:val="clear" w:color="auto" w:fill="E5E5E5"/>
            <w:tcMar>
              <w:top w:w="0" w:type="dxa"/>
              <w:left w:w="28" w:type="dxa"/>
              <w:bottom w:w="0" w:type="dxa"/>
              <w:right w:w="108" w:type="dxa"/>
            </w:tcMar>
            <w:hideMark/>
          </w:tcPr>
          <w:p w14:paraId="298D3674" w14:textId="77777777" w:rsidR="003B2A24" w:rsidRPr="00F17505" w:rsidRDefault="003B2A24" w:rsidP="00C56618">
            <w:pPr>
              <w:pStyle w:val="TAH"/>
            </w:pPr>
            <w:bookmarkStart w:id="165" w:name="_Toc130201995"/>
            <w:r w:rsidRPr="00F17505">
              <w:t>Attribute name</w:t>
            </w:r>
          </w:p>
        </w:tc>
        <w:tc>
          <w:tcPr>
            <w:tcW w:w="1687" w:type="dxa"/>
            <w:shd w:val="clear" w:color="auto" w:fill="E5E5E5"/>
            <w:tcMar>
              <w:top w:w="0" w:type="dxa"/>
              <w:left w:w="28" w:type="dxa"/>
              <w:bottom w:w="0" w:type="dxa"/>
              <w:right w:w="108" w:type="dxa"/>
            </w:tcMar>
            <w:hideMark/>
          </w:tcPr>
          <w:p w14:paraId="296EBAF6" w14:textId="77777777" w:rsidR="003B2A24" w:rsidRPr="00F17505" w:rsidRDefault="003B2A24" w:rsidP="00C5661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8073966" w14:textId="77777777" w:rsidR="003B2A24" w:rsidRPr="00F17505" w:rsidRDefault="003B2A24" w:rsidP="00C5661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831C336" w14:textId="77777777" w:rsidR="003B2A24" w:rsidRPr="00F17505" w:rsidRDefault="003B2A24" w:rsidP="00C5661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81AE18E" w14:textId="77777777" w:rsidR="003B2A24" w:rsidRPr="00F17505" w:rsidRDefault="003B2A24" w:rsidP="00C5661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4BF6DB" w14:textId="77777777" w:rsidR="003B2A24" w:rsidRPr="00F17505" w:rsidRDefault="003B2A24" w:rsidP="00C56618">
            <w:pPr>
              <w:pStyle w:val="TAH"/>
            </w:pPr>
            <w:r w:rsidRPr="00F17505">
              <w:rPr>
                <w:color w:val="000000"/>
              </w:rPr>
              <w:t>isNotifyable</w:t>
            </w:r>
          </w:p>
        </w:tc>
      </w:tr>
      <w:tr w:rsidR="003B2A24" w:rsidRPr="00F17505" w14:paraId="49A172FF" w14:textId="77777777" w:rsidTr="00C56618">
        <w:trPr>
          <w:cantSplit/>
          <w:jc w:val="center"/>
        </w:trPr>
        <w:tc>
          <w:tcPr>
            <w:tcW w:w="3241" w:type="dxa"/>
            <w:tcMar>
              <w:top w:w="0" w:type="dxa"/>
              <w:left w:w="28" w:type="dxa"/>
              <w:bottom w:w="0" w:type="dxa"/>
              <w:right w:w="108" w:type="dxa"/>
            </w:tcMar>
          </w:tcPr>
          <w:p w14:paraId="009A81D1" w14:textId="77777777" w:rsidR="003B2A24" w:rsidRPr="00F17505" w:rsidRDefault="003B2A24" w:rsidP="00C56618">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4272DDE8" w14:textId="77777777" w:rsidR="003B2A24" w:rsidRPr="00F17505" w:rsidRDefault="003B2A24" w:rsidP="00C56618">
            <w:pPr>
              <w:pStyle w:val="TAL"/>
              <w:jc w:val="center"/>
              <w:rPr>
                <w:rFonts w:cs="Arial"/>
              </w:rPr>
            </w:pPr>
            <w:r w:rsidRPr="00F17505">
              <w:t>M</w:t>
            </w:r>
          </w:p>
        </w:tc>
        <w:tc>
          <w:tcPr>
            <w:tcW w:w="1167" w:type="dxa"/>
            <w:tcMar>
              <w:top w:w="0" w:type="dxa"/>
              <w:left w:w="28" w:type="dxa"/>
              <w:bottom w:w="0" w:type="dxa"/>
              <w:right w:w="108" w:type="dxa"/>
            </w:tcMar>
          </w:tcPr>
          <w:p w14:paraId="4BB7E2DA"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688694C4"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0E061FAA"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1BF964EC" w14:textId="77777777" w:rsidR="003B2A24" w:rsidRPr="00F17505" w:rsidRDefault="003B2A24" w:rsidP="00C56618">
            <w:pPr>
              <w:pStyle w:val="TAL"/>
              <w:jc w:val="center"/>
            </w:pPr>
            <w:r w:rsidRPr="00F17505">
              <w:rPr>
                <w:lang w:eastAsia="zh-CN"/>
              </w:rPr>
              <w:t>T</w:t>
            </w:r>
          </w:p>
        </w:tc>
      </w:tr>
      <w:tr w:rsidR="003B2A24" w:rsidRPr="00F17505" w14:paraId="66AD6EAF" w14:textId="77777777" w:rsidTr="00C56618">
        <w:trPr>
          <w:cantSplit/>
          <w:jc w:val="center"/>
        </w:trPr>
        <w:tc>
          <w:tcPr>
            <w:tcW w:w="3241" w:type="dxa"/>
            <w:tcMar>
              <w:top w:w="0" w:type="dxa"/>
              <w:left w:w="28" w:type="dxa"/>
              <w:bottom w:w="0" w:type="dxa"/>
              <w:right w:w="108" w:type="dxa"/>
            </w:tcMar>
          </w:tcPr>
          <w:p w14:paraId="51C5827E" w14:textId="77777777" w:rsidR="003B2A24" w:rsidRPr="00F17505" w:rsidRDefault="003B2A24" w:rsidP="00C56618">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212BFE28"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2FC20AF7"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22B75AE"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184E66C9"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C9E6F1" w14:textId="77777777" w:rsidR="003B2A24" w:rsidRPr="00F17505" w:rsidRDefault="003B2A24" w:rsidP="00C56618">
            <w:pPr>
              <w:pStyle w:val="TAL"/>
              <w:jc w:val="center"/>
              <w:rPr>
                <w:lang w:eastAsia="zh-CN"/>
              </w:rPr>
            </w:pPr>
            <w:r w:rsidRPr="00F17505">
              <w:rPr>
                <w:lang w:eastAsia="zh-CN"/>
              </w:rPr>
              <w:t>T</w:t>
            </w:r>
          </w:p>
        </w:tc>
      </w:tr>
      <w:tr w:rsidR="003B2A24" w:rsidRPr="00F17505" w14:paraId="30C84EE9" w14:textId="77777777" w:rsidTr="00C56618">
        <w:trPr>
          <w:cantSplit/>
          <w:jc w:val="center"/>
        </w:trPr>
        <w:tc>
          <w:tcPr>
            <w:tcW w:w="3241" w:type="dxa"/>
            <w:tcMar>
              <w:top w:w="0" w:type="dxa"/>
              <w:left w:w="28" w:type="dxa"/>
              <w:bottom w:w="0" w:type="dxa"/>
              <w:right w:w="108" w:type="dxa"/>
            </w:tcMar>
          </w:tcPr>
          <w:p w14:paraId="267C2630" w14:textId="77777777" w:rsidR="003B2A24" w:rsidRPr="00F17505" w:rsidRDefault="003B2A24" w:rsidP="00C56618">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03D1C786" w14:textId="77777777" w:rsidR="003B2A24" w:rsidRPr="00F17505" w:rsidRDefault="003B2A24" w:rsidP="00C56618">
            <w:pPr>
              <w:pStyle w:val="TAL"/>
              <w:jc w:val="center"/>
            </w:pPr>
            <w:r w:rsidRPr="00F17505">
              <w:t>CM</w:t>
            </w:r>
          </w:p>
        </w:tc>
        <w:tc>
          <w:tcPr>
            <w:tcW w:w="1167" w:type="dxa"/>
            <w:tcMar>
              <w:top w:w="0" w:type="dxa"/>
              <w:left w:w="28" w:type="dxa"/>
              <w:bottom w:w="0" w:type="dxa"/>
              <w:right w:w="108" w:type="dxa"/>
            </w:tcMar>
          </w:tcPr>
          <w:p w14:paraId="21E0091E"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2ACA8889"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36E4B1EF"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8AE035" w14:textId="77777777" w:rsidR="003B2A24" w:rsidRPr="00F17505" w:rsidRDefault="003B2A24" w:rsidP="00C56618">
            <w:pPr>
              <w:pStyle w:val="TAL"/>
              <w:jc w:val="center"/>
              <w:rPr>
                <w:lang w:eastAsia="zh-CN"/>
              </w:rPr>
            </w:pPr>
            <w:r w:rsidRPr="00F17505">
              <w:rPr>
                <w:lang w:eastAsia="zh-CN"/>
              </w:rPr>
              <w:t>T</w:t>
            </w:r>
          </w:p>
        </w:tc>
      </w:tr>
      <w:tr w:rsidR="003B2A24" w:rsidRPr="00F17505" w14:paraId="294E0FFA" w14:textId="77777777" w:rsidTr="00C56618">
        <w:trPr>
          <w:cantSplit/>
          <w:jc w:val="center"/>
        </w:trPr>
        <w:tc>
          <w:tcPr>
            <w:tcW w:w="3241" w:type="dxa"/>
            <w:tcMar>
              <w:top w:w="0" w:type="dxa"/>
              <w:left w:w="28" w:type="dxa"/>
              <w:bottom w:w="0" w:type="dxa"/>
              <w:right w:w="108" w:type="dxa"/>
            </w:tcMar>
          </w:tcPr>
          <w:p w14:paraId="0F880BA7" w14:textId="4F234328" w:rsidR="003B2A24" w:rsidRPr="00F17505" w:rsidRDefault="001B7E6D" w:rsidP="00C56618">
            <w:pPr>
              <w:pStyle w:val="TAL"/>
              <w:rPr>
                <w:rFonts w:ascii="Courier New" w:hAnsi="Courier New" w:cs="Courier New"/>
              </w:rPr>
            </w:pPr>
            <w:r>
              <w:rPr>
                <w:rFonts w:ascii="Courier New" w:hAnsi="Courier New" w:cs="Courier New"/>
              </w:rPr>
              <w:t>modelC</w:t>
            </w:r>
            <w:r w:rsidR="003B2A24" w:rsidRPr="00F17505">
              <w:rPr>
                <w:rFonts w:ascii="Courier New" w:hAnsi="Courier New" w:cs="Courier New"/>
              </w:rPr>
              <w:t>onfidenceIndication</w:t>
            </w:r>
          </w:p>
        </w:tc>
        <w:tc>
          <w:tcPr>
            <w:tcW w:w="1687" w:type="dxa"/>
            <w:tcMar>
              <w:top w:w="0" w:type="dxa"/>
              <w:left w:w="28" w:type="dxa"/>
              <w:bottom w:w="0" w:type="dxa"/>
              <w:right w:w="108" w:type="dxa"/>
            </w:tcMar>
          </w:tcPr>
          <w:p w14:paraId="7133B253" w14:textId="77777777" w:rsidR="003B2A24" w:rsidRPr="00F17505" w:rsidRDefault="003B2A24" w:rsidP="00C56618">
            <w:pPr>
              <w:pStyle w:val="TAL"/>
              <w:jc w:val="center"/>
            </w:pPr>
            <w:r w:rsidRPr="00F17505">
              <w:t>O</w:t>
            </w:r>
          </w:p>
        </w:tc>
        <w:tc>
          <w:tcPr>
            <w:tcW w:w="1167" w:type="dxa"/>
            <w:tcMar>
              <w:top w:w="0" w:type="dxa"/>
              <w:left w:w="28" w:type="dxa"/>
              <w:bottom w:w="0" w:type="dxa"/>
              <w:right w:w="108" w:type="dxa"/>
            </w:tcMar>
          </w:tcPr>
          <w:p w14:paraId="674CFDE1"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0FB497F4"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1E361EBE"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D463438" w14:textId="77777777" w:rsidR="003B2A24" w:rsidRPr="00F17505" w:rsidRDefault="003B2A24" w:rsidP="00C56618">
            <w:pPr>
              <w:pStyle w:val="TAL"/>
              <w:jc w:val="center"/>
              <w:rPr>
                <w:lang w:eastAsia="zh-CN"/>
              </w:rPr>
            </w:pPr>
            <w:r w:rsidRPr="00F17505">
              <w:rPr>
                <w:lang w:eastAsia="zh-CN"/>
              </w:rPr>
              <w:t>T</w:t>
            </w:r>
          </w:p>
        </w:tc>
      </w:tr>
      <w:tr w:rsidR="003B2A24" w:rsidRPr="00F17505" w14:paraId="38845819" w14:textId="77777777" w:rsidTr="00C56618">
        <w:trPr>
          <w:cantSplit/>
          <w:jc w:val="center"/>
        </w:trPr>
        <w:tc>
          <w:tcPr>
            <w:tcW w:w="3241" w:type="dxa"/>
            <w:tcMar>
              <w:top w:w="0" w:type="dxa"/>
              <w:left w:w="28" w:type="dxa"/>
              <w:bottom w:w="0" w:type="dxa"/>
              <w:right w:w="108" w:type="dxa"/>
            </w:tcMar>
          </w:tcPr>
          <w:p w14:paraId="32C7B62C" w14:textId="77777777" w:rsidR="003B2A24" w:rsidRPr="00F17505" w:rsidRDefault="003B2A24" w:rsidP="00C56618">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32A49359"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6EB57D3E"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392B167"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6DAC9C40"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1F3294E" w14:textId="77777777" w:rsidR="003B2A24" w:rsidRPr="00F17505" w:rsidRDefault="003B2A24" w:rsidP="00C56618">
            <w:pPr>
              <w:pStyle w:val="TAL"/>
              <w:jc w:val="center"/>
              <w:rPr>
                <w:lang w:eastAsia="zh-CN"/>
              </w:rPr>
            </w:pPr>
            <w:r w:rsidRPr="00F17505">
              <w:rPr>
                <w:lang w:eastAsia="zh-CN"/>
              </w:rPr>
              <w:t>T</w:t>
            </w:r>
          </w:p>
        </w:tc>
      </w:tr>
      <w:tr w:rsidR="003B2A24" w:rsidRPr="00F17505" w14:paraId="57C022C8" w14:textId="77777777" w:rsidTr="00C56618">
        <w:trPr>
          <w:cantSplit/>
          <w:jc w:val="center"/>
        </w:trPr>
        <w:tc>
          <w:tcPr>
            <w:tcW w:w="3241" w:type="dxa"/>
            <w:tcMar>
              <w:top w:w="0" w:type="dxa"/>
              <w:left w:w="28" w:type="dxa"/>
              <w:bottom w:w="0" w:type="dxa"/>
              <w:right w:w="108" w:type="dxa"/>
            </w:tcMar>
          </w:tcPr>
          <w:p w14:paraId="48348ADA" w14:textId="77777777" w:rsidR="003B2A24" w:rsidRPr="00F17505" w:rsidRDefault="003B2A24" w:rsidP="00C56618">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22BFA9E2" w14:textId="77777777" w:rsidR="003B2A24" w:rsidRPr="00F17505" w:rsidRDefault="003B2A24" w:rsidP="00C56618">
            <w:pPr>
              <w:pStyle w:val="TAL"/>
              <w:jc w:val="center"/>
            </w:pPr>
            <w:r w:rsidRPr="00894F08">
              <w:t>M</w:t>
            </w:r>
          </w:p>
        </w:tc>
        <w:tc>
          <w:tcPr>
            <w:tcW w:w="1167" w:type="dxa"/>
            <w:tcMar>
              <w:top w:w="0" w:type="dxa"/>
              <w:left w:w="28" w:type="dxa"/>
              <w:bottom w:w="0" w:type="dxa"/>
              <w:right w:w="108" w:type="dxa"/>
            </w:tcMar>
          </w:tcPr>
          <w:p w14:paraId="2DE51107"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7CB0FC9"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54296E7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4804411" w14:textId="77777777" w:rsidR="003B2A24" w:rsidRPr="00F17505" w:rsidRDefault="003B2A24" w:rsidP="00C56618">
            <w:pPr>
              <w:pStyle w:val="TAL"/>
              <w:jc w:val="center"/>
              <w:rPr>
                <w:lang w:eastAsia="zh-CN"/>
              </w:rPr>
            </w:pPr>
            <w:r w:rsidRPr="00F17505">
              <w:rPr>
                <w:lang w:eastAsia="zh-CN"/>
              </w:rPr>
              <w:t>T</w:t>
            </w:r>
          </w:p>
        </w:tc>
      </w:tr>
      <w:tr w:rsidR="003B2A24" w:rsidRPr="00F17505" w14:paraId="4818233E" w14:textId="77777777" w:rsidTr="00C56618">
        <w:trPr>
          <w:cantSplit/>
          <w:jc w:val="center"/>
        </w:trPr>
        <w:tc>
          <w:tcPr>
            <w:tcW w:w="3241" w:type="dxa"/>
            <w:shd w:val="clear" w:color="auto" w:fill="D9D9D9"/>
            <w:tcMar>
              <w:top w:w="0" w:type="dxa"/>
              <w:left w:w="28" w:type="dxa"/>
              <w:bottom w:w="0" w:type="dxa"/>
              <w:right w:w="108" w:type="dxa"/>
            </w:tcMar>
            <w:hideMark/>
          </w:tcPr>
          <w:p w14:paraId="01032DFF" w14:textId="77777777" w:rsidR="003B2A24" w:rsidRPr="00F17505" w:rsidRDefault="003B2A24" w:rsidP="00C56618">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2085338" w14:textId="77777777" w:rsidR="003B2A24" w:rsidRPr="00F17505" w:rsidRDefault="003B2A24" w:rsidP="00C56618">
            <w:pPr>
              <w:pStyle w:val="TAL"/>
              <w:jc w:val="center"/>
              <w:rPr>
                <w:rFonts w:cs="Arial"/>
              </w:rPr>
            </w:pPr>
          </w:p>
        </w:tc>
        <w:tc>
          <w:tcPr>
            <w:tcW w:w="1167" w:type="dxa"/>
            <w:shd w:val="clear" w:color="auto" w:fill="D9D9D9"/>
            <w:tcMar>
              <w:top w:w="0" w:type="dxa"/>
              <w:left w:w="28" w:type="dxa"/>
              <w:bottom w:w="0" w:type="dxa"/>
              <w:right w:w="108" w:type="dxa"/>
            </w:tcMar>
          </w:tcPr>
          <w:p w14:paraId="446D8567" w14:textId="77777777" w:rsidR="003B2A24" w:rsidRPr="00F17505" w:rsidRDefault="003B2A24" w:rsidP="00C56618">
            <w:pPr>
              <w:pStyle w:val="TAL"/>
              <w:jc w:val="center"/>
            </w:pPr>
          </w:p>
        </w:tc>
        <w:tc>
          <w:tcPr>
            <w:tcW w:w="1077" w:type="dxa"/>
            <w:shd w:val="clear" w:color="auto" w:fill="D9D9D9"/>
            <w:tcMar>
              <w:top w:w="0" w:type="dxa"/>
              <w:left w:w="28" w:type="dxa"/>
              <w:bottom w:w="0" w:type="dxa"/>
              <w:right w:w="108" w:type="dxa"/>
            </w:tcMar>
          </w:tcPr>
          <w:p w14:paraId="38A3A1C0" w14:textId="77777777" w:rsidR="003B2A24" w:rsidRPr="00F17505" w:rsidRDefault="003B2A24" w:rsidP="00C56618">
            <w:pPr>
              <w:pStyle w:val="TAL"/>
              <w:jc w:val="center"/>
            </w:pPr>
          </w:p>
        </w:tc>
        <w:tc>
          <w:tcPr>
            <w:tcW w:w="1117" w:type="dxa"/>
            <w:shd w:val="clear" w:color="auto" w:fill="D9D9D9"/>
            <w:tcMar>
              <w:top w:w="0" w:type="dxa"/>
              <w:left w:w="28" w:type="dxa"/>
              <w:bottom w:w="0" w:type="dxa"/>
              <w:right w:w="108" w:type="dxa"/>
            </w:tcMar>
          </w:tcPr>
          <w:p w14:paraId="78811AB6" w14:textId="77777777" w:rsidR="003B2A24" w:rsidRPr="00F17505" w:rsidRDefault="003B2A24" w:rsidP="00C56618">
            <w:pPr>
              <w:pStyle w:val="TAL"/>
              <w:jc w:val="center"/>
            </w:pPr>
          </w:p>
        </w:tc>
        <w:tc>
          <w:tcPr>
            <w:tcW w:w="1237" w:type="dxa"/>
            <w:shd w:val="clear" w:color="auto" w:fill="D9D9D9"/>
            <w:tcMar>
              <w:top w:w="0" w:type="dxa"/>
              <w:left w:w="28" w:type="dxa"/>
              <w:bottom w:w="0" w:type="dxa"/>
              <w:right w:w="108" w:type="dxa"/>
            </w:tcMar>
          </w:tcPr>
          <w:p w14:paraId="0BEAC1C4" w14:textId="77777777" w:rsidR="003B2A24" w:rsidRPr="00F17505" w:rsidRDefault="003B2A24" w:rsidP="00C56618">
            <w:pPr>
              <w:pStyle w:val="TAL"/>
              <w:jc w:val="center"/>
            </w:pPr>
          </w:p>
        </w:tc>
      </w:tr>
      <w:tr w:rsidR="003B2A24" w:rsidRPr="00F17505" w14:paraId="31BF1157" w14:textId="77777777" w:rsidTr="00C56618">
        <w:trPr>
          <w:cantSplit/>
          <w:jc w:val="center"/>
        </w:trPr>
        <w:tc>
          <w:tcPr>
            <w:tcW w:w="3241" w:type="dxa"/>
            <w:tcMar>
              <w:top w:w="0" w:type="dxa"/>
              <w:left w:w="28" w:type="dxa"/>
              <w:bottom w:w="0" w:type="dxa"/>
              <w:right w:w="108" w:type="dxa"/>
            </w:tcMar>
          </w:tcPr>
          <w:p w14:paraId="610CCD59"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432EC8A4" w14:textId="77777777" w:rsidR="003B2A24" w:rsidRPr="00F17505" w:rsidRDefault="003B2A24" w:rsidP="00C56618">
            <w:pPr>
              <w:pStyle w:val="TAL"/>
              <w:jc w:val="center"/>
              <w:rPr>
                <w:rFonts w:cs="Arial"/>
              </w:rPr>
            </w:pPr>
            <w:r w:rsidRPr="00F17505">
              <w:t>CM</w:t>
            </w:r>
          </w:p>
        </w:tc>
        <w:tc>
          <w:tcPr>
            <w:tcW w:w="1167" w:type="dxa"/>
            <w:tcMar>
              <w:top w:w="0" w:type="dxa"/>
              <w:left w:w="28" w:type="dxa"/>
              <w:bottom w:w="0" w:type="dxa"/>
              <w:right w:w="108" w:type="dxa"/>
            </w:tcMar>
          </w:tcPr>
          <w:p w14:paraId="74D41856"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07B69681"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02B87EB3" w14:textId="77777777" w:rsidR="003B2A24" w:rsidRPr="00F17505" w:rsidRDefault="003B2A24" w:rsidP="00C56618">
            <w:pPr>
              <w:pStyle w:val="TAL"/>
              <w:jc w:val="center"/>
            </w:pPr>
            <w:r w:rsidRPr="00F17505">
              <w:rPr>
                <w:lang w:eastAsia="zh-CN"/>
              </w:rPr>
              <w:t>F</w:t>
            </w:r>
          </w:p>
        </w:tc>
        <w:tc>
          <w:tcPr>
            <w:tcW w:w="1237" w:type="dxa"/>
            <w:tcMar>
              <w:top w:w="0" w:type="dxa"/>
              <w:left w:w="28" w:type="dxa"/>
              <w:bottom w:w="0" w:type="dxa"/>
              <w:right w:w="108" w:type="dxa"/>
            </w:tcMar>
          </w:tcPr>
          <w:p w14:paraId="7AE15677" w14:textId="77777777" w:rsidR="003B2A24" w:rsidRPr="00F17505" w:rsidRDefault="003B2A24" w:rsidP="00C56618">
            <w:pPr>
              <w:pStyle w:val="TAL"/>
              <w:jc w:val="center"/>
            </w:pPr>
            <w:r w:rsidRPr="00F17505">
              <w:rPr>
                <w:lang w:eastAsia="zh-CN"/>
              </w:rPr>
              <w:t>T</w:t>
            </w:r>
          </w:p>
        </w:tc>
      </w:tr>
      <w:tr w:rsidR="003B2A24" w:rsidRPr="00F17505" w14:paraId="48478C15" w14:textId="77777777" w:rsidTr="00C56618">
        <w:trPr>
          <w:cantSplit/>
          <w:jc w:val="center"/>
        </w:trPr>
        <w:tc>
          <w:tcPr>
            <w:tcW w:w="3241" w:type="dxa"/>
            <w:tcMar>
              <w:top w:w="0" w:type="dxa"/>
              <w:left w:w="28" w:type="dxa"/>
              <w:bottom w:w="0" w:type="dxa"/>
              <w:right w:w="108" w:type="dxa"/>
            </w:tcMar>
          </w:tcPr>
          <w:p w14:paraId="0A08F5A0"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14C3A563"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30AC8B87"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6671753C"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29AB6BAB"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04E560A" w14:textId="77777777" w:rsidR="003B2A24" w:rsidRPr="00F17505" w:rsidRDefault="003B2A24" w:rsidP="00C56618">
            <w:pPr>
              <w:pStyle w:val="TAL"/>
              <w:jc w:val="center"/>
              <w:rPr>
                <w:lang w:eastAsia="zh-CN"/>
              </w:rPr>
            </w:pPr>
            <w:r w:rsidRPr="00F17505">
              <w:rPr>
                <w:lang w:eastAsia="zh-CN"/>
              </w:rPr>
              <w:t>T</w:t>
            </w:r>
          </w:p>
        </w:tc>
      </w:tr>
      <w:tr w:rsidR="003B2A24" w:rsidRPr="00F17505" w14:paraId="72601C89" w14:textId="77777777" w:rsidTr="00C56618">
        <w:trPr>
          <w:cantSplit/>
          <w:jc w:val="center"/>
        </w:trPr>
        <w:tc>
          <w:tcPr>
            <w:tcW w:w="3241" w:type="dxa"/>
            <w:tcMar>
              <w:top w:w="0" w:type="dxa"/>
              <w:left w:w="28" w:type="dxa"/>
              <w:bottom w:w="0" w:type="dxa"/>
              <w:right w:w="108" w:type="dxa"/>
            </w:tcMar>
          </w:tcPr>
          <w:p w14:paraId="7BD5E248" w14:textId="77777777" w:rsidR="003B2A24" w:rsidRPr="00F17505" w:rsidRDefault="003B2A24" w:rsidP="00C56618">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5756F07F" w14:textId="77777777" w:rsidR="003B2A24" w:rsidRPr="00F17505" w:rsidRDefault="003B2A24" w:rsidP="00C56618">
            <w:pPr>
              <w:pStyle w:val="TAL"/>
              <w:jc w:val="center"/>
            </w:pPr>
            <w:r w:rsidRPr="00F17505">
              <w:t>CM</w:t>
            </w:r>
          </w:p>
        </w:tc>
        <w:tc>
          <w:tcPr>
            <w:tcW w:w="1167" w:type="dxa"/>
            <w:tcMar>
              <w:top w:w="0" w:type="dxa"/>
              <w:left w:w="28" w:type="dxa"/>
              <w:bottom w:w="0" w:type="dxa"/>
              <w:right w:w="108" w:type="dxa"/>
            </w:tcMar>
          </w:tcPr>
          <w:p w14:paraId="3D551A38"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04DBA745"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79ACBC22"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2BA5BC9" w14:textId="77777777" w:rsidR="003B2A24" w:rsidRPr="00F17505" w:rsidRDefault="003B2A24" w:rsidP="00C56618">
            <w:pPr>
              <w:pStyle w:val="TAL"/>
              <w:jc w:val="center"/>
              <w:rPr>
                <w:lang w:eastAsia="zh-CN"/>
              </w:rPr>
            </w:pPr>
            <w:r w:rsidRPr="00F17505">
              <w:rPr>
                <w:lang w:eastAsia="zh-CN"/>
              </w:rPr>
              <w:t>T</w:t>
            </w:r>
          </w:p>
        </w:tc>
      </w:tr>
      <w:tr w:rsidR="003B2A24" w:rsidRPr="00F17505" w14:paraId="3F3FFFA9" w14:textId="77777777" w:rsidTr="00C56618">
        <w:trPr>
          <w:cantSplit/>
          <w:jc w:val="center"/>
        </w:trPr>
        <w:tc>
          <w:tcPr>
            <w:tcW w:w="3241" w:type="dxa"/>
            <w:tcMar>
              <w:top w:w="0" w:type="dxa"/>
              <w:left w:w="28" w:type="dxa"/>
              <w:bottom w:w="0" w:type="dxa"/>
              <w:right w:w="108" w:type="dxa"/>
            </w:tcMar>
          </w:tcPr>
          <w:p w14:paraId="6C33B0F9" w14:textId="77777777" w:rsidR="003B2A24" w:rsidRDefault="003B2A24" w:rsidP="00C56618">
            <w:pPr>
              <w:pStyle w:val="TAL"/>
              <w:rPr>
                <w:rFonts w:ascii="Courier New" w:hAnsi="Courier New" w:cs="Courier New"/>
              </w:rPr>
            </w:pPr>
            <w:r>
              <w:rPr>
                <w:rFonts w:ascii="Courier New" w:hAnsi="Courier New" w:cs="Courier New"/>
              </w:rPr>
              <w:t>mLEnityGeneratedRef</w:t>
            </w:r>
          </w:p>
        </w:tc>
        <w:tc>
          <w:tcPr>
            <w:tcW w:w="1687" w:type="dxa"/>
            <w:tcMar>
              <w:top w:w="0" w:type="dxa"/>
              <w:left w:w="28" w:type="dxa"/>
              <w:bottom w:w="0" w:type="dxa"/>
              <w:right w:w="108" w:type="dxa"/>
            </w:tcMar>
          </w:tcPr>
          <w:p w14:paraId="16192E61" w14:textId="77777777" w:rsidR="003B2A24" w:rsidRPr="00F17505" w:rsidRDefault="003B2A24" w:rsidP="00C56618">
            <w:pPr>
              <w:pStyle w:val="TAL"/>
              <w:jc w:val="center"/>
            </w:pPr>
            <w:r w:rsidRPr="00F17505">
              <w:t>M</w:t>
            </w:r>
          </w:p>
        </w:tc>
        <w:tc>
          <w:tcPr>
            <w:tcW w:w="1167" w:type="dxa"/>
            <w:tcMar>
              <w:top w:w="0" w:type="dxa"/>
              <w:left w:w="28" w:type="dxa"/>
              <w:bottom w:w="0" w:type="dxa"/>
              <w:right w:w="108" w:type="dxa"/>
            </w:tcMar>
          </w:tcPr>
          <w:p w14:paraId="5F1504B2" w14:textId="77777777" w:rsidR="003B2A24" w:rsidRPr="00F17505" w:rsidRDefault="003B2A24" w:rsidP="00C56618">
            <w:pPr>
              <w:pStyle w:val="TAL"/>
              <w:jc w:val="center"/>
            </w:pPr>
            <w:r w:rsidRPr="00F17505">
              <w:t>T</w:t>
            </w:r>
          </w:p>
        </w:tc>
        <w:tc>
          <w:tcPr>
            <w:tcW w:w="1077" w:type="dxa"/>
            <w:tcMar>
              <w:top w:w="0" w:type="dxa"/>
              <w:left w:w="28" w:type="dxa"/>
              <w:bottom w:w="0" w:type="dxa"/>
              <w:right w:w="108" w:type="dxa"/>
            </w:tcMar>
          </w:tcPr>
          <w:p w14:paraId="4462091D" w14:textId="77777777" w:rsidR="003B2A24" w:rsidRPr="00F17505" w:rsidRDefault="003B2A24" w:rsidP="00C56618">
            <w:pPr>
              <w:pStyle w:val="TAL"/>
              <w:jc w:val="center"/>
            </w:pPr>
            <w:r w:rsidRPr="00F17505">
              <w:t>F</w:t>
            </w:r>
          </w:p>
        </w:tc>
        <w:tc>
          <w:tcPr>
            <w:tcW w:w="1117" w:type="dxa"/>
            <w:tcMar>
              <w:top w:w="0" w:type="dxa"/>
              <w:left w:w="28" w:type="dxa"/>
              <w:bottom w:w="0" w:type="dxa"/>
              <w:right w:w="108" w:type="dxa"/>
            </w:tcMar>
          </w:tcPr>
          <w:p w14:paraId="00047F52" w14:textId="77777777" w:rsidR="003B2A24" w:rsidRPr="00F17505" w:rsidRDefault="003B2A24" w:rsidP="00C5661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79521D7" w14:textId="77777777" w:rsidR="003B2A24" w:rsidRPr="00F17505" w:rsidRDefault="003B2A24" w:rsidP="00C56618">
            <w:pPr>
              <w:pStyle w:val="TAL"/>
              <w:jc w:val="center"/>
              <w:rPr>
                <w:lang w:eastAsia="zh-CN"/>
              </w:rPr>
            </w:pPr>
            <w:r w:rsidRPr="00F17505">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166" w:name="_Toc155093538"/>
      <w:r w:rsidRPr="00F17505">
        <w:t>7.</w:t>
      </w:r>
      <w:r>
        <w:t>3a</w:t>
      </w:r>
      <w:r w:rsidRPr="00F17505">
        <w:t>.</w:t>
      </w:r>
      <w:r>
        <w:t>1.2.3</w:t>
      </w:r>
      <w:r w:rsidRPr="00F17505">
        <w:t>.3</w:t>
      </w:r>
      <w:r w:rsidRPr="00F17505">
        <w:tab/>
        <w:t>Attribute constraints</w:t>
      </w:r>
      <w:bookmarkEnd w:id="165"/>
      <w:bookmarkEnd w:id="166"/>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3E505810" w14:textId="77777777" w:rsidTr="00C56618">
        <w:trPr>
          <w:jc w:val="center"/>
        </w:trPr>
        <w:tc>
          <w:tcPr>
            <w:tcW w:w="3575" w:type="dxa"/>
            <w:shd w:val="clear" w:color="auto" w:fill="D9D9D9"/>
            <w:tcMar>
              <w:top w:w="0" w:type="dxa"/>
              <w:left w:w="28" w:type="dxa"/>
              <w:bottom w:w="0" w:type="dxa"/>
              <w:right w:w="108" w:type="dxa"/>
            </w:tcMar>
            <w:hideMark/>
          </w:tcPr>
          <w:p w14:paraId="2ADE3682" w14:textId="77777777" w:rsidR="003B2A24" w:rsidRPr="00F17505" w:rsidRDefault="003B2A24" w:rsidP="00C56618">
            <w:pPr>
              <w:pStyle w:val="TAH"/>
            </w:pPr>
            <w:r w:rsidRPr="00F17505">
              <w:t>Name</w:t>
            </w:r>
          </w:p>
        </w:tc>
        <w:tc>
          <w:tcPr>
            <w:tcW w:w="6061" w:type="dxa"/>
            <w:shd w:val="clear" w:color="auto" w:fill="D9D9D9"/>
            <w:tcMar>
              <w:top w:w="0" w:type="dxa"/>
              <w:left w:w="28" w:type="dxa"/>
              <w:bottom w:w="0" w:type="dxa"/>
              <w:right w:w="108" w:type="dxa"/>
            </w:tcMar>
            <w:hideMark/>
          </w:tcPr>
          <w:p w14:paraId="29DDD565" w14:textId="77777777" w:rsidR="003B2A24" w:rsidRPr="00F17505" w:rsidRDefault="003B2A24" w:rsidP="00C56618">
            <w:pPr>
              <w:pStyle w:val="TAH"/>
            </w:pPr>
            <w:r w:rsidRPr="00F17505">
              <w:rPr>
                <w:color w:val="000000"/>
              </w:rPr>
              <w:t>Definition</w:t>
            </w:r>
          </w:p>
        </w:tc>
      </w:tr>
      <w:tr w:rsidR="003B2A24" w:rsidRPr="00F17505" w14:paraId="5D267074" w14:textId="77777777" w:rsidTr="00C56618">
        <w:trPr>
          <w:jc w:val="center"/>
        </w:trPr>
        <w:tc>
          <w:tcPr>
            <w:tcW w:w="3575" w:type="dxa"/>
            <w:tcMar>
              <w:top w:w="0" w:type="dxa"/>
              <w:left w:w="28" w:type="dxa"/>
              <w:bottom w:w="0" w:type="dxa"/>
              <w:right w:w="108" w:type="dxa"/>
            </w:tcMar>
          </w:tcPr>
          <w:p w14:paraId="2B4F2585" w14:textId="77777777" w:rsidR="003B2A24" w:rsidRPr="00F17505" w:rsidRDefault="003B2A24" w:rsidP="00C56618">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6061" w:type="dxa"/>
            <w:tcMar>
              <w:top w:w="0" w:type="dxa"/>
              <w:left w:w="28" w:type="dxa"/>
              <w:bottom w:w="0" w:type="dxa"/>
              <w:right w:w="108" w:type="dxa"/>
            </w:tcMar>
          </w:tcPr>
          <w:p w14:paraId="165F32A4" w14:textId="77777777" w:rsidR="003B2A24" w:rsidRPr="00F17505" w:rsidRDefault="003B2A24" w:rsidP="00C56618">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3B2A24" w:rsidRPr="00F17505" w14:paraId="6C67DF40" w14:textId="77777777" w:rsidTr="00C56618">
        <w:trPr>
          <w:jc w:val="center"/>
        </w:trPr>
        <w:tc>
          <w:tcPr>
            <w:tcW w:w="3575" w:type="dxa"/>
            <w:tcMar>
              <w:top w:w="0" w:type="dxa"/>
              <w:left w:w="28" w:type="dxa"/>
              <w:bottom w:w="0" w:type="dxa"/>
              <w:right w:w="108" w:type="dxa"/>
            </w:tcMar>
          </w:tcPr>
          <w:p w14:paraId="26B4F8CB" w14:textId="77777777" w:rsidR="003B2A24" w:rsidRPr="00F17505" w:rsidRDefault="003B2A24" w:rsidP="00C56618">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07B957BF" w14:textId="77777777" w:rsidR="003B2A24" w:rsidRPr="00F17505" w:rsidRDefault="003B2A24" w:rsidP="00C56618">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3B2A24" w:rsidRPr="00F17505" w14:paraId="0C125140" w14:textId="77777777" w:rsidTr="00C56618">
        <w:trPr>
          <w:jc w:val="center"/>
        </w:trPr>
        <w:tc>
          <w:tcPr>
            <w:tcW w:w="3575" w:type="dxa"/>
            <w:tcMar>
              <w:top w:w="0" w:type="dxa"/>
              <w:left w:w="28" w:type="dxa"/>
              <w:bottom w:w="0" w:type="dxa"/>
              <w:right w:w="108" w:type="dxa"/>
            </w:tcMar>
          </w:tcPr>
          <w:p w14:paraId="67EC822C" w14:textId="77777777" w:rsidR="003B2A24" w:rsidRPr="00F17505" w:rsidRDefault="003B2A24" w:rsidP="00C56618">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74ACFC9" w14:textId="77777777" w:rsidR="003B2A24" w:rsidRPr="00F17505" w:rsidRDefault="003B2A24" w:rsidP="00C56618">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167" w:name="_Toc130201996"/>
      <w:bookmarkStart w:id="168" w:name="_Toc155093539"/>
      <w:r w:rsidRPr="00F17505">
        <w:t>7.</w:t>
      </w:r>
      <w:r>
        <w:t>3a</w:t>
      </w:r>
      <w:r w:rsidRPr="00F17505">
        <w:t>.</w:t>
      </w:r>
      <w:r>
        <w:t>1.2.3</w:t>
      </w:r>
      <w:r w:rsidRPr="00F17505">
        <w:t>.4</w:t>
      </w:r>
      <w:r w:rsidRPr="00F17505">
        <w:tab/>
        <w:t>Notifications</w:t>
      </w:r>
      <w:bookmarkEnd w:id="167"/>
      <w:bookmarkEnd w:id="168"/>
    </w:p>
    <w:p w14:paraId="056D1FDD" w14:textId="77777777" w:rsidR="003B2A24" w:rsidRPr="00F17505" w:rsidRDefault="003B2A24" w:rsidP="003B2A24">
      <w:r w:rsidRPr="00F17505">
        <w:t>The common notifications defined in clause 7.</w:t>
      </w:r>
      <w:r>
        <w:t>e</w:t>
      </w:r>
      <w:r w:rsidRPr="00F17505">
        <w:t xml:space="preserve"> are valid for this IOC, without exceptions or additions.</w:t>
      </w:r>
    </w:p>
    <w:p w14:paraId="466C0ED7" w14:textId="77777777" w:rsidR="003B2A24" w:rsidRPr="00F17505" w:rsidRDefault="003B2A24" w:rsidP="003B2A24">
      <w:pPr>
        <w:pStyle w:val="Heading5"/>
      </w:pPr>
      <w:bookmarkStart w:id="169" w:name="_Toc130201997"/>
      <w:bookmarkStart w:id="170" w:name="_Toc155093540"/>
      <w:r w:rsidRPr="00F17505">
        <w:t>7.</w:t>
      </w:r>
      <w:r>
        <w:t>3a</w:t>
      </w:r>
      <w:r w:rsidRPr="00F17505">
        <w:t>.</w:t>
      </w:r>
      <w:r>
        <w:t>1.2.4</w:t>
      </w:r>
      <w:r w:rsidRPr="00F17505">
        <w:tab/>
      </w:r>
      <w:r w:rsidRPr="00C24887">
        <w:rPr>
          <w:rFonts w:ascii="Courier New" w:hAnsi="Courier New" w:cs="Courier New"/>
        </w:rPr>
        <w:t>MLTrainingProcess</w:t>
      </w:r>
      <w:bookmarkEnd w:id="169"/>
      <w:bookmarkEnd w:id="170"/>
    </w:p>
    <w:p w14:paraId="3A8238BB" w14:textId="77777777" w:rsidR="003B2A24" w:rsidRPr="00F17505" w:rsidRDefault="003B2A24" w:rsidP="003B2A24">
      <w:pPr>
        <w:pStyle w:val="Heading6"/>
      </w:pPr>
      <w:bookmarkStart w:id="171" w:name="_Toc130201998"/>
      <w:bookmarkStart w:id="172" w:name="_Toc155093541"/>
      <w:r w:rsidRPr="00F17505">
        <w:t>7.</w:t>
      </w:r>
      <w:r>
        <w:t>3a</w:t>
      </w:r>
      <w:r w:rsidRPr="00F17505">
        <w:t>.</w:t>
      </w:r>
      <w:r>
        <w:t>1.2.4</w:t>
      </w:r>
      <w:r w:rsidRPr="00F17505">
        <w:t>.1</w:t>
      </w:r>
      <w:r w:rsidRPr="00F17505">
        <w:tab/>
        <w:t>Definition</w:t>
      </w:r>
      <w:bookmarkEnd w:id="171"/>
      <w:bookmarkEnd w:id="172"/>
    </w:p>
    <w:p w14:paraId="30C7239E" w14:textId="77777777" w:rsidR="003B2A24" w:rsidRPr="00F17505" w:rsidRDefault="003B2A24" w:rsidP="003B2A24">
      <w:r w:rsidRPr="00F17505">
        <w:t xml:space="preserve">The IOC </w:t>
      </w:r>
      <w:r w:rsidRPr="00F17505">
        <w:rPr>
          <w:rFonts w:ascii="Courier New" w:hAnsi="Courier New" w:cs="Courier New"/>
        </w:rPr>
        <w:t xml:space="preserve">MLTrainingProcess </w:t>
      </w:r>
      <w:r w:rsidRPr="00F17505">
        <w:t xml:space="preserve">represents the ML training process. </w:t>
      </w:r>
    </w:p>
    <w:p w14:paraId="62AE3B63" w14:textId="77777777" w:rsidR="003B2A24" w:rsidRPr="00F17505" w:rsidRDefault="003B2A24" w:rsidP="003B2A2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p>
    <w:p w14:paraId="512940BF" w14:textId="77777777" w:rsidR="003B2A24" w:rsidRPr="00F17505" w:rsidRDefault="003B2A24" w:rsidP="003B2A24">
      <w:pPr>
        <w:spacing w:line="264" w:lineRule="auto"/>
        <w:rPr>
          <w:rFonts w:cs="Arial"/>
        </w:rPr>
      </w:pPr>
      <w:r w:rsidRPr="00F17505">
        <w:rPr>
          <w:rFonts w:cs="Arial"/>
        </w:rPr>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exactly one </w:t>
      </w:r>
      <w:r w:rsidRPr="00F17505">
        <w:rPr>
          <w:rFonts w:ascii="Courier New" w:hAnsi="Courier New" w:cs="Courier New"/>
          <w:lang w:eastAsia="zh-CN"/>
        </w:rPr>
        <w:t>MLEntity</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0F273317" w14:textId="16D43B96" w:rsidR="003B2A24" w:rsidRPr="00F17505" w:rsidRDefault="003B2A24" w:rsidP="003B2A24">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p>
    <w:p w14:paraId="6DDFB179" w14:textId="66FEAC1A" w:rsidR="003B2A24" w:rsidRPr="00F17505" w:rsidRDefault="003B2A24" w:rsidP="003B2A2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 xml:space="preserve">instances. By default, the </w:t>
      </w:r>
      <w:r w:rsidRPr="00F17505">
        <w:rPr>
          <w:rFonts w:ascii="Courier New" w:hAnsi="Courier New" w:cs="Courier New"/>
        </w:rPr>
        <w:t>priority</w:t>
      </w:r>
      <w:r w:rsidRPr="00F17505">
        <w:t xml:space="preserve"> of the </w:t>
      </w:r>
      <w:r w:rsidRPr="00F17505">
        <w:rPr>
          <w:rFonts w:ascii="Courier New" w:hAnsi="Courier New" w:cs="Courier New"/>
        </w:rPr>
        <w:t xml:space="preserve">MLTrainingProcess </w:t>
      </w:r>
      <w:r w:rsidRPr="00F17505">
        <w:t xml:space="preserve">may be related in a 1:1 manner with the </w:t>
      </w:r>
      <w:r w:rsidRPr="00F17505">
        <w:rPr>
          <w:rFonts w:ascii="Courier New" w:hAnsi="Courier New" w:cs="Courier New"/>
        </w:rPr>
        <w:t>priority</w:t>
      </w:r>
      <w:r w:rsidRPr="00F17505">
        <w:t xml:space="preserve"> of the </w:t>
      </w:r>
      <w:r w:rsidRPr="00F17505">
        <w:rPr>
          <w:rFonts w:ascii="Courier New" w:hAnsi="Courier New" w:cs="Courier New"/>
          <w:lang w:eastAsia="zh-CN"/>
        </w:rPr>
        <w:t>MLTrainingRequest</w:t>
      </w:r>
      <w:r w:rsidRPr="00F17505">
        <w:t xml:space="preserve"> for which the </w:t>
      </w:r>
      <w:r w:rsidRPr="00F17505">
        <w:rPr>
          <w:rFonts w:ascii="Courier New" w:hAnsi="Courier New" w:cs="Courier New"/>
        </w:rPr>
        <w:t xml:space="preserve">MLTrainingProcess </w:t>
      </w:r>
      <w:r w:rsidRPr="00F17505">
        <w:t>is instantiated.</w:t>
      </w:r>
    </w:p>
    <w:p w14:paraId="39A87109" w14:textId="77777777" w:rsidR="003B2A24" w:rsidRPr="00F17505" w:rsidRDefault="003B2A24" w:rsidP="003B2A2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0E052656" w14:textId="77777777" w:rsidR="003B2A24" w:rsidRPr="00F17505" w:rsidRDefault="003B2A24" w:rsidP="003B2A2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0C632621" w14:textId="77777777" w:rsidR="003B2A24" w:rsidRPr="00F17505" w:rsidRDefault="003B2A24" w:rsidP="003B2A24">
      <w:pPr>
        <w:pStyle w:val="Heading6"/>
      </w:pPr>
      <w:bookmarkStart w:id="173" w:name="_Toc130201999"/>
      <w:bookmarkStart w:id="174" w:name="_Toc155093542"/>
      <w:r w:rsidRPr="00F17505">
        <w:t>7.</w:t>
      </w:r>
      <w:r>
        <w:t>3a</w:t>
      </w:r>
      <w:r w:rsidRPr="00F17505">
        <w:t>.</w:t>
      </w:r>
      <w:r>
        <w:t>1.2.4</w:t>
      </w:r>
      <w:r w:rsidRPr="00F17505">
        <w:t>.2</w:t>
      </w:r>
      <w:r w:rsidRPr="00F17505">
        <w:tab/>
        <w:t>Attributes</w:t>
      </w:r>
      <w:bookmarkEnd w:id="173"/>
      <w:bookmarkEnd w:id="174"/>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C56618">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C56618">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C56618">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C56618">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C56618">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C56618">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C56618">
            <w:pPr>
              <w:pStyle w:val="TAH"/>
              <w:rPr>
                <w:color w:val="000000"/>
              </w:rPr>
            </w:pPr>
            <w:r w:rsidRPr="00F17505">
              <w:rPr>
                <w:color w:val="000000"/>
              </w:rPr>
              <w:t>isNotifyable</w:t>
            </w:r>
          </w:p>
        </w:tc>
      </w:tr>
      <w:tr w:rsidR="003B2A24" w:rsidRPr="00F17505" w14:paraId="7674A47E" w14:textId="77777777" w:rsidTr="00C56618">
        <w:trPr>
          <w:cantSplit/>
          <w:jc w:val="center"/>
        </w:trPr>
        <w:tc>
          <w:tcPr>
            <w:tcW w:w="2559" w:type="dxa"/>
            <w:tcMar>
              <w:top w:w="0" w:type="dxa"/>
              <w:left w:w="28" w:type="dxa"/>
              <w:bottom w:w="0" w:type="dxa"/>
              <w:right w:w="108" w:type="dxa"/>
            </w:tcMar>
          </w:tcPr>
          <w:p w14:paraId="1EB414A4" w14:textId="77777777" w:rsidR="003B2A24" w:rsidRPr="00F17505" w:rsidRDefault="003B2A24" w:rsidP="00C56618">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7D88AB45" w14:textId="77777777" w:rsidR="003B2A24" w:rsidRPr="00F17505" w:rsidRDefault="003B2A24" w:rsidP="00C56618">
            <w:pPr>
              <w:pStyle w:val="TAL"/>
              <w:jc w:val="center"/>
            </w:pPr>
            <w:r w:rsidRPr="00F17505">
              <w:t>M</w:t>
            </w:r>
          </w:p>
        </w:tc>
        <w:tc>
          <w:tcPr>
            <w:tcW w:w="1440" w:type="dxa"/>
            <w:tcMar>
              <w:top w:w="0" w:type="dxa"/>
              <w:left w:w="28" w:type="dxa"/>
              <w:bottom w:w="0" w:type="dxa"/>
              <w:right w:w="108" w:type="dxa"/>
            </w:tcMar>
          </w:tcPr>
          <w:p w14:paraId="7F1F7225"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746AEDD9"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45339A23" w14:textId="77777777" w:rsidR="003B2A24" w:rsidRPr="00F17505" w:rsidRDefault="003B2A24" w:rsidP="00C56618">
            <w:pPr>
              <w:pStyle w:val="TAL"/>
              <w:jc w:val="center"/>
              <w:rPr>
                <w:lang w:eastAsia="zh-CN"/>
              </w:rPr>
            </w:pPr>
            <w:r w:rsidRPr="00F17505">
              <w:t>F</w:t>
            </w:r>
          </w:p>
        </w:tc>
        <w:tc>
          <w:tcPr>
            <w:tcW w:w="1358" w:type="dxa"/>
            <w:tcMar>
              <w:top w:w="0" w:type="dxa"/>
              <w:left w:w="28" w:type="dxa"/>
              <w:bottom w:w="0" w:type="dxa"/>
              <w:right w:w="108" w:type="dxa"/>
            </w:tcMar>
          </w:tcPr>
          <w:p w14:paraId="67AD17BD" w14:textId="77777777" w:rsidR="003B2A24" w:rsidRPr="00F17505" w:rsidRDefault="003B2A24" w:rsidP="00C56618">
            <w:pPr>
              <w:pStyle w:val="TAL"/>
              <w:jc w:val="center"/>
              <w:rPr>
                <w:lang w:eastAsia="zh-CN"/>
              </w:rPr>
            </w:pPr>
            <w:r w:rsidRPr="00F17505">
              <w:t>T</w:t>
            </w:r>
          </w:p>
        </w:tc>
      </w:tr>
      <w:tr w:rsidR="003B2A24" w:rsidRPr="00F17505" w14:paraId="0F094E6D" w14:textId="77777777" w:rsidTr="00C56618">
        <w:trPr>
          <w:cantSplit/>
          <w:jc w:val="center"/>
        </w:trPr>
        <w:tc>
          <w:tcPr>
            <w:tcW w:w="2559" w:type="dxa"/>
            <w:tcMar>
              <w:top w:w="0" w:type="dxa"/>
              <w:left w:w="28" w:type="dxa"/>
              <w:bottom w:w="0" w:type="dxa"/>
              <w:right w:w="108" w:type="dxa"/>
            </w:tcMar>
          </w:tcPr>
          <w:p w14:paraId="73D7791F" w14:textId="77777777" w:rsidR="003B2A24" w:rsidRPr="00F17505" w:rsidRDefault="003B2A24" w:rsidP="00C56618">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C56618">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C56618">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C56618">
            <w:pPr>
              <w:pStyle w:val="TAL"/>
              <w:jc w:val="center"/>
              <w:rPr>
                <w:lang w:eastAsia="zh-CN"/>
              </w:rPr>
            </w:pPr>
            <w:r w:rsidRPr="00F17505">
              <w:t>T</w:t>
            </w:r>
          </w:p>
        </w:tc>
      </w:tr>
      <w:tr w:rsidR="003B2A24" w:rsidRPr="00F17505" w14:paraId="68CA48D2" w14:textId="77777777" w:rsidTr="00C56618">
        <w:trPr>
          <w:cantSplit/>
          <w:jc w:val="center"/>
        </w:trPr>
        <w:tc>
          <w:tcPr>
            <w:tcW w:w="2559" w:type="dxa"/>
            <w:tcMar>
              <w:top w:w="0" w:type="dxa"/>
              <w:left w:w="28" w:type="dxa"/>
              <w:bottom w:w="0" w:type="dxa"/>
              <w:right w:w="108" w:type="dxa"/>
            </w:tcMar>
          </w:tcPr>
          <w:p w14:paraId="731262D1" w14:textId="77777777" w:rsidR="003B2A24" w:rsidRPr="00F17505" w:rsidRDefault="003B2A24" w:rsidP="00C56618">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2365E71C" w14:textId="77777777" w:rsidR="003B2A24" w:rsidRPr="00F17505" w:rsidRDefault="003B2A24" w:rsidP="00C56618">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C56618">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C56618">
            <w:pPr>
              <w:pStyle w:val="TAL"/>
              <w:jc w:val="center"/>
              <w:rPr>
                <w:lang w:eastAsia="zh-CN"/>
              </w:rPr>
            </w:pPr>
            <w:r w:rsidRPr="00F17505">
              <w:t>T</w:t>
            </w:r>
          </w:p>
        </w:tc>
      </w:tr>
      <w:tr w:rsidR="003B2A24" w:rsidRPr="00F17505" w14:paraId="53C60DC1" w14:textId="77777777" w:rsidTr="00C56618">
        <w:trPr>
          <w:cantSplit/>
          <w:jc w:val="center"/>
        </w:trPr>
        <w:tc>
          <w:tcPr>
            <w:tcW w:w="2559" w:type="dxa"/>
            <w:tcMar>
              <w:top w:w="0" w:type="dxa"/>
              <w:left w:w="28" w:type="dxa"/>
              <w:bottom w:w="0" w:type="dxa"/>
              <w:right w:w="108" w:type="dxa"/>
            </w:tcMar>
          </w:tcPr>
          <w:p w14:paraId="33589D32" w14:textId="77777777" w:rsidR="003B2A24" w:rsidRPr="00F17505" w:rsidRDefault="003B2A24" w:rsidP="00C56618">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9935922" w14:textId="77777777" w:rsidR="003B2A24" w:rsidRPr="00F17505" w:rsidRDefault="003B2A24" w:rsidP="00C56618">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C56618">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C56618">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C56618">
            <w:pPr>
              <w:pStyle w:val="TAL"/>
              <w:jc w:val="center"/>
            </w:pPr>
            <w:r w:rsidRPr="00F17505">
              <w:rPr>
                <w:lang w:eastAsia="zh-CN"/>
              </w:rPr>
              <w:t>T</w:t>
            </w:r>
          </w:p>
        </w:tc>
      </w:tr>
      <w:tr w:rsidR="003B2A24" w:rsidRPr="00F17505" w14:paraId="00BE49ED" w14:textId="77777777" w:rsidTr="00C56618">
        <w:trPr>
          <w:cantSplit/>
          <w:jc w:val="center"/>
        </w:trPr>
        <w:tc>
          <w:tcPr>
            <w:tcW w:w="2559" w:type="dxa"/>
            <w:tcMar>
              <w:top w:w="0" w:type="dxa"/>
              <w:left w:w="28" w:type="dxa"/>
              <w:bottom w:w="0" w:type="dxa"/>
              <w:right w:w="108" w:type="dxa"/>
            </w:tcMar>
          </w:tcPr>
          <w:p w14:paraId="700A811F" w14:textId="77777777" w:rsidR="003B2A24" w:rsidRPr="00F17505" w:rsidRDefault="003B2A24" w:rsidP="00C56618">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E08848F" w14:textId="77777777" w:rsidR="003B2A24" w:rsidRPr="00F17505" w:rsidRDefault="003B2A24" w:rsidP="00C56618">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C56618">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C56618">
            <w:pPr>
              <w:pStyle w:val="TAL"/>
              <w:jc w:val="center"/>
              <w:rPr>
                <w:lang w:eastAsia="zh-CN"/>
              </w:rPr>
            </w:pPr>
            <w:r w:rsidRPr="00F17505">
              <w:rPr>
                <w:lang w:eastAsia="zh-CN"/>
              </w:rPr>
              <w:t>T</w:t>
            </w:r>
          </w:p>
        </w:tc>
      </w:tr>
      <w:tr w:rsidR="003B2A24" w:rsidRPr="00F17505" w14:paraId="489DE5A9" w14:textId="77777777" w:rsidTr="00C56618">
        <w:trPr>
          <w:cantSplit/>
          <w:jc w:val="center"/>
        </w:trPr>
        <w:tc>
          <w:tcPr>
            <w:tcW w:w="2559" w:type="dxa"/>
            <w:tcMar>
              <w:top w:w="0" w:type="dxa"/>
              <w:left w:w="28" w:type="dxa"/>
              <w:bottom w:w="0" w:type="dxa"/>
              <w:right w:w="108" w:type="dxa"/>
            </w:tcMar>
          </w:tcPr>
          <w:p w14:paraId="1F26BD1A" w14:textId="77777777" w:rsidR="003B2A24" w:rsidRPr="00F17505" w:rsidRDefault="003B2A24" w:rsidP="00C56618">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C31442C" w14:textId="77777777" w:rsidR="003B2A24" w:rsidRPr="00F17505" w:rsidRDefault="003B2A24" w:rsidP="00C56618">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C56618">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C56618">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C56618">
            <w:pPr>
              <w:pStyle w:val="TAL"/>
              <w:jc w:val="center"/>
            </w:pPr>
            <w:r w:rsidRPr="00F17505">
              <w:rPr>
                <w:lang w:eastAsia="zh-CN"/>
              </w:rPr>
              <w:t>T</w:t>
            </w:r>
          </w:p>
        </w:tc>
      </w:tr>
      <w:tr w:rsidR="003B2A24" w:rsidRPr="00F17505" w14:paraId="25F8FD14" w14:textId="77777777" w:rsidTr="00C56618">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C56618">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C56618">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C56618">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C56618">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C56618">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C56618">
            <w:pPr>
              <w:pStyle w:val="TAL"/>
              <w:jc w:val="center"/>
            </w:pPr>
          </w:p>
        </w:tc>
      </w:tr>
      <w:tr w:rsidR="003B2A24" w:rsidRPr="00F17505" w14:paraId="1779ECEA" w14:textId="77777777" w:rsidTr="00C56618">
        <w:trPr>
          <w:cantSplit/>
          <w:jc w:val="center"/>
        </w:trPr>
        <w:tc>
          <w:tcPr>
            <w:tcW w:w="2559" w:type="dxa"/>
            <w:tcMar>
              <w:top w:w="0" w:type="dxa"/>
              <w:left w:w="28" w:type="dxa"/>
              <w:bottom w:w="0" w:type="dxa"/>
              <w:right w:w="108" w:type="dxa"/>
            </w:tcMar>
          </w:tcPr>
          <w:p w14:paraId="5C11BD62"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9B3FA1" w14:textId="77777777" w:rsidR="003B2A24" w:rsidRPr="00F17505" w:rsidRDefault="003B2A24" w:rsidP="00C56618">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C56618">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C56618">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C56618">
            <w:pPr>
              <w:pStyle w:val="TAL"/>
              <w:jc w:val="center"/>
            </w:pPr>
            <w:r w:rsidRPr="00F17505">
              <w:rPr>
                <w:lang w:eastAsia="zh-CN"/>
              </w:rPr>
              <w:t>T</w:t>
            </w:r>
          </w:p>
        </w:tc>
      </w:tr>
      <w:tr w:rsidR="003B2A24" w:rsidRPr="00F17505" w14:paraId="64978A1B" w14:textId="77777777" w:rsidTr="00C56618">
        <w:trPr>
          <w:cantSplit/>
          <w:jc w:val="center"/>
        </w:trPr>
        <w:tc>
          <w:tcPr>
            <w:tcW w:w="2559" w:type="dxa"/>
            <w:tcMar>
              <w:top w:w="0" w:type="dxa"/>
              <w:left w:w="28" w:type="dxa"/>
              <w:bottom w:w="0" w:type="dxa"/>
              <w:right w:w="108" w:type="dxa"/>
            </w:tcMar>
          </w:tcPr>
          <w:p w14:paraId="3B829A8F" w14:textId="77777777" w:rsidR="003B2A24" w:rsidRPr="00F17505" w:rsidRDefault="003B2A24" w:rsidP="00C56618">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1C7039B7" w14:textId="77777777" w:rsidR="003B2A24" w:rsidRPr="00F17505" w:rsidRDefault="003B2A24" w:rsidP="00C56618">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C56618">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C56618">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C56618">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C56618">
            <w:pPr>
              <w:pStyle w:val="TAL"/>
              <w:jc w:val="center"/>
              <w:rPr>
                <w:lang w:eastAsia="zh-CN"/>
              </w:rPr>
            </w:pPr>
            <w:r w:rsidRPr="00F17505">
              <w:rPr>
                <w:lang w:eastAsia="zh-CN"/>
              </w:rPr>
              <w:t>T</w:t>
            </w:r>
          </w:p>
        </w:tc>
      </w:tr>
      <w:tr w:rsidR="00222A73" w:rsidRPr="00F17505" w14:paraId="363A2885" w14:textId="77777777" w:rsidTr="00C56618">
        <w:trPr>
          <w:cantSplit/>
          <w:jc w:val="center"/>
        </w:trPr>
        <w:tc>
          <w:tcPr>
            <w:tcW w:w="2559" w:type="dxa"/>
            <w:tcMar>
              <w:top w:w="0" w:type="dxa"/>
              <w:left w:w="28" w:type="dxa"/>
              <w:bottom w:w="0" w:type="dxa"/>
              <w:right w:w="108" w:type="dxa"/>
            </w:tcMar>
          </w:tcPr>
          <w:p w14:paraId="7E290BC3" w14:textId="55BA8C97" w:rsidR="00222A73" w:rsidRPr="00F17505" w:rsidRDefault="00222A73" w:rsidP="00222A73">
            <w:pPr>
              <w:pStyle w:val="TAL"/>
              <w:rPr>
                <w:rFonts w:ascii="Courier New" w:hAnsi="Courier New" w:cs="Courier New"/>
              </w:rPr>
            </w:pPr>
            <w:r>
              <w:rPr>
                <w:rFonts w:ascii="Courier New" w:hAnsi="Courier New" w:cs="Courier New"/>
              </w:rPr>
              <w:t>mLEntityGeneratedRef</w:t>
            </w:r>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175" w:name="_Toc130202000"/>
      <w:bookmarkStart w:id="176" w:name="_Toc155093543"/>
      <w:r w:rsidRPr="00F17505">
        <w:t>7.</w:t>
      </w:r>
      <w:r>
        <w:t>3a</w:t>
      </w:r>
      <w:r w:rsidRPr="00F17505">
        <w:t>.</w:t>
      </w:r>
      <w:r>
        <w:t>1.2.4</w:t>
      </w:r>
      <w:r w:rsidRPr="00F17505">
        <w:t>.3</w:t>
      </w:r>
      <w:r w:rsidRPr="00F17505">
        <w:tab/>
        <w:t>Attribute constraints</w:t>
      </w:r>
      <w:bookmarkEnd w:id="175"/>
      <w:bookmarkEnd w:id="176"/>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C56618">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C56618">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C56618">
            <w:pPr>
              <w:pStyle w:val="TAH"/>
            </w:pPr>
            <w:r w:rsidRPr="00F17505">
              <w:rPr>
                <w:color w:val="000000"/>
              </w:rPr>
              <w:t>Definition</w:t>
            </w:r>
          </w:p>
        </w:tc>
      </w:tr>
      <w:tr w:rsidR="003B2A24" w:rsidRPr="00F17505" w14:paraId="43BE6B3E" w14:textId="77777777" w:rsidTr="00C56618">
        <w:trPr>
          <w:jc w:val="center"/>
        </w:trPr>
        <w:tc>
          <w:tcPr>
            <w:tcW w:w="3495" w:type="dxa"/>
            <w:tcMar>
              <w:top w:w="0" w:type="dxa"/>
              <w:left w:w="28" w:type="dxa"/>
              <w:bottom w:w="0" w:type="dxa"/>
              <w:right w:w="108" w:type="dxa"/>
            </w:tcMar>
          </w:tcPr>
          <w:p w14:paraId="4130DC01" w14:textId="77777777" w:rsidR="003B2A24" w:rsidRPr="00F17505" w:rsidRDefault="003B2A24" w:rsidP="00C56618">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0A74F3EC" w14:textId="77777777" w:rsidR="003B2A24" w:rsidRPr="00F17505" w:rsidRDefault="003B2A24" w:rsidP="00C56618">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222A73" w:rsidRPr="00F17505" w14:paraId="510A9D1C" w14:textId="77777777" w:rsidTr="00C56618">
        <w:trPr>
          <w:jc w:val="center"/>
        </w:trPr>
        <w:tc>
          <w:tcPr>
            <w:tcW w:w="3495" w:type="dxa"/>
            <w:tcMar>
              <w:top w:w="0" w:type="dxa"/>
              <w:left w:w="28" w:type="dxa"/>
              <w:bottom w:w="0" w:type="dxa"/>
              <w:right w:w="108" w:type="dxa"/>
            </w:tcMar>
          </w:tcPr>
          <w:p w14:paraId="5E476727" w14:textId="39128589" w:rsidR="00222A73" w:rsidRPr="00F17505" w:rsidRDefault="00222A73" w:rsidP="00222A73">
            <w:pPr>
              <w:pStyle w:val="TAL"/>
              <w:rPr>
                <w:rFonts w:ascii="Courier New" w:hAnsi="Courier New" w:cs="Courier New"/>
              </w:rPr>
            </w:pPr>
            <w:r>
              <w:rPr>
                <w:rFonts w:ascii="Courier New" w:hAnsi="Courier New" w:cs="Courier New"/>
              </w:rPr>
              <w:t xml:space="preserve">mLEntityGeneratedRef </w:t>
            </w:r>
            <w:r w:rsidRPr="003450E6">
              <w:rPr>
                <w:rFonts w:cs="Arial"/>
              </w:rPr>
              <w:t>Support Qualifier</w:t>
            </w:r>
          </w:p>
        </w:tc>
        <w:tc>
          <w:tcPr>
            <w:tcW w:w="6141" w:type="dxa"/>
            <w:tcMar>
              <w:top w:w="0" w:type="dxa"/>
              <w:left w:w="28" w:type="dxa"/>
              <w:bottom w:w="0" w:type="dxa"/>
              <w:right w:w="108" w:type="dxa"/>
            </w:tcMar>
          </w:tcPr>
          <w:p w14:paraId="744D3581" w14:textId="04E91A41" w:rsidR="00222A73" w:rsidRPr="00F17505" w:rsidRDefault="00222A73" w:rsidP="00222A73">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Pr="003450E6">
              <w:rPr>
                <w:rFonts w:ascii="Courier New" w:hAnsi="Courier New" w:cs="Courier New"/>
              </w:rPr>
              <w:t>MLEntity</w:t>
            </w:r>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177" w:name="_Toc130202001"/>
      <w:bookmarkStart w:id="178" w:name="_Toc155093544"/>
      <w:r w:rsidRPr="00F17505">
        <w:t>7.</w:t>
      </w:r>
      <w:r>
        <w:t>3a</w:t>
      </w:r>
      <w:r w:rsidRPr="00F17505">
        <w:t>.</w:t>
      </w:r>
      <w:r>
        <w:t>1.2.4</w:t>
      </w:r>
      <w:r w:rsidRPr="00F17505">
        <w:t>.4</w:t>
      </w:r>
      <w:r w:rsidRPr="00F17505">
        <w:tab/>
        <w:t>Notifications</w:t>
      </w:r>
      <w:bookmarkEnd w:id="177"/>
      <w:bookmarkEnd w:id="178"/>
    </w:p>
    <w:p w14:paraId="6008B83B" w14:textId="77777777" w:rsidR="003B2A24" w:rsidRDefault="003B2A24" w:rsidP="003B2A24">
      <w:r w:rsidRPr="00F17505">
        <w:t>The common notifications defined in clause 7.</w:t>
      </w:r>
      <w:r>
        <w:t>e</w:t>
      </w:r>
      <w:r w:rsidRPr="00F17505">
        <w:t xml:space="preserve"> are valid for this IOC, without exceptions or additions.</w:t>
      </w:r>
      <w:bookmarkEnd w:id="129"/>
    </w:p>
    <w:p w14:paraId="34BC47A0" w14:textId="6A96BCDF" w:rsidR="003B2A24" w:rsidRDefault="003B2A24" w:rsidP="00F25B53">
      <w:pPr>
        <w:pStyle w:val="Heading2"/>
      </w:pPr>
      <w:bookmarkStart w:id="179" w:name="_Toc155093545"/>
      <w:bookmarkStart w:id="180" w:name="_Toc106015891"/>
      <w:bookmarkStart w:id="181" w:name="_Toc106098530"/>
      <w:bookmarkEnd w:id="109"/>
      <w:bookmarkEnd w:id="110"/>
      <w:r w:rsidRPr="00F17505">
        <w:t>7.2</w:t>
      </w:r>
      <w:r w:rsidRPr="00F17505">
        <w:tab/>
      </w:r>
      <w:r>
        <w:t>Void</w:t>
      </w:r>
      <w:bookmarkEnd w:id="179"/>
    </w:p>
    <w:p w14:paraId="1ADA72A8" w14:textId="77777777" w:rsidR="003B2A24" w:rsidRDefault="003B2A24" w:rsidP="00F25B53">
      <w:pPr>
        <w:pStyle w:val="Heading2"/>
      </w:pPr>
      <w:bookmarkStart w:id="182" w:name="_Toc155093546"/>
      <w:bookmarkStart w:id="183" w:name="_Toc106015871"/>
      <w:bookmarkStart w:id="184" w:name="_Toc106098509"/>
      <w:r w:rsidRPr="00F17505">
        <w:t>7.3</w:t>
      </w:r>
      <w:r>
        <w:tab/>
        <w:t>Void</w:t>
      </w:r>
      <w:bookmarkEnd w:id="182"/>
    </w:p>
    <w:p w14:paraId="3E66B68A" w14:textId="77777777" w:rsidR="00D0628E" w:rsidRPr="00F17505" w:rsidRDefault="00D0628E" w:rsidP="00D0628E">
      <w:pPr>
        <w:pStyle w:val="Heading2"/>
      </w:pPr>
      <w:bookmarkStart w:id="185" w:name="_Toc155093547"/>
      <w:bookmarkEnd w:id="183"/>
      <w:bookmarkEnd w:id="184"/>
      <w:r w:rsidRPr="00F17505">
        <w:t>7.4</w:t>
      </w:r>
      <w:r w:rsidRPr="00F17505">
        <w:tab/>
        <w:t>Data type definitions</w:t>
      </w:r>
      <w:bookmarkEnd w:id="180"/>
      <w:bookmarkEnd w:id="181"/>
      <w:bookmarkEnd w:id="185"/>
    </w:p>
    <w:p w14:paraId="05759E09" w14:textId="77777777" w:rsidR="00D0628E" w:rsidRPr="00F17505" w:rsidRDefault="00D0628E" w:rsidP="00D0628E">
      <w:pPr>
        <w:pStyle w:val="Heading3"/>
      </w:pPr>
      <w:bookmarkStart w:id="186" w:name="_Toc106015892"/>
      <w:bookmarkStart w:id="187" w:name="_Toc106098531"/>
      <w:bookmarkStart w:id="188" w:name="_Toc155093548"/>
      <w:r w:rsidRPr="00F17505">
        <w:t>7.4.1</w:t>
      </w:r>
      <w:r w:rsidRPr="00F17505">
        <w:tab/>
      </w:r>
      <w:bookmarkStart w:id="189" w:name="MCCQCTEMPBM_00000118"/>
      <w:r w:rsidRPr="00F17505">
        <w:rPr>
          <w:rFonts w:ascii="Courier New" w:hAnsi="Courier New" w:cs="Courier New"/>
        </w:rPr>
        <w:t>ModelPerformance &lt;&lt;dataType&gt;&gt;</w:t>
      </w:r>
      <w:bookmarkEnd w:id="186"/>
      <w:bookmarkEnd w:id="187"/>
      <w:bookmarkEnd w:id="188"/>
      <w:bookmarkEnd w:id="189"/>
    </w:p>
    <w:p w14:paraId="0C3C60D7" w14:textId="77777777" w:rsidR="00D0628E" w:rsidRPr="00F17505" w:rsidRDefault="00D0628E" w:rsidP="00D0628E">
      <w:pPr>
        <w:pStyle w:val="Heading4"/>
      </w:pPr>
      <w:bookmarkStart w:id="190" w:name="_Toc106015893"/>
      <w:bookmarkStart w:id="191" w:name="_Toc106098532"/>
      <w:bookmarkStart w:id="192" w:name="_Toc155093549"/>
      <w:r w:rsidRPr="00F17505">
        <w:t>7.4.1.1</w:t>
      </w:r>
      <w:r w:rsidRPr="00F17505">
        <w:tab/>
        <w:t>Definition</w:t>
      </w:r>
      <w:bookmarkEnd w:id="190"/>
      <w:bookmarkEnd w:id="191"/>
      <w:bookmarkEnd w:id="192"/>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193" w:name="_Toc106015894"/>
      <w:bookmarkStart w:id="194" w:name="_Toc106098533"/>
      <w:bookmarkStart w:id="195" w:name="_Toc155093550"/>
      <w:bookmarkStart w:id="196" w:name="MCCQCTEMPBM_00000153"/>
      <w:r w:rsidRPr="00F17505">
        <w:t>7.4.1.2</w:t>
      </w:r>
      <w:r w:rsidRPr="00F17505">
        <w:tab/>
        <w:t>Attributes</w:t>
      </w:r>
      <w:bookmarkEnd w:id="193"/>
      <w:bookmarkEnd w:id="194"/>
      <w:bookmarkEnd w:id="195"/>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196"/>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197" w:name="MCCQCTEMPBM_00000119"/>
            <w:r w:rsidRPr="00F17505">
              <w:rPr>
                <w:rFonts w:ascii="Courier New" w:hAnsi="Courier New" w:cs="Courier New"/>
              </w:rPr>
              <w:t>inferenceOutputName</w:t>
            </w:r>
            <w:bookmarkEnd w:id="197"/>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C76939">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C76939">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D3775">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The isWritable qualifier is “T” if the attribute is used in MLTrainingRequest</w:t>
            </w:r>
            <w:r>
              <w:rPr>
                <w:lang w:eastAsia="zh-CN"/>
              </w:rPr>
              <w:t>.</w:t>
            </w:r>
            <w:r w:rsidRPr="007F40CF">
              <w:rPr>
                <w:lang w:eastAsia="zh-CN"/>
              </w:rPr>
              <w:t xml:space="preserve">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198" w:name="_Toc106015895"/>
      <w:bookmarkStart w:id="199" w:name="_Toc106098534"/>
      <w:bookmarkStart w:id="200" w:name="_Toc155093551"/>
      <w:r w:rsidRPr="00F17505">
        <w:t>7.4.1.3</w:t>
      </w:r>
      <w:r w:rsidRPr="00F17505">
        <w:tab/>
        <w:t>Attribute constraints</w:t>
      </w:r>
      <w:bookmarkEnd w:id="198"/>
      <w:bookmarkEnd w:id="199"/>
      <w:bookmarkEnd w:id="200"/>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01" w:name="_Toc106015896"/>
      <w:bookmarkStart w:id="202" w:name="_Toc106098535"/>
      <w:bookmarkStart w:id="203" w:name="_Toc155093552"/>
      <w:r w:rsidRPr="00F17505">
        <w:t>7.4.1.4</w:t>
      </w:r>
      <w:r w:rsidRPr="00F17505">
        <w:tab/>
        <w:t>Notifications</w:t>
      </w:r>
      <w:bookmarkEnd w:id="201"/>
      <w:bookmarkEnd w:id="202"/>
      <w:bookmarkEnd w:id="203"/>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3AD2354D" w14:textId="2B0ACB3F" w:rsidR="003B2A24" w:rsidRPr="00F17505" w:rsidRDefault="003B2A24" w:rsidP="003B2A24">
      <w:pPr>
        <w:pStyle w:val="Heading3"/>
        <w:rPr>
          <w:rFonts w:ascii="Courier New" w:hAnsi="Courier New" w:cs="Courier New"/>
        </w:rPr>
      </w:pPr>
      <w:bookmarkStart w:id="204" w:name="_Toc106015897"/>
      <w:bookmarkStart w:id="205" w:name="_Toc106098536"/>
      <w:bookmarkStart w:id="206" w:name="_Toc130202008"/>
      <w:bookmarkStart w:id="207" w:name="_Toc155093553"/>
      <w:bookmarkStart w:id="208" w:name="_Toc106015902"/>
      <w:bookmarkStart w:id="209" w:name="_Toc106098541"/>
      <w:r w:rsidRPr="00F17505">
        <w:t>7.4.2</w:t>
      </w:r>
      <w:r w:rsidRPr="00F17505">
        <w:tab/>
      </w:r>
      <w:bookmarkStart w:id="210" w:name="MCCQCTEMPBM_00000120"/>
      <w:bookmarkEnd w:id="204"/>
      <w:bookmarkEnd w:id="205"/>
      <w:bookmarkEnd w:id="206"/>
      <w:r>
        <w:rPr>
          <w:rFonts w:ascii="Courier New" w:hAnsi="Courier New" w:cs="Courier New"/>
        </w:rPr>
        <w:t>Void</w:t>
      </w:r>
      <w:bookmarkEnd w:id="207"/>
    </w:p>
    <w:p w14:paraId="66C2337D" w14:textId="3C44AB66" w:rsidR="00D0628E" w:rsidRPr="00F17505" w:rsidRDefault="00D0628E" w:rsidP="00D0628E">
      <w:pPr>
        <w:pStyle w:val="Heading3"/>
      </w:pPr>
      <w:bookmarkStart w:id="211" w:name="_Toc155093554"/>
      <w:bookmarkEnd w:id="210"/>
      <w:r w:rsidRPr="00F17505">
        <w:t>7.4.3</w:t>
      </w:r>
      <w:r w:rsidRPr="00F17505">
        <w:tab/>
      </w:r>
      <w:bookmarkStart w:id="212" w:name="MCCQCTEMPBM_00000128"/>
      <w:r w:rsidRPr="00F17505">
        <w:rPr>
          <w:rFonts w:ascii="Courier New" w:hAnsi="Courier New" w:cs="Courier New"/>
        </w:rPr>
        <w:t>MLContext &lt;&lt;dataType&gt;&gt;</w:t>
      </w:r>
      <w:bookmarkEnd w:id="208"/>
      <w:bookmarkEnd w:id="209"/>
      <w:bookmarkEnd w:id="211"/>
      <w:bookmarkEnd w:id="212"/>
    </w:p>
    <w:p w14:paraId="433E2790" w14:textId="77777777" w:rsidR="00D0628E" w:rsidRPr="00F17505" w:rsidRDefault="00D0628E" w:rsidP="00D0628E">
      <w:pPr>
        <w:pStyle w:val="Heading4"/>
      </w:pPr>
      <w:bookmarkStart w:id="213" w:name="_Toc106015903"/>
      <w:bookmarkStart w:id="214" w:name="_Toc106098542"/>
      <w:bookmarkStart w:id="215" w:name="_Toc155093555"/>
      <w:r w:rsidRPr="00F17505">
        <w:t>7.4.3.1</w:t>
      </w:r>
      <w:r w:rsidRPr="00F17505">
        <w:tab/>
        <w:t>Definition</w:t>
      </w:r>
      <w:bookmarkEnd w:id="213"/>
      <w:bookmarkEnd w:id="214"/>
      <w:bookmarkEnd w:id="215"/>
    </w:p>
    <w:p w14:paraId="4280A165" w14:textId="44404567" w:rsidR="00D0628E" w:rsidRPr="00F17505" w:rsidRDefault="00D0628E" w:rsidP="00D0628E">
      <w:pPr>
        <w:rPr>
          <w:rFonts w:cs="Arial"/>
        </w:rPr>
      </w:pPr>
      <w:r w:rsidRPr="00F17505">
        <w:rPr>
          <w:rFonts w:cs="Arial"/>
          <w:lang w:eastAsia="zh-CN"/>
        </w:rPr>
        <w:t xml:space="preserve">The </w:t>
      </w:r>
      <w:bookmarkStart w:id="216" w:name="MCCQCTEMPBM_00000129"/>
      <w:r w:rsidRPr="00F17505">
        <w:rPr>
          <w:rFonts w:ascii="Courier New" w:hAnsi="Courier New" w:cs="Courier New"/>
        </w:rPr>
        <w:t>MLContext</w:t>
      </w:r>
      <w:bookmarkEnd w:id="216"/>
      <w:r w:rsidRPr="00F17505">
        <w:rPr>
          <w:rFonts w:cs="Arial"/>
          <w:lang w:eastAsia="zh-CN"/>
        </w:rPr>
        <w:t xml:space="preserve"> represents the status and conditions related to the </w:t>
      </w:r>
      <w:bookmarkStart w:id="217" w:name="MCCQCTEMPBM_00000130"/>
      <w:r w:rsidRPr="00F17505">
        <w:rPr>
          <w:rFonts w:ascii="Courier New" w:hAnsi="Courier New" w:cs="Courier New"/>
          <w:lang w:eastAsia="zh-CN"/>
        </w:rPr>
        <w:t>MLEntity</w:t>
      </w:r>
      <w:bookmarkEnd w:id="217"/>
      <w:r w:rsidRPr="00F17505">
        <w:rPr>
          <w:rFonts w:cs="Arial"/>
          <w:lang w:eastAsia="zh-CN"/>
        </w:rPr>
        <w:t xml:space="preserve">. Specially it may be one of three types of context - the </w:t>
      </w:r>
      <w:bookmarkStart w:id="218" w:name="MCCQCTEMPBM_00000131"/>
      <w:r w:rsidRPr="00F17505">
        <w:rPr>
          <w:rFonts w:ascii="Courier New" w:hAnsi="Courier New" w:cs="Courier New"/>
        </w:rPr>
        <w:t>ExpectedRunTimeContext</w:t>
      </w:r>
      <w:bookmarkEnd w:id="218"/>
      <w:r w:rsidRPr="00F17505">
        <w:rPr>
          <w:rFonts w:cs="Arial"/>
          <w:lang w:eastAsia="zh-CN"/>
        </w:rPr>
        <w:t xml:space="preserve">, the </w:t>
      </w:r>
      <w:bookmarkStart w:id="219" w:name="MCCQCTEMPBM_00000132"/>
      <w:r w:rsidRPr="00F17505">
        <w:rPr>
          <w:rFonts w:ascii="Courier New" w:hAnsi="Courier New" w:cs="Courier New"/>
        </w:rPr>
        <w:t>TrainingContext</w:t>
      </w:r>
      <w:bookmarkEnd w:id="219"/>
      <w:r w:rsidRPr="00F17505">
        <w:rPr>
          <w:rFonts w:cs="Arial"/>
        </w:rPr>
        <w:t xml:space="preserve"> and  the </w:t>
      </w:r>
      <w:bookmarkStart w:id="220" w:name="MCCQCTEMPBM_00000133"/>
      <w:r w:rsidRPr="00F17505">
        <w:rPr>
          <w:rFonts w:ascii="Courier New" w:hAnsi="Courier New" w:cs="Courier New"/>
        </w:rPr>
        <w:t>RunTimeContext</w:t>
      </w:r>
      <w:bookmarkEnd w:id="220"/>
      <w:r w:rsidRPr="00F17505">
        <w:rPr>
          <w:rFonts w:cs="Arial"/>
        </w:rPr>
        <w:t>.</w:t>
      </w:r>
    </w:p>
    <w:p w14:paraId="5BBC709D" w14:textId="2084CEA9" w:rsidR="00D0628E" w:rsidRPr="00F17505" w:rsidRDefault="00D0628E" w:rsidP="00D0628E">
      <w:pPr>
        <w:pStyle w:val="Heading4"/>
      </w:pPr>
      <w:bookmarkStart w:id="221" w:name="_Toc106015904"/>
      <w:bookmarkStart w:id="222" w:name="_Toc106098543"/>
      <w:bookmarkStart w:id="223" w:name="_Toc155093556"/>
      <w:bookmarkStart w:id="224" w:name="MCCQCTEMPBM_00000156"/>
      <w:r w:rsidRPr="00F17505">
        <w:t>7.4.3.2</w:t>
      </w:r>
      <w:r w:rsidRPr="00F17505">
        <w:tab/>
        <w:t>Attributes</w:t>
      </w:r>
      <w:bookmarkEnd w:id="221"/>
      <w:bookmarkEnd w:id="222"/>
      <w:bookmarkEnd w:id="223"/>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224"/>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225" w:name="MCCQCTEMPBM_00000134"/>
            <w:r w:rsidRPr="007C101F">
              <w:rPr>
                <w:rFonts w:ascii="Courier New" w:hAnsi="Courier New" w:cs="Courier New"/>
              </w:rPr>
              <w:t>inference</w:t>
            </w:r>
            <w:r w:rsidR="00D0628E" w:rsidRPr="00F17505">
              <w:rPr>
                <w:rFonts w:ascii="Courier New" w:hAnsi="Courier New" w:cs="Courier New"/>
              </w:rPr>
              <w:t>EntityRef</w:t>
            </w:r>
            <w:bookmarkEnd w:id="225"/>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226" w:name="_Toc106015905"/>
      <w:bookmarkStart w:id="227" w:name="_Toc106098544"/>
      <w:bookmarkStart w:id="228" w:name="_Toc155093557"/>
      <w:r w:rsidRPr="00F17505">
        <w:t>7.4.3.3</w:t>
      </w:r>
      <w:r w:rsidRPr="00F17505">
        <w:tab/>
        <w:t>Attribute constraints</w:t>
      </w:r>
      <w:bookmarkEnd w:id="226"/>
      <w:bookmarkEnd w:id="227"/>
      <w:bookmarkEnd w:id="228"/>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229" w:name="_Toc106015906"/>
      <w:bookmarkStart w:id="230" w:name="_Toc106098545"/>
      <w:bookmarkStart w:id="231" w:name="_Toc155093558"/>
      <w:r w:rsidRPr="00F17505">
        <w:t>7.4.</w:t>
      </w:r>
      <w:r w:rsidR="00330DF0" w:rsidRPr="00F17505">
        <w:t>3</w:t>
      </w:r>
      <w:r w:rsidRPr="00F17505">
        <w:t>.4</w:t>
      </w:r>
      <w:r w:rsidRPr="00F17505">
        <w:tab/>
        <w:t>Notifications</w:t>
      </w:r>
      <w:bookmarkEnd w:id="229"/>
      <w:bookmarkEnd w:id="230"/>
      <w:bookmarkEnd w:id="231"/>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232" w:name="_Toc106015907"/>
      <w:bookmarkStart w:id="233" w:name="_Toc106098546"/>
      <w:bookmarkStart w:id="234" w:name="_Toc155093559"/>
      <w:r w:rsidRPr="00F17505">
        <w:t>7.5</w:t>
      </w:r>
      <w:r w:rsidRPr="00F17505">
        <w:tab/>
        <w:t>Attribute definitions</w:t>
      </w:r>
      <w:bookmarkEnd w:id="232"/>
      <w:bookmarkEnd w:id="233"/>
      <w:bookmarkEnd w:id="234"/>
    </w:p>
    <w:p w14:paraId="29DD61BD" w14:textId="65A50604" w:rsidR="00944E51" w:rsidRPr="00F17505" w:rsidRDefault="00944E51" w:rsidP="00944E51">
      <w:pPr>
        <w:pStyle w:val="Heading3"/>
      </w:pPr>
      <w:bookmarkStart w:id="235" w:name="_Toc106015908"/>
      <w:bookmarkStart w:id="236" w:name="_Toc106098547"/>
      <w:bookmarkStart w:id="237" w:name="_Toc155093560"/>
      <w:bookmarkStart w:id="238" w:name="MCCQCTEMPBM_00000157"/>
      <w:r w:rsidRPr="00F17505">
        <w:t>7.5.1</w:t>
      </w:r>
      <w:r w:rsidRPr="00F17505">
        <w:tab/>
        <w:t>Attribute properties</w:t>
      </w:r>
      <w:bookmarkEnd w:id="235"/>
      <w:bookmarkEnd w:id="236"/>
      <w:bookmarkEnd w:id="237"/>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238"/>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C76939">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4DA2084A"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5C24EF6C"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77BDB44A"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0D173A">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652A08F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w:t>
            </w:r>
            <w:r w:rsidR="00727CE9">
              <w:rPr>
                <w:rFonts w:ascii="Arial" w:hAnsi="Arial" w:cs="Arial"/>
                <w:sz w:val="18"/>
                <w:szCs w:val="18"/>
              </w:rPr>
              <w:t>3</w:t>
            </w:r>
            <w:r w:rsidRPr="00F17505">
              <w:rPr>
                <w:rFonts w:ascii="Arial" w:hAnsi="Arial" w:cs="Arial"/>
                <w:sz w:val="18"/>
                <w:szCs w:val="18"/>
              </w:rPr>
              <w:t>])</w:t>
            </w:r>
          </w:p>
          <w:p w14:paraId="2B261B84" w14:textId="0D94E6FB"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0D173A">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4D2EF11D" w:rsidR="00EE69AF" w:rsidRPr="00F17505" w:rsidRDefault="001B7E6D" w:rsidP="00EE69AF">
            <w:pPr>
              <w:spacing w:after="0"/>
              <w:rPr>
                <w:rFonts w:ascii="Courier New" w:hAnsi="Courier New" w:cs="Courier New"/>
                <w:sz w:val="18"/>
                <w:szCs w:val="18"/>
              </w:rPr>
            </w:pPr>
            <w:r>
              <w:rPr>
                <w:rFonts w:ascii="Courier New" w:hAnsi="Courier New" w:cs="Courier New"/>
                <w:sz w:val="18"/>
                <w:szCs w:val="18"/>
              </w:rPr>
              <w:t>modelC</w:t>
            </w:r>
            <w:r w:rsidR="00EE69AF"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004A0AD2" w14:textId="2855BA49" w:rsidR="00EE69AF" w:rsidRPr="00F17505" w:rsidRDefault="00EE69AF" w:rsidP="00EE69AF">
            <w:pPr>
              <w:pStyle w:val="TAL"/>
            </w:pPr>
            <w:r w:rsidRPr="00F17505">
              <w:t xml:space="preserve">It indicates the </w:t>
            </w:r>
            <w:r w:rsidR="00B41D58" w:rsidRPr="00B41D58">
              <w:t xml:space="preserve">average </w:t>
            </w:r>
            <w:r w:rsidRPr="00F17505">
              <w:t xml:space="preserve">confidence </w:t>
            </w:r>
            <w:r w:rsidR="00B41D58">
              <w:t xml:space="preserve">value </w:t>
            </w:r>
            <w:r w:rsidRPr="00F17505">
              <w:t>(in unit of percentage) that the ML model would perform for inference on the data with the same distribution as training data.</w:t>
            </w:r>
          </w:p>
          <w:p w14:paraId="338DCC0B" w14:textId="488DF81A" w:rsidR="00EE69AF" w:rsidRDefault="001B7E6D" w:rsidP="00EE69AF">
            <w:pPr>
              <w:pStyle w:val="TAL"/>
            </w:pPr>
            <w:r w:rsidRPr="001B7E6D">
              <w:t>Essentially, this is a measure of degree of the convergence of the trained ML model.</w:t>
            </w:r>
          </w:p>
          <w:p w14:paraId="02D0F9BA" w14:textId="77777777" w:rsidR="001B7E6D" w:rsidRPr="00F17505" w:rsidRDefault="001B7E6D"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5DC3CF86" w14:textId="1B4934D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tc>
        <w:tc>
          <w:tcPr>
            <w:tcW w:w="2263" w:type="dxa"/>
            <w:tcMar>
              <w:top w:w="0" w:type="dxa"/>
              <w:left w:w="28" w:type="dxa"/>
              <w:bottom w:w="0" w:type="dxa"/>
              <w:right w:w="28" w:type="dxa"/>
            </w:tcMar>
          </w:tcPr>
          <w:p w14:paraId="3AB4F945" w14:textId="10175501"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String</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1D691020"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5E7ABF95"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2F5D162B" w14:textId="2334375E"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7FBE121B" w14:textId="29AE848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r w:rsidRPr="00F17505">
              <w:rPr>
                <w:lang w:eastAsia="de-DE"/>
              </w:rPr>
              <w:t>allowedValues for "</w:t>
            </w:r>
            <w:r w:rsidR="00804917"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mLTrainingProcess.progressStatus.status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09A40310" w:rsidR="0019183F" w:rsidRPr="00F17505" w:rsidRDefault="0019183F" w:rsidP="0019183F">
            <w:pPr>
              <w:spacing w:after="0"/>
              <w:rPr>
                <w:rFonts w:ascii="Arial" w:hAnsi="Arial" w:cs="Arial"/>
                <w:sz w:val="18"/>
                <w:szCs w:val="18"/>
              </w:rPr>
            </w:pPr>
            <w:r w:rsidRPr="00F17505">
              <w:rPr>
                <w:rFonts w:ascii="Arial" w:hAnsi="Arial" w:cs="Arial"/>
                <w:sz w:val="18"/>
                <w:szCs w:val="18"/>
              </w:rPr>
              <w:t xml:space="preserve">isUnique: </w:t>
            </w:r>
            <w:r w:rsidR="000D173A">
              <w:rPr>
                <w:rFonts w:ascii="Arial" w:hAnsi="Arial" w:cs="Arial"/>
                <w:sz w:val="18"/>
                <w:szCs w:val="18"/>
              </w:rPr>
              <w:t>N/A</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B2A24" w:rsidRPr="00F17505" w14:paraId="0C7D375B" w14:textId="77777777" w:rsidTr="006537B7">
        <w:trPr>
          <w:jc w:val="center"/>
        </w:trPr>
        <w:tc>
          <w:tcPr>
            <w:tcW w:w="3161" w:type="dxa"/>
            <w:tcMar>
              <w:top w:w="0" w:type="dxa"/>
              <w:left w:w="28" w:type="dxa"/>
              <w:bottom w:w="0" w:type="dxa"/>
              <w:right w:w="28" w:type="dxa"/>
            </w:tcMar>
          </w:tcPr>
          <w:p w14:paraId="5EDBD224" w14:textId="09FFA93A" w:rsidR="003B2A24" w:rsidRPr="00F17505" w:rsidRDefault="003B2A24" w:rsidP="003B2A24">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506AC415" w14:textId="77777777" w:rsidR="003B2A24" w:rsidRDefault="003B2A24" w:rsidP="003B2A24">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2AF12C6D" w14:textId="77777777" w:rsidR="003B2A24" w:rsidRDefault="003B2A24" w:rsidP="003B2A24">
            <w:pPr>
              <w:pStyle w:val="TAL"/>
            </w:pPr>
          </w:p>
          <w:p w14:paraId="3219A3AB" w14:textId="0142206D" w:rsidR="003B2A24" w:rsidRDefault="003B2A24" w:rsidP="003B2A24">
            <w:pPr>
              <w:pStyle w:val="TAL"/>
            </w:pPr>
            <w:r>
              <w:t>allowedValues: N/A</w:t>
            </w:r>
          </w:p>
        </w:tc>
        <w:tc>
          <w:tcPr>
            <w:tcW w:w="2263" w:type="dxa"/>
            <w:tcMar>
              <w:top w:w="0" w:type="dxa"/>
              <w:left w:w="28" w:type="dxa"/>
              <w:bottom w:w="0" w:type="dxa"/>
              <w:right w:w="28" w:type="dxa"/>
            </w:tcMar>
          </w:tcPr>
          <w:p w14:paraId="72FB89E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6E5927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202FF64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6A7E59D5"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B2A24" w:rsidRPr="00F17505" w14:paraId="1E988105" w14:textId="77777777" w:rsidTr="006537B7">
        <w:trPr>
          <w:jc w:val="center"/>
        </w:trPr>
        <w:tc>
          <w:tcPr>
            <w:tcW w:w="3161" w:type="dxa"/>
            <w:tcMar>
              <w:top w:w="0" w:type="dxa"/>
              <w:left w:w="28" w:type="dxa"/>
              <w:bottom w:w="0" w:type="dxa"/>
              <w:right w:w="28" w:type="dxa"/>
            </w:tcMar>
          </w:tcPr>
          <w:p w14:paraId="74D08AB2" w14:textId="6E4B67D0" w:rsidR="003B2A24" w:rsidRPr="00F17505" w:rsidRDefault="003B2A24" w:rsidP="003B2A24">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21788156" w14:textId="77777777" w:rsidR="003B2A24" w:rsidRDefault="003B2A24" w:rsidP="003B2A24">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2706790A" w14:textId="77777777" w:rsidR="003B2A24" w:rsidRDefault="003B2A24" w:rsidP="003B2A24">
            <w:pPr>
              <w:pStyle w:val="TAL"/>
            </w:pPr>
          </w:p>
          <w:p w14:paraId="7F65C98B" w14:textId="3E5E4255" w:rsidR="003B2A24" w:rsidRDefault="003B2A24" w:rsidP="003B2A24">
            <w:pPr>
              <w:pStyle w:val="TAL"/>
            </w:pPr>
            <w:r>
              <w:t>allowedValues: N/A</w:t>
            </w:r>
          </w:p>
        </w:tc>
        <w:tc>
          <w:tcPr>
            <w:tcW w:w="2263" w:type="dxa"/>
            <w:tcMar>
              <w:top w:w="0" w:type="dxa"/>
              <w:left w:w="28" w:type="dxa"/>
              <w:bottom w:w="0" w:type="dxa"/>
              <w:right w:w="28" w:type="dxa"/>
            </w:tcMar>
          </w:tcPr>
          <w:p w14:paraId="0E877C98"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7EC38B1D"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B2A24" w:rsidRPr="00F17505" w14:paraId="1C092C09" w14:textId="77777777" w:rsidTr="006537B7">
        <w:trPr>
          <w:jc w:val="center"/>
        </w:trPr>
        <w:tc>
          <w:tcPr>
            <w:tcW w:w="3161" w:type="dxa"/>
            <w:tcMar>
              <w:top w:w="0" w:type="dxa"/>
              <w:left w:w="28" w:type="dxa"/>
              <w:bottom w:w="0" w:type="dxa"/>
              <w:right w:w="28" w:type="dxa"/>
            </w:tcMar>
          </w:tcPr>
          <w:p w14:paraId="5900786E" w14:textId="213EF01D" w:rsidR="003B2A24" w:rsidRPr="00F17505" w:rsidRDefault="003B2A24" w:rsidP="003B2A24">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1B086099" w14:textId="77777777" w:rsidR="003B2A24" w:rsidRDefault="003B2A24" w:rsidP="003B2A24">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2B6E9690" w14:textId="77777777" w:rsidR="003B2A24" w:rsidRDefault="003B2A24" w:rsidP="003B2A24">
            <w:pPr>
              <w:pStyle w:val="TAL"/>
            </w:pPr>
          </w:p>
          <w:p w14:paraId="02190914" w14:textId="4C92E901" w:rsidR="003B2A24" w:rsidRDefault="003B2A24" w:rsidP="003B2A24">
            <w:pPr>
              <w:pStyle w:val="TAL"/>
            </w:pPr>
            <w:r>
              <w:t>allowedValues: N/A</w:t>
            </w:r>
          </w:p>
        </w:tc>
        <w:tc>
          <w:tcPr>
            <w:tcW w:w="2263" w:type="dxa"/>
            <w:tcMar>
              <w:top w:w="0" w:type="dxa"/>
              <w:left w:w="28" w:type="dxa"/>
              <w:bottom w:w="0" w:type="dxa"/>
              <w:right w:w="28" w:type="dxa"/>
            </w:tcMar>
          </w:tcPr>
          <w:p w14:paraId="4A146316"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B2A27D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B47760A"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3B2A24" w:rsidRPr="00F17505" w14:paraId="4AE5A790" w14:textId="77777777" w:rsidTr="006537B7">
        <w:trPr>
          <w:jc w:val="center"/>
        </w:trPr>
        <w:tc>
          <w:tcPr>
            <w:tcW w:w="3161" w:type="dxa"/>
            <w:tcMar>
              <w:top w:w="0" w:type="dxa"/>
              <w:left w:w="28" w:type="dxa"/>
              <w:bottom w:w="0" w:type="dxa"/>
              <w:right w:w="28" w:type="dxa"/>
            </w:tcMar>
          </w:tcPr>
          <w:p w14:paraId="5C8B8ED8" w14:textId="17375132" w:rsidR="003B2A24" w:rsidRPr="00F17505" w:rsidRDefault="003B2A24" w:rsidP="003B2A24">
            <w:pPr>
              <w:spacing w:after="0"/>
              <w:rPr>
                <w:rFonts w:ascii="Courier New" w:hAnsi="Courier New" w:cs="Courier New"/>
              </w:rPr>
            </w:pPr>
            <w:r>
              <w:rPr>
                <w:rFonts w:ascii="Courier New" w:hAnsi="Courier New" w:cs="Courier New"/>
              </w:rPr>
              <w:t>mLEntityToTrainRef</w:t>
            </w:r>
          </w:p>
        </w:tc>
        <w:tc>
          <w:tcPr>
            <w:tcW w:w="4232" w:type="dxa"/>
            <w:shd w:val="clear" w:color="auto" w:fill="auto"/>
            <w:tcMar>
              <w:top w:w="0" w:type="dxa"/>
              <w:left w:w="28" w:type="dxa"/>
              <w:bottom w:w="0" w:type="dxa"/>
              <w:right w:w="28" w:type="dxa"/>
            </w:tcMar>
          </w:tcPr>
          <w:p w14:paraId="4032B053" w14:textId="77777777" w:rsidR="003B2A24" w:rsidRDefault="003B2A24" w:rsidP="003B2A24">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73A32CBA" w14:textId="77777777" w:rsidR="003B2A24" w:rsidRDefault="003B2A24" w:rsidP="003B2A24">
            <w:pPr>
              <w:pStyle w:val="TAL"/>
            </w:pPr>
          </w:p>
          <w:p w14:paraId="70F3DDAA" w14:textId="55F7CDD6" w:rsidR="003B2A24" w:rsidRDefault="003B2A24" w:rsidP="003B2A24">
            <w:pPr>
              <w:pStyle w:val="TAL"/>
            </w:pPr>
            <w:r>
              <w:t>allowedValues: DN</w:t>
            </w:r>
          </w:p>
        </w:tc>
        <w:tc>
          <w:tcPr>
            <w:tcW w:w="2263" w:type="dxa"/>
            <w:tcMar>
              <w:top w:w="0" w:type="dxa"/>
              <w:left w:w="28" w:type="dxa"/>
              <w:bottom w:w="0" w:type="dxa"/>
              <w:right w:w="28" w:type="dxa"/>
            </w:tcMar>
          </w:tcPr>
          <w:p w14:paraId="1EA064BC"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Type: DN</w:t>
            </w:r>
          </w:p>
          <w:p w14:paraId="0A45398C" w14:textId="4E19D356"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r w:rsidR="000D173A">
              <w:rPr>
                <w:rFonts w:ascii="Arial" w:hAnsi="Arial" w:cs="Arial"/>
                <w:sz w:val="18"/>
                <w:szCs w:val="18"/>
              </w:rPr>
              <w:t>0..</w:t>
            </w:r>
            <w:r>
              <w:rPr>
                <w:rFonts w:ascii="Arial" w:hAnsi="Arial" w:cs="Arial"/>
                <w:sz w:val="18"/>
                <w:szCs w:val="18"/>
              </w:rPr>
              <w:t>1</w:t>
            </w:r>
          </w:p>
          <w:p w14:paraId="1CBD5AA5"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False</w:t>
            </w:r>
          </w:p>
          <w:p w14:paraId="274B3AEB"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True</w:t>
            </w:r>
          </w:p>
          <w:p w14:paraId="0C200E15"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8BC3DC" w14:textId="01C76710"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3B2A24" w:rsidRPr="00F17505" w14:paraId="7E87A741" w14:textId="77777777" w:rsidTr="006537B7">
        <w:trPr>
          <w:jc w:val="center"/>
        </w:trPr>
        <w:tc>
          <w:tcPr>
            <w:tcW w:w="3161" w:type="dxa"/>
            <w:tcMar>
              <w:top w:w="0" w:type="dxa"/>
              <w:left w:w="28" w:type="dxa"/>
              <w:bottom w:w="0" w:type="dxa"/>
              <w:right w:w="28" w:type="dxa"/>
            </w:tcMar>
          </w:tcPr>
          <w:p w14:paraId="22868668" w14:textId="6EC86B1A" w:rsidR="003B2A24" w:rsidRPr="00F17505" w:rsidRDefault="003B2A24" w:rsidP="003B2A24">
            <w:pPr>
              <w:spacing w:after="0"/>
              <w:rPr>
                <w:rFonts w:ascii="Courier New" w:hAnsi="Courier New" w:cs="Courier New"/>
              </w:rPr>
            </w:pPr>
            <w:r>
              <w:rPr>
                <w:rFonts w:ascii="Courier New" w:hAnsi="Courier New" w:cs="Courier New"/>
              </w:rPr>
              <w:t>mLEnityGeneratedRef</w:t>
            </w:r>
          </w:p>
        </w:tc>
        <w:tc>
          <w:tcPr>
            <w:tcW w:w="4232" w:type="dxa"/>
            <w:shd w:val="clear" w:color="auto" w:fill="auto"/>
            <w:tcMar>
              <w:top w:w="0" w:type="dxa"/>
              <w:left w:w="28" w:type="dxa"/>
              <w:bottom w:w="0" w:type="dxa"/>
              <w:right w:w="28" w:type="dxa"/>
            </w:tcMar>
          </w:tcPr>
          <w:p w14:paraId="19C1C27A" w14:textId="77777777" w:rsidR="003B2A24" w:rsidRDefault="003B2A24" w:rsidP="003B2A24">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394E89E1" w14:textId="77777777" w:rsidR="003B2A24" w:rsidRDefault="003B2A24" w:rsidP="003B2A24">
            <w:pPr>
              <w:pStyle w:val="TAL"/>
            </w:pPr>
          </w:p>
          <w:p w14:paraId="1DDF1874" w14:textId="150C4220" w:rsidR="003B2A24" w:rsidRDefault="003B2A24" w:rsidP="003B2A24">
            <w:pPr>
              <w:pStyle w:val="TAL"/>
            </w:pPr>
            <w:r>
              <w:t>allowedValues: DN</w:t>
            </w:r>
          </w:p>
        </w:tc>
        <w:tc>
          <w:tcPr>
            <w:tcW w:w="2263" w:type="dxa"/>
            <w:tcMar>
              <w:top w:w="0" w:type="dxa"/>
              <w:left w:w="28" w:type="dxa"/>
              <w:bottom w:w="0" w:type="dxa"/>
              <w:right w:w="28" w:type="dxa"/>
            </w:tcMar>
          </w:tcPr>
          <w:p w14:paraId="125180BF"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Type: DN</w:t>
            </w:r>
          </w:p>
          <w:p w14:paraId="5BC4DEED"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AA90523"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False</w:t>
            </w:r>
          </w:p>
          <w:p w14:paraId="3136DDCB"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True</w:t>
            </w:r>
          </w:p>
          <w:p w14:paraId="20E77290"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B9D75C" w14:textId="59C987CF"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3B2A24" w:rsidRPr="00F17505" w14:paraId="590135D7" w14:textId="77777777" w:rsidTr="006537B7">
        <w:trPr>
          <w:jc w:val="center"/>
        </w:trPr>
        <w:tc>
          <w:tcPr>
            <w:tcW w:w="3161" w:type="dxa"/>
            <w:tcMar>
              <w:top w:w="0" w:type="dxa"/>
              <w:left w:w="28" w:type="dxa"/>
              <w:bottom w:w="0" w:type="dxa"/>
              <w:right w:w="28" w:type="dxa"/>
            </w:tcMar>
          </w:tcPr>
          <w:p w14:paraId="7FD2C53E" w14:textId="54F38B8A" w:rsidR="003B2A24" w:rsidRPr="00F17505" w:rsidRDefault="003B2A24" w:rsidP="003B2A24">
            <w:pPr>
              <w:spacing w:after="0"/>
              <w:rPr>
                <w:rFonts w:ascii="Courier New" w:hAnsi="Courier New" w:cs="Courier New"/>
              </w:rPr>
            </w:pPr>
            <w:r>
              <w:rPr>
                <w:rFonts w:ascii="Courier New" w:hAnsi="Courier New" w:cs="Courier New"/>
              </w:rPr>
              <w:t>mLEntityRepositoryRef</w:t>
            </w:r>
          </w:p>
        </w:tc>
        <w:tc>
          <w:tcPr>
            <w:tcW w:w="4232" w:type="dxa"/>
            <w:shd w:val="clear" w:color="auto" w:fill="auto"/>
            <w:tcMar>
              <w:top w:w="0" w:type="dxa"/>
              <w:left w:w="28" w:type="dxa"/>
              <w:bottom w:w="0" w:type="dxa"/>
              <w:right w:w="28" w:type="dxa"/>
            </w:tcMar>
          </w:tcPr>
          <w:p w14:paraId="53E5D4D5" w14:textId="1E3D08B3" w:rsidR="003B2A24" w:rsidRDefault="003B2A24" w:rsidP="003B2A24">
            <w:pPr>
              <w:pStyle w:val="TAL"/>
            </w:pPr>
            <w:r>
              <w:t xml:space="preserve">It idenfifies the DN of the </w:t>
            </w:r>
            <w:r w:rsidRPr="005B7B0B">
              <w:rPr>
                <w:rFonts w:ascii="Courier New" w:hAnsi="Courier New" w:cs="Courier New"/>
              </w:rPr>
              <w:t>MLEntityRepository</w:t>
            </w:r>
            <w:r>
              <w:t>.</w:t>
            </w:r>
          </w:p>
        </w:tc>
        <w:tc>
          <w:tcPr>
            <w:tcW w:w="2263" w:type="dxa"/>
            <w:tcMar>
              <w:top w:w="0" w:type="dxa"/>
              <w:left w:w="28" w:type="dxa"/>
              <w:bottom w:w="0" w:type="dxa"/>
              <w:right w:w="28" w:type="dxa"/>
            </w:tcMar>
          </w:tcPr>
          <w:p w14:paraId="26836D28"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Type: DN</w:t>
            </w:r>
          </w:p>
          <w:p w14:paraId="1AFF5EDE" w14:textId="236BF67B"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r w:rsidR="000E5D5E">
              <w:rPr>
                <w:rFonts w:ascii="Arial" w:hAnsi="Arial" w:cs="Arial"/>
                <w:sz w:val="18"/>
                <w:szCs w:val="18"/>
              </w:rPr>
              <w:t>1</w:t>
            </w:r>
          </w:p>
          <w:p w14:paraId="51E71B20"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False</w:t>
            </w:r>
          </w:p>
          <w:p w14:paraId="2A08887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True</w:t>
            </w:r>
          </w:p>
          <w:p w14:paraId="24684860"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3B2A24" w:rsidRPr="00F17505" w14:paraId="749CB928" w14:textId="77777777" w:rsidTr="006537B7">
        <w:trPr>
          <w:jc w:val="center"/>
        </w:trPr>
        <w:tc>
          <w:tcPr>
            <w:tcW w:w="3161" w:type="dxa"/>
            <w:tcMar>
              <w:top w:w="0" w:type="dxa"/>
              <w:left w:w="28" w:type="dxa"/>
              <w:bottom w:w="0" w:type="dxa"/>
              <w:right w:w="28" w:type="dxa"/>
            </w:tcMar>
          </w:tcPr>
          <w:p w14:paraId="14845296" w14:textId="46012010" w:rsidR="003B2A24" w:rsidRPr="00F17505" w:rsidRDefault="003B2A24" w:rsidP="003B2A24">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32" w:type="dxa"/>
            <w:shd w:val="clear" w:color="auto" w:fill="auto"/>
            <w:tcMar>
              <w:top w:w="0" w:type="dxa"/>
              <w:left w:w="28" w:type="dxa"/>
              <w:bottom w:w="0" w:type="dxa"/>
              <w:right w:w="28" w:type="dxa"/>
            </w:tcMar>
          </w:tcPr>
          <w:p w14:paraId="3360F233" w14:textId="3437E460" w:rsidR="003B2A24" w:rsidRDefault="003B2A24" w:rsidP="003B2A24">
            <w:pPr>
              <w:pStyle w:val="TAL"/>
            </w:pPr>
            <w:r>
              <w:rPr>
                <w:lang w:eastAsia="zh-CN"/>
              </w:rPr>
              <w:t>It indicates the unique ID of the ML repository.</w:t>
            </w:r>
          </w:p>
        </w:tc>
        <w:tc>
          <w:tcPr>
            <w:tcW w:w="2263" w:type="dxa"/>
            <w:tcMar>
              <w:top w:w="0" w:type="dxa"/>
              <w:left w:w="28" w:type="dxa"/>
              <w:bottom w:w="0" w:type="dxa"/>
              <w:right w:w="28" w:type="dxa"/>
            </w:tcMar>
          </w:tcPr>
          <w:p w14:paraId="5F40F331"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3B2A24" w:rsidRPr="00F17505" w:rsidRDefault="003B2A24" w:rsidP="003B2A2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3B2A24" w:rsidRPr="00F17505" w:rsidRDefault="003B2A24" w:rsidP="003B2A24">
            <w:pPr>
              <w:tabs>
                <w:tab w:val="center" w:pos="1333"/>
              </w:tabs>
              <w:spacing w:after="0"/>
              <w:rPr>
                <w:rFonts w:ascii="Arial" w:hAnsi="Arial" w:cs="Arial"/>
                <w:sz w:val="18"/>
                <w:szCs w:val="18"/>
              </w:rPr>
            </w:pPr>
            <w:r w:rsidRPr="00F17505">
              <w:rPr>
                <w:rFonts w:cs="Arial"/>
                <w:szCs w:val="18"/>
              </w:rPr>
              <w:t xml:space="preserve">isNullable: </w:t>
            </w:r>
            <w:r>
              <w:rPr>
                <w:rFonts w:cs="Arial"/>
                <w:szCs w:val="18"/>
              </w:rPr>
              <w:t>False</w:t>
            </w:r>
          </w:p>
        </w:tc>
      </w:tr>
      <w:tr w:rsidR="003B2A24"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3B2A24" w:rsidRPr="00F17505" w:rsidRDefault="003B2A24" w:rsidP="003B2A24">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239" w:name="_Toc106015909"/>
      <w:bookmarkStart w:id="240" w:name="_Toc106098548"/>
      <w:bookmarkStart w:id="241" w:name="_Toc155093561"/>
      <w:bookmarkStart w:id="242" w:name="MCCQCTEMPBM_00000158"/>
      <w:r w:rsidRPr="00F17505">
        <w:t>7.5.2</w:t>
      </w:r>
      <w:r w:rsidRPr="00F17505">
        <w:tab/>
        <w:t>Constraints</w:t>
      </w:r>
      <w:bookmarkEnd w:id="239"/>
      <w:bookmarkEnd w:id="240"/>
      <w:bookmarkEnd w:id="241"/>
    </w:p>
    <w:bookmarkEnd w:id="242"/>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243" w:name="_Toc106015910"/>
      <w:bookmarkStart w:id="244" w:name="_Toc106098549"/>
      <w:bookmarkStart w:id="245" w:name="_Toc155093562"/>
      <w:r w:rsidRPr="00F17505">
        <w:t>7.6</w:t>
      </w:r>
      <w:r w:rsidRPr="00F17505">
        <w:tab/>
        <w:t>Common notifications</w:t>
      </w:r>
      <w:bookmarkEnd w:id="243"/>
      <w:bookmarkEnd w:id="244"/>
      <w:bookmarkEnd w:id="245"/>
    </w:p>
    <w:p w14:paraId="6FA8FAFF" w14:textId="6A25DFEA" w:rsidR="00944E51" w:rsidRPr="00F17505" w:rsidRDefault="00944E51" w:rsidP="00944E51">
      <w:pPr>
        <w:pStyle w:val="Heading3"/>
      </w:pPr>
      <w:bookmarkStart w:id="246" w:name="_Toc106015911"/>
      <w:bookmarkStart w:id="247" w:name="_Toc106098550"/>
      <w:bookmarkStart w:id="248" w:name="_Toc155093563"/>
      <w:r w:rsidRPr="00F17505">
        <w:t>7.6.1</w:t>
      </w:r>
      <w:r w:rsidRPr="00F17505">
        <w:tab/>
        <w:t>Configuration notifications</w:t>
      </w:r>
      <w:bookmarkEnd w:id="246"/>
      <w:bookmarkEnd w:id="247"/>
      <w:bookmarkEnd w:id="248"/>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249" w:name="MCCQCTEMPBM_00000136"/>
      <w:r w:rsidRPr="00F17505">
        <w:rPr>
          <w:rFonts w:ascii="Courier New" w:hAnsi="Courier New" w:cs="Courier New"/>
        </w:rPr>
        <w:t>objectClass/objectInstance</w:t>
      </w:r>
      <w:bookmarkEnd w:id="249"/>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250" w:name="MCCQCTEMPBM_00000137"/>
            <w:r w:rsidRPr="00F17505">
              <w:rPr>
                <w:rFonts w:ascii="Courier New" w:hAnsi="Courier New" w:cs="Courier New"/>
              </w:rPr>
              <w:t>notifyMOICreation</w:t>
            </w:r>
            <w:bookmarkEnd w:id="250"/>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251" w:name="_Toc106015912"/>
      <w:bookmarkStart w:id="252" w:name="_Toc106098551"/>
      <w:bookmarkStart w:id="253" w:name="_Toc155093564"/>
      <w:r w:rsidRPr="00F17505">
        <w:t>8</w:t>
      </w:r>
      <w:r w:rsidRPr="00F17505">
        <w:tab/>
      </w:r>
      <w:r w:rsidRPr="00F17505">
        <w:rPr>
          <w:lang w:eastAsia="zh-CN"/>
        </w:rPr>
        <w:t>Service components</w:t>
      </w:r>
      <w:bookmarkEnd w:id="251"/>
      <w:bookmarkEnd w:id="252"/>
      <w:bookmarkEnd w:id="253"/>
    </w:p>
    <w:p w14:paraId="7816F63A" w14:textId="13810510" w:rsidR="00EF6247" w:rsidRPr="00F17505" w:rsidRDefault="00EF6247" w:rsidP="00EF6247">
      <w:pPr>
        <w:pStyle w:val="Heading2"/>
        <w:rPr>
          <w:lang w:eastAsia="zh-CN"/>
        </w:rPr>
      </w:pPr>
      <w:bookmarkStart w:id="254" w:name="_Toc106015913"/>
      <w:bookmarkStart w:id="255" w:name="_Toc106098552"/>
      <w:bookmarkStart w:id="256" w:name="_Toc155093565"/>
      <w:r w:rsidRPr="00F17505">
        <w:t>8.1</w:t>
      </w:r>
      <w:r w:rsidRPr="00F17505">
        <w:tab/>
      </w:r>
      <w:r w:rsidRPr="00F17505">
        <w:rPr>
          <w:lang w:eastAsia="zh-CN"/>
        </w:rPr>
        <w:t>Service components for ML model training MnS</w:t>
      </w:r>
      <w:bookmarkEnd w:id="254"/>
      <w:bookmarkEnd w:id="255"/>
      <w:bookmarkEnd w:id="256"/>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257"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257"/>
          </w:p>
        </w:tc>
        <w:tc>
          <w:tcPr>
            <w:tcW w:w="3119" w:type="dxa"/>
            <w:shd w:val="clear" w:color="auto" w:fill="auto"/>
          </w:tcPr>
          <w:p w14:paraId="5A6ACD32" w14:textId="43F3999E" w:rsidR="00EF6247" w:rsidRPr="00F17505" w:rsidRDefault="00B23220" w:rsidP="002360F1">
            <w:pPr>
              <w:pStyle w:val="TAL"/>
              <w:rPr>
                <w:lang w:eastAsia="zh-CN"/>
              </w:rPr>
            </w:pPr>
            <w:bookmarkStart w:id="258"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258"/>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259" w:name="_Toc106015914"/>
      <w:bookmarkStart w:id="260" w:name="_Toc106098553"/>
      <w:bookmarkStart w:id="261" w:name="_Toc155093566"/>
      <w:r w:rsidRPr="00F17505">
        <w:t>9</w:t>
      </w:r>
      <w:r w:rsidRPr="00F17505">
        <w:tab/>
        <w:t>Solution Set (SS)</w:t>
      </w:r>
      <w:bookmarkEnd w:id="259"/>
      <w:bookmarkEnd w:id="260"/>
      <w:bookmarkEnd w:id="261"/>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262" w:name="_Toc106015915"/>
      <w:r w:rsidRPr="00F17505">
        <w:br w:type="page"/>
      </w:r>
    </w:p>
    <w:p w14:paraId="2B8EAB27" w14:textId="5764309C" w:rsidR="00DA4B59" w:rsidRPr="00F17505" w:rsidRDefault="00DA4B59" w:rsidP="00DA4B59">
      <w:pPr>
        <w:pStyle w:val="Heading8"/>
      </w:pPr>
      <w:bookmarkStart w:id="263" w:name="_Toc106098554"/>
      <w:bookmarkStart w:id="264" w:name="_Toc155093567"/>
      <w:r w:rsidRPr="00F17505">
        <w:t>Annex A (informative):</w:t>
      </w:r>
      <w:r w:rsidRPr="00F17505">
        <w:br/>
        <w:t>PlantUML source code for NRM class diagrams</w:t>
      </w:r>
      <w:bookmarkEnd w:id="262"/>
      <w:bookmarkEnd w:id="263"/>
      <w:bookmarkEnd w:id="264"/>
    </w:p>
    <w:p w14:paraId="1B48CE03" w14:textId="550B2050" w:rsidR="00DA4B59" w:rsidRPr="00F17505" w:rsidRDefault="00DA4B59" w:rsidP="00DA4B59">
      <w:pPr>
        <w:pStyle w:val="Heading1"/>
      </w:pPr>
      <w:bookmarkStart w:id="265" w:name="_Toc106015916"/>
      <w:bookmarkStart w:id="266" w:name="_Toc106098555"/>
      <w:bookmarkStart w:id="267" w:name="_Toc155093568"/>
      <w:r w:rsidRPr="00F17505">
        <w:t>A.1</w:t>
      </w:r>
      <w:r w:rsidRPr="00F17505">
        <w:tab/>
        <w:t>General</w:t>
      </w:r>
      <w:bookmarkEnd w:id="265"/>
      <w:bookmarkEnd w:id="266"/>
      <w:bookmarkEnd w:id="267"/>
    </w:p>
    <w:p w14:paraId="53141092" w14:textId="77777777" w:rsidR="00DA4B59" w:rsidRPr="00F17505" w:rsidRDefault="00DA4B59" w:rsidP="00DA4B59">
      <w:r w:rsidRPr="00F17505">
        <w:t>This annex contains the PlantUML source code for the NRM diagrams defined in clause 7.2 of the present document.</w:t>
      </w:r>
    </w:p>
    <w:p w14:paraId="68CD1E21" w14:textId="6D82CC09" w:rsidR="00F25B53" w:rsidRPr="00F17505" w:rsidRDefault="00F25B53" w:rsidP="00F25B53">
      <w:pPr>
        <w:pStyle w:val="Heading1"/>
      </w:pPr>
      <w:bookmarkStart w:id="268" w:name="_Toc106015917"/>
      <w:bookmarkStart w:id="269" w:name="_Toc106098556"/>
      <w:bookmarkStart w:id="270" w:name="_Toc155093569"/>
      <w:bookmarkStart w:id="271" w:name="_Toc106015919"/>
      <w:r w:rsidRPr="00F17505">
        <w:t>A.2</w:t>
      </w:r>
      <w:r w:rsidRPr="00F17505">
        <w:tab/>
        <w:t xml:space="preserve">PlantUML code for Figure </w:t>
      </w:r>
      <w:r>
        <w:t>7.3a.1.1.1-1</w:t>
      </w:r>
      <w:r w:rsidRPr="00F17505">
        <w:t>: NRM fragment for ML model training</w:t>
      </w:r>
      <w:bookmarkEnd w:id="268"/>
      <w:bookmarkEnd w:id="269"/>
      <w:bookmarkEnd w:id="270"/>
    </w:p>
    <w:p w14:paraId="2009CA42" w14:textId="77777777" w:rsidR="00F25B53" w:rsidRDefault="00F25B53" w:rsidP="00F25B53">
      <w:pPr>
        <w:pStyle w:val="PL"/>
      </w:pPr>
      <w:r>
        <w:t xml:space="preserve">@startuml </w:t>
      </w:r>
    </w:p>
    <w:p w14:paraId="32A0F987" w14:textId="77777777" w:rsidR="00F25B53" w:rsidRDefault="00F25B53" w:rsidP="00F25B53">
      <w:pPr>
        <w:pStyle w:val="PL"/>
      </w:pPr>
      <w:r>
        <w:t>skinparam ClassStereotypeFontStyle normal</w:t>
      </w:r>
    </w:p>
    <w:p w14:paraId="649188AE" w14:textId="77777777" w:rsidR="00F25B53" w:rsidRDefault="00F25B53" w:rsidP="00F25B53">
      <w:pPr>
        <w:pStyle w:val="PL"/>
      </w:pPr>
      <w:r>
        <w:t>skinparam ClassBackgroundColor White</w:t>
      </w:r>
    </w:p>
    <w:p w14:paraId="3E3576D8" w14:textId="77777777" w:rsidR="00F25B53" w:rsidRDefault="00F25B53" w:rsidP="00F25B53">
      <w:pPr>
        <w:pStyle w:val="PL"/>
      </w:pPr>
      <w:r>
        <w:t>skinparam shadowing false</w:t>
      </w:r>
    </w:p>
    <w:p w14:paraId="241D0B12" w14:textId="77777777" w:rsidR="00F25B53" w:rsidRDefault="00F25B53" w:rsidP="00F25B53">
      <w:pPr>
        <w:pStyle w:val="PL"/>
      </w:pPr>
      <w:r>
        <w:t>skinparam monochrome true</w:t>
      </w:r>
    </w:p>
    <w:p w14:paraId="093E79C6" w14:textId="77777777" w:rsidR="00F25B53" w:rsidRDefault="00F25B53" w:rsidP="00F25B53">
      <w:pPr>
        <w:pStyle w:val="PL"/>
      </w:pPr>
      <w:r>
        <w:t>hide members</w:t>
      </w:r>
    </w:p>
    <w:p w14:paraId="3CD2584D" w14:textId="77777777" w:rsidR="00F25B53" w:rsidRDefault="00F25B53" w:rsidP="00F25B53">
      <w:pPr>
        <w:pStyle w:val="PL"/>
      </w:pPr>
      <w:r>
        <w:t>hide circle</w:t>
      </w:r>
    </w:p>
    <w:p w14:paraId="6C9264BA" w14:textId="77777777" w:rsidR="00F25B53" w:rsidRDefault="00F25B53" w:rsidP="00F25B53">
      <w:pPr>
        <w:pStyle w:val="PL"/>
      </w:pPr>
      <w:r>
        <w:t>'skinparam maxMessageSize 250</w:t>
      </w:r>
    </w:p>
    <w:p w14:paraId="472F1CD8" w14:textId="77777777" w:rsidR="00F25B53" w:rsidRDefault="00F25B53" w:rsidP="00F25B53">
      <w:pPr>
        <w:pStyle w:val="PL"/>
      </w:pPr>
      <w:r>
        <w:t>skinparam nodesep 60</w:t>
      </w:r>
    </w:p>
    <w:p w14:paraId="75726C3F" w14:textId="77777777" w:rsidR="00F25B53" w:rsidRDefault="00F25B53" w:rsidP="00F25B53">
      <w:pPr>
        <w:pStyle w:val="PL"/>
      </w:pPr>
    </w:p>
    <w:p w14:paraId="41AFAEAA" w14:textId="77777777" w:rsidR="00F25B53" w:rsidRDefault="00F25B53" w:rsidP="00F25B53">
      <w:pPr>
        <w:pStyle w:val="PL"/>
      </w:pPr>
      <w:r>
        <w:t>class ManagedEntity &lt;&lt;ProxyClass&gt;&gt;</w:t>
      </w:r>
    </w:p>
    <w:p w14:paraId="0BCC7A51" w14:textId="77777777" w:rsidR="00F25B53" w:rsidRDefault="00F25B53" w:rsidP="00F25B53">
      <w:pPr>
        <w:pStyle w:val="PL"/>
      </w:pPr>
      <w:r>
        <w:t>class MLEntity &lt;&lt;InformationObjectClass&gt;&gt;</w:t>
      </w:r>
    </w:p>
    <w:p w14:paraId="3E7D1EA3" w14:textId="77777777" w:rsidR="00F25B53" w:rsidRDefault="00F25B53" w:rsidP="00F25B53">
      <w:pPr>
        <w:pStyle w:val="PL"/>
      </w:pPr>
      <w:r>
        <w:t>class MLTrainingFunction &lt;&lt;InformationObjectClass&gt;&gt;</w:t>
      </w:r>
    </w:p>
    <w:p w14:paraId="610D294E" w14:textId="77777777" w:rsidR="00F25B53" w:rsidRDefault="00F25B53" w:rsidP="00F25B53">
      <w:pPr>
        <w:pStyle w:val="PL"/>
      </w:pPr>
      <w:r>
        <w:t>class MLTrainingRequest &lt;&lt;InformationObjectClass&gt;&gt;</w:t>
      </w:r>
    </w:p>
    <w:p w14:paraId="50F68A39" w14:textId="77777777" w:rsidR="00F25B53" w:rsidRDefault="00F25B53" w:rsidP="00F25B53">
      <w:pPr>
        <w:pStyle w:val="PL"/>
      </w:pPr>
      <w:r>
        <w:t>class MLTrainingReport &lt;&lt;InformationObjectClass&gt;&gt;</w:t>
      </w:r>
    </w:p>
    <w:p w14:paraId="1D219456" w14:textId="77777777" w:rsidR="00F25B53" w:rsidRDefault="00F25B53" w:rsidP="00F25B53">
      <w:pPr>
        <w:pStyle w:val="PL"/>
      </w:pPr>
      <w:r>
        <w:t>class MLTrainingProcess &lt;&lt;InformationObjectClass&gt;&gt;</w:t>
      </w:r>
    </w:p>
    <w:p w14:paraId="2C4462BD" w14:textId="77777777" w:rsidR="00F25B53" w:rsidRDefault="00F25B53" w:rsidP="00F25B53">
      <w:pPr>
        <w:pStyle w:val="PL"/>
      </w:pPr>
      <w:r>
        <w:t>class MLEntityRepository &lt;&lt;InformationObjectClass&gt;&gt;</w:t>
      </w:r>
    </w:p>
    <w:p w14:paraId="568CA8AD" w14:textId="77777777" w:rsidR="00F25B53" w:rsidRDefault="00F25B53" w:rsidP="00F25B53">
      <w:pPr>
        <w:pStyle w:val="PL"/>
      </w:pPr>
      <w:r w:rsidRPr="00F04424">
        <w:t>class Sub</w:t>
      </w:r>
      <w:r>
        <w:t>N</w:t>
      </w:r>
      <w:r w:rsidRPr="00F04424">
        <w:t>etwork &lt;&lt;InformationObjectClass&gt;&gt;</w:t>
      </w:r>
    </w:p>
    <w:p w14:paraId="6D2FE1A4" w14:textId="77777777" w:rsidR="00F25B53" w:rsidRDefault="00F25B53" w:rsidP="00F25B53">
      <w:pPr>
        <w:pStyle w:val="PL"/>
      </w:pPr>
    </w:p>
    <w:p w14:paraId="60F046E3" w14:textId="77777777" w:rsidR="00F25B53" w:rsidRDefault="00F25B53" w:rsidP="00F25B53">
      <w:pPr>
        <w:pStyle w:val="PL"/>
      </w:pPr>
      <w:r w:rsidRPr="000C6F19">
        <w:t>SubNetwork</w:t>
      </w:r>
      <w:r>
        <w:t xml:space="preserve"> "1" *-- "1" MLEntityRepository: &lt;&lt;names&gt;&gt;</w:t>
      </w:r>
    </w:p>
    <w:p w14:paraId="7CDC6B78" w14:textId="77777777" w:rsidR="00F25B53" w:rsidRDefault="00F25B53" w:rsidP="00F25B53">
      <w:pPr>
        <w:pStyle w:val="PL"/>
      </w:pPr>
      <w:r>
        <w:t>ManagedEntity "1" *-- "*" MLTrainingFunction: &lt;&lt;names&gt;&gt;</w:t>
      </w:r>
    </w:p>
    <w:p w14:paraId="2F13E836" w14:textId="77777777" w:rsidR="00F25B53" w:rsidRDefault="00F25B53" w:rsidP="00F25B53">
      <w:pPr>
        <w:pStyle w:val="PL"/>
      </w:pPr>
      <w:r>
        <w:t>MLEntityRepository "1" *-- "*" MLEntity: &lt;&lt;names&gt;&gt;</w:t>
      </w:r>
    </w:p>
    <w:p w14:paraId="29C01EC9" w14:textId="7FDB94D6" w:rsidR="00F25B53" w:rsidRDefault="00F25B53" w:rsidP="00F25B53">
      <w:pPr>
        <w:pStyle w:val="PL"/>
      </w:pPr>
      <w:r>
        <w:t>MLTrainingFunction "*" -l-&gt; "</w:t>
      </w:r>
      <w:r w:rsidR="000E5D5E">
        <w:t>1</w:t>
      </w:r>
      <w:r>
        <w:t>" MLEntityRepository</w:t>
      </w:r>
    </w:p>
    <w:p w14:paraId="4A69BD37" w14:textId="77777777" w:rsidR="00F25B53" w:rsidRDefault="00F25B53" w:rsidP="00F25B53">
      <w:pPr>
        <w:pStyle w:val="PL"/>
      </w:pPr>
      <w:r>
        <w:t>MLTrainingFunction "1" *-- "*" MLTrainingProcess: &lt;&lt;names&gt;&gt;</w:t>
      </w:r>
    </w:p>
    <w:p w14:paraId="558CC9A9" w14:textId="77777777" w:rsidR="00F25B53" w:rsidRDefault="00F25B53" w:rsidP="00F25B53">
      <w:pPr>
        <w:pStyle w:val="PL"/>
      </w:pPr>
      <w:r>
        <w:t>MLTrainingFunction "1" *-- "*" MLTrainingRequest: &lt;&lt;names&gt;&gt;</w:t>
      </w:r>
    </w:p>
    <w:p w14:paraId="15213AB4" w14:textId="77777777" w:rsidR="00F25B53" w:rsidRDefault="00F25B53" w:rsidP="00F25B53">
      <w:pPr>
        <w:pStyle w:val="PL"/>
      </w:pPr>
      <w:r>
        <w:t>MLTrainingFunction "1" *-- "*" MLTrainingReport: &lt;&lt;names&gt;&gt;</w:t>
      </w:r>
    </w:p>
    <w:p w14:paraId="36D5CADB" w14:textId="77777777" w:rsidR="00F25B53" w:rsidRDefault="00F25B53" w:rsidP="00F25B53">
      <w:pPr>
        <w:pStyle w:val="PL"/>
      </w:pPr>
    </w:p>
    <w:p w14:paraId="42D407A1" w14:textId="77777777" w:rsidR="00F25B53" w:rsidRDefault="00F25B53" w:rsidP="00F25B53">
      <w:pPr>
        <w:pStyle w:val="PL"/>
      </w:pPr>
      <w:r>
        <w:t>MLTrainingProcess "1" &lt;-r-&gt; "1" MLTrainingReport</w:t>
      </w:r>
    </w:p>
    <w:p w14:paraId="59650EC9" w14:textId="7A9A36A7" w:rsidR="00222A73" w:rsidRDefault="00222A73" w:rsidP="00F25B53">
      <w:pPr>
        <w:pStyle w:val="PL"/>
      </w:pPr>
      <w:r w:rsidRPr="00107F04">
        <w:t xml:space="preserve">MLTrainingProcess "1" </w:t>
      </w:r>
      <w:r>
        <w:t>-</w:t>
      </w:r>
      <w:r w:rsidRPr="00107F04">
        <w:t>-r-&gt; "1" MLEntity</w:t>
      </w:r>
    </w:p>
    <w:p w14:paraId="5B357DAF" w14:textId="77777777" w:rsidR="00F25B53" w:rsidRDefault="00F25B53" w:rsidP="00F25B53">
      <w:pPr>
        <w:pStyle w:val="PL"/>
      </w:pPr>
      <w:r>
        <w:t>MLTrainingReport "1" --&gt; "1" MLTrainingReport</w:t>
      </w:r>
    </w:p>
    <w:p w14:paraId="2E238661" w14:textId="77777777" w:rsidR="00F25B53" w:rsidRDefault="00F25B53" w:rsidP="00F25B53">
      <w:pPr>
        <w:pStyle w:val="PL"/>
      </w:pPr>
      <w:r>
        <w:t>MLTrainingRequest "*" -l-&gt; "1" MLEntity</w:t>
      </w:r>
    </w:p>
    <w:p w14:paraId="23E70EFB" w14:textId="77777777" w:rsidR="00F25B53" w:rsidRDefault="00F25B53" w:rsidP="00F25B53">
      <w:pPr>
        <w:pStyle w:val="PL"/>
      </w:pPr>
      <w:r>
        <w:t>MLTrainingRequest "1..*" &lt;-r-&gt; "*" MLTrainingProcess</w:t>
      </w:r>
    </w:p>
    <w:p w14:paraId="7236818E" w14:textId="77777777" w:rsidR="00F25B53" w:rsidRDefault="00F25B53" w:rsidP="00F25B53">
      <w:pPr>
        <w:pStyle w:val="PL"/>
      </w:pPr>
      <w:r>
        <w:t>MLTrainingReport "*" -l-&gt; "1" MLEntity</w:t>
      </w:r>
    </w:p>
    <w:p w14:paraId="301524A4" w14:textId="77777777" w:rsidR="00F25B53" w:rsidRDefault="00F25B53" w:rsidP="00F25B53">
      <w:pPr>
        <w:pStyle w:val="PL"/>
      </w:pPr>
    </w:p>
    <w:p w14:paraId="362B6B64" w14:textId="25E9D2E0" w:rsidR="00F25B53" w:rsidRDefault="00F25B53" w:rsidP="00F25B53">
      <w:pPr>
        <w:pStyle w:val="PL"/>
      </w:pPr>
      <w:r>
        <w:t xml:space="preserve">note </w:t>
      </w:r>
      <w:r w:rsidR="00222A73">
        <w:t>right</w:t>
      </w:r>
      <w:r>
        <w:t xml:space="preserve"> of ManagedEntity</w:t>
      </w:r>
    </w:p>
    <w:p w14:paraId="3AC39D91" w14:textId="77777777" w:rsidR="00F25B53" w:rsidRDefault="00F25B53" w:rsidP="00F25B53">
      <w:pPr>
        <w:pStyle w:val="PL"/>
      </w:pPr>
      <w:r>
        <w:t xml:space="preserve">  This represents the following IOCs:</w:t>
      </w:r>
    </w:p>
    <w:p w14:paraId="7D808D07" w14:textId="77777777" w:rsidR="00F25B53" w:rsidRDefault="00F25B53" w:rsidP="00F25B53">
      <w:pPr>
        <w:pStyle w:val="PL"/>
      </w:pPr>
      <w:r>
        <w:t xml:space="preserve">    SubNetwork or </w:t>
      </w:r>
    </w:p>
    <w:p w14:paraId="47AF3F14" w14:textId="77777777" w:rsidR="00F25B53" w:rsidRDefault="00F25B53" w:rsidP="00F25B53">
      <w:pPr>
        <w:pStyle w:val="PL"/>
      </w:pPr>
      <w:r>
        <w:t xml:space="preserve">    ManagedFunction or </w:t>
      </w:r>
    </w:p>
    <w:p w14:paraId="2913ADB8" w14:textId="77777777" w:rsidR="00F25B53" w:rsidRDefault="00F25B53" w:rsidP="00F25B53">
      <w:pPr>
        <w:pStyle w:val="PL"/>
      </w:pPr>
      <w:r>
        <w:t xml:space="preserve">    ManagedElement</w:t>
      </w:r>
    </w:p>
    <w:p w14:paraId="72FC424F" w14:textId="77777777" w:rsidR="00F25B53" w:rsidRDefault="00F25B53" w:rsidP="00F25B53">
      <w:pPr>
        <w:pStyle w:val="PL"/>
      </w:pPr>
      <w:r>
        <w:t xml:space="preserve">  end note</w:t>
      </w:r>
    </w:p>
    <w:p w14:paraId="5288C211" w14:textId="77777777" w:rsidR="00F25B53" w:rsidRDefault="00F25B53" w:rsidP="00F25B53">
      <w:pPr>
        <w:pStyle w:val="PL"/>
      </w:pPr>
    </w:p>
    <w:p w14:paraId="6389D945" w14:textId="77777777" w:rsidR="00F25B53" w:rsidRDefault="00F25B53" w:rsidP="00F25B53">
      <w:pPr>
        <w:pStyle w:val="PL"/>
      </w:pPr>
    </w:p>
    <w:p w14:paraId="3A6116C4" w14:textId="77777777" w:rsidR="00F25B53" w:rsidRDefault="00F25B53" w:rsidP="00F25B53">
      <w:pPr>
        <w:pStyle w:val="PL"/>
      </w:pPr>
      <w:r>
        <w:t>@enduml</w:t>
      </w:r>
    </w:p>
    <w:p w14:paraId="466423FF" w14:textId="77777777" w:rsidR="00F25B53" w:rsidRPr="00F17505" w:rsidRDefault="00F25B53" w:rsidP="00F25B53">
      <w:pPr>
        <w:pStyle w:val="PL"/>
      </w:pPr>
    </w:p>
    <w:p w14:paraId="0AC5D4D1" w14:textId="0CB09BA4" w:rsidR="00F25B53" w:rsidRPr="00F17505" w:rsidRDefault="00F25B53" w:rsidP="00F25B53">
      <w:pPr>
        <w:pStyle w:val="Heading1"/>
      </w:pPr>
      <w:bookmarkStart w:id="272" w:name="_Toc106015918"/>
      <w:bookmarkStart w:id="273" w:name="_Toc106098557"/>
      <w:bookmarkStart w:id="274" w:name="_Toc155093570"/>
      <w:r w:rsidRPr="00F17505">
        <w:t>A.3</w:t>
      </w:r>
      <w:r w:rsidRPr="00F17505">
        <w:tab/>
        <w:t xml:space="preserve">PlantUML code for Figure </w:t>
      </w:r>
      <w:r>
        <w:t>7.3a.1.1.2-1</w:t>
      </w:r>
      <w:r w:rsidRPr="00F17505">
        <w:t>: Inheritance Hierarchy for ML model training related NRMs</w:t>
      </w:r>
      <w:bookmarkEnd w:id="272"/>
      <w:bookmarkEnd w:id="273"/>
      <w:bookmarkEnd w:id="274"/>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r w:rsidRPr="00F17505">
        <w:t>skinparam ClassStereotypeFontStyle normal</w:t>
      </w:r>
    </w:p>
    <w:p w14:paraId="3723FEFB" w14:textId="77777777" w:rsidR="00F25B53" w:rsidRPr="00F17505" w:rsidRDefault="00F25B53" w:rsidP="00F25B53">
      <w:pPr>
        <w:pStyle w:val="PL"/>
        <w:keepNext/>
        <w:keepLines/>
      </w:pPr>
      <w:r w:rsidRPr="00F17505">
        <w:t>skinparam ClassBackgroundColor White</w:t>
      </w:r>
    </w:p>
    <w:p w14:paraId="7AF9BE5E" w14:textId="77777777" w:rsidR="00F25B53" w:rsidRPr="00F17505" w:rsidRDefault="00F25B53" w:rsidP="00F25B53">
      <w:pPr>
        <w:pStyle w:val="PL"/>
        <w:keepNext/>
        <w:keepLines/>
      </w:pPr>
      <w:r w:rsidRPr="00F17505">
        <w:t>skinparam shadowing false</w:t>
      </w:r>
    </w:p>
    <w:p w14:paraId="5A091E86" w14:textId="77777777" w:rsidR="00F25B53" w:rsidRPr="00F17505" w:rsidRDefault="00F25B53" w:rsidP="00F25B53">
      <w:pPr>
        <w:pStyle w:val="PL"/>
        <w:keepNext/>
        <w:keepLines/>
      </w:pPr>
      <w:r w:rsidRPr="00F17505">
        <w:t>skinparam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'skinparam maxMessageSize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&lt;&lt;InformationObjectClass&gt;&gt;</w:t>
      </w:r>
    </w:p>
    <w:p w14:paraId="41DBB184" w14:textId="77777777" w:rsidR="00F25B53" w:rsidRPr="00F17505" w:rsidRDefault="00F25B53" w:rsidP="00F25B53">
      <w:pPr>
        <w:pStyle w:val="PL"/>
        <w:keepNext/>
        <w:keepLines/>
      </w:pPr>
      <w:r w:rsidRPr="00F17505">
        <w:t>class ManagedFunction &lt;&lt;InformationObjectClass&gt;&gt;</w:t>
      </w:r>
    </w:p>
    <w:p w14:paraId="2435DD90" w14:textId="77777777" w:rsidR="00F25B53" w:rsidRPr="00F17505" w:rsidRDefault="00F25B53" w:rsidP="00F25B53">
      <w:pPr>
        <w:pStyle w:val="PL"/>
        <w:keepNext/>
        <w:keepLines/>
      </w:pPr>
      <w:r w:rsidRPr="00F17505">
        <w:t>class MLTrainingFunction &lt;&lt;InformationObjectClass&gt;&gt;</w:t>
      </w:r>
    </w:p>
    <w:p w14:paraId="4181912A" w14:textId="77777777" w:rsidR="00F25B53" w:rsidRPr="00F17505" w:rsidRDefault="00F25B53" w:rsidP="00F25B53">
      <w:pPr>
        <w:pStyle w:val="PL"/>
        <w:keepNext/>
        <w:keepLines/>
      </w:pPr>
      <w:r w:rsidRPr="00F17505">
        <w:t>class MLTrainingRequest &lt;&lt;InformationObjectClass&gt;&gt;</w:t>
      </w:r>
    </w:p>
    <w:p w14:paraId="22AAC669" w14:textId="77777777" w:rsidR="00F25B53" w:rsidRPr="00F17505" w:rsidRDefault="00F25B53" w:rsidP="00F25B53">
      <w:pPr>
        <w:pStyle w:val="PL"/>
        <w:keepNext/>
        <w:keepLines/>
      </w:pPr>
      <w:r w:rsidRPr="00F17505">
        <w:t>class MLTrainingProcess &lt;&lt;InformationObjectClass&gt;&gt;</w:t>
      </w:r>
    </w:p>
    <w:p w14:paraId="0C8A6EEF" w14:textId="77777777" w:rsidR="00F25B53" w:rsidRPr="00F17505" w:rsidRDefault="00F25B53" w:rsidP="00F25B53">
      <w:pPr>
        <w:pStyle w:val="PL"/>
        <w:keepNext/>
        <w:keepLines/>
      </w:pPr>
      <w:r w:rsidRPr="00F17505">
        <w:t>class MLTrainingReport &lt;&lt;InformationObjectClass&gt;&gt;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r w:rsidRPr="00F17505">
        <w:t xml:space="preserve">ManagedFunction &lt;|-- MLTrainingFunction </w:t>
      </w:r>
    </w:p>
    <w:p w14:paraId="45EEA68B" w14:textId="77777777" w:rsidR="00F25B53" w:rsidRPr="00F17505" w:rsidRDefault="00F25B53" w:rsidP="00F25B53">
      <w:pPr>
        <w:pStyle w:val="PL"/>
      </w:pPr>
      <w:r w:rsidRPr="00F17505">
        <w:t xml:space="preserve">Top &lt;|-- MLTrainingRequest </w:t>
      </w:r>
    </w:p>
    <w:p w14:paraId="6F780CBE" w14:textId="77777777" w:rsidR="00F25B53" w:rsidRPr="00F17505" w:rsidRDefault="00F25B53" w:rsidP="00F25B53">
      <w:pPr>
        <w:pStyle w:val="PL"/>
      </w:pPr>
      <w:r w:rsidRPr="00F17505">
        <w:t xml:space="preserve">Top &lt;|-- MLTrainingProcess </w:t>
      </w:r>
    </w:p>
    <w:p w14:paraId="6B8DC497" w14:textId="77777777" w:rsidR="00F25B53" w:rsidRPr="00F17505" w:rsidRDefault="00F25B53" w:rsidP="00F25B53">
      <w:pPr>
        <w:pStyle w:val="PL"/>
      </w:pPr>
      <w:r w:rsidRPr="00F17505">
        <w:t xml:space="preserve">Top &lt;|-- MLTrainingReport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275" w:name="_Toc155093571"/>
      <w:r w:rsidRPr="00F17505">
        <w:t>A.</w:t>
      </w:r>
      <w:r>
        <w:t>4</w:t>
      </w:r>
      <w:r w:rsidRPr="00F17505">
        <w:tab/>
        <w:t xml:space="preserve">PlantUML code for Figure </w:t>
      </w:r>
      <w:r>
        <w:t>7.2a.1.2-1</w:t>
      </w:r>
      <w:r w:rsidRPr="00F17505">
        <w:t xml:space="preserve">: Inheritance Hierarchy for </w:t>
      </w:r>
      <w:r>
        <w:t>common information models for AI/ML management</w:t>
      </w:r>
      <w:bookmarkEnd w:id="275"/>
    </w:p>
    <w:p w14:paraId="00EC160C" w14:textId="77777777" w:rsidR="00F25B53" w:rsidRDefault="00F25B53" w:rsidP="00F25B53">
      <w:pPr>
        <w:pStyle w:val="PL"/>
        <w:keepNext/>
        <w:keepLines/>
      </w:pPr>
      <w:r>
        <w:t>@startuml</w:t>
      </w:r>
    </w:p>
    <w:p w14:paraId="7C1672E4" w14:textId="77777777" w:rsidR="00F25B53" w:rsidRDefault="00F25B53" w:rsidP="00F25B53">
      <w:pPr>
        <w:pStyle w:val="PL"/>
        <w:keepNext/>
        <w:keepLines/>
      </w:pPr>
    </w:p>
    <w:p w14:paraId="04429F4D" w14:textId="77777777" w:rsidR="00F25B53" w:rsidRDefault="00F25B53" w:rsidP="00F25B53">
      <w:pPr>
        <w:pStyle w:val="PL"/>
        <w:keepNext/>
        <w:keepLines/>
      </w:pPr>
      <w:r>
        <w:t>skinparam ClassStereotypeFontStyle normal</w:t>
      </w:r>
    </w:p>
    <w:p w14:paraId="0AE5FF67" w14:textId="77777777" w:rsidR="00F25B53" w:rsidRDefault="00F25B53" w:rsidP="00F25B53">
      <w:pPr>
        <w:pStyle w:val="PL"/>
        <w:keepNext/>
        <w:keepLines/>
      </w:pPr>
      <w:r>
        <w:t>skinparam ClassBackgroundColor White</w:t>
      </w:r>
    </w:p>
    <w:p w14:paraId="3483CF43" w14:textId="77777777" w:rsidR="00F25B53" w:rsidRDefault="00F25B53" w:rsidP="00F25B53">
      <w:pPr>
        <w:pStyle w:val="PL"/>
        <w:keepNext/>
        <w:keepLines/>
      </w:pPr>
      <w:r>
        <w:t>skinparam shadowing false</w:t>
      </w:r>
    </w:p>
    <w:p w14:paraId="3FB303B3" w14:textId="77777777" w:rsidR="00F25B53" w:rsidRDefault="00F25B53" w:rsidP="00F25B53">
      <w:pPr>
        <w:pStyle w:val="PL"/>
        <w:keepNext/>
        <w:keepLines/>
      </w:pPr>
      <w:r>
        <w:t>skinparam monochrome true</w:t>
      </w:r>
    </w:p>
    <w:p w14:paraId="51A1B302" w14:textId="77777777" w:rsidR="00F25B53" w:rsidRDefault="00F25B53" w:rsidP="00F25B53">
      <w:pPr>
        <w:pStyle w:val="PL"/>
        <w:keepNext/>
        <w:keepLines/>
      </w:pPr>
      <w:r>
        <w:t>hide members</w:t>
      </w:r>
    </w:p>
    <w:p w14:paraId="435D2A6B" w14:textId="77777777" w:rsidR="00F25B53" w:rsidRDefault="00F25B53" w:rsidP="00F25B53">
      <w:pPr>
        <w:pStyle w:val="PL"/>
        <w:keepNext/>
        <w:keepLines/>
      </w:pPr>
      <w:r>
        <w:t>hide circle</w:t>
      </w:r>
    </w:p>
    <w:p w14:paraId="68312AC7" w14:textId="77777777" w:rsidR="00F25B53" w:rsidRDefault="00F25B53" w:rsidP="00F25B53">
      <w:pPr>
        <w:pStyle w:val="PL"/>
        <w:keepNext/>
        <w:keepLines/>
      </w:pPr>
      <w:r>
        <w:t>'skinparam maxMessageSize 250</w:t>
      </w:r>
    </w:p>
    <w:p w14:paraId="41430150" w14:textId="77777777" w:rsidR="00F25B53" w:rsidRDefault="00F25B53" w:rsidP="00F25B53">
      <w:pPr>
        <w:pStyle w:val="PL"/>
        <w:keepNext/>
        <w:keepLines/>
      </w:pPr>
    </w:p>
    <w:p w14:paraId="42963EEB" w14:textId="77777777" w:rsidR="00F25B53" w:rsidRDefault="00F25B53" w:rsidP="00F25B53">
      <w:pPr>
        <w:pStyle w:val="PL"/>
        <w:keepNext/>
        <w:keepLines/>
      </w:pPr>
      <w:r>
        <w:t>class Top &lt;&lt;InformationObjectClass&gt;&gt;</w:t>
      </w:r>
    </w:p>
    <w:p w14:paraId="18F88395" w14:textId="77777777" w:rsidR="00F25B53" w:rsidRDefault="00F25B53" w:rsidP="00F25B53">
      <w:pPr>
        <w:pStyle w:val="PL"/>
        <w:keepNext/>
        <w:keepLines/>
      </w:pPr>
      <w:r>
        <w:t>class MLEntity &lt;&lt;InformationObjectClass&gt;&gt;</w:t>
      </w:r>
    </w:p>
    <w:p w14:paraId="10DCA62D" w14:textId="77777777" w:rsidR="00F25B53" w:rsidRDefault="00F25B53" w:rsidP="00F25B53">
      <w:pPr>
        <w:pStyle w:val="PL"/>
        <w:keepNext/>
        <w:keepLines/>
      </w:pPr>
      <w:r>
        <w:t>class MLEntityRepository &lt;&lt;InformationObjectClass&gt;&gt;</w:t>
      </w:r>
    </w:p>
    <w:p w14:paraId="7BDFC4EA" w14:textId="77777777" w:rsidR="00F25B53" w:rsidRDefault="00F25B53" w:rsidP="00F25B53">
      <w:pPr>
        <w:pStyle w:val="PL"/>
        <w:keepNext/>
        <w:keepLines/>
      </w:pPr>
    </w:p>
    <w:p w14:paraId="52924A87" w14:textId="77777777" w:rsidR="00F25B53" w:rsidRDefault="00F25B53" w:rsidP="00F25B53">
      <w:pPr>
        <w:pStyle w:val="PL"/>
        <w:keepNext/>
        <w:keepLines/>
      </w:pPr>
      <w:r>
        <w:t>Top &lt;|-- MLEntityRepository</w:t>
      </w:r>
    </w:p>
    <w:p w14:paraId="51421142" w14:textId="77777777" w:rsidR="00F25B53" w:rsidRDefault="00F25B53" w:rsidP="00F25B53">
      <w:pPr>
        <w:pStyle w:val="PL"/>
        <w:keepNext/>
        <w:keepLines/>
      </w:pPr>
      <w:r>
        <w:t>Top &lt;|-- MLEntity</w:t>
      </w:r>
    </w:p>
    <w:p w14:paraId="6E9CE040" w14:textId="77777777" w:rsidR="00F25B53" w:rsidRDefault="00F25B53" w:rsidP="00F25B53">
      <w:pPr>
        <w:pStyle w:val="PL"/>
        <w:keepNext/>
        <w:keepLines/>
      </w:pPr>
    </w:p>
    <w:p w14:paraId="1353D7D6" w14:textId="77777777" w:rsidR="00F25B53" w:rsidRDefault="00F25B53" w:rsidP="00F25B53">
      <w:pPr>
        <w:pStyle w:val="PL"/>
        <w:keepNext/>
        <w:keepLines/>
      </w:pPr>
      <w:r>
        <w:t>@enduml</w:t>
      </w: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276" w:name="_Toc106098558"/>
      <w:bookmarkStart w:id="277" w:name="_Toc155093572"/>
      <w:r w:rsidRPr="00F17505">
        <w:t>Annex B (normative):</w:t>
      </w:r>
      <w:r w:rsidRPr="00F17505">
        <w:br/>
        <w:t>OpenAPI definition of the AI/ML NRM</w:t>
      </w:r>
      <w:bookmarkEnd w:id="271"/>
      <w:bookmarkEnd w:id="276"/>
      <w:bookmarkEnd w:id="277"/>
    </w:p>
    <w:p w14:paraId="522D5C3B" w14:textId="45139DD4" w:rsidR="00107320" w:rsidRPr="00F17505" w:rsidRDefault="00107320" w:rsidP="00107320">
      <w:pPr>
        <w:pStyle w:val="Heading1"/>
      </w:pPr>
      <w:bookmarkStart w:id="278" w:name="_Toc106015920"/>
      <w:bookmarkStart w:id="279" w:name="_Toc106098559"/>
      <w:bookmarkStart w:id="280" w:name="_Toc155093573"/>
      <w:r w:rsidRPr="00F17505">
        <w:t>B.1</w:t>
      </w:r>
      <w:r w:rsidRPr="00F17505">
        <w:tab/>
        <w:t>General</w:t>
      </w:r>
      <w:bookmarkEnd w:id="278"/>
      <w:bookmarkEnd w:id="279"/>
      <w:bookmarkEnd w:id="280"/>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281" w:name="_Toc106015921"/>
      <w:bookmarkStart w:id="282" w:name="_Toc106098560"/>
      <w:bookmarkStart w:id="283" w:name="_Toc155093574"/>
      <w:r w:rsidRPr="00F17505">
        <w:t>B.2</w:t>
      </w:r>
      <w:r w:rsidRPr="00F17505">
        <w:tab/>
        <w:t>Solution Set (SS) definitions</w:t>
      </w:r>
      <w:bookmarkEnd w:id="281"/>
      <w:bookmarkEnd w:id="282"/>
      <w:bookmarkEnd w:id="283"/>
    </w:p>
    <w:p w14:paraId="4D8C462C" w14:textId="746FD731" w:rsidR="00107320" w:rsidRPr="00F17505" w:rsidRDefault="00107320" w:rsidP="00107320">
      <w:pPr>
        <w:pStyle w:val="Heading2"/>
        <w:rPr>
          <w:rFonts w:ascii="Courier" w:eastAsia="MS Mincho" w:hAnsi="Courier"/>
          <w:szCs w:val="16"/>
        </w:rPr>
      </w:pPr>
      <w:bookmarkStart w:id="284" w:name="_Toc106015922"/>
      <w:bookmarkStart w:id="285" w:name="_Toc106098561"/>
      <w:bookmarkStart w:id="286" w:name="_Toc155093575"/>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284"/>
      <w:bookmarkEnd w:id="285"/>
      <w:bookmarkEnd w:id="286"/>
    </w:p>
    <w:p w14:paraId="2C1A2C55" w14:textId="77777777" w:rsidR="005A39B2" w:rsidRDefault="005A39B2" w:rsidP="005A39B2">
      <w:pPr>
        <w:pStyle w:val="PL"/>
      </w:pPr>
      <w:r>
        <w:t>openapi: 3.0.1</w:t>
      </w:r>
    </w:p>
    <w:p w14:paraId="03238D41" w14:textId="77777777" w:rsidR="005A39B2" w:rsidRDefault="005A39B2" w:rsidP="005A39B2">
      <w:pPr>
        <w:pStyle w:val="PL"/>
      </w:pPr>
      <w:r>
        <w:t>info:</w:t>
      </w:r>
    </w:p>
    <w:p w14:paraId="05EE97F6" w14:textId="77777777" w:rsidR="005A39B2" w:rsidRDefault="005A39B2" w:rsidP="005A39B2">
      <w:pPr>
        <w:pStyle w:val="PL"/>
      </w:pPr>
      <w:r>
        <w:t xml:space="preserve">  title: AI/ML NRM</w:t>
      </w:r>
    </w:p>
    <w:p w14:paraId="2D486554" w14:textId="076679A0" w:rsidR="005A39B2" w:rsidRDefault="005A39B2" w:rsidP="005A39B2">
      <w:pPr>
        <w:pStyle w:val="PL"/>
      </w:pPr>
      <w:r>
        <w:t xml:space="preserve">  version: 18.</w:t>
      </w:r>
      <w:r w:rsidR="001D5226">
        <w:t>2</w:t>
      </w:r>
      <w:r>
        <w:t>.0</w:t>
      </w:r>
    </w:p>
    <w:p w14:paraId="4D641163" w14:textId="77777777" w:rsidR="005A39B2" w:rsidRDefault="005A39B2" w:rsidP="005A39B2">
      <w:pPr>
        <w:pStyle w:val="PL"/>
      </w:pPr>
      <w:r>
        <w:t xml:space="preserve">  description: &gt;-</w:t>
      </w:r>
    </w:p>
    <w:p w14:paraId="12FBD14E" w14:textId="77777777" w:rsidR="005A39B2" w:rsidRDefault="005A39B2" w:rsidP="005A39B2">
      <w:pPr>
        <w:pStyle w:val="PL"/>
      </w:pPr>
      <w:r>
        <w:t xml:space="preserve">    OAS 3.0.1 specification of the AI/ML NRM</w:t>
      </w:r>
    </w:p>
    <w:p w14:paraId="61996052" w14:textId="77777777" w:rsidR="005A39B2" w:rsidRDefault="005A39B2" w:rsidP="005A39B2">
      <w:pPr>
        <w:pStyle w:val="PL"/>
      </w:pPr>
      <w:r>
        <w:t xml:space="preserve">    © 2023, 3GPP Organizational Partners (ARIB, ATIS, CCSA, ETSI, TSDSI, TTA, TTC).</w:t>
      </w:r>
    </w:p>
    <w:p w14:paraId="54111277" w14:textId="77777777" w:rsidR="005A39B2" w:rsidRDefault="005A39B2" w:rsidP="005A39B2">
      <w:pPr>
        <w:pStyle w:val="PL"/>
      </w:pPr>
      <w:r>
        <w:t xml:space="preserve">    All rights reserved.</w:t>
      </w:r>
    </w:p>
    <w:p w14:paraId="2DFE2F8E" w14:textId="77777777" w:rsidR="005A39B2" w:rsidRDefault="005A39B2" w:rsidP="005A39B2">
      <w:pPr>
        <w:pStyle w:val="PL"/>
      </w:pPr>
      <w:r>
        <w:t>externalDocs:</w:t>
      </w:r>
    </w:p>
    <w:p w14:paraId="0B7329A4" w14:textId="77777777" w:rsidR="005A39B2" w:rsidRDefault="005A39B2" w:rsidP="005A39B2">
      <w:pPr>
        <w:pStyle w:val="PL"/>
      </w:pPr>
      <w:r>
        <w:t xml:space="preserve">  description: 3GPP TS 28.105; AI/ML Management</w:t>
      </w:r>
    </w:p>
    <w:p w14:paraId="5C111DE4" w14:textId="77777777" w:rsidR="005A39B2" w:rsidRDefault="005A39B2" w:rsidP="005A39B2">
      <w:pPr>
        <w:pStyle w:val="PL"/>
      </w:pPr>
      <w:r>
        <w:t xml:space="preserve">  url: http://www.3gpp.org/ftp/Specs/archive/28_series/28.105/</w:t>
      </w:r>
    </w:p>
    <w:p w14:paraId="17B49F34" w14:textId="77777777" w:rsidR="005A39B2" w:rsidRDefault="005A39B2" w:rsidP="005A39B2">
      <w:pPr>
        <w:pStyle w:val="PL"/>
      </w:pPr>
      <w:r>
        <w:t>paths: {}</w:t>
      </w:r>
    </w:p>
    <w:p w14:paraId="074C4C89" w14:textId="77777777" w:rsidR="005A39B2" w:rsidRDefault="005A39B2" w:rsidP="005A39B2">
      <w:pPr>
        <w:pStyle w:val="PL"/>
      </w:pPr>
      <w:r>
        <w:t>components:</w:t>
      </w:r>
    </w:p>
    <w:p w14:paraId="1520D18E" w14:textId="77777777" w:rsidR="005A39B2" w:rsidRDefault="005A39B2" w:rsidP="005A39B2">
      <w:pPr>
        <w:pStyle w:val="PL"/>
      </w:pPr>
      <w:r>
        <w:t xml:space="preserve">  schemas:</w:t>
      </w:r>
    </w:p>
    <w:p w14:paraId="2713E764" w14:textId="77777777" w:rsidR="005A39B2" w:rsidRDefault="005A39B2" w:rsidP="005A39B2">
      <w:pPr>
        <w:pStyle w:val="PL"/>
      </w:pPr>
    </w:p>
    <w:p w14:paraId="41A0A0A6" w14:textId="77777777" w:rsidR="005A39B2" w:rsidRDefault="005A39B2" w:rsidP="005A39B2">
      <w:pPr>
        <w:pStyle w:val="PL"/>
      </w:pPr>
      <w:r>
        <w:t>#-------- Definition of types-----------------------------------------------------</w:t>
      </w:r>
    </w:p>
    <w:p w14:paraId="4A3FD86C" w14:textId="77777777" w:rsidR="005A39B2" w:rsidRDefault="005A39B2" w:rsidP="005A39B2">
      <w:pPr>
        <w:pStyle w:val="PL"/>
      </w:pPr>
    </w:p>
    <w:p w14:paraId="0E5E7217" w14:textId="77777777" w:rsidR="005A39B2" w:rsidRDefault="005A39B2" w:rsidP="005A39B2">
      <w:pPr>
        <w:pStyle w:val="PL"/>
      </w:pPr>
      <w:r>
        <w:t xml:space="preserve">    MLContext:</w:t>
      </w:r>
    </w:p>
    <w:p w14:paraId="584BA170" w14:textId="77777777" w:rsidR="005A39B2" w:rsidRDefault="005A39B2" w:rsidP="005A39B2">
      <w:pPr>
        <w:pStyle w:val="PL"/>
      </w:pPr>
      <w:r>
        <w:t xml:space="preserve">      type: object</w:t>
      </w:r>
    </w:p>
    <w:p w14:paraId="687D31A8" w14:textId="77777777" w:rsidR="005A39B2" w:rsidRDefault="005A39B2" w:rsidP="005A39B2">
      <w:pPr>
        <w:pStyle w:val="PL"/>
      </w:pPr>
      <w:r>
        <w:t xml:space="preserve">      properties:</w:t>
      </w:r>
    </w:p>
    <w:p w14:paraId="25E6F06B" w14:textId="77777777" w:rsidR="005A39B2" w:rsidRDefault="005A39B2" w:rsidP="005A39B2">
      <w:pPr>
        <w:pStyle w:val="PL"/>
      </w:pPr>
      <w:r>
        <w:t xml:space="preserve">        inferenceEntityRef:</w:t>
      </w:r>
    </w:p>
    <w:p w14:paraId="27A2126A" w14:textId="77777777" w:rsidR="005A39B2" w:rsidRDefault="005A39B2" w:rsidP="005A39B2">
      <w:pPr>
        <w:pStyle w:val="PL"/>
      </w:pPr>
      <w:r>
        <w:t xml:space="preserve">          $ref: 'TS28623_ComDefs.yaml#/components/schemas/DnList'</w:t>
      </w:r>
    </w:p>
    <w:p w14:paraId="0FA9224F" w14:textId="77777777" w:rsidR="005A39B2" w:rsidRDefault="005A39B2" w:rsidP="005A39B2">
      <w:pPr>
        <w:pStyle w:val="PL"/>
      </w:pPr>
      <w:r>
        <w:t xml:space="preserve">        dataProviderRef:</w:t>
      </w:r>
    </w:p>
    <w:p w14:paraId="11D6441F" w14:textId="190E6559" w:rsidR="00222A73" w:rsidRDefault="005A39B2" w:rsidP="005A39B2">
      <w:pPr>
        <w:pStyle w:val="PL"/>
      </w:pPr>
      <w:r>
        <w:t xml:space="preserve">          $ref: 'TS28623_ComDefs.yaml#/components/schemas/DnList'</w:t>
      </w:r>
    </w:p>
    <w:p w14:paraId="21C68859" w14:textId="77777777" w:rsidR="005A39B2" w:rsidRDefault="005A39B2" w:rsidP="005A39B2">
      <w:pPr>
        <w:pStyle w:val="PL"/>
      </w:pPr>
    </w:p>
    <w:p w14:paraId="586971CE" w14:textId="77777777" w:rsidR="005A39B2" w:rsidRDefault="005A39B2" w:rsidP="005A39B2">
      <w:pPr>
        <w:pStyle w:val="PL"/>
      </w:pPr>
      <w:r>
        <w:t xml:space="preserve">    RequestStatus:</w:t>
      </w:r>
    </w:p>
    <w:p w14:paraId="603FE3DF" w14:textId="77777777" w:rsidR="005A39B2" w:rsidRDefault="005A39B2" w:rsidP="005A39B2">
      <w:pPr>
        <w:pStyle w:val="PL"/>
      </w:pPr>
      <w:r>
        <w:t xml:space="preserve">      type: string</w:t>
      </w:r>
    </w:p>
    <w:p w14:paraId="0E15BB68" w14:textId="77777777" w:rsidR="005A39B2" w:rsidRDefault="005A39B2" w:rsidP="005A39B2">
      <w:pPr>
        <w:pStyle w:val="PL"/>
      </w:pPr>
      <w:r>
        <w:t xml:space="preserve">      enum:</w:t>
      </w:r>
    </w:p>
    <w:p w14:paraId="72C32CA4" w14:textId="77777777" w:rsidR="005A39B2" w:rsidRDefault="005A39B2" w:rsidP="005A39B2">
      <w:pPr>
        <w:pStyle w:val="PL"/>
      </w:pPr>
      <w:r>
        <w:t xml:space="preserve">        - NOT_STARTED</w:t>
      </w:r>
    </w:p>
    <w:p w14:paraId="449481B2" w14:textId="77777777" w:rsidR="005A39B2" w:rsidRDefault="005A39B2" w:rsidP="005A39B2">
      <w:pPr>
        <w:pStyle w:val="PL"/>
      </w:pPr>
      <w:r>
        <w:t xml:space="preserve">        - TRAINING_IN_PROGRESS</w:t>
      </w:r>
    </w:p>
    <w:p w14:paraId="104055B8" w14:textId="77777777" w:rsidR="005A39B2" w:rsidRDefault="005A39B2" w:rsidP="005A39B2">
      <w:pPr>
        <w:pStyle w:val="PL"/>
      </w:pPr>
      <w:r>
        <w:t xml:space="preserve">        - SUSPENDED</w:t>
      </w:r>
    </w:p>
    <w:p w14:paraId="0F253556" w14:textId="77777777" w:rsidR="005A39B2" w:rsidRDefault="005A39B2" w:rsidP="005A39B2">
      <w:pPr>
        <w:pStyle w:val="PL"/>
      </w:pPr>
      <w:r>
        <w:t xml:space="preserve">        - FINISHED</w:t>
      </w:r>
    </w:p>
    <w:p w14:paraId="217BCE47" w14:textId="77777777" w:rsidR="005A39B2" w:rsidRDefault="005A39B2" w:rsidP="005A39B2">
      <w:pPr>
        <w:pStyle w:val="PL"/>
      </w:pPr>
      <w:r>
        <w:t xml:space="preserve">        - CANCELLED</w:t>
      </w:r>
    </w:p>
    <w:p w14:paraId="25A54FD0" w14:textId="77777777" w:rsidR="005A39B2" w:rsidRDefault="005A39B2" w:rsidP="005A39B2">
      <w:pPr>
        <w:pStyle w:val="PL"/>
      </w:pPr>
    </w:p>
    <w:p w14:paraId="51F3A61E" w14:textId="77777777" w:rsidR="005A39B2" w:rsidRDefault="005A39B2" w:rsidP="005A39B2">
      <w:pPr>
        <w:pStyle w:val="PL"/>
      </w:pPr>
      <w:r>
        <w:t xml:space="preserve">    PerformanceRequirements:</w:t>
      </w:r>
    </w:p>
    <w:p w14:paraId="0B38B8A6" w14:textId="77777777" w:rsidR="005A39B2" w:rsidRDefault="005A39B2" w:rsidP="005A39B2">
      <w:pPr>
        <w:pStyle w:val="PL"/>
      </w:pPr>
      <w:r>
        <w:t xml:space="preserve">      type: array</w:t>
      </w:r>
    </w:p>
    <w:p w14:paraId="1A10736D" w14:textId="77777777" w:rsidR="005A39B2" w:rsidRDefault="005A39B2" w:rsidP="005A39B2">
      <w:pPr>
        <w:pStyle w:val="PL"/>
      </w:pPr>
      <w:r>
        <w:t xml:space="preserve">      items:</w:t>
      </w:r>
    </w:p>
    <w:p w14:paraId="0428DC24" w14:textId="77777777" w:rsidR="005A39B2" w:rsidRDefault="005A39B2" w:rsidP="005A39B2">
      <w:pPr>
        <w:pStyle w:val="PL"/>
      </w:pPr>
      <w:r>
        <w:t xml:space="preserve">        $ref: '#/components/schemas/ModelPerformance'</w:t>
      </w:r>
    </w:p>
    <w:p w14:paraId="2E9205C1" w14:textId="77777777" w:rsidR="005A39B2" w:rsidRDefault="005A39B2" w:rsidP="005A39B2">
      <w:pPr>
        <w:pStyle w:val="PL"/>
      </w:pPr>
    </w:p>
    <w:p w14:paraId="32F38B31" w14:textId="77777777" w:rsidR="005A39B2" w:rsidRDefault="005A39B2" w:rsidP="005A39B2">
      <w:pPr>
        <w:pStyle w:val="PL"/>
      </w:pPr>
      <w:r>
        <w:t xml:space="preserve">    ModelPerformance:</w:t>
      </w:r>
    </w:p>
    <w:p w14:paraId="442F949E" w14:textId="77777777" w:rsidR="005A39B2" w:rsidRDefault="005A39B2" w:rsidP="005A39B2">
      <w:pPr>
        <w:pStyle w:val="PL"/>
      </w:pPr>
      <w:r>
        <w:t xml:space="preserve">      type: object</w:t>
      </w:r>
    </w:p>
    <w:p w14:paraId="7065459D" w14:textId="77777777" w:rsidR="005A39B2" w:rsidRDefault="005A39B2" w:rsidP="005A39B2">
      <w:pPr>
        <w:pStyle w:val="PL"/>
      </w:pPr>
      <w:r>
        <w:t xml:space="preserve">      properties:</w:t>
      </w:r>
    </w:p>
    <w:p w14:paraId="782C9E87" w14:textId="77777777" w:rsidR="005A39B2" w:rsidRDefault="005A39B2" w:rsidP="005A39B2">
      <w:pPr>
        <w:pStyle w:val="PL"/>
      </w:pPr>
      <w:r>
        <w:t xml:space="preserve">        inferenceOutputName:</w:t>
      </w:r>
    </w:p>
    <w:p w14:paraId="62CAA30B" w14:textId="77777777" w:rsidR="005A39B2" w:rsidRDefault="005A39B2" w:rsidP="005A39B2">
      <w:pPr>
        <w:pStyle w:val="PL"/>
      </w:pPr>
      <w:r>
        <w:t xml:space="preserve">          type: string</w:t>
      </w:r>
    </w:p>
    <w:p w14:paraId="12DDBC88" w14:textId="77777777" w:rsidR="005A39B2" w:rsidRDefault="005A39B2" w:rsidP="005A39B2">
      <w:pPr>
        <w:pStyle w:val="PL"/>
      </w:pPr>
      <w:r>
        <w:t xml:space="preserve">        performanceMetric:</w:t>
      </w:r>
    </w:p>
    <w:p w14:paraId="5F967795" w14:textId="77777777" w:rsidR="005A39B2" w:rsidRDefault="005A39B2" w:rsidP="005A39B2">
      <w:pPr>
        <w:pStyle w:val="PL"/>
      </w:pPr>
      <w:r>
        <w:t xml:space="preserve">          type: string</w:t>
      </w:r>
    </w:p>
    <w:p w14:paraId="2A768897" w14:textId="77777777" w:rsidR="005A39B2" w:rsidRDefault="005A39B2" w:rsidP="005A39B2">
      <w:pPr>
        <w:pStyle w:val="PL"/>
      </w:pPr>
      <w:r>
        <w:t xml:space="preserve">        performanceScore:</w:t>
      </w:r>
    </w:p>
    <w:p w14:paraId="2062CD31" w14:textId="77777777" w:rsidR="005A39B2" w:rsidRDefault="005A39B2" w:rsidP="005A39B2">
      <w:pPr>
        <w:pStyle w:val="PL"/>
      </w:pPr>
      <w:r>
        <w:t xml:space="preserve">          type: number</w:t>
      </w:r>
    </w:p>
    <w:p w14:paraId="09669D75" w14:textId="77777777" w:rsidR="005A39B2" w:rsidRDefault="005A39B2" w:rsidP="005A39B2">
      <w:pPr>
        <w:pStyle w:val="PL"/>
      </w:pPr>
      <w:r>
        <w:t xml:space="preserve">          format: float</w:t>
      </w:r>
    </w:p>
    <w:p w14:paraId="40B33E03" w14:textId="77777777" w:rsidR="005A39B2" w:rsidRDefault="005A39B2" w:rsidP="005A39B2">
      <w:pPr>
        <w:pStyle w:val="PL"/>
      </w:pPr>
      <w:r>
        <w:t xml:space="preserve">        decisionConfidenceScore:</w:t>
      </w:r>
    </w:p>
    <w:p w14:paraId="375ECEE2" w14:textId="77777777" w:rsidR="005A39B2" w:rsidRDefault="005A39B2" w:rsidP="005A39B2">
      <w:pPr>
        <w:pStyle w:val="PL"/>
      </w:pPr>
      <w:r>
        <w:t xml:space="preserve">          type: number</w:t>
      </w:r>
    </w:p>
    <w:p w14:paraId="4B338D1E" w14:textId="77777777" w:rsidR="005A39B2" w:rsidRDefault="005A39B2" w:rsidP="005A39B2">
      <w:pPr>
        <w:pStyle w:val="PL"/>
      </w:pPr>
      <w:r>
        <w:t xml:space="preserve">          format: float          </w:t>
      </w:r>
    </w:p>
    <w:p w14:paraId="13B989A6" w14:textId="77777777" w:rsidR="005A39B2" w:rsidRDefault="005A39B2" w:rsidP="005A39B2">
      <w:pPr>
        <w:pStyle w:val="PL"/>
      </w:pPr>
    </w:p>
    <w:p w14:paraId="4FE25F4C" w14:textId="77777777" w:rsidR="005A39B2" w:rsidRDefault="005A39B2" w:rsidP="005A39B2">
      <w:pPr>
        <w:pStyle w:val="PL"/>
      </w:pPr>
      <w:r>
        <w:t xml:space="preserve">    TrainingProcessMonitor:</w:t>
      </w:r>
    </w:p>
    <w:p w14:paraId="3A6ED714" w14:textId="77777777" w:rsidR="005A39B2" w:rsidRDefault="005A39B2" w:rsidP="005A39B2">
      <w:pPr>
        <w:pStyle w:val="PL"/>
      </w:pPr>
      <w:r>
        <w:t xml:space="preserve">      description: &gt;-</w:t>
      </w:r>
    </w:p>
    <w:p w14:paraId="493DE664" w14:textId="77777777" w:rsidR="005A39B2" w:rsidRDefault="005A39B2" w:rsidP="005A39B2">
      <w:pPr>
        <w:pStyle w:val="PL"/>
      </w:pPr>
      <w:r>
        <w:t xml:space="preserve">        This data type is the "ProcessMonitor" data type defined in “genericNrm.yaml” with specialisations for usage in the "MLTrainingProcess".</w:t>
      </w:r>
    </w:p>
    <w:p w14:paraId="66BC7925" w14:textId="77777777" w:rsidR="005A39B2" w:rsidRDefault="005A39B2" w:rsidP="005A39B2">
      <w:pPr>
        <w:pStyle w:val="PL"/>
      </w:pPr>
      <w:r>
        <w:t xml:space="preserve">      type: object</w:t>
      </w:r>
    </w:p>
    <w:p w14:paraId="67807314" w14:textId="77777777" w:rsidR="005A39B2" w:rsidRDefault="005A39B2" w:rsidP="005A39B2">
      <w:pPr>
        <w:pStyle w:val="PL"/>
      </w:pPr>
      <w:r>
        <w:t xml:space="preserve">      properties:</w:t>
      </w:r>
    </w:p>
    <w:p w14:paraId="45CBC305" w14:textId="77777777" w:rsidR="005A39B2" w:rsidRDefault="005A39B2" w:rsidP="005A39B2">
      <w:pPr>
        <w:pStyle w:val="PL"/>
      </w:pPr>
      <w:r>
        <w:t xml:space="preserve">        mLTrainingProcessId:</w:t>
      </w:r>
    </w:p>
    <w:p w14:paraId="35058137" w14:textId="77777777" w:rsidR="005A39B2" w:rsidRDefault="005A39B2" w:rsidP="005A39B2">
      <w:pPr>
        <w:pStyle w:val="PL"/>
      </w:pPr>
      <w:r>
        <w:t xml:space="preserve">          type: string</w:t>
      </w:r>
    </w:p>
    <w:p w14:paraId="2F3AF220" w14:textId="77777777" w:rsidR="005A39B2" w:rsidRDefault="005A39B2" w:rsidP="005A39B2">
      <w:pPr>
        <w:pStyle w:val="PL"/>
      </w:pPr>
      <w:r>
        <w:t xml:space="preserve">        status:</w:t>
      </w:r>
    </w:p>
    <w:p w14:paraId="0367729F" w14:textId="77777777" w:rsidR="005A39B2" w:rsidRDefault="005A39B2" w:rsidP="005A39B2">
      <w:pPr>
        <w:pStyle w:val="PL"/>
      </w:pPr>
      <w:r>
        <w:t xml:space="preserve">          type: string</w:t>
      </w:r>
    </w:p>
    <w:p w14:paraId="32A4EBB2" w14:textId="77777777" w:rsidR="005A39B2" w:rsidRDefault="005A39B2" w:rsidP="005A39B2">
      <w:pPr>
        <w:pStyle w:val="PL"/>
      </w:pPr>
      <w:r>
        <w:t xml:space="preserve">          enum:</w:t>
      </w:r>
    </w:p>
    <w:p w14:paraId="7BF2CC66" w14:textId="77777777" w:rsidR="005A39B2" w:rsidRDefault="005A39B2" w:rsidP="005A39B2">
      <w:pPr>
        <w:pStyle w:val="PL"/>
      </w:pPr>
      <w:r>
        <w:t xml:space="preserve">            - RUNNING</w:t>
      </w:r>
    </w:p>
    <w:p w14:paraId="2C9862DC" w14:textId="77777777" w:rsidR="005A39B2" w:rsidRDefault="005A39B2" w:rsidP="005A39B2">
      <w:pPr>
        <w:pStyle w:val="PL"/>
      </w:pPr>
      <w:r>
        <w:t xml:space="preserve">            - CANCELLING</w:t>
      </w:r>
    </w:p>
    <w:p w14:paraId="6D156ADC" w14:textId="77777777" w:rsidR="005A39B2" w:rsidRDefault="005A39B2" w:rsidP="005A39B2">
      <w:pPr>
        <w:pStyle w:val="PL"/>
      </w:pPr>
      <w:r>
        <w:t xml:space="preserve">            - CANCELLED</w:t>
      </w:r>
    </w:p>
    <w:p w14:paraId="69B16B10" w14:textId="77777777" w:rsidR="005A39B2" w:rsidRDefault="005A39B2" w:rsidP="005A39B2">
      <w:pPr>
        <w:pStyle w:val="PL"/>
      </w:pPr>
      <w:r>
        <w:t xml:space="preserve">            - SUSPENDED</w:t>
      </w:r>
    </w:p>
    <w:p w14:paraId="56652971" w14:textId="77777777" w:rsidR="005A39B2" w:rsidRDefault="005A39B2" w:rsidP="005A39B2">
      <w:pPr>
        <w:pStyle w:val="PL"/>
      </w:pPr>
      <w:r>
        <w:t xml:space="preserve">            - FINSHED</w:t>
      </w:r>
    </w:p>
    <w:p w14:paraId="01F3ABB9" w14:textId="77777777" w:rsidR="005A39B2" w:rsidRDefault="005A39B2" w:rsidP="005A39B2">
      <w:pPr>
        <w:pStyle w:val="PL"/>
      </w:pPr>
      <w:r>
        <w:t xml:space="preserve">        progressPercentage:</w:t>
      </w:r>
    </w:p>
    <w:p w14:paraId="7C0F793F" w14:textId="77777777" w:rsidR="005A39B2" w:rsidRDefault="005A39B2" w:rsidP="005A39B2">
      <w:pPr>
        <w:pStyle w:val="PL"/>
      </w:pPr>
      <w:r>
        <w:t xml:space="preserve">          type: integer</w:t>
      </w:r>
    </w:p>
    <w:p w14:paraId="78AB6A0F" w14:textId="77777777" w:rsidR="005A39B2" w:rsidRDefault="005A39B2" w:rsidP="005A39B2">
      <w:pPr>
        <w:pStyle w:val="PL"/>
      </w:pPr>
      <w:r>
        <w:t xml:space="preserve">          minimum: 0</w:t>
      </w:r>
    </w:p>
    <w:p w14:paraId="6310C240" w14:textId="77777777" w:rsidR="005A39B2" w:rsidRDefault="005A39B2" w:rsidP="005A39B2">
      <w:pPr>
        <w:pStyle w:val="PL"/>
      </w:pPr>
      <w:r>
        <w:t xml:space="preserve">          maximum: 100</w:t>
      </w:r>
    </w:p>
    <w:p w14:paraId="14F8F462" w14:textId="77777777" w:rsidR="005A39B2" w:rsidRDefault="005A39B2" w:rsidP="005A39B2">
      <w:pPr>
        <w:pStyle w:val="PL"/>
      </w:pPr>
      <w:r>
        <w:t xml:space="preserve">        progressStateInfo:</w:t>
      </w:r>
    </w:p>
    <w:p w14:paraId="2DC412FE" w14:textId="77777777" w:rsidR="005A39B2" w:rsidRDefault="005A39B2" w:rsidP="005A39B2">
      <w:pPr>
        <w:pStyle w:val="PL"/>
      </w:pPr>
      <w:r>
        <w:t xml:space="preserve">          type: string</w:t>
      </w:r>
    </w:p>
    <w:p w14:paraId="56196760" w14:textId="77777777" w:rsidR="005A39B2" w:rsidRDefault="005A39B2" w:rsidP="005A39B2">
      <w:pPr>
        <w:pStyle w:val="PL"/>
      </w:pPr>
      <w:r>
        <w:t xml:space="preserve">          enum:</w:t>
      </w:r>
    </w:p>
    <w:p w14:paraId="279FA432" w14:textId="77777777" w:rsidR="005A39B2" w:rsidRDefault="005A39B2" w:rsidP="005A39B2">
      <w:pPr>
        <w:pStyle w:val="PL"/>
      </w:pPr>
      <w:r>
        <w:t xml:space="preserve">            - COLLECTING_DATA</w:t>
      </w:r>
    </w:p>
    <w:p w14:paraId="326ACF3B" w14:textId="77777777" w:rsidR="005A39B2" w:rsidRDefault="005A39B2" w:rsidP="005A39B2">
      <w:pPr>
        <w:pStyle w:val="PL"/>
      </w:pPr>
      <w:r>
        <w:t xml:space="preserve">            - PREPARING_TRAINING_DATA</w:t>
      </w:r>
    </w:p>
    <w:p w14:paraId="469CE5B2" w14:textId="77777777" w:rsidR="005A39B2" w:rsidRDefault="005A39B2" w:rsidP="005A39B2">
      <w:pPr>
        <w:pStyle w:val="PL"/>
      </w:pPr>
      <w:r>
        <w:t xml:space="preserve">            - TRAINING</w:t>
      </w:r>
    </w:p>
    <w:p w14:paraId="0C24C0A6" w14:textId="77777777" w:rsidR="005A39B2" w:rsidRDefault="005A39B2" w:rsidP="005A39B2">
      <w:pPr>
        <w:pStyle w:val="PL"/>
      </w:pPr>
      <w:r>
        <w:t xml:space="preserve">        resultStateInfo:</w:t>
      </w:r>
    </w:p>
    <w:p w14:paraId="78FF51C1" w14:textId="77777777" w:rsidR="005A39B2" w:rsidRDefault="005A39B2" w:rsidP="005A39B2">
      <w:pPr>
        <w:pStyle w:val="PL"/>
      </w:pPr>
      <w:r>
        <w:t xml:space="preserve">          type: string</w:t>
      </w:r>
    </w:p>
    <w:p w14:paraId="75F054D1" w14:textId="77777777" w:rsidR="005A39B2" w:rsidRDefault="005A39B2" w:rsidP="005A39B2">
      <w:pPr>
        <w:pStyle w:val="PL"/>
      </w:pPr>
    </w:p>
    <w:p w14:paraId="1FF2D1EF" w14:textId="77777777" w:rsidR="005A39B2" w:rsidRDefault="005A39B2" w:rsidP="005A39B2">
      <w:pPr>
        <w:pStyle w:val="PL"/>
      </w:pPr>
      <w:r>
        <w:t>#-------- Definition of abstract IOCs --------------------------------------------</w:t>
      </w:r>
    </w:p>
    <w:p w14:paraId="416C88FA" w14:textId="77777777" w:rsidR="005A39B2" w:rsidRDefault="005A39B2" w:rsidP="005A39B2">
      <w:pPr>
        <w:pStyle w:val="PL"/>
      </w:pPr>
    </w:p>
    <w:p w14:paraId="7BCFBFC6" w14:textId="77777777" w:rsidR="005A39B2" w:rsidRDefault="005A39B2" w:rsidP="005A39B2">
      <w:pPr>
        <w:pStyle w:val="PL"/>
      </w:pPr>
    </w:p>
    <w:p w14:paraId="6BFD10C7" w14:textId="77777777" w:rsidR="005A39B2" w:rsidRDefault="005A39B2" w:rsidP="005A39B2">
      <w:pPr>
        <w:pStyle w:val="PL"/>
      </w:pPr>
    </w:p>
    <w:p w14:paraId="66799A40" w14:textId="77777777" w:rsidR="005A39B2" w:rsidRDefault="005A39B2" w:rsidP="005A39B2">
      <w:pPr>
        <w:pStyle w:val="PL"/>
      </w:pPr>
      <w:r>
        <w:t>#-------- Definition of concrete IOCs --------------------------------------------</w:t>
      </w:r>
    </w:p>
    <w:p w14:paraId="621F821C" w14:textId="77777777" w:rsidR="005A39B2" w:rsidRDefault="005A39B2" w:rsidP="005A39B2">
      <w:pPr>
        <w:pStyle w:val="PL"/>
      </w:pPr>
    </w:p>
    <w:p w14:paraId="6DCF457C" w14:textId="77777777" w:rsidR="005A39B2" w:rsidRDefault="005A39B2" w:rsidP="005A39B2">
      <w:pPr>
        <w:pStyle w:val="PL"/>
      </w:pPr>
      <w:r>
        <w:t xml:space="preserve">    SubNetwork-Single:</w:t>
      </w:r>
    </w:p>
    <w:p w14:paraId="43A993AB" w14:textId="77777777" w:rsidR="005A39B2" w:rsidRDefault="005A39B2" w:rsidP="005A39B2">
      <w:pPr>
        <w:pStyle w:val="PL"/>
      </w:pPr>
      <w:r>
        <w:t xml:space="preserve">      allOf:</w:t>
      </w:r>
    </w:p>
    <w:p w14:paraId="5B92D711" w14:textId="77777777" w:rsidR="005A39B2" w:rsidRDefault="005A39B2" w:rsidP="005A39B2">
      <w:pPr>
        <w:pStyle w:val="PL"/>
      </w:pPr>
      <w:r>
        <w:t xml:space="preserve">        - $ref: 'TS28623_GenericNrm.yaml#/components/schemas/Top'</w:t>
      </w:r>
    </w:p>
    <w:p w14:paraId="2B51A01D" w14:textId="77777777" w:rsidR="005A39B2" w:rsidRDefault="005A39B2" w:rsidP="005A39B2">
      <w:pPr>
        <w:pStyle w:val="PL"/>
      </w:pPr>
      <w:r>
        <w:t xml:space="preserve">        - type: object</w:t>
      </w:r>
    </w:p>
    <w:p w14:paraId="75783274" w14:textId="77777777" w:rsidR="005A39B2" w:rsidRDefault="005A39B2" w:rsidP="005A39B2">
      <w:pPr>
        <w:pStyle w:val="PL"/>
      </w:pPr>
      <w:r>
        <w:t xml:space="preserve">          properties:</w:t>
      </w:r>
    </w:p>
    <w:p w14:paraId="1F3475A4" w14:textId="77777777" w:rsidR="005A39B2" w:rsidRDefault="005A39B2" w:rsidP="005A39B2">
      <w:pPr>
        <w:pStyle w:val="PL"/>
      </w:pPr>
      <w:r>
        <w:t xml:space="preserve">            attributes:</w:t>
      </w:r>
    </w:p>
    <w:p w14:paraId="3A91E4D4" w14:textId="77777777" w:rsidR="005A39B2" w:rsidRDefault="005A39B2" w:rsidP="005A39B2">
      <w:pPr>
        <w:pStyle w:val="PL"/>
      </w:pPr>
      <w:r>
        <w:t xml:space="preserve">              $ref: 'TS28623_GenericNrm.yaml#/components/schemas/SubNetwork-Attr'</w:t>
      </w:r>
    </w:p>
    <w:p w14:paraId="0A04611A" w14:textId="77777777" w:rsidR="005A39B2" w:rsidRDefault="005A39B2" w:rsidP="005A39B2">
      <w:pPr>
        <w:pStyle w:val="PL"/>
      </w:pPr>
      <w:r>
        <w:t xml:space="preserve">        - $ref: 'TS28623_GenericNrm.yaml#/components/schemas/SubNetwork-ncO'</w:t>
      </w:r>
    </w:p>
    <w:p w14:paraId="650DCBE1" w14:textId="77777777" w:rsidR="005A39B2" w:rsidRDefault="005A39B2" w:rsidP="005A39B2">
      <w:pPr>
        <w:pStyle w:val="PL"/>
      </w:pPr>
      <w:r>
        <w:t xml:space="preserve">        - type: object</w:t>
      </w:r>
    </w:p>
    <w:p w14:paraId="5D5361BC" w14:textId="77777777" w:rsidR="005A39B2" w:rsidRDefault="005A39B2" w:rsidP="005A39B2">
      <w:pPr>
        <w:pStyle w:val="PL"/>
      </w:pPr>
      <w:r>
        <w:t xml:space="preserve">          properties:</w:t>
      </w:r>
    </w:p>
    <w:p w14:paraId="62D951D2" w14:textId="77777777" w:rsidR="005A39B2" w:rsidRDefault="005A39B2" w:rsidP="005A39B2">
      <w:pPr>
        <w:pStyle w:val="PL"/>
      </w:pPr>
      <w:r>
        <w:t xml:space="preserve">            SubNetwork:</w:t>
      </w:r>
    </w:p>
    <w:p w14:paraId="4624CE0A" w14:textId="77777777" w:rsidR="005A39B2" w:rsidRDefault="005A39B2" w:rsidP="005A39B2">
      <w:pPr>
        <w:pStyle w:val="PL"/>
      </w:pPr>
      <w:r>
        <w:t xml:space="preserve">              $ref: '#/components/schemas/SubNetwork-Multiple'</w:t>
      </w:r>
    </w:p>
    <w:p w14:paraId="0D012CED" w14:textId="77777777" w:rsidR="005A39B2" w:rsidRDefault="005A39B2" w:rsidP="005A39B2">
      <w:pPr>
        <w:pStyle w:val="PL"/>
      </w:pPr>
      <w:r>
        <w:t xml:space="preserve">            ManagedElement:</w:t>
      </w:r>
    </w:p>
    <w:p w14:paraId="01254B08" w14:textId="77777777" w:rsidR="005A39B2" w:rsidRDefault="005A39B2" w:rsidP="005A39B2">
      <w:pPr>
        <w:pStyle w:val="PL"/>
      </w:pPr>
      <w:r>
        <w:t xml:space="preserve">              $ref: '#/components/schemas/ManagedElement-Multiple'</w:t>
      </w:r>
    </w:p>
    <w:p w14:paraId="0EBC1799" w14:textId="77777777" w:rsidR="005A39B2" w:rsidRDefault="005A39B2" w:rsidP="005A39B2">
      <w:pPr>
        <w:pStyle w:val="PL"/>
      </w:pPr>
      <w:r>
        <w:t xml:space="preserve">            MLTrainingFunction:</w:t>
      </w:r>
    </w:p>
    <w:p w14:paraId="60E20A12" w14:textId="77777777" w:rsidR="005A39B2" w:rsidRDefault="005A39B2" w:rsidP="005A39B2">
      <w:pPr>
        <w:pStyle w:val="PL"/>
      </w:pPr>
      <w:r>
        <w:t xml:space="preserve">              $ref: '#/components/schemas/MLTrainingFunction-Multiple'</w:t>
      </w:r>
    </w:p>
    <w:p w14:paraId="5AA93070" w14:textId="77777777" w:rsidR="005A39B2" w:rsidRDefault="005A39B2" w:rsidP="005A39B2">
      <w:pPr>
        <w:pStyle w:val="PL"/>
      </w:pPr>
      <w:r>
        <w:t xml:space="preserve">            MLEntityRepository:</w:t>
      </w:r>
    </w:p>
    <w:p w14:paraId="27B41D65" w14:textId="77777777" w:rsidR="005A39B2" w:rsidRDefault="005A39B2" w:rsidP="005A39B2">
      <w:pPr>
        <w:pStyle w:val="PL"/>
      </w:pPr>
      <w:r>
        <w:t xml:space="preserve">              $ref: '#/components/schemas/MLEntityRepository-Multiple'</w:t>
      </w:r>
    </w:p>
    <w:p w14:paraId="43D863F6" w14:textId="77777777" w:rsidR="005A39B2" w:rsidRDefault="005A39B2" w:rsidP="005A39B2">
      <w:pPr>
        <w:pStyle w:val="PL"/>
      </w:pPr>
    </w:p>
    <w:p w14:paraId="5F7FBE04" w14:textId="77777777" w:rsidR="005A39B2" w:rsidRDefault="005A39B2" w:rsidP="005A39B2">
      <w:pPr>
        <w:pStyle w:val="PL"/>
      </w:pPr>
      <w:r>
        <w:t xml:space="preserve">    ManagedElement-Single:</w:t>
      </w:r>
    </w:p>
    <w:p w14:paraId="42A97DA3" w14:textId="77777777" w:rsidR="005A39B2" w:rsidRDefault="005A39B2" w:rsidP="005A39B2">
      <w:pPr>
        <w:pStyle w:val="PL"/>
      </w:pPr>
      <w:r>
        <w:t xml:space="preserve">      allOf:</w:t>
      </w:r>
    </w:p>
    <w:p w14:paraId="7B45BC6A" w14:textId="77777777" w:rsidR="005A39B2" w:rsidRDefault="005A39B2" w:rsidP="005A39B2">
      <w:pPr>
        <w:pStyle w:val="PL"/>
      </w:pPr>
      <w:r>
        <w:t xml:space="preserve">        - $ref: 'TS28623_GenericNrm.yaml#/components/schemas/Top'</w:t>
      </w:r>
    </w:p>
    <w:p w14:paraId="3D5A256B" w14:textId="77777777" w:rsidR="005A39B2" w:rsidRDefault="005A39B2" w:rsidP="005A39B2">
      <w:pPr>
        <w:pStyle w:val="PL"/>
      </w:pPr>
      <w:r>
        <w:t xml:space="preserve">        - type: object</w:t>
      </w:r>
    </w:p>
    <w:p w14:paraId="465A5DE6" w14:textId="77777777" w:rsidR="005A39B2" w:rsidRDefault="005A39B2" w:rsidP="005A39B2">
      <w:pPr>
        <w:pStyle w:val="PL"/>
      </w:pPr>
      <w:r>
        <w:t xml:space="preserve">          properties:</w:t>
      </w:r>
    </w:p>
    <w:p w14:paraId="13D12D34" w14:textId="77777777" w:rsidR="005A39B2" w:rsidRDefault="005A39B2" w:rsidP="005A39B2">
      <w:pPr>
        <w:pStyle w:val="PL"/>
      </w:pPr>
      <w:r>
        <w:t xml:space="preserve">            attributes:</w:t>
      </w:r>
    </w:p>
    <w:p w14:paraId="5ABFE5E7" w14:textId="77777777" w:rsidR="005A39B2" w:rsidRDefault="005A39B2" w:rsidP="005A39B2">
      <w:pPr>
        <w:pStyle w:val="PL"/>
      </w:pPr>
      <w:r>
        <w:t xml:space="preserve">              $ref: 'TS28623_GenericNrm.yaml#/components/schemas/ManagedElement-Attr'</w:t>
      </w:r>
    </w:p>
    <w:p w14:paraId="0EE3A9BC" w14:textId="77777777" w:rsidR="005A39B2" w:rsidRDefault="005A39B2" w:rsidP="005A39B2">
      <w:pPr>
        <w:pStyle w:val="PL"/>
      </w:pPr>
      <w:r>
        <w:t xml:space="preserve">        - $ref: 'TS28623_GenericNrm.yaml#/components/schemas/ManagedElement-ncO'</w:t>
      </w:r>
    </w:p>
    <w:p w14:paraId="4EF34A77" w14:textId="77777777" w:rsidR="005A39B2" w:rsidRDefault="005A39B2" w:rsidP="005A39B2">
      <w:pPr>
        <w:pStyle w:val="PL"/>
      </w:pPr>
      <w:r>
        <w:t xml:space="preserve">        - type: object</w:t>
      </w:r>
    </w:p>
    <w:p w14:paraId="667CA7C5" w14:textId="77777777" w:rsidR="005A39B2" w:rsidRDefault="005A39B2" w:rsidP="005A39B2">
      <w:pPr>
        <w:pStyle w:val="PL"/>
      </w:pPr>
      <w:r>
        <w:t xml:space="preserve">          properties:</w:t>
      </w:r>
    </w:p>
    <w:p w14:paraId="573D2A06" w14:textId="77777777" w:rsidR="005A39B2" w:rsidRDefault="005A39B2" w:rsidP="005A39B2">
      <w:pPr>
        <w:pStyle w:val="PL"/>
      </w:pPr>
      <w:r>
        <w:t xml:space="preserve">            MLTrainingFunction:</w:t>
      </w:r>
    </w:p>
    <w:p w14:paraId="608212E0" w14:textId="77777777" w:rsidR="005A39B2" w:rsidRDefault="005A39B2" w:rsidP="005A39B2">
      <w:pPr>
        <w:pStyle w:val="PL"/>
      </w:pPr>
      <w:r>
        <w:t xml:space="preserve">              $ref: '#/components/schemas/MLTrainingFunction-Multiple'</w:t>
      </w:r>
    </w:p>
    <w:p w14:paraId="791B0E63" w14:textId="77777777" w:rsidR="005A39B2" w:rsidRDefault="005A39B2" w:rsidP="005A39B2">
      <w:pPr>
        <w:pStyle w:val="PL"/>
      </w:pPr>
      <w:r>
        <w:t xml:space="preserve">            MLEntityRepository:</w:t>
      </w:r>
    </w:p>
    <w:p w14:paraId="1E03E534" w14:textId="77777777" w:rsidR="005A39B2" w:rsidRDefault="005A39B2" w:rsidP="005A39B2">
      <w:pPr>
        <w:pStyle w:val="PL"/>
      </w:pPr>
      <w:r>
        <w:t xml:space="preserve">              $ref: '#/components/schemas/MLEntityRepository-Multiple'</w:t>
      </w:r>
    </w:p>
    <w:p w14:paraId="167CAB79" w14:textId="77777777" w:rsidR="005A39B2" w:rsidRDefault="005A39B2" w:rsidP="005A39B2">
      <w:pPr>
        <w:pStyle w:val="PL"/>
      </w:pPr>
    </w:p>
    <w:p w14:paraId="47CB018C" w14:textId="77777777" w:rsidR="005A39B2" w:rsidRDefault="005A39B2" w:rsidP="005A39B2">
      <w:pPr>
        <w:pStyle w:val="PL"/>
      </w:pPr>
      <w:r>
        <w:t xml:space="preserve">    MLTrainingFunction-Single:</w:t>
      </w:r>
    </w:p>
    <w:p w14:paraId="5207215D" w14:textId="77777777" w:rsidR="005A39B2" w:rsidRDefault="005A39B2" w:rsidP="005A39B2">
      <w:pPr>
        <w:pStyle w:val="PL"/>
      </w:pPr>
      <w:r>
        <w:t xml:space="preserve">      allOf:</w:t>
      </w:r>
    </w:p>
    <w:p w14:paraId="7697CDE4" w14:textId="77777777" w:rsidR="005A39B2" w:rsidRDefault="005A39B2" w:rsidP="005A39B2">
      <w:pPr>
        <w:pStyle w:val="PL"/>
      </w:pPr>
      <w:r>
        <w:t xml:space="preserve">        - $ref: 'TS28623_GenericNrm.yaml#/components/schemas/Top'</w:t>
      </w:r>
    </w:p>
    <w:p w14:paraId="38C28D41" w14:textId="77777777" w:rsidR="005A39B2" w:rsidRDefault="005A39B2" w:rsidP="005A39B2">
      <w:pPr>
        <w:pStyle w:val="PL"/>
      </w:pPr>
      <w:r>
        <w:t xml:space="preserve">        - type: object</w:t>
      </w:r>
    </w:p>
    <w:p w14:paraId="1AB1BFF8" w14:textId="77777777" w:rsidR="005A39B2" w:rsidRDefault="005A39B2" w:rsidP="005A39B2">
      <w:pPr>
        <w:pStyle w:val="PL"/>
      </w:pPr>
      <w:r>
        <w:t xml:space="preserve">          properties:</w:t>
      </w:r>
    </w:p>
    <w:p w14:paraId="301E6044" w14:textId="77777777" w:rsidR="005A39B2" w:rsidRDefault="005A39B2" w:rsidP="005A39B2">
      <w:pPr>
        <w:pStyle w:val="PL"/>
      </w:pPr>
      <w:r>
        <w:t xml:space="preserve">            attributes:</w:t>
      </w:r>
    </w:p>
    <w:p w14:paraId="185FDC02" w14:textId="77777777" w:rsidR="005A39B2" w:rsidRDefault="005A39B2" w:rsidP="005A39B2">
      <w:pPr>
        <w:pStyle w:val="PL"/>
      </w:pPr>
      <w:r>
        <w:t xml:space="preserve">              allOf:</w:t>
      </w:r>
    </w:p>
    <w:p w14:paraId="30880142" w14:textId="77777777" w:rsidR="005A39B2" w:rsidRDefault="005A39B2" w:rsidP="005A39B2">
      <w:pPr>
        <w:pStyle w:val="PL"/>
      </w:pPr>
      <w:r>
        <w:t xml:space="preserve">                - $ref: 'TS28623_GenericNrm.yaml#/components/schemas/ManagedFunction-Attr'</w:t>
      </w:r>
    </w:p>
    <w:p w14:paraId="6CA51438" w14:textId="77777777" w:rsidR="005A39B2" w:rsidRDefault="005A39B2" w:rsidP="005A39B2">
      <w:pPr>
        <w:pStyle w:val="PL"/>
      </w:pPr>
      <w:r>
        <w:t xml:space="preserve">                - type: object</w:t>
      </w:r>
    </w:p>
    <w:p w14:paraId="1405A0FB" w14:textId="77777777" w:rsidR="005A39B2" w:rsidRDefault="005A39B2" w:rsidP="005A39B2">
      <w:pPr>
        <w:pStyle w:val="PL"/>
      </w:pPr>
      <w:r>
        <w:t xml:space="preserve">                  properties:</w:t>
      </w:r>
    </w:p>
    <w:p w14:paraId="36FD81BE" w14:textId="77777777" w:rsidR="005A39B2" w:rsidRDefault="005A39B2" w:rsidP="005A39B2">
      <w:pPr>
        <w:pStyle w:val="PL"/>
      </w:pPr>
      <w:r>
        <w:t xml:space="preserve">                    mLEntityRepositoryRef:</w:t>
      </w:r>
    </w:p>
    <w:p w14:paraId="36673795" w14:textId="77777777" w:rsidR="005A39B2" w:rsidRDefault="005A39B2" w:rsidP="005A39B2">
      <w:pPr>
        <w:pStyle w:val="PL"/>
      </w:pPr>
      <w:r>
        <w:t xml:space="preserve">                      $ref: 'TS28623_ComDefs.yaml#/components/schemas/DnList'</w:t>
      </w:r>
    </w:p>
    <w:p w14:paraId="30CC15A3" w14:textId="77777777" w:rsidR="005A39B2" w:rsidRDefault="005A39B2" w:rsidP="005A39B2">
      <w:pPr>
        <w:pStyle w:val="PL"/>
      </w:pPr>
      <w:r>
        <w:t xml:space="preserve">        - $ref: 'TS28623_GenericNrm.yaml#/components/schemas/ManagedFunction-ncO'</w:t>
      </w:r>
    </w:p>
    <w:p w14:paraId="2066E522" w14:textId="77777777" w:rsidR="005A39B2" w:rsidRDefault="005A39B2" w:rsidP="005A39B2">
      <w:pPr>
        <w:pStyle w:val="PL"/>
      </w:pPr>
      <w:r>
        <w:t xml:space="preserve">        - type: object</w:t>
      </w:r>
    </w:p>
    <w:p w14:paraId="267117CE" w14:textId="77777777" w:rsidR="005A39B2" w:rsidRDefault="005A39B2" w:rsidP="005A39B2">
      <w:pPr>
        <w:pStyle w:val="PL"/>
      </w:pPr>
      <w:r>
        <w:t xml:space="preserve">          properties:</w:t>
      </w:r>
    </w:p>
    <w:p w14:paraId="5BAAF421" w14:textId="77777777" w:rsidR="005A39B2" w:rsidRDefault="005A39B2" w:rsidP="005A39B2">
      <w:pPr>
        <w:pStyle w:val="PL"/>
      </w:pPr>
      <w:r>
        <w:t xml:space="preserve">            MLTrainingRequest:</w:t>
      </w:r>
    </w:p>
    <w:p w14:paraId="48647BF7" w14:textId="77777777" w:rsidR="005A39B2" w:rsidRDefault="005A39B2" w:rsidP="005A39B2">
      <w:pPr>
        <w:pStyle w:val="PL"/>
      </w:pPr>
      <w:r>
        <w:t xml:space="preserve">              $ref: '#/components/schemas/MLTrainingRequest-Multiple'</w:t>
      </w:r>
    </w:p>
    <w:p w14:paraId="51F494BC" w14:textId="77777777" w:rsidR="005A39B2" w:rsidRDefault="005A39B2" w:rsidP="005A39B2">
      <w:pPr>
        <w:pStyle w:val="PL"/>
      </w:pPr>
      <w:r>
        <w:t xml:space="preserve">            MLTrainingProcess:</w:t>
      </w:r>
    </w:p>
    <w:p w14:paraId="2EFAE09E" w14:textId="77777777" w:rsidR="005A39B2" w:rsidRDefault="005A39B2" w:rsidP="005A39B2">
      <w:pPr>
        <w:pStyle w:val="PL"/>
      </w:pPr>
      <w:r>
        <w:t xml:space="preserve">              $ref: '#/components/schemas/MLTrainingProcess-Multiple'</w:t>
      </w:r>
    </w:p>
    <w:p w14:paraId="6987CB96" w14:textId="77777777" w:rsidR="005A39B2" w:rsidRDefault="005A39B2" w:rsidP="005A39B2">
      <w:pPr>
        <w:pStyle w:val="PL"/>
      </w:pPr>
      <w:r>
        <w:t xml:space="preserve">            MLTrainingReport:</w:t>
      </w:r>
    </w:p>
    <w:p w14:paraId="199A308E" w14:textId="77777777" w:rsidR="005A39B2" w:rsidRDefault="005A39B2" w:rsidP="005A39B2">
      <w:pPr>
        <w:pStyle w:val="PL"/>
      </w:pPr>
      <w:r>
        <w:t xml:space="preserve">              $ref: '#/components/schemas/MLTrainingReport-Multiple'</w:t>
      </w:r>
    </w:p>
    <w:p w14:paraId="4B45831D" w14:textId="77777777" w:rsidR="005A39B2" w:rsidRDefault="005A39B2" w:rsidP="005A39B2">
      <w:pPr>
        <w:pStyle w:val="PL"/>
      </w:pPr>
    </w:p>
    <w:p w14:paraId="44C3CCF9" w14:textId="77777777" w:rsidR="005A39B2" w:rsidRDefault="005A39B2" w:rsidP="005A39B2">
      <w:pPr>
        <w:pStyle w:val="PL"/>
      </w:pPr>
      <w:r>
        <w:t xml:space="preserve">    MLTrainingRequest-Single:</w:t>
      </w:r>
    </w:p>
    <w:p w14:paraId="269B3357" w14:textId="77777777" w:rsidR="005A39B2" w:rsidRDefault="005A39B2" w:rsidP="005A39B2">
      <w:pPr>
        <w:pStyle w:val="PL"/>
      </w:pPr>
      <w:r>
        <w:t xml:space="preserve">      allOf:</w:t>
      </w:r>
    </w:p>
    <w:p w14:paraId="2B0D6401" w14:textId="77777777" w:rsidR="005A39B2" w:rsidRDefault="005A39B2" w:rsidP="005A39B2">
      <w:pPr>
        <w:pStyle w:val="PL"/>
      </w:pPr>
      <w:r>
        <w:t xml:space="preserve">        - $ref: 'TS28623_GenericNrm.yaml#/components/schemas/Top'</w:t>
      </w:r>
    </w:p>
    <w:p w14:paraId="3BC23435" w14:textId="77777777" w:rsidR="005A39B2" w:rsidRDefault="005A39B2" w:rsidP="005A39B2">
      <w:pPr>
        <w:pStyle w:val="PL"/>
      </w:pPr>
      <w:r>
        <w:t xml:space="preserve">        - type: object</w:t>
      </w:r>
    </w:p>
    <w:p w14:paraId="2459B7C9" w14:textId="77777777" w:rsidR="005A39B2" w:rsidRDefault="005A39B2" w:rsidP="005A39B2">
      <w:pPr>
        <w:pStyle w:val="PL"/>
      </w:pPr>
      <w:r>
        <w:t xml:space="preserve">          properties:</w:t>
      </w:r>
    </w:p>
    <w:p w14:paraId="20EC6E64" w14:textId="77777777" w:rsidR="005A39B2" w:rsidRDefault="005A39B2" w:rsidP="005A39B2">
      <w:pPr>
        <w:pStyle w:val="PL"/>
      </w:pPr>
      <w:r>
        <w:t xml:space="preserve">            attributes:</w:t>
      </w:r>
    </w:p>
    <w:p w14:paraId="2953BA09" w14:textId="77777777" w:rsidR="005A39B2" w:rsidRDefault="005A39B2" w:rsidP="005A39B2">
      <w:pPr>
        <w:pStyle w:val="PL"/>
      </w:pPr>
      <w:r>
        <w:t xml:space="preserve">              allOf:</w:t>
      </w:r>
    </w:p>
    <w:p w14:paraId="0C14BE98" w14:textId="77777777" w:rsidR="005A39B2" w:rsidRDefault="005A39B2" w:rsidP="005A39B2">
      <w:pPr>
        <w:pStyle w:val="PL"/>
      </w:pPr>
      <w:r>
        <w:t xml:space="preserve">                - type: object</w:t>
      </w:r>
    </w:p>
    <w:p w14:paraId="12E08019" w14:textId="77777777" w:rsidR="005A39B2" w:rsidRDefault="005A39B2" w:rsidP="005A39B2">
      <w:pPr>
        <w:pStyle w:val="PL"/>
      </w:pPr>
      <w:r>
        <w:t xml:space="preserve">                  properties:</w:t>
      </w:r>
    </w:p>
    <w:p w14:paraId="499EFF5F" w14:textId="77777777" w:rsidR="005A39B2" w:rsidRDefault="005A39B2" w:rsidP="005A39B2">
      <w:pPr>
        <w:pStyle w:val="PL"/>
      </w:pPr>
      <w:r>
        <w:t xml:space="preserve">                    mLEntityId:</w:t>
      </w:r>
    </w:p>
    <w:p w14:paraId="73B7B381" w14:textId="77777777" w:rsidR="005A39B2" w:rsidRDefault="005A39B2" w:rsidP="005A39B2">
      <w:pPr>
        <w:pStyle w:val="PL"/>
      </w:pPr>
      <w:r>
        <w:t xml:space="preserve">                      type: string</w:t>
      </w:r>
    </w:p>
    <w:p w14:paraId="696E4D74" w14:textId="77777777" w:rsidR="005A39B2" w:rsidRDefault="005A39B2" w:rsidP="005A39B2">
      <w:pPr>
        <w:pStyle w:val="PL"/>
      </w:pPr>
      <w:r>
        <w:t xml:space="preserve">                    inferenceType:</w:t>
      </w:r>
    </w:p>
    <w:p w14:paraId="479E4311" w14:textId="77777777" w:rsidR="005A39B2" w:rsidRDefault="005A39B2" w:rsidP="005A39B2">
      <w:pPr>
        <w:pStyle w:val="PL"/>
      </w:pPr>
      <w:r>
        <w:t xml:space="preserve">                      type: string  </w:t>
      </w:r>
    </w:p>
    <w:p w14:paraId="1D7FBA8B" w14:textId="77777777" w:rsidR="005A39B2" w:rsidRDefault="005A39B2" w:rsidP="005A39B2">
      <w:pPr>
        <w:pStyle w:val="PL"/>
      </w:pPr>
      <w:r>
        <w:t xml:space="preserve">                    candidateTrainingDataSource:</w:t>
      </w:r>
    </w:p>
    <w:p w14:paraId="48243864" w14:textId="77777777" w:rsidR="005A39B2" w:rsidRDefault="005A39B2" w:rsidP="005A39B2">
      <w:pPr>
        <w:pStyle w:val="PL"/>
      </w:pPr>
      <w:r>
        <w:t xml:space="preserve">                      type: array</w:t>
      </w:r>
    </w:p>
    <w:p w14:paraId="309442A0" w14:textId="77777777" w:rsidR="005A39B2" w:rsidRDefault="005A39B2" w:rsidP="005A39B2">
      <w:pPr>
        <w:pStyle w:val="PL"/>
      </w:pPr>
      <w:r>
        <w:t xml:space="preserve">                      items:</w:t>
      </w:r>
    </w:p>
    <w:p w14:paraId="42CCB5FD" w14:textId="77777777" w:rsidR="005A39B2" w:rsidRDefault="005A39B2" w:rsidP="005A39B2">
      <w:pPr>
        <w:pStyle w:val="PL"/>
      </w:pPr>
      <w:r>
        <w:t xml:space="preserve">                        type: string</w:t>
      </w:r>
    </w:p>
    <w:p w14:paraId="426E77C9" w14:textId="77777777" w:rsidR="005A39B2" w:rsidRDefault="005A39B2" w:rsidP="005A39B2">
      <w:pPr>
        <w:pStyle w:val="PL"/>
      </w:pPr>
      <w:r>
        <w:t xml:space="preserve">                    trainingDataQualityScore:</w:t>
      </w:r>
    </w:p>
    <w:p w14:paraId="22F641CC" w14:textId="77777777" w:rsidR="005A39B2" w:rsidRDefault="005A39B2" w:rsidP="005A39B2">
      <w:pPr>
        <w:pStyle w:val="PL"/>
      </w:pPr>
      <w:r>
        <w:t xml:space="preserve">                      type: number</w:t>
      </w:r>
    </w:p>
    <w:p w14:paraId="5C46F88A" w14:textId="77777777" w:rsidR="005A39B2" w:rsidRDefault="005A39B2" w:rsidP="005A39B2">
      <w:pPr>
        <w:pStyle w:val="PL"/>
      </w:pPr>
      <w:r>
        <w:t xml:space="preserve">                      format: float</w:t>
      </w:r>
    </w:p>
    <w:p w14:paraId="29B9A046" w14:textId="77777777" w:rsidR="005A39B2" w:rsidRDefault="005A39B2" w:rsidP="005A39B2">
      <w:pPr>
        <w:pStyle w:val="PL"/>
      </w:pPr>
      <w:r>
        <w:t xml:space="preserve">                    trainingRequestSource:</w:t>
      </w:r>
    </w:p>
    <w:p w14:paraId="5146649C" w14:textId="77777777" w:rsidR="005A39B2" w:rsidRDefault="005A39B2" w:rsidP="005A39B2">
      <w:pPr>
        <w:pStyle w:val="PL"/>
      </w:pPr>
      <w:r>
        <w:t xml:space="preserve">                      $ref: 'TS28623_ComDefs.yaml#/components/schemas/Dn'</w:t>
      </w:r>
    </w:p>
    <w:p w14:paraId="148EA3F2" w14:textId="77777777" w:rsidR="005A39B2" w:rsidRDefault="005A39B2" w:rsidP="005A39B2">
      <w:pPr>
        <w:pStyle w:val="PL"/>
      </w:pPr>
      <w:r>
        <w:t xml:space="preserve">                    requestStatus:</w:t>
      </w:r>
    </w:p>
    <w:p w14:paraId="3F342446" w14:textId="77777777" w:rsidR="005A39B2" w:rsidRDefault="005A39B2" w:rsidP="005A39B2">
      <w:pPr>
        <w:pStyle w:val="PL"/>
      </w:pPr>
      <w:r>
        <w:t xml:space="preserve">                      $ref: '#/components/schemas/RequestStatus'</w:t>
      </w:r>
    </w:p>
    <w:p w14:paraId="4E607575" w14:textId="77777777" w:rsidR="005A39B2" w:rsidRDefault="005A39B2" w:rsidP="005A39B2">
      <w:pPr>
        <w:pStyle w:val="PL"/>
      </w:pPr>
      <w:r>
        <w:t xml:space="preserve">                    expectedRuntimeContext:</w:t>
      </w:r>
    </w:p>
    <w:p w14:paraId="6586F626" w14:textId="77777777" w:rsidR="005A39B2" w:rsidRDefault="005A39B2" w:rsidP="005A39B2">
      <w:pPr>
        <w:pStyle w:val="PL"/>
      </w:pPr>
      <w:r>
        <w:t xml:space="preserve">                      $ref: '#/components/schemas/MLContext'</w:t>
      </w:r>
    </w:p>
    <w:p w14:paraId="059DF82F" w14:textId="77777777" w:rsidR="005A39B2" w:rsidRDefault="005A39B2" w:rsidP="005A39B2">
      <w:pPr>
        <w:pStyle w:val="PL"/>
      </w:pPr>
      <w:r>
        <w:t xml:space="preserve">                    performanceRequirements:</w:t>
      </w:r>
    </w:p>
    <w:p w14:paraId="1846D787" w14:textId="77777777" w:rsidR="005A39B2" w:rsidRDefault="005A39B2" w:rsidP="005A39B2">
      <w:pPr>
        <w:pStyle w:val="PL"/>
      </w:pPr>
      <w:r>
        <w:t xml:space="preserve">                      $ref: '#/components/schemas/PerformanceRequirements'</w:t>
      </w:r>
    </w:p>
    <w:p w14:paraId="70C70F36" w14:textId="77777777" w:rsidR="005A39B2" w:rsidRDefault="005A39B2" w:rsidP="005A39B2">
      <w:pPr>
        <w:pStyle w:val="PL"/>
      </w:pPr>
      <w:r>
        <w:t xml:space="preserve">                    cancelRequest:</w:t>
      </w:r>
    </w:p>
    <w:p w14:paraId="1F9F7B29" w14:textId="77777777" w:rsidR="005A39B2" w:rsidRDefault="005A39B2" w:rsidP="005A39B2">
      <w:pPr>
        <w:pStyle w:val="PL"/>
      </w:pPr>
      <w:r>
        <w:t xml:space="preserve">                      type: boolean</w:t>
      </w:r>
    </w:p>
    <w:p w14:paraId="4444A724" w14:textId="77777777" w:rsidR="005A39B2" w:rsidRDefault="005A39B2" w:rsidP="005A39B2">
      <w:pPr>
        <w:pStyle w:val="PL"/>
      </w:pPr>
      <w:r>
        <w:t xml:space="preserve">                    suspendRequest:</w:t>
      </w:r>
    </w:p>
    <w:p w14:paraId="18CCE25A" w14:textId="77777777" w:rsidR="005A39B2" w:rsidRDefault="005A39B2" w:rsidP="005A39B2">
      <w:pPr>
        <w:pStyle w:val="PL"/>
      </w:pPr>
      <w:r>
        <w:t xml:space="preserve">                      type: boolean</w:t>
      </w:r>
    </w:p>
    <w:p w14:paraId="07145B1C" w14:textId="77777777" w:rsidR="005A39B2" w:rsidRDefault="005A39B2" w:rsidP="005A39B2">
      <w:pPr>
        <w:pStyle w:val="PL"/>
      </w:pPr>
      <w:r>
        <w:t xml:space="preserve">                    mLEntityToTrainRef:</w:t>
      </w:r>
    </w:p>
    <w:p w14:paraId="32F7EE6E" w14:textId="77777777" w:rsidR="005A39B2" w:rsidRDefault="005A39B2" w:rsidP="005A39B2">
      <w:pPr>
        <w:pStyle w:val="PL"/>
      </w:pPr>
      <w:r>
        <w:t xml:space="preserve">                      $ref: 'TS28623_ComDefs.yaml#/components/schemas/Dn'</w:t>
      </w:r>
    </w:p>
    <w:p w14:paraId="6C82C0B5" w14:textId="77777777" w:rsidR="005A39B2" w:rsidRDefault="005A39B2" w:rsidP="005A39B2">
      <w:pPr>
        <w:pStyle w:val="PL"/>
      </w:pPr>
    </w:p>
    <w:p w14:paraId="6F27DC48" w14:textId="77777777" w:rsidR="005A39B2" w:rsidRDefault="005A39B2" w:rsidP="005A39B2">
      <w:pPr>
        <w:pStyle w:val="PL"/>
      </w:pPr>
      <w:r>
        <w:t xml:space="preserve">    MLTrainingProcess-Single:</w:t>
      </w:r>
    </w:p>
    <w:p w14:paraId="673AB229" w14:textId="77777777" w:rsidR="005A39B2" w:rsidRDefault="005A39B2" w:rsidP="005A39B2">
      <w:pPr>
        <w:pStyle w:val="PL"/>
      </w:pPr>
      <w:r>
        <w:t xml:space="preserve">      allOf:</w:t>
      </w:r>
    </w:p>
    <w:p w14:paraId="51D1C069" w14:textId="77777777" w:rsidR="005A39B2" w:rsidRDefault="005A39B2" w:rsidP="005A39B2">
      <w:pPr>
        <w:pStyle w:val="PL"/>
      </w:pPr>
      <w:r>
        <w:t xml:space="preserve">        - $ref: 'TS28623_GenericNrm.yaml#/components/schemas/Top'</w:t>
      </w:r>
    </w:p>
    <w:p w14:paraId="76CF5D19" w14:textId="77777777" w:rsidR="005A39B2" w:rsidRDefault="005A39B2" w:rsidP="005A39B2">
      <w:pPr>
        <w:pStyle w:val="PL"/>
      </w:pPr>
      <w:r>
        <w:t xml:space="preserve">        - type: object</w:t>
      </w:r>
    </w:p>
    <w:p w14:paraId="0C3389F0" w14:textId="77777777" w:rsidR="005A39B2" w:rsidRDefault="005A39B2" w:rsidP="005A39B2">
      <w:pPr>
        <w:pStyle w:val="PL"/>
      </w:pPr>
      <w:r>
        <w:t xml:space="preserve">          properties:</w:t>
      </w:r>
    </w:p>
    <w:p w14:paraId="303F676C" w14:textId="77777777" w:rsidR="005A39B2" w:rsidRDefault="005A39B2" w:rsidP="005A39B2">
      <w:pPr>
        <w:pStyle w:val="PL"/>
      </w:pPr>
      <w:r>
        <w:t xml:space="preserve">            attributes:</w:t>
      </w:r>
    </w:p>
    <w:p w14:paraId="0B6F6CA9" w14:textId="77777777" w:rsidR="005A39B2" w:rsidRDefault="005A39B2" w:rsidP="005A39B2">
      <w:pPr>
        <w:pStyle w:val="PL"/>
      </w:pPr>
      <w:r>
        <w:t xml:space="preserve">              allOf:</w:t>
      </w:r>
    </w:p>
    <w:p w14:paraId="4CA83B61" w14:textId="77777777" w:rsidR="005A39B2" w:rsidRDefault="005A39B2" w:rsidP="005A39B2">
      <w:pPr>
        <w:pStyle w:val="PL"/>
      </w:pPr>
      <w:r>
        <w:t xml:space="preserve">                - type: object</w:t>
      </w:r>
    </w:p>
    <w:p w14:paraId="6CFAC39D" w14:textId="77777777" w:rsidR="005A39B2" w:rsidRDefault="005A39B2" w:rsidP="005A39B2">
      <w:pPr>
        <w:pStyle w:val="PL"/>
      </w:pPr>
      <w:r>
        <w:t xml:space="preserve">                  properties:</w:t>
      </w:r>
    </w:p>
    <w:p w14:paraId="6B2F53E5" w14:textId="77777777" w:rsidR="005A39B2" w:rsidRDefault="005A39B2" w:rsidP="005A39B2">
      <w:pPr>
        <w:pStyle w:val="PL"/>
      </w:pPr>
      <w:r>
        <w:t xml:space="preserve">                    mLTrainingProcessId:</w:t>
      </w:r>
    </w:p>
    <w:p w14:paraId="11B26DC2" w14:textId="77777777" w:rsidR="005A39B2" w:rsidRDefault="005A39B2" w:rsidP="005A39B2">
      <w:pPr>
        <w:pStyle w:val="PL"/>
      </w:pPr>
      <w:r>
        <w:t xml:space="preserve">                      type: string</w:t>
      </w:r>
    </w:p>
    <w:p w14:paraId="05295ECE" w14:textId="77777777" w:rsidR="005A39B2" w:rsidRDefault="005A39B2" w:rsidP="005A39B2">
      <w:pPr>
        <w:pStyle w:val="PL"/>
      </w:pPr>
      <w:r>
        <w:t xml:space="preserve">                    priority:</w:t>
      </w:r>
    </w:p>
    <w:p w14:paraId="1F26C893" w14:textId="77777777" w:rsidR="005A39B2" w:rsidRDefault="005A39B2" w:rsidP="005A39B2">
      <w:pPr>
        <w:pStyle w:val="PL"/>
      </w:pPr>
      <w:r>
        <w:t xml:space="preserve">                      type: integer</w:t>
      </w:r>
    </w:p>
    <w:p w14:paraId="2DE96AAC" w14:textId="77777777" w:rsidR="005A39B2" w:rsidRDefault="005A39B2" w:rsidP="005A39B2">
      <w:pPr>
        <w:pStyle w:val="PL"/>
      </w:pPr>
      <w:r>
        <w:t xml:space="preserve">                    terminationConditions:</w:t>
      </w:r>
    </w:p>
    <w:p w14:paraId="6EAE15F5" w14:textId="77777777" w:rsidR="005A39B2" w:rsidRDefault="005A39B2" w:rsidP="005A39B2">
      <w:pPr>
        <w:pStyle w:val="PL"/>
      </w:pPr>
      <w:r>
        <w:t xml:space="preserve">                      type: string</w:t>
      </w:r>
    </w:p>
    <w:p w14:paraId="278D512A" w14:textId="77777777" w:rsidR="005A39B2" w:rsidRDefault="005A39B2" w:rsidP="005A39B2">
      <w:pPr>
        <w:pStyle w:val="PL"/>
      </w:pPr>
      <w:r>
        <w:t xml:space="preserve">                    progressStatus:</w:t>
      </w:r>
    </w:p>
    <w:p w14:paraId="736F8728" w14:textId="77777777" w:rsidR="005A39B2" w:rsidRDefault="005A39B2" w:rsidP="005A39B2">
      <w:pPr>
        <w:pStyle w:val="PL"/>
      </w:pPr>
      <w:r>
        <w:t xml:space="preserve">                      $ref: '#/components/schemas/TrainingProcessMonitor'</w:t>
      </w:r>
    </w:p>
    <w:p w14:paraId="18A0EDA3" w14:textId="77777777" w:rsidR="005A39B2" w:rsidRDefault="005A39B2" w:rsidP="005A39B2">
      <w:pPr>
        <w:pStyle w:val="PL"/>
      </w:pPr>
      <w:r>
        <w:t xml:space="preserve">                    cancelProcess:</w:t>
      </w:r>
    </w:p>
    <w:p w14:paraId="70C95377" w14:textId="77777777" w:rsidR="005A39B2" w:rsidRDefault="005A39B2" w:rsidP="005A39B2">
      <w:pPr>
        <w:pStyle w:val="PL"/>
      </w:pPr>
      <w:r>
        <w:t xml:space="preserve">                      type: boolean</w:t>
      </w:r>
    </w:p>
    <w:p w14:paraId="7693E07B" w14:textId="77777777" w:rsidR="005A39B2" w:rsidRDefault="005A39B2" w:rsidP="005A39B2">
      <w:pPr>
        <w:pStyle w:val="PL"/>
      </w:pPr>
      <w:r>
        <w:t xml:space="preserve">                    suspendProcess:</w:t>
      </w:r>
    </w:p>
    <w:p w14:paraId="2217D063" w14:textId="77777777" w:rsidR="005A39B2" w:rsidRDefault="005A39B2" w:rsidP="005A39B2">
      <w:pPr>
        <w:pStyle w:val="PL"/>
      </w:pPr>
      <w:r>
        <w:t xml:space="preserve">                      type: boolean</w:t>
      </w:r>
    </w:p>
    <w:p w14:paraId="06A229A1" w14:textId="77777777" w:rsidR="005A39B2" w:rsidRDefault="005A39B2" w:rsidP="005A39B2">
      <w:pPr>
        <w:pStyle w:val="PL"/>
      </w:pPr>
      <w:r>
        <w:t xml:space="preserve">                    trainingRequestRef:</w:t>
      </w:r>
    </w:p>
    <w:p w14:paraId="1623B9CB" w14:textId="77777777" w:rsidR="005A39B2" w:rsidRDefault="005A39B2" w:rsidP="005A39B2">
      <w:pPr>
        <w:pStyle w:val="PL"/>
      </w:pPr>
      <w:r>
        <w:t xml:space="preserve">                      $ref: 'TS28623_ComDefs.yaml#/components/schemas/DnList'</w:t>
      </w:r>
    </w:p>
    <w:p w14:paraId="739B4BFA" w14:textId="77777777" w:rsidR="005A39B2" w:rsidRDefault="005A39B2" w:rsidP="005A39B2">
      <w:pPr>
        <w:pStyle w:val="PL"/>
      </w:pPr>
      <w:r>
        <w:t xml:space="preserve">                    trainingReportRef:</w:t>
      </w:r>
    </w:p>
    <w:p w14:paraId="27BEAE9B" w14:textId="77777777" w:rsidR="005A39B2" w:rsidRDefault="005A39B2" w:rsidP="005A39B2">
      <w:pPr>
        <w:pStyle w:val="PL"/>
      </w:pPr>
      <w:r>
        <w:t xml:space="preserve">                      $ref: 'TS28623_ComDefs.yaml#/components/schemas/Dn'</w:t>
      </w:r>
    </w:p>
    <w:p w14:paraId="6BFDDD3C" w14:textId="77777777" w:rsidR="001D5226" w:rsidRDefault="001D5226" w:rsidP="001D5226">
      <w:pPr>
        <w:pStyle w:val="PL"/>
      </w:pPr>
      <w:r>
        <w:t xml:space="preserve">                    mLEntityGeneratedRef:</w:t>
      </w:r>
    </w:p>
    <w:p w14:paraId="051D444E" w14:textId="77777777" w:rsidR="001D5226" w:rsidRDefault="001D5226" w:rsidP="001D5226">
      <w:pPr>
        <w:pStyle w:val="PL"/>
      </w:pPr>
      <w:r>
        <w:t xml:space="preserve">                      $ref: 'TS28623_ComDefs.yaml#/components/schemas/Dn'</w:t>
      </w:r>
    </w:p>
    <w:p w14:paraId="04A8C4CB" w14:textId="77777777" w:rsidR="001D5226" w:rsidRDefault="001D5226" w:rsidP="005A39B2">
      <w:pPr>
        <w:pStyle w:val="PL"/>
      </w:pPr>
    </w:p>
    <w:p w14:paraId="593D42A7" w14:textId="77777777" w:rsidR="005A39B2" w:rsidRDefault="005A39B2" w:rsidP="005A39B2">
      <w:pPr>
        <w:pStyle w:val="PL"/>
      </w:pPr>
    </w:p>
    <w:p w14:paraId="1E32F269" w14:textId="77777777" w:rsidR="005A39B2" w:rsidRDefault="005A39B2" w:rsidP="005A39B2">
      <w:pPr>
        <w:pStyle w:val="PL"/>
      </w:pPr>
    </w:p>
    <w:p w14:paraId="238A75A5" w14:textId="77777777" w:rsidR="005A39B2" w:rsidRDefault="005A39B2" w:rsidP="005A39B2">
      <w:pPr>
        <w:pStyle w:val="PL"/>
      </w:pPr>
      <w:r>
        <w:t xml:space="preserve">    MLTrainingReport-Single:</w:t>
      </w:r>
    </w:p>
    <w:p w14:paraId="11D00A12" w14:textId="77777777" w:rsidR="005A39B2" w:rsidRDefault="005A39B2" w:rsidP="005A39B2">
      <w:pPr>
        <w:pStyle w:val="PL"/>
      </w:pPr>
      <w:r>
        <w:t xml:space="preserve">      allOf:</w:t>
      </w:r>
    </w:p>
    <w:p w14:paraId="751F00D2" w14:textId="77777777" w:rsidR="005A39B2" w:rsidRDefault="005A39B2" w:rsidP="005A39B2">
      <w:pPr>
        <w:pStyle w:val="PL"/>
      </w:pPr>
      <w:r>
        <w:t xml:space="preserve">        - $ref: 'TS28623_GenericNrm.yaml#/components/schemas/Top'</w:t>
      </w:r>
    </w:p>
    <w:p w14:paraId="416F5F8A" w14:textId="77777777" w:rsidR="005A39B2" w:rsidRDefault="005A39B2" w:rsidP="005A39B2">
      <w:pPr>
        <w:pStyle w:val="PL"/>
      </w:pPr>
      <w:r>
        <w:t xml:space="preserve">        - type: object</w:t>
      </w:r>
    </w:p>
    <w:p w14:paraId="68B116A9" w14:textId="77777777" w:rsidR="005A39B2" w:rsidRDefault="005A39B2" w:rsidP="005A39B2">
      <w:pPr>
        <w:pStyle w:val="PL"/>
      </w:pPr>
      <w:r>
        <w:t xml:space="preserve">          properties:</w:t>
      </w:r>
    </w:p>
    <w:p w14:paraId="6CBF2FF4" w14:textId="77777777" w:rsidR="005A39B2" w:rsidRDefault="005A39B2" w:rsidP="005A39B2">
      <w:pPr>
        <w:pStyle w:val="PL"/>
      </w:pPr>
      <w:r>
        <w:t xml:space="preserve">            attributes:</w:t>
      </w:r>
    </w:p>
    <w:p w14:paraId="7D9F8651" w14:textId="77777777" w:rsidR="005A39B2" w:rsidRDefault="005A39B2" w:rsidP="005A39B2">
      <w:pPr>
        <w:pStyle w:val="PL"/>
      </w:pPr>
      <w:r>
        <w:t xml:space="preserve">              allOf:</w:t>
      </w:r>
    </w:p>
    <w:p w14:paraId="6BF0DA2B" w14:textId="77777777" w:rsidR="005A39B2" w:rsidRDefault="005A39B2" w:rsidP="005A39B2">
      <w:pPr>
        <w:pStyle w:val="PL"/>
      </w:pPr>
      <w:r>
        <w:t xml:space="preserve">                - type: object</w:t>
      </w:r>
    </w:p>
    <w:p w14:paraId="11EE907F" w14:textId="77777777" w:rsidR="005A39B2" w:rsidRDefault="005A39B2" w:rsidP="005A39B2">
      <w:pPr>
        <w:pStyle w:val="PL"/>
      </w:pPr>
      <w:r>
        <w:t xml:space="preserve">                  properties:</w:t>
      </w:r>
    </w:p>
    <w:p w14:paraId="082A08C5" w14:textId="77777777" w:rsidR="005A39B2" w:rsidRDefault="005A39B2" w:rsidP="005A39B2">
      <w:pPr>
        <w:pStyle w:val="PL"/>
      </w:pPr>
      <w:r>
        <w:t xml:space="preserve">                    mLEntityId:</w:t>
      </w:r>
    </w:p>
    <w:p w14:paraId="4F9F1C9F" w14:textId="77777777" w:rsidR="005A39B2" w:rsidRDefault="005A39B2" w:rsidP="005A39B2">
      <w:pPr>
        <w:pStyle w:val="PL"/>
      </w:pPr>
      <w:r>
        <w:t xml:space="preserve">                      type: string</w:t>
      </w:r>
    </w:p>
    <w:p w14:paraId="2619DC4D" w14:textId="77777777" w:rsidR="005A39B2" w:rsidRDefault="005A39B2" w:rsidP="005A39B2">
      <w:pPr>
        <w:pStyle w:val="PL"/>
      </w:pPr>
      <w:r>
        <w:t xml:space="preserve">                    areConsumerTrainingDataUsed:</w:t>
      </w:r>
    </w:p>
    <w:p w14:paraId="492535F6" w14:textId="77777777" w:rsidR="005A39B2" w:rsidRDefault="005A39B2" w:rsidP="005A39B2">
      <w:pPr>
        <w:pStyle w:val="PL"/>
      </w:pPr>
      <w:r>
        <w:t xml:space="preserve">                      type: boolean</w:t>
      </w:r>
    </w:p>
    <w:p w14:paraId="3393FCDA" w14:textId="77777777" w:rsidR="005A39B2" w:rsidRDefault="005A39B2" w:rsidP="005A39B2">
      <w:pPr>
        <w:pStyle w:val="PL"/>
      </w:pPr>
      <w:r>
        <w:t xml:space="preserve">                    usedConsumerTrainingData:</w:t>
      </w:r>
    </w:p>
    <w:p w14:paraId="4F5812E8" w14:textId="77777777" w:rsidR="005A39B2" w:rsidRDefault="005A39B2" w:rsidP="005A39B2">
      <w:pPr>
        <w:pStyle w:val="PL"/>
      </w:pPr>
      <w:r>
        <w:t xml:space="preserve">                      type: array</w:t>
      </w:r>
    </w:p>
    <w:p w14:paraId="00DA34B6" w14:textId="77777777" w:rsidR="005A39B2" w:rsidRDefault="005A39B2" w:rsidP="005A39B2">
      <w:pPr>
        <w:pStyle w:val="PL"/>
      </w:pPr>
      <w:r>
        <w:t xml:space="preserve">                      items:</w:t>
      </w:r>
    </w:p>
    <w:p w14:paraId="4E24E935" w14:textId="77777777" w:rsidR="005A39B2" w:rsidRDefault="005A39B2" w:rsidP="005A39B2">
      <w:pPr>
        <w:pStyle w:val="PL"/>
      </w:pPr>
      <w:r>
        <w:t xml:space="preserve">                        type: string</w:t>
      </w:r>
    </w:p>
    <w:p w14:paraId="79136DD8" w14:textId="0154957E" w:rsidR="005A39B2" w:rsidRDefault="005A39B2" w:rsidP="005A39B2">
      <w:pPr>
        <w:pStyle w:val="PL"/>
      </w:pPr>
      <w:r>
        <w:t xml:space="preserve">                    </w:t>
      </w:r>
      <w:r w:rsidR="001B7E6D" w:rsidRPr="001B7E6D">
        <w:t>model</w:t>
      </w:r>
      <w:r w:rsidR="001B7E6D">
        <w:t>C</w:t>
      </w:r>
      <w:r>
        <w:t>onfidenceIndication:</w:t>
      </w:r>
    </w:p>
    <w:p w14:paraId="7969E9BB" w14:textId="77777777" w:rsidR="005A39B2" w:rsidRDefault="005A39B2" w:rsidP="005A39B2">
      <w:pPr>
        <w:pStyle w:val="PL"/>
      </w:pPr>
      <w:r>
        <w:t xml:space="preserve">                      type: integer</w:t>
      </w:r>
    </w:p>
    <w:p w14:paraId="6F38AB49" w14:textId="77777777" w:rsidR="005A39B2" w:rsidRDefault="005A39B2" w:rsidP="005A39B2">
      <w:pPr>
        <w:pStyle w:val="PL"/>
      </w:pPr>
      <w:r>
        <w:t xml:space="preserve">                    modelPerformanceTraining:</w:t>
      </w:r>
    </w:p>
    <w:p w14:paraId="6C0FEF33" w14:textId="77777777" w:rsidR="005A39B2" w:rsidRDefault="005A39B2" w:rsidP="005A39B2">
      <w:pPr>
        <w:pStyle w:val="PL"/>
      </w:pPr>
      <w:r>
        <w:t xml:space="preserve">                      type: array</w:t>
      </w:r>
    </w:p>
    <w:p w14:paraId="3A587615" w14:textId="77777777" w:rsidR="005A39B2" w:rsidRDefault="005A39B2" w:rsidP="005A39B2">
      <w:pPr>
        <w:pStyle w:val="PL"/>
      </w:pPr>
      <w:r>
        <w:t xml:space="preserve">                      items:</w:t>
      </w:r>
    </w:p>
    <w:p w14:paraId="6EB6D586" w14:textId="77777777" w:rsidR="005A39B2" w:rsidRDefault="005A39B2" w:rsidP="005A39B2">
      <w:pPr>
        <w:pStyle w:val="PL"/>
      </w:pPr>
      <w:r>
        <w:t xml:space="preserve">                        $ref: '#/components/schemas/ModelPerformance'</w:t>
      </w:r>
    </w:p>
    <w:p w14:paraId="772A63F9" w14:textId="77777777" w:rsidR="005A39B2" w:rsidRDefault="005A39B2" w:rsidP="005A39B2">
      <w:pPr>
        <w:pStyle w:val="PL"/>
      </w:pPr>
      <w:r>
        <w:t xml:space="preserve">                    areNewTrainingDataUsed:</w:t>
      </w:r>
    </w:p>
    <w:p w14:paraId="304A2FAF" w14:textId="77777777" w:rsidR="005A39B2" w:rsidRDefault="005A39B2" w:rsidP="005A39B2">
      <w:pPr>
        <w:pStyle w:val="PL"/>
      </w:pPr>
      <w:r>
        <w:t xml:space="preserve">                      type: boolean</w:t>
      </w:r>
    </w:p>
    <w:p w14:paraId="29141987" w14:textId="77777777" w:rsidR="005A39B2" w:rsidRDefault="005A39B2" w:rsidP="005A39B2">
      <w:pPr>
        <w:pStyle w:val="PL"/>
      </w:pPr>
      <w:r>
        <w:t xml:space="preserve">                    trainingRequestRef:</w:t>
      </w:r>
    </w:p>
    <w:p w14:paraId="0324186E" w14:textId="77777777" w:rsidR="005A39B2" w:rsidRDefault="005A39B2" w:rsidP="005A39B2">
      <w:pPr>
        <w:pStyle w:val="PL"/>
      </w:pPr>
      <w:r>
        <w:t xml:space="preserve">                      $ref: 'TS28623_ComDefs.yaml#/components/schemas/DnList'</w:t>
      </w:r>
    </w:p>
    <w:p w14:paraId="1AC9D2E9" w14:textId="77777777" w:rsidR="005A39B2" w:rsidRDefault="005A39B2" w:rsidP="005A39B2">
      <w:pPr>
        <w:pStyle w:val="PL"/>
      </w:pPr>
      <w:r>
        <w:t xml:space="preserve">                    trainingProcessRef:</w:t>
      </w:r>
    </w:p>
    <w:p w14:paraId="4BACE8CC" w14:textId="77777777" w:rsidR="005A39B2" w:rsidRDefault="005A39B2" w:rsidP="005A39B2">
      <w:pPr>
        <w:pStyle w:val="PL"/>
      </w:pPr>
      <w:r>
        <w:t xml:space="preserve">                      $ref: 'TS28623_ComDefs.yaml#/components/schemas/Dn'</w:t>
      </w:r>
    </w:p>
    <w:p w14:paraId="436BB4C6" w14:textId="77777777" w:rsidR="005A39B2" w:rsidRDefault="005A39B2" w:rsidP="005A39B2">
      <w:pPr>
        <w:pStyle w:val="PL"/>
      </w:pPr>
      <w:r>
        <w:t xml:space="preserve">                    trainingReportRef:</w:t>
      </w:r>
    </w:p>
    <w:p w14:paraId="1602E188" w14:textId="77777777" w:rsidR="005A39B2" w:rsidRDefault="005A39B2" w:rsidP="005A39B2">
      <w:pPr>
        <w:pStyle w:val="PL"/>
      </w:pPr>
      <w:r>
        <w:t xml:space="preserve">                      $ref: 'TS28623_ComDefs.yaml#/components/schemas/Dn'</w:t>
      </w:r>
    </w:p>
    <w:p w14:paraId="0792CA78" w14:textId="77777777" w:rsidR="005A39B2" w:rsidRDefault="005A39B2" w:rsidP="005A39B2">
      <w:pPr>
        <w:pStyle w:val="PL"/>
      </w:pPr>
      <w:r>
        <w:t xml:space="preserve">                    lastTrainingRef:</w:t>
      </w:r>
    </w:p>
    <w:p w14:paraId="256E0994" w14:textId="77777777" w:rsidR="005A39B2" w:rsidRDefault="005A39B2" w:rsidP="005A39B2">
      <w:pPr>
        <w:pStyle w:val="PL"/>
      </w:pPr>
      <w:r>
        <w:t xml:space="preserve">                      $ref: 'TS28623_ComDefs.yaml#/components/schemas/Dn'</w:t>
      </w:r>
    </w:p>
    <w:p w14:paraId="09723E26" w14:textId="77777777" w:rsidR="005A39B2" w:rsidRDefault="005A39B2" w:rsidP="005A39B2">
      <w:pPr>
        <w:pStyle w:val="PL"/>
      </w:pPr>
      <w:r>
        <w:t xml:space="preserve">                    mLEnityGeneratedRef:</w:t>
      </w:r>
    </w:p>
    <w:p w14:paraId="7EC6E0F0" w14:textId="77777777" w:rsidR="005A39B2" w:rsidRDefault="005A39B2" w:rsidP="005A39B2">
      <w:pPr>
        <w:pStyle w:val="PL"/>
      </w:pPr>
      <w:r>
        <w:t xml:space="preserve">                      $ref: 'TS28623_ComDefs.yaml#/components/schemas/Dn'</w:t>
      </w:r>
    </w:p>
    <w:p w14:paraId="2EB04CAD" w14:textId="77777777" w:rsidR="005A39B2" w:rsidRDefault="005A39B2" w:rsidP="005A39B2">
      <w:pPr>
        <w:pStyle w:val="PL"/>
      </w:pPr>
    </w:p>
    <w:p w14:paraId="3C7A5B7E" w14:textId="77777777" w:rsidR="005A39B2" w:rsidRDefault="005A39B2" w:rsidP="005A39B2">
      <w:pPr>
        <w:pStyle w:val="PL"/>
      </w:pPr>
      <w:r>
        <w:t xml:space="preserve">    MLEntity-Single:</w:t>
      </w:r>
    </w:p>
    <w:p w14:paraId="3D14D806" w14:textId="77777777" w:rsidR="005A39B2" w:rsidRDefault="005A39B2" w:rsidP="005A39B2">
      <w:pPr>
        <w:pStyle w:val="PL"/>
      </w:pPr>
      <w:r>
        <w:t xml:space="preserve">      allOf:</w:t>
      </w:r>
    </w:p>
    <w:p w14:paraId="63B0438E" w14:textId="77777777" w:rsidR="005A39B2" w:rsidRDefault="005A39B2" w:rsidP="005A39B2">
      <w:pPr>
        <w:pStyle w:val="PL"/>
      </w:pPr>
      <w:r>
        <w:t xml:space="preserve">        - $ref: 'TS28623_GenericNrm.yaml#/components/schemas/Top'</w:t>
      </w:r>
    </w:p>
    <w:p w14:paraId="7C1C9592" w14:textId="77777777" w:rsidR="005A39B2" w:rsidRDefault="005A39B2" w:rsidP="005A39B2">
      <w:pPr>
        <w:pStyle w:val="PL"/>
      </w:pPr>
      <w:r>
        <w:t xml:space="preserve">        - type: object</w:t>
      </w:r>
    </w:p>
    <w:p w14:paraId="6FA2ECF6" w14:textId="77777777" w:rsidR="005A39B2" w:rsidRDefault="005A39B2" w:rsidP="005A39B2">
      <w:pPr>
        <w:pStyle w:val="PL"/>
      </w:pPr>
      <w:r>
        <w:t xml:space="preserve">          properties:</w:t>
      </w:r>
    </w:p>
    <w:p w14:paraId="58697AFF" w14:textId="77777777" w:rsidR="005A39B2" w:rsidRDefault="005A39B2" w:rsidP="005A39B2">
      <w:pPr>
        <w:pStyle w:val="PL"/>
      </w:pPr>
      <w:r>
        <w:t xml:space="preserve">            attributes:</w:t>
      </w:r>
    </w:p>
    <w:p w14:paraId="61A07C8D" w14:textId="77777777" w:rsidR="005A39B2" w:rsidRDefault="005A39B2" w:rsidP="005A39B2">
      <w:pPr>
        <w:pStyle w:val="PL"/>
      </w:pPr>
      <w:r>
        <w:t xml:space="preserve">              type: object</w:t>
      </w:r>
    </w:p>
    <w:p w14:paraId="64D706FC" w14:textId="77777777" w:rsidR="005A39B2" w:rsidRDefault="005A39B2" w:rsidP="005A39B2">
      <w:pPr>
        <w:pStyle w:val="PL"/>
      </w:pPr>
      <w:r>
        <w:t xml:space="preserve">              properties:</w:t>
      </w:r>
    </w:p>
    <w:p w14:paraId="2833E29E" w14:textId="77777777" w:rsidR="005A39B2" w:rsidRDefault="005A39B2" w:rsidP="005A39B2">
      <w:pPr>
        <w:pStyle w:val="PL"/>
      </w:pPr>
      <w:r>
        <w:t xml:space="preserve">                mLEntityId:</w:t>
      </w:r>
    </w:p>
    <w:p w14:paraId="69897E8B" w14:textId="77777777" w:rsidR="005A39B2" w:rsidRDefault="005A39B2" w:rsidP="005A39B2">
      <w:pPr>
        <w:pStyle w:val="PL"/>
      </w:pPr>
      <w:r>
        <w:t xml:space="preserve">                  type: string</w:t>
      </w:r>
    </w:p>
    <w:p w14:paraId="5AC88EB5" w14:textId="77777777" w:rsidR="005A39B2" w:rsidRDefault="005A39B2" w:rsidP="005A39B2">
      <w:pPr>
        <w:pStyle w:val="PL"/>
      </w:pPr>
      <w:r>
        <w:t xml:space="preserve">                inferenceType:</w:t>
      </w:r>
    </w:p>
    <w:p w14:paraId="5B17AB64" w14:textId="77777777" w:rsidR="005A39B2" w:rsidRDefault="005A39B2" w:rsidP="005A39B2">
      <w:pPr>
        <w:pStyle w:val="PL"/>
      </w:pPr>
      <w:r>
        <w:t xml:space="preserve">                  type: string</w:t>
      </w:r>
    </w:p>
    <w:p w14:paraId="3616FBE9" w14:textId="77777777" w:rsidR="005A39B2" w:rsidRDefault="005A39B2" w:rsidP="005A39B2">
      <w:pPr>
        <w:pStyle w:val="PL"/>
      </w:pPr>
      <w:r>
        <w:t xml:space="preserve">                mLEntityVersion:</w:t>
      </w:r>
    </w:p>
    <w:p w14:paraId="2ACAF8A8" w14:textId="77777777" w:rsidR="005A39B2" w:rsidRDefault="005A39B2" w:rsidP="005A39B2">
      <w:pPr>
        <w:pStyle w:val="PL"/>
      </w:pPr>
      <w:r>
        <w:t xml:space="preserve">                  type: string</w:t>
      </w:r>
    </w:p>
    <w:p w14:paraId="47B204CC" w14:textId="77777777" w:rsidR="005A39B2" w:rsidRDefault="005A39B2" w:rsidP="005A39B2">
      <w:pPr>
        <w:pStyle w:val="PL"/>
      </w:pPr>
      <w:r>
        <w:t xml:space="preserve">                expectedRunTimeContext:</w:t>
      </w:r>
    </w:p>
    <w:p w14:paraId="136ECFB1" w14:textId="77777777" w:rsidR="005A39B2" w:rsidRDefault="005A39B2" w:rsidP="005A39B2">
      <w:pPr>
        <w:pStyle w:val="PL"/>
      </w:pPr>
      <w:r>
        <w:t xml:space="preserve">                  $ref: '#/components/schemas/MLContext'</w:t>
      </w:r>
    </w:p>
    <w:p w14:paraId="1D227B04" w14:textId="77777777" w:rsidR="005A39B2" w:rsidRDefault="005A39B2" w:rsidP="005A39B2">
      <w:pPr>
        <w:pStyle w:val="PL"/>
      </w:pPr>
      <w:r>
        <w:t xml:space="preserve">                trainingContext:</w:t>
      </w:r>
    </w:p>
    <w:p w14:paraId="4ED60764" w14:textId="77777777" w:rsidR="005A39B2" w:rsidRDefault="005A39B2" w:rsidP="005A39B2">
      <w:pPr>
        <w:pStyle w:val="PL"/>
      </w:pPr>
      <w:r>
        <w:t xml:space="preserve">                  $ref: '#/components/schemas/MLContext'</w:t>
      </w:r>
    </w:p>
    <w:p w14:paraId="03E6775A" w14:textId="77777777" w:rsidR="005A39B2" w:rsidRDefault="005A39B2" w:rsidP="005A39B2">
      <w:pPr>
        <w:pStyle w:val="PL"/>
      </w:pPr>
      <w:r>
        <w:t xml:space="preserve">                runTimeContext:</w:t>
      </w:r>
    </w:p>
    <w:p w14:paraId="3B7D5A03" w14:textId="77777777" w:rsidR="005A39B2" w:rsidRDefault="005A39B2" w:rsidP="005A39B2">
      <w:pPr>
        <w:pStyle w:val="PL"/>
      </w:pPr>
      <w:r>
        <w:t xml:space="preserve">                  $ref: '#/components/schemas/MLContext'   </w:t>
      </w:r>
    </w:p>
    <w:p w14:paraId="52F30645" w14:textId="77777777" w:rsidR="005A39B2" w:rsidRDefault="005A39B2" w:rsidP="005A39B2">
      <w:pPr>
        <w:pStyle w:val="PL"/>
      </w:pPr>
    </w:p>
    <w:p w14:paraId="50447575" w14:textId="77777777" w:rsidR="005A39B2" w:rsidRDefault="005A39B2" w:rsidP="005A39B2">
      <w:pPr>
        <w:pStyle w:val="PL"/>
      </w:pPr>
      <w:r>
        <w:t xml:space="preserve">    MLEntityRepository-Single:</w:t>
      </w:r>
    </w:p>
    <w:p w14:paraId="6D5AF506" w14:textId="77777777" w:rsidR="005A39B2" w:rsidRDefault="005A39B2" w:rsidP="005A39B2">
      <w:pPr>
        <w:pStyle w:val="PL"/>
      </w:pPr>
      <w:r>
        <w:t xml:space="preserve">      allOf:</w:t>
      </w:r>
    </w:p>
    <w:p w14:paraId="5576DA1E" w14:textId="77777777" w:rsidR="005A39B2" w:rsidRDefault="005A39B2" w:rsidP="005A39B2">
      <w:pPr>
        <w:pStyle w:val="PL"/>
      </w:pPr>
      <w:r>
        <w:t xml:space="preserve">        - $ref: 'TS28623_GenericNrm.yaml#/components/schemas/Top'</w:t>
      </w:r>
    </w:p>
    <w:p w14:paraId="4B9AA350" w14:textId="77777777" w:rsidR="005A39B2" w:rsidRDefault="005A39B2" w:rsidP="005A39B2">
      <w:pPr>
        <w:pStyle w:val="PL"/>
      </w:pPr>
      <w:r>
        <w:t xml:space="preserve">        - type: object</w:t>
      </w:r>
    </w:p>
    <w:p w14:paraId="06781BEB" w14:textId="77777777" w:rsidR="005A39B2" w:rsidRDefault="005A39B2" w:rsidP="005A39B2">
      <w:pPr>
        <w:pStyle w:val="PL"/>
      </w:pPr>
      <w:r>
        <w:t xml:space="preserve">          properties:</w:t>
      </w:r>
    </w:p>
    <w:p w14:paraId="48D3B068" w14:textId="77777777" w:rsidR="005A39B2" w:rsidRDefault="005A39B2" w:rsidP="005A39B2">
      <w:pPr>
        <w:pStyle w:val="PL"/>
      </w:pPr>
      <w:r>
        <w:t xml:space="preserve">            attributes:</w:t>
      </w:r>
    </w:p>
    <w:p w14:paraId="7C235BCC" w14:textId="77777777" w:rsidR="005A39B2" w:rsidRDefault="005A39B2" w:rsidP="005A39B2">
      <w:pPr>
        <w:pStyle w:val="PL"/>
      </w:pPr>
      <w:r>
        <w:t xml:space="preserve">              type: object</w:t>
      </w:r>
    </w:p>
    <w:p w14:paraId="73858F07" w14:textId="77777777" w:rsidR="005A39B2" w:rsidRDefault="005A39B2" w:rsidP="005A39B2">
      <w:pPr>
        <w:pStyle w:val="PL"/>
      </w:pPr>
      <w:r>
        <w:t xml:space="preserve">              properties:</w:t>
      </w:r>
    </w:p>
    <w:p w14:paraId="65CCEB5D" w14:textId="77777777" w:rsidR="005A39B2" w:rsidRDefault="005A39B2" w:rsidP="005A39B2">
      <w:pPr>
        <w:pStyle w:val="PL"/>
      </w:pPr>
      <w:r>
        <w:t xml:space="preserve">                mLRepositoryId:</w:t>
      </w:r>
    </w:p>
    <w:p w14:paraId="016E3750" w14:textId="77777777" w:rsidR="005A39B2" w:rsidRDefault="005A39B2" w:rsidP="005A39B2">
      <w:pPr>
        <w:pStyle w:val="PL"/>
      </w:pPr>
      <w:r>
        <w:t xml:space="preserve">                  type: string</w:t>
      </w:r>
    </w:p>
    <w:p w14:paraId="7C4CBA72" w14:textId="77777777" w:rsidR="005A39B2" w:rsidRDefault="005A39B2" w:rsidP="005A39B2">
      <w:pPr>
        <w:pStyle w:val="PL"/>
      </w:pPr>
      <w:r>
        <w:t xml:space="preserve">            MLEntity:</w:t>
      </w:r>
    </w:p>
    <w:p w14:paraId="2699A512" w14:textId="77777777" w:rsidR="005A39B2" w:rsidRDefault="005A39B2" w:rsidP="005A39B2">
      <w:pPr>
        <w:pStyle w:val="PL"/>
      </w:pPr>
      <w:r>
        <w:t xml:space="preserve">              $ref: '#/components/schemas/MLEntity-Multiple'</w:t>
      </w:r>
    </w:p>
    <w:p w14:paraId="6F5E7A14" w14:textId="77777777" w:rsidR="005A39B2" w:rsidRDefault="005A39B2" w:rsidP="005A39B2">
      <w:pPr>
        <w:pStyle w:val="PL"/>
      </w:pPr>
    </w:p>
    <w:p w14:paraId="167E499A" w14:textId="77777777" w:rsidR="005A39B2" w:rsidRDefault="005A39B2" w:rsidP="005A39B2">
      <w:pPr>
        <w:pStyle w:val="PL"/>
      </w:pPr>
      <w:r>
        <w:t>#-------- Definition of JSON arrays for name-contained IOCs ----------------------</w:t>
      </w:r>
    </w:p>
    <w:p w14:paraId="05DA6800" w14:textId="77777777" w:rsidR="005A39B2" w:rsidRDefault="005A39B2" w:rsidP="005A39B2">
      <w:pPr>
        <w:pStyle w:val="PL"/>
      </w:pPr>
    </w:p>
    <w:p w14:paraId="26D46D51" w14:textId="77777777" w:rsidR="005A39B2" w:rsidRDefault="005A39B2" w:rsidP="005A39B2">
      <w:pPr>
        <w:pStyle w:val="PL"/>
      </w:pPr>
      <w:r>
        <w:t xml:space="preserve">    SubNetwork-Multiple:</w:t>
      </w:r>
    </w:p>
    <w:p w14:paraId="3E72816F" w14:textId="77777777" w:rsidR="005A39B2" w:rsidRDefault="005A39B2" w:rsidP="005A39B2">
      <w:pPr>
        <w:pStyle w:val="PL"/>
      </w:pPr>
      <w:r>
        <w:t xml:space="preserve">      type: array</w:t>
      </w:r>
    </w:p>
    <w:p w14:paraId="49DC6454" w14:textId="77777777" w:rsidR="005A39B2" w:rsidRDefault="005A39B2" w:rsidP="005A39B2">
      <w:pPr>
        <w:pStyle w:val="PL"/>
      </w:pPr>
      <w:r>
        <w:t xml:space="preserve">      items:</w:t>
      </w:r>
    </w:p>
    <w:p w14:paraId="2701BEA9" w14:textId="77777777" w:rsidR="005A39B2" w:rsidRDefault="005A39B2" w:rsidP="005A39B2">
      <w:pPr>
        <w:pStyle w:val="PL"/>
      </w:pPr>
      <w:r>
        <w:t xml:space="preserve">        $ref: '#/components/schemas/SubNetwork-Single'</w:t>
      </w:r>
    </w:p>
    <w:p w14:paraId="08FC3290" w14:textId="77777777" w:rsidR="005A39B2" w:rsidRDefault="005A39B2" w:rsidP="005A39B2">
      <w:pPr>
        <w:pStyle w:val="PL"/>
      </w:pPr>
      <w:r>
        <w:t xml:space="preserve">    ManagedElement-Multiple:</w:t>
      </w:r>
    </w:p>
    <w:p w14:paraId="4E2C77A2" w14:textId="77777777" w:rsidR="005A39B2" w:rsidRDefault="005A39B2" w:rsidP="005A39B2">
      <w:pPr>
        <w:pStyle w:val="PL"/>
      </w:pPr>
      <w:r>
        <w:t xml:space="preserve">      type: array</w:t>
      </w:r>
    </w:p>
    <w:p w14:paraId="1AF659F8" w14:textId="77777777" w:rsidR="005A39B2" w:rsidRDefault="005A39B2" w:rsidP="005A39B2">
      <w:pPr>
        <w:pStyle w:val="PL"/>
      </w:pPr>
      <w:r>
        <w:t xml:space="preserve">      items:</w:t>
      </w:r>
    </w:p>
    <w:p w14:paraId="77E649F2" w14:textId="77777777" w:rsidR="005A39B2" w:rsidRDefault="005A39B2" w:rsidP="005A39B2">
      <w:pPr>
        <w:pStyle w:val="PL"/>
      </w:pPr>
      <w:r>
        <w:t xml:space="preserve">        $ref: '#/components/schemas/ManagedElement-Single'</w:t>
      </w:r>
    </w:p>
    <w:p w14:paraId="58AFB45C" w14:textId="77777777" w:rsidR="005A39B2" w:rsidRDefault="005A39B2" w:rsidP="005A39B2">
      <w:pPr>
        <w:pStyle w:val="PL"/>
      </w:pPr>
      <w:r>
        <w:t xml:space="preserve">    MLTrainingFunction-Multiple:</w:t>
      </w:r>
    </w:p>
    <w:p w14:paraId="67A7198B" w14:textId="77777777" w:rsidR="005A39B2" w:rsidRDefault="005A39B2" w:rsidP="005A39B2">
      <w:pPr>
        <w:pStyle w:val="PL"/>
      </w:pPr>
      <w:r>
        <w:t xml:space="preserve">      type: array</w:t>
      </w:r>
    </w:p>
    <w:p w14:paraId="108BC776" w14:textId="77777777" w:rsidR="005A39B2" w:rsidRDefault="005A39B2" w:rsidP="005A39B2">
      <w:pPr>
        <w:pStyle w:val="PL"/>
      </w:pPr>
      <w:r>
        <w:t xml:space="preserve">      items:</w:t>
      </w:r>
    </w:p>
    <w:p w14:paraId="5D6FA4CD" w14:textId="77777777" w:rsidR="005A39B2" w:rsidRDefault="005A39B2" w:rsidP="005A39B2">
      <w:pPr>
        <w:pStyle w:val="PL"/>
      </w:pPr>
      <w:r>
        <w:t xml:space="preserve">        $ref: '#/components/schemas/MLTrainingFunction-Single'</w:t>
      </w:r>
    </w:p>
    <w:p w14:paraId="1F122963" w14:textId="77777777" w:rsidR="005A39B2" w:rsidRDefault="005A39B2" w:rsidP="005A39B2">
      <w:pPr>
        <w:pStyle w:val="PL"/>
      </w:pPr>
      <w:r>
        <w:t xml:space="preserve">    MLTrainingRequest-Multiple:</w:t>
      </w:r>
    </w:p>
    <w:p w14:paraId="16CA776F" w14:textId="77777777" w:rsidR="005A39B2" w:rsidRDefault="005A39B2" w:rsidP="005A39B2">
      <w:pPr>
        <w:pStyle w:val="PL"/>
      </w:pPr>
      <w:r>
        <w:t xml:space="preserve">      type: array</w:t>
      </w:r>
    </w:p>
    <w:p w14:paraId="7054A733" w14:textId="77777777" w:rsidR="005A39B2" w:rsidRDefault="005A39B2" w:rsidP="005A39B2">
      <w:pPr>
        <w:pStyle w:val="PL"/>
      </w:pPr>
      <w:r>
        <w:t xml:space="preserve">      items:</w:t>
      </w:r>
    </w:p>
    <w:p w14:paraId="7A9F5379" w14:textId="77777777" w:rsidR="005A39B2" w:rsidRDefault="005A39B2" w:rsidP="005A39B2">
      <w:pPr>
        <w:pStyle w:val="PL"/>
      </w:pPr>
      <w:r>
        <w:t xml:space="preserve">        $ref: '#/components/schemas/MLTrainingRequest-Single'</w:t>
      </w:r>
    </w:p>
    <w:p w14:paraId="4D524437" w14:textId="77777777" w:rsidR="005A39B2" w:rsidRDefault="005A39B2" w:rsidP="005A39B2">
      <w:pPr>
        <w:pStyle w:val="PL"/>
      </w:pPr>
      <w:r>
        <w:t xml:space="preserve">    MLTrainingProcess-Multiple:</w:t>
      </w:r>
    </w:p>
    <w:p w14:paraId="680FC42D" w14:textId="77777777" w:rsidR="005A39B2" w:rsidRDefault="005A39B2" w:rsidP="005A39B2">
      <w:pPr>
        <w:pStyle w:val="PL"/>
      </w:pPr>
      <w:r>
        <w:t xml:space="preserve">      type: array</w:t>
      </w:r>
    </w:p>
    <w:p w14:paraId="3FE5D627" w14:textId="77777777" w:rsidR="005A39B2" w:rsidRDefault="005A39B2" w:rsidP="005A39B2">
      <w:pPr>
        <w:pStyle w:val="PL"/>
      </w:pPr>
      <w:r>
        <w:t xml:space="preserve">      items:</w:t>
      </w:r>
    </w:p>
    <w:p w14:paraId="6F556DE8" w14:textId="77777777" w:rsidR="005A39B2" w:rsidRDefault="005A39B2" w:rsidP="005A39B2">
      <w:pPr>
        <w:pStyle w:val="PL"/>
      </w:pPr>
      <w:r>
        <w:t xml:space="preserve">        $ref: '#/components/schemas/MLTrainingProcess-Single'</w:t>
      </w:r>
    </w:p>
    <w:p w14:paraId="3B665205" w14:textId="77777777" w:rsidR="005A39B2" w:rsidRDefault="005A39B2" w:rsidP="005A39B2">
      <w:pPr>
        <w:pStyle w:val="PL"/>
      </w:pPr>
      <w:r>
        <w:t xml:space="preserve">    MLTrainingReport-Multiple:</w:t>
      </w:r>
    </w:p>
    <w:p w14:paraId="5F6563A7" w14:textId="77777777" w:rsidR="005A39B2" w:rsidRDefault="005A39B2" w:rsidP="005A39B2">
      <w:pPr>
        <w:pStyle w:val="PL"/>
      </w:pPr>
      <w:r>
        <w:t xml:space="preserve">      type: array</w:t>
      </w:r>
    </w:p>
    <w:p w14:paraId="4FACF5B4" w14:textId="77777777" w:rsidR="005A39B2" w:rsidRDefault="005A39B2" w:rsidP="005A39B2">
      <w:pPr>
        <w:pStyle w:val="PL"/>
      </w:pPr>
      <w:r>
        <w:t xml:space="preserve">      items:</w:t>
      </w:r>
    </w:p>
    <w:p w14:paraId="395AD3C8" w14:textId="77777777" w:rsidR="005A39B2" w:rsidRDefault="005A39B2" w:rsidP="005A39B2">
      <w:pPr>
        <w:pStyle w:val="PL"/>
      </w:pPr>
      <w:r>
        <w:t xml:space="preserve">        $ref: '#/components/schemas/MLTrainingReport-Single'</w:t>
      </w:r>
    </w:p>
    <w:p w14:paraId="6C7B6DE1" w14:textId="77777777" w:rsidR="005A39B2" w:rsidRDefault="005A39B2" w:rsidP="005A39B2">
      <w:pPr>
        <w:pStyle w:val="PL"/>
      </w:pPr>
      <w:r>
        <w:t xml:space="preserve">    MLEntity-Multiple:</w:t>
      </w:r>
    </w:p>
    <w:p w14:paraId="563342DA" w14:textId="77777777" w:rsidR="005A39B2" w:rsidRDefault="005A39B2" w:rsidP="005A39B2">
      <w:pPr>
        <w:pStyle w:val="PL"/>
      </w:pPr>
      <w:r>
        <w:t xml:space="preserve">      type: array</w:t>
      </w:r>
    </w:p>
    <w:p w14:paraId="0798979D" w14:textId="77777777" w:rsidR="005A39B2" w:rsidRDefault="005A39B2" w:rsidP="005A39B2">
      <w:pPr>
        <w:pStyle w:val="PL"/>
      </w:pPr>
      <w:r>
        <w:t xml:space="preserve">      items:</w:t>
      </w:r>
    </w:p>
    <w:p w14:paraId="03FD2387" w14:textId="77777777" w:rsidR="005A39B2" w:rsidRDefault="005A39B2" w:rsidP="005A39B2">
      <w:pPr>
        <w:pStyle w:val="PL"/>
      </w:pPr>
      <w:r>
        <w:t xml:space="preserve">        $ref: '#/components/schemas/MLEntity-Single'</w:t>
      </w:r>
    </w:p>
    <w:p w14:paraId="21489C14" w14:textId="77777777" w:rsidR="005A39B2" w:rsidRDefault="005A39B2" w:rsidP="005A39B2">
      <w:pPr>
        <w:pStyle w:val="PL"/>
      </w:pPr>
      <w:r>
        <w:t xml:space="preserve">    MLEntityRepository-Multiple:</w:t>
      </w:r>
    </w:p>
    <w:p w14:paraId="79988148" w14:textId="77777777" w:rsidR="005A39B2" w:rsidRDefault="005A39B2" w:rsidP="005A39B2">
      <w:pPr>
        <w:pStyle w:val="PL"/>
      </w:pPr>
      <w:r>
        <w:t xml:space="preserve">      type: array</w:t>
      </w:r>
    </w:p>
    <w:p w14:paraId="6AA49513" w14:textId="77777777" w:rsidR="005A39B2" w:rsidRDefault="005A39B2" w:rsidP="005A39B2">
      <w:pPr>
        <w:pStyle w:val="PL"/>
      </w:pPr>
      <w:r>
        <w:t xml:space="preserve">      items:</w:t>
      </w:r>
    </w:p>
    <w:p w14:paraId="46F7E5B9" w14:textId="77777777" w:rsidR="005A39B2" w:rsidRDefault="005A39B2" w:rsidP="005A39B2">
      <w:pPr>
        <w:pStyle w:val="PL"/>
      </w:pPr>
      <w:r>
        <w:t xml:space="preserve">        $ref: '#/components/schemas/MLEntityRepository-Single'</w:t>
      </w:r>
    </w:p>
    <w:p w14:paraId="2F34D2A9" w14:textId="77777777" w:rsidR="005A39B2" w:rsidRDefault="005A39B2" w:rsidP="005A39B2">
      <w:pPr>
        <w:pStyle w:val="PL"/>
      </w:pPr>
    </w:p>
    <w:p w14:paraId="188258D1" w14:textId="77777777" w:rsidR="005A39B2" w:rsidRDefault="005A39B2" w:rsidP="005A39B2">
      <w:pPr>
        <w:pStyle w:val="PL"/>
      </w:pPr>
      <w:r>
        <w:t>#-------- Definitions in TS 28.104 for TS 28.532 ---------------------------------</w:t>
      </w:r>
    </w:p>
    <w:p w14:paraId="5B95FEF9" w14:textId="77777777" w:rsidR="005A39B2" w:rsidRDefault="005A39B2" w:rsidP="005A39B2">
      <w:pPr>
        <w:pStyle w:val="PL"/>
      </w:pPr>
    </w:p>
    <w:p w14:paraId="24638760" w14:textId="77777777" w:rsidR="005A39B2" w:rsidRDefault="005A39B2" w:rsidP="005A39B2">
      <w:pPr>
        <w:pStyle w:val="PL"/>
      </w:pPr>
      <w:r>
        <w:t xml:space="preserve">    resources-AiMlNrm:</w:t>
      </w:r>
    </w:p>
    <w:p w14:paraId="194D3D74" w14:textId="77777777" w:rsidR="005A39B2" w:rsidRDefault="005A39B2" w:rsidP="005A39B2">
      <w:pPr>
        <w:pStyle w:val="PL"/>
      </w:pPr>
      <w:r>
        <w:t xml:space="preserve">      oneOf:</w:t>
      </w:r>
    </w:p>
    <w:p w14:paraId="433B3ADF" w14:textId="77777777" w:rsidR="005A39B2" w:rsidRDefault="005A39B2" w:rsidP="005A39B2">
      <w:pPr>
        <w:pStyle w:val="PL"/>
      </w:pPr>
      <w:r>
        <w:t xml:space="preserve">        - $ref: '#/components/schemas/SubNetwork-Single'</w:t>
      </w:r>
    </w:p>
    <w:p w14:paraId="524E4B89" w14:textId="77777777" w:rsidR="005A39B2" w:rsidRDefault="005A39B2" w:rsidP="005A39B2">
      <w:pPr>
        <w:pStyle w:val="PL"/>
      </w:pPr>
      <w:r>
        <w:t xml:space="preserve">        - $ref: '#/components/schemas/ManagedElement-Single'</w:t>
      </w:r>
    </w:p>
    <w:p w14:paraId="20B4AE66" w14:textId="77777777" w:rsidR="005A39B2" w:rsidRDefault="005A39B2" w:rsidP="005A39B2">
      <w:pPr>
        <w:pStyle w:val="PL"/>
      </w:pPr>
    </w:p>
    <w:p w14:paraId="4E933A8C" w14:textId="77777777" w:rsidR="005A39B2" w:rsidRDefault="005A39B2" w:rsidP="005A39B2">
      <w:pPr>
        <w:pStyle w:val="PL"/>
      </w:pPr>
      <w:r>
        <w:t xml:space="preserve">        - $ref: '#/components/schemas/MLTrainingFunction-Single'</w:t>
      </w:r>
    </w:p>
    <w:p w14:paraId="0139EF3F" w14:textId="77777777" w:rsidR="005A39B2" w:rsidRDefault="005A39B2" w:rsidP="005A39B2">
      <w:pPr>
        <w:pStyle w:val="PL"/>
      </w:pPr>
      <w:r>
        <w:t xml:space="preserve">        - $ref: '#/components/schemas/MLTrainingRequest-Single'</w:t>
      </w:r>
    </w:p>
    <w:p w14:paraId="269BE3F5" w14:textId="77777777" w:rsidR="005A39B2" w:rsidRDefault="005A39B2" w:rsidP="005A39B2">
      <w:pPr>
        <w:pStyle w:val="PL"/>
      </w:pPr>
      <w:r>
        <w:t xml:space="preserve">        - $ref: '#/components/schemas/MLTrainingProcess-Single'</w:t>
      </w:r>
    </w:p>
    <w:p w14:paraId="4584FDF4" w14:textId="77777777" w:rsidR="005A39B2" w:rsidRDefault="005A39B2" w:rsidP="005A39B2">
      <w:pPr>
        <w:pStyle w:val="PL"/>
      </w:pPr>
      <w:r>
        <w:t xml:space="preserve">        - $ref: '#/components/schemas/MLTrainingReport-Single'</w:t>
      </w:r>
    </w:p>
    <w:p w14:paraId="1A0F57B7" w14:textId="77777777" w:rsidR="005A39B2" w:rsidRDefault="005A39B2" w:rsidP="005A39B2">
      <w:pPr>
        <w:pStyle w:val="PL"/>
      </w:pPr>
      <w:r>
        <w:t xml:space="preserve">        - $ref: '#/components/schemas/MLEntity-Single'</w:t>
      </w:r>
    </w:p>
    <w:p w14:paraId="54036F9A" w14:textId="1677BB53" w:rsidR="00107320" w:rsidRPr="00F17505" w:rsidRDefault="005A39B2" w:rsidP="006537B7">
      <w:pPr>
        <w:pStyle w:val="PL"/>
        <w:rPr>
          <w:rFonts w:eastAsia="Calibri"/>
        </w:rPr>
      </w:pPr>
      <w:r>
        <w:t xml:space="preserve">        - $ref: '#/components/schemas/MLEntityRepository-Single'</w:t>
      </w:r>
    </w:p>
    <w:p w14:paraId="320D3EF3" w14:textId="77777777" w:rsidR="006537B7" w:rsidRPr="00F17505" w:rsidRDefault="006537B7">
      <w:pPr>
        <w:overflowPunct/>
        <w:autoSpaceDE/>
        <w:autoSpaceDN/>
        <w:adjustRightInd/>
        <w:spacing w:after="0"/>
        <w:textAlignment w:val="auto"/>
        <w:rPr>
          <w:rFonts w:ascii="Arial" w:hAnsi="Arial"/>
          <w:sz w:val="36"/>
        </w:rPr>
      </w:pPr>
      <w:bookmarkStart w:id="287" w:name="_Toc106015923"/>
      <w:r w:rsidRPr="00F17505">
        <w:br w:type="page"/>
      </w:r>
    </w:p>
    <w:p w14:paraId="4EC74744" w14:textId="3F6F75F6" w:rsidR="00080512" w:rsidRPr="00F17505" w:rsidRDefault="00080512" w:rsidP="008D2EBE">
      <w:pPr>
        <w:pStyle w:val="Heading8"/>
      </w:pPr>
      <w:bookmarkStart w:id="288" w:name="_Toc106098562"/>
      <w:bookmarkStart w:id="289" w:name="_Toc155093576"/>
      <w:r w:rsidRPr="00F17505">
        <w:t xml:space="preserve">Annex </w:t>
      </w:r>
      <w:r w:rsidR="00A07EB1" w:rsidRPr="00F17505">
        <w:t>C</w:t>
      </w:r>
      <w:r w:rsidRPr="00F17505">
        <w:t xml:space="preserve"> (informative):</w:t>
      </w:r>
      <w:r w:rsidRPr="00F17505">
        <w:br/>
        <w:t>Change history</w:t>
      </w:r>
      <w:bookmarkEnd w:id="287"/>
      <w:bookmarkEnd w:id="288"/>
      <w:bookmarkEnd w:id="2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290" w:name="historyclause"/>
            <w:bookmarkEnd w:id="290"/>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Correction on ModelPerformance</w:t>
            </w:r>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r>
              <w:rPr>
                <w:sz w:val="16"/>
                <w:szCs w:val="16"/>
              </w:rPr>
              <w:t>Rel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r>
              <w:rPr>
                <w:sz w:val="16"/>
                <w:szCs w:val="16"/>
              </w:rPr>
              <w:t>Rel 18 CR TS 28.105 Clarify the description of confidenceIndication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r>
              <w:rPr>
                <w:sz w:val="16"/>
                <w:szCs w:val="16"/>
              </w:rPr>
              <w:t>Rel 18 CR TS 28.105 Remove unused attribute mLEntityList</w:t>
            </w:r>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TS 28.105 Rel-18 Correction of MLTrainingFunction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r>
              <w:rPr>
                <w:sz w:val="16"/>
                <w:szCs w:val="16"/>
              </w:rPr>
              <w:t>Rel 18 CR TS 28.105 Resolve issues related to the usage of confidenceIndication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r>
              <w:rPr>
                <w:sz w:val="16"/>
                <w:szCs w:val="16"/>
              </w:rPr>
              <w:t>Rel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bl>
    <w:p w14:paraId="469DA172" w14:textId="77777777" w:rsidR="00080512" w:rsidRPr="00F17505" w:rsidRDefault="00080512" w:rsidP="008F723C"/>
    <w:sectPr w:rsidR="00080512" w:rsidRPr="00F1750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79365" w14:textId="77777777" w:rsidR="00D0722D" w:rsidRDefault="00D0722D">
      <w:r>
        <w:separator/>
      </w:r>
    </w:p>
  </w:endnote>
  <w:endnote w:type="continuationSeparator" w:id="0">
    <w:p w14:paraId="6622F438" w14:textId="77777777" w:rsidR="00D0722D" w:rsidRDefault="00D0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7A253" w14:textId="77777777" w:rsidR="00D0722D" w:rsidRDefault="00D0722D">
      <w:r>
        <w:separator/>
      </w:r>
    </w:p>
  </w:footnote>
  <w:footnote w:type="continuationSeparator" w:id="0">
    <w:p w14:paraId="7487C992" w14:textId="77777777" w:rsidR="00D0722D" w:rsidRDefault="00D07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4DDF0709"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1F4A">
      <w:rPr>
        <w:rFonts w:ascii="Arial" w:hAnsi="Arial" w:cs="Arial"/>
        <w:b/>
        <w:noProof/>
        <w:sz w:val="18"/>
        <w:szCs w:val="18"/>
      </w:rPr>
      <w:t>3GPP TS 28.105 V18.2.0 (2023-12)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rgUAZoWnkiwAAAA="/>
  </w:docVars>
  <w:rsids>
    <w:rsidRoot w:val="004E213A"/>
    <w:rsid w:val="00005DEA"/>
    <w:rsid w:val="00005EB3"/>
    <w:rsid w:val="00006048"/>
    <w:rsid w:val="000070B3"/>
    <w:rsid w:val="00010D6F"/>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80512"/>
    <w:rsid w:val="000829B3"/>
    <w:rsid w:val="00085F68"/>
    <w:rsid w:val="00086396"/>
    <w:rsid w:val="000912D7"/>
    <w:rsid w:val="00091E69"/>
    <w:rsid w:val="00093311"/>
    <w:rsid w:val="00093A59"/>
    <w:rsid w:val="000A7776"/>
    <w:rsid w:val="000C47C3"/>
    <w:rsid w:val="000D173A"/>
    <w:rsid w:val="000D5723"/>
    <w:rsid w:val="000D58AB"/>
    <w:rsid w:val="000D733B"/>
    <w:rsid w:val="000E1001"/>
    <w:rsid w:val="000E2AAE"/>
    <w:rsid w:val="000E5D5E"/>
    <w:rsid w:val="000E7B5F"/>
    <w:rsid w:val="000F2DE5"/>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42B32"/>
    <w:rsid w:val="00154A76"/>
    <w:rsid w:val="00154E43"/>
    <w:rsid w:val="001575B6"/>
    <w:rsid w:val="00161FE3"/>
    <w:rsid w:val="001658B9"/>
    <w:rsid w:val="00170773"/>
    <w:rsid w:val="00171D1A"/>
    <w:rsid w:val="00172095"/>
    <w:rsid w:val="0017742E"/>
    <w:rsid w:val="00177A02"/>
    <w:rsid w:val="00182C8B"/>
    <w:rsid w:val="00186D78"/>
    <w:rsid w:val="0019183F"/>
    <w:rsid w:val="00193DAC"/>
    <w:rsid w:val="001A0881"/>
    <w:rsid w:val="001A16BF"/>
    <w:rsid w:val="001A4C42"/>
    <w:rsid w:val="001A4DDF"/>
    <w:rsid w:val="001A7420"/>
    <w:rsid w:val="001B11B4"/>
    <w:rsid w:val="001B5520"/>
    <w:rsid w:val="001B55EF"/>
    <w:rsid w:val="001B6637"/>
    <w:rsid w:val="001B7D5C"/>
    <w:rsid w:val="001B7E6D"/>
    <w:rsid w:val="001C187D"/>
    <w:rsid w:val="001C21C3"/>
    <w:rsid w:val="001C2434"/>
    <w:rsid w:val="001C3696"/>
    <w:rsid w:val="001C7BA1"/>
    <w:rsid w:val="001D02C2"/>
    <w:rsid w:val="001D0473"/>
    <w:rsid w:val="001D0805"/>
    <w:rsid w:val="001D256E"/>
    <w:rsid w:val="001D5226"/>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2A73"/>
    <w:rsid w:val="00225A5A"/>
    <w:rsid w:val="00232234"/>
    <w:rsid w:val="002347A2"/>
    <w:rsid w:val="00234C21"/>
    <w:rsid w:val="0023706C"/>
    <w:rsid w:val="00247923"/>
    <w:rsid w:val="00247E86"/>
    <w:rsid w:val="002531DF"/>
    <w:rsid w:val="00261AF2"/>
    <w:rsid w:val="002674A7"/>
    <w:rsid w:val="002675F0"/>
    <w:rsid w:val="00273060"/>
    <w:rsid w:val="0027357D"/>
    <w:rsid w:val="00282DB5"/>
    <w:rsid w:val="00291518"/>
    <w:rsid w:val="00296812"/>
    <w:rsid w:val="00297670"/>
    <w:rsid w:val="002A2466"/>
    <w:rsid w:val="002B3532"/>
    <w:rsid w:val="002B607E"/>
    <w:rsid w:val="002B6131"/>
    <w:rsid w:val="002B6339"/>
    <w:rsid w:val="002C10AA"/>
    <w:rsid w:val="002C21E2"/>
    <w:rsid w:val="002D08ED"/>
    <w:rsid w:val="002D0D40"/>
    <w:rsid w:val="002D1004"/>
    <w:rsid w:val="002D533A"/>
    <w:rsid w:val="002D5F32"/>
    <w:rsid w:val="002D618C"/>
    <w:rsid w:val="002D7387"/>
    <w:rsid w:val="002E00EE"/>
    <w:rsid w:val="00304389"/>
    <w:rsid w:val="00304E26"/>
    <w:rsid w:val="0030556D"/>
    <w:rsid w:val="003142A0"/>
    <w:rsid w:val="0031509A"/>
    <w:rsid w:val="00316A7B"/>
    <w:rsid w:val="003172DC"/>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44AB"/>
    <w:rsid w:val="0038533F"/>
    <w:rsid w:val="003867D1"/>
    <w:rsid w:val="003A3991"/>
    <w:rsid w:val="003A5E18"/>
    <w:rsid w:val="003B2A24"/>
    <w:rsid w:val="003C1C81"/>
    <w:rsid w:val="003C3971"/>
    <w:rsid w:val="003C511F"/>
    <w:rsid w:val="003C575F"/>
    <w:rsid w:val="003C6A4D"/>
    <w:rsid w:val="003D1918"/>
    <w:rsid w:val="003D4BEB"/>
    <w:rsid w:val="003D51AF"/>
    <w:rsid w:val="003E2DD8"/>
    <w:rsid w:val="003E40A8"/>
    <w:rsid w:val="003E5495"/>
    <w:rsid w:val="003E5849"/>
    <w:rsid w:val="003F49BF"/>
    <w:rsid w:val="004010A7"/>
    <w:rsid w:val="004042C1"/>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1659"/>
    <w:rsid w:val="004721A6"/>
    <w:rsid w:val="004768AA"/>
    <w:rsid w:val="00480F4B"/>
    <w:rsid w:val="0049146E"/>
    <w:rsid w:val="004946BD"/>
    <w:rsid w:val="00495A88"/>
    <w:rsid w:val="00497BC0"/>
    <w:rsid w:val="004A32E6"/>
    <w:rsid w:val="004B25AD"/>
    <w:rsid w:val="004B52FB"/>
    <w:rsid w:val="004B75EE"/>
    <w:rsid w:val="004C4A9F"/>
    <w:rsid w:val="004D3578"/>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D20"/>
    <w:rsid w:val="00541F3B"/>
    <w:rsid w:val="00543E6C"/>
    <w:rsid w:val="00546539"/>
    <w:rsid w:val="00565087"/>
    <w:rsid w:val="00572F56"/>
    <w:rsid w:val="005805F7"/>
    <w:rsid w:val="00585BA9"/>
    <w:rsid w:val="00586860"/>
    <w:rsid w:val="00592A8D"/>
    <w:rsid w:val="00593AD7"/>
    <w:rsid w:val="00594D81"/>
    <w:rsid w:val="00597560"/>
    <w:rsid w:val="00597B11"/>
    <w:rsid w:val="005A39B2"/>
    <w:rsid w:val="005A4857"/>
    <w:rsid w:val="005B3B09"/>
    <w:rsid w:val="005B3F62"/>
    <w:rsid w:val="005B4019"/>
    <w:rsid w:val="005B52EC"/>
    <w:rsid w:val="005C3045"/>
    <w:rsid w:val="005C7631"/>
    <w:rsid w:val="005C7DA3"/>
    <w:rsid w:val="005D2E01"/>
    <w:rsid w:val="005D2FBE"/>
    <w:rsid w:val="005D30A3"/>
    <w:rsid w:val="005D7526"/>
    <w:rsid w:val="005E0075"/>
    <w:rsid w:val="005E1599"/>
    <w:rsid w:val="005E1BFF"/>
    <w:rsid w:val="005E3F9E"/>
    <w:rsid w:val="005E4BB2"/>
    <w:rsid w:val="005F13B8"/>
    <w:rsid w:val="005F1C9F"/>
    <w:rsid w:val="005F4741"/>
    <w:rsid w:val="005F51FF"/>
    <w:rsid w:val="005F6C12"/>
    <w:rsid w:val="00600074"/>
    <w:rsid w:val="00602AEA"/>
    <w:rsid w:val="0060482A"/>
    <w:rsid w:val="00612C57"/>
    <w:rsid w:val="00614FDF"/>
    <w:rsid w:val="00617CDA"/>
    <w:rsid w:val="006209DF"/>
    <w:rsid w:val="0062162D"/>
    <w:rsid w:val="006216FC"/>
    <w:rsid w:val="00622CB6"/>
    <w:rsid w:val="0062475D"/>
    <w:rsid w:val="00627B5D"/>
    <w:rsid w:val="00627CA4"/>
    <w:rsid w:val="0063543D"/>
    <w:rsid w:val="00637FF8"/>
    <w:rsid w:val="00646361"/>
    <w:rsid w:val="00647114"/>
    <w:rsid w:val="0065240A"/>
    <w:rsid w:val="006537B7"/>
    <w:rsid w:val="00653E57"/>
    <w:rsid w:val="006658C7"/>
    <w:rsid w:val="0067116B"/>
    <w:rsid w:val="0067143C"/>
    <w:rsid w:val="00671992"/>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5F3E"/>
    <w:rsid w:val="006D68D2"/>
    <w:rsid w:val="006D6BDD"/>
    <w:rsid w:val="006E086F"/>
    <w:rsid w:val="006E23E1"/>
    <w:rsid w:val="006E25E1"/>
    <w:rsid w:val="006E5025"/>
    <w:rsid w:val="006E5C86"/>
    <w:rsid w:val="006E70B3"/>
    <w:rsid w:val="006F0479"/>
    <w:rsid w:val="006F653D"/>
    <w:rsid w:val="00701116"/>
    <w:rsid w:val="00702DA5"/>
    <w:rsid w:val="00703B7A"/>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B14D6"/>
    <w:rsid w:val="007B600E"/>
    <w:rsid w:val="007B65CD"/>
    <w:rsid w:val="007B7933"/>
    <w:rsid w:val="007C101F"/>
    <w:rsid w:val="007D0754"/>
    <w:rsid w:val="007D1F4A"/>
    <w:rsid w:val="007E2236"/>
    <w:rsid w:val="007E3C80"/>
    <w:rsid w:val="007E7A30"/>
    <w:rsid w:val="007F0F4A"/>
    <w:rsid w:val="007F40CF"/>
    <w:rsid w:val="007F7761"/>
    <w:rsid w:val="008017C7"/>
    <w:rsid w:val="008028A4"/>
    <w:rsid w:val="008044F3"/>
    <w:rsid w:val="00804917"/>
    <w:rsid w:val="00805548"/>
    <w:rsid w:val="00810FAA"/>
    <w:rsid w:val="00811B81"/>
    <w:rsid w:val="0081657D"/>
    <w:rsid w:val="00816A4A"/>
    <w:rsid w:val="008203DF"/>
    <w:rsid w:val="00830747"/>
    <w:rsid w:val="00830AC7"/>
    <w:rsid w:val="00840DD9"/>
    <w:rsid w:val="008537D0"/>
    <w:rsid w:val="0086095C"/>
    <w:rsid w:val="0086434B"/>
    <w:rsid w:val="008679D4"/>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5848"/>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159E"/>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5E92"/>
    <w:rsid w:val="00AE65E2"/>
    <w:rsid w:val="00AE7059"/>
    <w:rsid w:val="00AE7330"/>
    <w:rsid w:val="00AF4BB7"/>
    <w:rsid w:val="00B00977"/>
    <w:rsid w:val="00B0141D"/>
    <w:rsid w:val="00B02056"/>
    <w:rsid w:val="00B03F9D"/>
    <w:rsid w:val="00B050FF"/>
    <w:rsid w:val="00B11385"/>
    <w:rsid w:val="00B12D98"/>
    <w:rsid w:val="00B13242"/>
    <w:rsid w:val="00B14A6A"/>
    <w:rsid w:val="00B15449"/>
    <w:rsid w:val="00B16F60"/>
    <w:rsid w:val="00B23220"/>
    <w:rsid w:val="00B305DB"/>
    <w:rsid w:val="00B314F3"/>
    <w:rsid w:val="00B31D7C"/>
    <w:rsid w:val="00B325A4"/>
    <w:rsid w:val="00B3584D"/>
    <w:rsid w:val="00B41D58"/>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3F77"/>
    <w:rsid w:val="00BD733C"/>
    <w:rsid w:val="00BD7D31"/>
    <w:rsid w:val="00BE28C4"/>
    <w:rsid w:val="00BE3255"/>
    <w:rsid w:val="00BF128E"/>
    <w:rsid w:val="00BF4659"/>
    <w:rsid w:val="00C04EF4"/>
    <w:rsid w:val="00C0599E"/>
    <w:rsid w:val="00C074DD"/>
    <w:rsid w:val="00C142EB"/>
    <w:rsid w:val="00C1496A"/>
    <w:rsid w:val="00C178AA"/>
    <w:rsid w:val="00C25088"/>
    <w:rsid w:val="00C33079"/>
    <w:rsid w:val="00C45231"/>
    <w:rsid w:val="00C47D5E"/>
    <w:rsid w:val="00C47ED1"/>
    <w:rsid w:val="00C55F82"/>
    <w:rsid w:val="00C60D34"/>
    <w:rsid w:val="00C711AB"/>
    <w:rsid w:val="00C72833"/>
    <w:rsid w:val="00C76EC7"/>
    <w:rsid w:val="00C80F1D"/>
    <w:rsid w:val="00C919DC"/>
    <w:rsid w:val="00C92E9C"/>
    <w:rsid w:val="00C93565"/>
    <w:rsid w:val="00C93F40"/>
    <w:rsid w:val="00CA3D0C"/>
    <w:rsid w:val="00CD7337"/>
    <w:rsid w:val="00CE2BCE"/>
    <w:rsid w:val="00CE4F4C"/>
    <w:rsid w:val="00CE60A2"/>
    <w:rsid w:val="00CE638E"/>
    <w:rsid w:val="00CE6C33"/>
    <w:rsid w:val="00CF2B63"/>
    <w:rsid w:val="00D00313"/>
    <w:rsid w:val="00D0349E"/>
    <w:rsid w:val="00D0628E"/>
    <w:rsid w:val="00D0722D"/>
    <w:rsid w:val="00D07B84"/>
    <w:rsid w:val="00D11DA7"/>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740"/>
    <w:rsid w:val="00D87E00"/>
    <w:rsid w:val="00D9134D"/>
    <w:rsid w:val="00D91987"/>
    <w:rsid w:val="00D94689"/>
    <w:rsid w:val="00D957AF"/>
    <w:rsid w:val="00D96C29"/>
    <w:rsid w:val="00DA0529"/>
    <w:rsid w:val="00DA4AF3"/>
    <w:rsid w:val="00DA4B59"/>
    <w:rsid w:val="00DA539D"/>
    <w:rsid w:val="00DA771D"/>
    <w:rsid w:val="00DA7A03"/>
    <w:rsid w:val="00DB1818"/>
    <w:rsid w:val="00DB475E"/>
    <w:rsid w:val="00DB4F4F"/>
    <w:rsid w:val="00DB6BF9"/>
    <w:rsid w:val="00DC10BA"/>
    <w:rsid w:val="00DC309B"/>
    <w:rsid w:val="00DC4DA2"/>
    <w:rsid w:val="00DC670F"/>
    <w:rsid w:val="00DC7C56"/>
    <w:rsid w:val="00DD1449"/>
    <w:rsid w:val="00DD4C17"/>
    <w:rsid w:val="00DD4EC2"/>
    <w:rsid w:val="00DD5466"/>
    <w:rsid w:val="00DD59B9"/>
    <w:rsid w:val="00DD5D11"/>
    <w:rsid w:val="00DD74A5"/>
    <w:rsid w:val="00DE0503"/>
    <w:rsid w:val="00DE055F"/>
    <w:rsid w:val="00DE2502"/>
    <w:rsid w:val="00DF2B1F"/>
    <w:rsid w:val="00DF62CD"/>
    <w:rsid w:val="00E004B1"/>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A15B0"/>
    <w:rsid w:val="00EA5EA7"/>
    <w:rsid w:val="00EA670A"/>
    <w:rsid w:val="00EB0DF7"/>
    <w:rsid w:val="00EB1666"/>
    <w:rsid w:val="00EB2D22"/>
    <w:rsid w:val="00EB5A67"/>
    <w:rsid w:val="00EB5F32"/>
    <w:rsid w:val="00EC125F"/>
    <w:rsid w:val="00EC4A25"/>
    <w:rsid w:val="00EC6018"/>
    <w:rsid w:val="00EC7662"/>
    <w:rsid w:val="00ED3E28"/>
    <w:rsid w:val="00EE47C9"/>
    <w:rsid w:val="00EE69AF"/>
    <w:rsid w:val="00EE6C70"/>
    <w:rsid w:val="00EF3605"/>
    <w:rsid w:val="00EF6247"/>
    <w:rsid w:val="00F00DC6"/>
    <w:rsid w:val="00F025A2"/>
    <w:rsid w:val="00F032F6"/>
    <w:rsid w:val="00F04712"/>
    <w:rsid w:val="00F105FC"/>
    <w:rsid w:val="00F1120C"/>
    <w:rsid w:val="00F12F30"/>
    <w:rsid w:val="00F13360"/>
    <w:rsid w:val="00F14C7E"/>
    <w:rsid w:val="00F15318"/>
    <w:rsid w:val="00F17505"/>
    <w:rsid w:val="00F2243E"/>
    <w:rsid w:val="00F22EC7"/>
    <w:rsid w:val="00F230E6"/>
    <w:rsid w:val="00F24890"/>
    <w:rsid w:val="00F24A5E"/>
    <w:rsid w:val="00F25B53"/>
    <w:rsid w:val="00F30247"/>
    <w:rsid w:val="00F325C8"/>
    <w:rsid w:val="00F3312E"/>
    <w:rsid w:val="00F468A8"/>
    <w:rsid w:val="00F5035D"/>
    <w:rsid w:val="00F50CF2"/>
    <w:rsid w:val="00F51944"/>
    <w:rsid w:val="00F56D1C"/>
    <w:rsid w:val="00F622D8"/>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3847"/>
    <w:rsid w:val="00FD66F0"/>
    <w:rsid w:val="00FD7692"/>
    <w:rsid w:val="00FD7DD5"/>
    <w:rsid w:val="00FE2ED9"/>
    <w:rsid w:val="00FF51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Word_97_-_2003_Document.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11566</Words>
  <Characters>65928</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77340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32.291_CR0513_(Rel-17)_TEI17, 5GS_NSMCH</cp:lastModifiedBy>
  <cp:revision>2</cp:revision>
  <cp:lastPrinted>2019-02-25T14:05:00Z</cp:lastPrinted>
  <dcterms:created xsi:type="dcterms:W3CDTF">2024-01-04T14:12:00Z</dcterms:created>
  <dcterms:modified xsi:type="dcterms:W3CDTF">2024-01-04T14:12:00Z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