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EBB71" w14:textId="5E068D80" w:rsidR="007E04CD" w:rsidRPr="004A1425" w:rsidRDefault="007E04CD" w:rsidP="003F60B8">
      <w:pPr>
        <w:pStyle w:val="ZA"/>
        <w:framePr w:wrap="notBeside"/>
        <w:rPr>
          <w:noProof w:val="0"/>
        </w:rPr>
      </w:pPr>
      <w:bookmarkStart w:id="0" w:name="page1"/>
      <w:r w:rsidRPr="004A1425">
        <w:rPr>
          <w:noProof w:val="0"/>
          <w:sz w:val="64"/>
          <w:szCs w:val="64"/>
        </w:rPr>
        <w:t xml:space="preserve">3GPP TS </w:t>
      </w:r>
      <w:r w:rsidRPr="004A1425">
        <w:rPr>
          <w:noProof w:val="0"/>
          <w:sz w:val="64"/>
          <w:szCs w:val="64"/>
          <w:lang w:eastAsia="zh-CN"/>
        </w:rPr>
        <w:t>38</w:t>
      </w:r>
      <w:r w:rsidRPr="004A1425">
        <w:rPr>
          <w:noProof w:val="0"/>
          <w:sz w:val="64"/>
          <w:szCs w:val="64"/>
        </w:rPr>
        <w:t>.</w:t>
      </w:r>
      <w:r w:rsidRPr="004A1425">
        <w:rPr>
          <w:noProof w:val="0"/>
          <w:sz w:val="64"/>
          <w:szCs w:val="64"/>
          <w:lang w:eastAsia="zh-CN"/>
        </w:rPr>
        <w:t>522</w:t>
      </w:r>
      <w:r w:rsidRPr="004A1425">
        <w:rPr>
          <w:noProof w:val="0"/>
          <w:sz w:val="64"/>
          <w:szCs w:val="64"/>
        </w:rPr>
        <w:t xml:space="preserve"> </w:t>
      </w:r>
      <w:r w:rsidRPr="004A1425">
        <w:rPr>
          <w:noProof w:val="0"/>
        </w:rPr>
        <w:t>V</w:t>
      </w:r>
      <w:r w:rsidRPr="004A1425">
        <w:rPr>
          <w:noProof w:val="0"/>
          <w:lang w:eastAsia="zh-CN"/>
        </w:rPr>
        <w:t>17</w:t>
      </w:r>
      <w:r w:rsidRPr="004A1425">
        <w:rPr>
          <w:noProof w:val="0"/>
        </w:rPr>
        <w:t>.</w:t>
      </w:r>
      <w:r w:rsidR="00DF64DD">
        <w:rPr>
          <w:noProof w:val="0"/>
        </w:rPr>
        <w:t>1</w:t>
      </w:r>
      <w:r w:rsidR="00E9367E">
        <w:rPr>
          <w:noProof w:val="0"/>
        </w:rPr>
        <w:t>1</w:t>
      </w:r>
      <w:r w:rsidRPr="004A1425">
        <w:rPr>
          <w:noProof w:val="0"/>
        </w:rPr>
        <w:t xml:space="preserve">.0 </w:t>
      </w:r>
      <w:r w:rsidRPr="004A1425">
        <w:rPr>
          <w:noProof w:val="0"/>
          <w:sz w:val="32"/>
        </w:rPr>
        <w:t>(</w:t>
      </w:r>
      <w:r w:rsidRPr="004A1425">
        <w:rPr>
          <w:noProof w:val="0"/>
          <w:sz w:val="32"/>
          <w:lang w:eastAsia="zh-CN"/>
        </w:rPr>
        <w:t>202</w:t>
      </w:r>
      <w:r w:rsidR="0005252F">
        <w:rPr>
          <w:noProof w:val="0"/>
          <w:sz w:val="32"/>
          <w:lang w:eastAsia="zh-CN"/>
        </w:rPr>
        <w:t>3</w:t>
      </w:r>
      <w:r w:rsidRPr="004A1425">
        <w:rPr>
          <w:noProof w:val="0"/>
          <w:sz w:val="32"/>
        </w:rPr>
        <w:t>-</w:t>
      </w:r>
      <w:r w:rsidR="00E9367E">
        <w:rPr>
          <w:noProof w:val="0"/>
          <w:sz w:val="32"/>
        </w:rPr>
        <w:t>12</w:t>
      </w:r>
      <w:r w:rsidRPr="004A1425">
        <w:rPr>
          <w:noProof w:val="0"/>
          <w:sz w:val="32"/>
        </w:rPr>
        <w:t>)</w:t>
      </w:r>
    </w:p>
    <w:bookmarkEnd w:id="0"/>
    <w:p w14:paraId="0E099F2B" w14:textId="77777777" w:rsidR="007E04CD" w:rsidRPr="004A1425" w:rsidRDefault="007E04CD" w:rsidP="003F60B8">
      <w:pPr>
        <w:pStyle w:val="ZB"/>
        <w:framePr w:wrap="notBeside"/>
        <w:rPr>
          <w:noProof w:val="0"/>
        </w:rPr>
      </w:pPr>
      <w:r w:rsidRPr="004A1425">
        <w:rPr>
          <w:noProof w:val="0"/>
        </w:rPr>
        <w:t>Technical Specification</w:t>
      </w:r>
    </w:p>
    <w:p w14:paraId="222BE22E" w14:textId="77777777" w:rsidR="007E04CD" w:rsidRPr="004A1425" w:rsidRDefault="007E04CD" w:rsidP="003F60B8">
      <w:pPr>
        <w:pStyle w:val="ZT"/>
        <w:framePr w:wrap="notBeside"/>
      </w:pPr>
      <w:r w:rsidRPr="004A1425">
        <w:t>3rd Generation Partnership Project;</w:t>
      </w:r>
    </w:p>
    <w:p w14:paraId="0890C2F9" w14:textId="77777777" w:rsidR="007E04CD" w:rsidRPr="004A1425" w:rsidRDefault="007E04CD" w:rsidP="003F60B8">
      <w:pPr>
        <w:pStyle w:val="ZT"/>
        <w:framePr w:wrap="notBeside"/>
      </w:pPr>
      <w:r w:rsidRPr="004A1425">
        <w:t xml:space="preserve">Technical Specification Group </w:t>
      </w:r>
      <w:r w:rsidRPr="004A1425">
        <w:rPr>
          <w:rFonts w:cs="v5.0.0"/>
        </w:rPr>
        <w:t>Radio Access Network</w:t>
      </w:r>
      <w:r w:rsidRPr="004A1425">
        <w:t>;</w:t>
      </w:r>
    </w:p>
    <w:p w14:paraId="34949024" w14:textId="77777777" w:rsidR="007E04CD" w:rsidRPr="004A1425" w:rsidRDefault="007E04CD" w:rsidP="003F60B8">
      <w:pPr>
        <w:pStyle w:val="ZT"/>
        <w:framePr w:wrap="notBeside"/>
      </w:pPr>
      <w:r w:rsidRPr="004A1425">
        <w:t>NR;</w:t>
      </w:r>
    </w:p>
    <w:p w14:paraId="426A8C12" w14:textId="77777777" w:rsidR="007E04CD" w:rsidRPr="004A1425" w:rsidRDefault="007E04CD" w:rsidP="003F60B8">
      <w:pPr>
        <w:pStyle w:val="ZT"/>
        <w:framePr w:wrap="notBeside"/>
        <w:rPr>
          <w:lang w:eastAsia="zh-CN"/>
        </w:rPr>
      </w:pPr>
      <w:r w:rsidRPr="004A1425">
        <w:rPr>
          <w:rFonts w:cs="v4.2.0"/>
        </w:rPr>
        <w:t>User Equipment (UE) conformance specification</w:t>
      </w:r>
      <w:r w:rsidRPr="004A1425">
        <w:rPr>
          <w:lang w:eastAsia="zh-CN"/>
        </w:rPr>
        <w:t>;</w:t>
      </w:r>
    </w:p>
    <w:p w14:paraId="0C8C63F6" w14:textId="77777777" w:rsidR="007E04CD" w:rsidRPr="004A1425" w:rsidRDefault="007E04CD" w:rsidP="003F60B8">
      <w:pPr>
        <w:pStyle w:val="ZT"/>
        <w:framePr w:wrap="notBeside"/>
        <w:rPr>
          <w:lang w:eastAsia="zh-CN"/>
        </w:rPr>
      </w:pPr>
      <w:r w:rsidRPr="004A1425">
        <w:rPr>
          <w:rFonts w:cs="v4.2.0"/>
        </w:rPr>
        <w:t xml:space="preserve">Applicability of </w:t>
      </w:r>
      <w:r w:rsidRPr="004A1425">
        <w:rPr>
          <w:rFonts w:cs="v4.2.0"/>
          <w:lang w:eastAsia="zh-CN"/>
        </w:rPr>
        <w:t>radio transmission, radio reception</w:t>
      </w:r>
      <w:r w:rsidRPr="004A1425">
        <w:rPr>
          <w:rFonts w:cs="v4.2.0"/>
        </w:rPr>
        <w:t xml:space="preserve"> and </w:t>
      </w:r>
      <w:r w:rsidRPr="004A1425">
        <w:rPr>
          <w:rFonts w:cs="v4.2.0"/>
          <w:lang w:eastAsia="zh-CN"/>
        </w:rPr>
        <w:t>radio resource management</w:t>
      </w:r>
      <w:r w:rsidRPr="004A1425">
        <w:rPr>
          <w:rFonts w:cs="v4.2.0"/>
        </w:rPr>
        <w:t xml:space="preserve"> test cases</w:t>
      </w:r>
    </w:p>
    <w:p w14:paraId="00E38A8B" w14:textId="77777777" w:rsidR="007E04CD" w:rsidRPr="004A1425" w:rsidRDefault="007E04CD" w:rsidP="003F60B8">
      <w:pPr>
        <w:pStyle w:val="ZT"/>
        <w:framePr w:wrap="notBeside"/>
        <w:rPr>
          <w:i/>
          <w:sz w:val="28"/>
        </w:rPr>
      </w:pPr>
      <w:r w:rsidRPr="004A1425">
        <w:t>(</w:t>
      </w:r>
      <w:r w:rsidRPr="004A1425">
        <w:rPr>
          <w:rStyle w:val="ZGSM"/>
        </w:rPr>
        <w:t>Release 17</w:t>
      </w:r>
      <w:r w:rsidRPr="004A1425">
        <w:t>)</w:t>
      </w:r>
    </w:p>
    <w:p w14:paraId="3446B67C" w14:textId="1213C6B2" w:rsidR="007E04CD" w:rsidRPr="004A1425" w:rsidRDefault="003F60B8"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sidRPr="004A1425">
        <w:rPr>
          <w:i/>
        </w:rPr>
        <w:object w:dxaOrig="1901" w:dyaOrig="1319" w14:anchorId="7104F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o:ole="">
            <v:imagedata r:id="rId9" o:title=""/>
          </v:shape>
          <o:OLEObject Type="Embed" ProgID="Word.Document.12" ShapeID="_x0000_i1025" DrawAspect="Content" ObjectID="_1765793479" r:id="rId10">
            <o:FieldCodes>\s</o:FieldCodes>
          </o:OLEObject>
        </w:object>
      </w:r>
      <w:r w:rsidR="007E04CD" w:rsidRPr="004A1425">
        <w:rPr>
          <w:rFonts w:ascii="Arial" w:hAnsi="Arial"/>
          <w:color w:val="0000FF"/>
        </w:rPr>
        <w:tab/>
      </w:r>
      <w:r w:rsidRPr="004A1425">
        <w:rPr>
          <w:rFonts w:ascii="Arial" w:hAnsi="Arial"/>
        </w:rPr>
        <w:object w:dxaOrig="2551" w:dyaOrig="1499" w14:anchorId="01C48515">
          <v:shape id="_x0000_i1026" type="#_x0000_t75" style="width:128.25pt;height:75pt" o:ole="">
            <v:imagedata r:id="rId11" o:title=""/>
          </v:shape>
          <o:OLEObject Type="Embed" ProgID="Word.Document.12" ShapeID="_x0000_i1026" DrawAspect="Content" ObjectID="_1765793480" r:id="rId12">
            <o:FieldCodes>\s</o:FieldCodes>
          </o:OLEObject>
        </w:object>
      </w:r>
    </w:p>
    <w:p w14:paraId="17D39189" w14:textId="77777777" w:rsidR="007E04CD" w:rsidRPr="004A1425"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4A1425" w:rsidRDefault="007E04CD" w:rsidP="007E04CD">
      <w:pPr>
        <w:framePr w:h="1377" w:hRule="exact" w:wrap="notBeside" w:vAnchor="page" w:hAnchor="margin" w:y="15305"/>
        <w:rPr>
          <w:sz w:val="16"/>
        </w:rPr>
      </w:pPr>
      <w:r w:rsidRPr="004A1425">
        <w:rPr>
          <w:sz w:val="16"/>
        </w:rPr>
        <w:t>The present document has been developed within the 3rd Generation Partnership Project (3GPP</w:t>
      </w:r>
      <w:r w:rsidRPr="004A1425">
        <w:rPr>
          <w:sz w:val="16"/>
          <w:vertAlign w:val="superscript"/>
        </w:rPr>
        <w:t xml:space="preserve"> TM</w:t>
      </w:r>
      <w:r w:rsidRPr="004A1425">
        <w:rPr>
          <w:sz w:val="16"/>
        </w:rPr>
        <w:t>) and may be further elaborated for the purposes of 3GPP..</w:t>
      </w:r>
      <w:r w:rsidRPr="004A1425">
        <w:rPr>
          <w:sz w:val="16"/>
        </w:rPr>
        <w:br/>
        <w:t>The present document has not been subject to any approval process by the 3GPP</w:t>
      </w:r>
      <w:r w:rsidRPr="004A1425">
        <w:rPr>
          <w:sz w:val="16"/>
          <w:vertAlign w:val="superscript"/>
        </w:rPr>
        <w:t xml:space="preserve"> </w:t>
      </w:r>
      <w:r w:rsidRPr="004A1425">
        <w:rPr>
          <w:sz w:val="16"/>
        </w:rPr>
        <w:t>Organizational Partners and shall not be implemented.</w:t>
      </w:r>
      <w:r w:rsidRPr="004A1425">
        <w:rPr>
          <w:sz w:val="16"/>
        </w:rPr>
        <w:br/>
        <w:t>This Specification is provided for future development work within 3GPP</w:t>
      </w:r>
      <w:r w:rsidRPr="004A1425">
        <w:rPr>
          <w:sz w:val="16"/>
          <w:vertAlign w:val="superscript"/>
        </w:rPr>
        <w:t xml:space="preserve"> </w:t>
      </w:r>
      <w:r w:rsidRPr="004A1425">
        <w:rPr>
          <w:sz w:val="16"/>
        </w:rPr>
        <w:t>only. The Organizational Partners accept no liability for any use of this Specification.</w:t>
      </w:r>
      <w:r w:rsidRPr="004A1425">
        <w:rPr>
          <w:sz w:val="16"/>
        </w:rPr>
        <w:br/>
        <w:t>Specifications and Reports for implementation of the 3GPP</w:t>
      </w:r>
      <w:r w:rsidRPr="004A1425">
        <w:rPr>
          <w:sz w:val="16"/>
          <w:vertAlign w:val="superscript"/>
        </w:rPr>
        <w:t xml:space="preserve"> TM</w:t>
      </w:r>
      <w:r w:rsidRPr="004A1425">
        <w:rPr>
          <w:sz w:val="16"/>
        </w:rPr>
        <w:t xml:space="preserve"> system should be obtained via the 3GPP Organizational Partners' Publications Offices.</w:t>
      </w:r>
    </w:p>
    <w:p w14:paraId="7D15A378" w14:textId="77777777" w:rsidR="007E04CD" w:rsidRPr="004A1425"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4A1425" w:rsidRDefault="007E04CD" w:rsidP="007E04CD"/>
    <w:p w14:paraId="5CCFE90F" w14:textId="77777777" w:rsidR="007E04CD" w:rsidRPr="004A1425" w:rsidRDefault="007E04CD" w:rsidP="007E04CD">
      <w:pPr>
        <w:sectPr w:rsidR="007E04CD" w:rsidRPr="004A1425" w:rsidSect="003C6E98">
          <w:headerReference w:type="default" r:id="rId13"/>
          <w:footnotePr>
            <w:numRestart w:val="eachSect"/>
          </w:footnotePr>
          <w:pgSz w:w="11907" w:h="16840"/>
          <w:pgMar w:top="2268" w:right="851" w:bottom="10773" w:left="851" w:header="0" w:footer="0" w:gutter="0"/>
          <w:cols w:space="720"/>
          <w:titlePg/>
          <w:docGrid w:linePitch="272"/>
        </w:sectPr>
      </w:pPr>
    </w:p>
    <w:p w14:paraId="34A57AC3" w14:textId="77777777" w:rsidR="003F60B8" w:rsidRPr="004A1425" w:rsidRDefault="003F60B8" w:rsidP="003F60B8">
      <w:bookmarkStart w:id="1" w:name="page2"/>
    </w:p>
    <w:p w14:paraId="4B6365E1" w14:textId="77777777" w:rsidR="003F60B8" w:rsidRPr="004A1425" w:rsidRDefault="003F60B8" w:rsidP="003F60B8">
      <w:pPr>
        <w:pStyle w:val="FP"/>
        <w:framePr w:wrap="notBeside" w:hAnchor="margin" w:y="1419"/>
        <w:pBdr>
          <w:bottom w:val="single" w:sz="6" w:space="1" w:color="auto"/>
        </w:pBdr>
        <w:spacing w:before="240"/>
        <w:ind w:left="2835" w:right="2835"/>
        <w:jc w:val="center"/>
      </w:pPr>
      <w:r w:rsidRPr="004A1425">
        <w:t>Keywords</w:t>
      </w:r>
    </w:p>
    <w:p w14:paraId="3F4836D0" w14:textId="77777777" w:rsidR="003F60B8" w:rsidRPr="004A1425" w:rsidRDefault="003F60B8" w:rsidP="003F60B8">
      <w:pPr>
        <w:pStyle w:val="FP"/>
        <w:framePr w:wrap="notBeside" w:hAnchor="margin" w:y="1419"/>
        <w:ind w:left="2835" w:right="2835"/>
        <w:jc w:val="center"/>
        <w:rPr>
          <w:rFonts w:ascii="Arial" w:hAnsi="Arial"/>
          <w:sz w:val="18"/>
        </w:rPr>
      </w:pPr>
      <w:r w:rsidRPr="004A1425">
        <w:rPr>
          <w:rFonts w:ascii="Arial" w:hAnsi="Arial"/>
          <w:sz w:val="18"/>
        </w:rPr>
        <w:t>5GS, UE, terminal, testing</w:t>
      </w:r>
    </w:p>
    <w:p w14:paraId="506BADBE" w14:textId="77777777" w:rsidR="003F60B8" w:rsidRPr="004A1425" w:rsidRDefault="003F60B8" w:rsidP="003F60B8"/>
    <w:p w14:paraId="4DF5263E" w14:textId="77777777" w:rsidR="003F60B8" w:rsidRPr="004A1425" w:rsidRDefault="003F60B8" w:rsidP="003F60B8">
      <w:pPr>
        <w:pStyle w:val="FP"/>
        <w:framePr w:wrap="notBeside" w:hAnchor="margin" w:yAlign="center"/>
        <w:spacing w:after="240"/>
        <w:ind w:left="2835" w:right="2835"/>
        <w:jc w:val="center"/>
        <w:rPr>
          <w:rFonts w:ascii="Arial" w:hAnsi="Arial"/>
          <w:b/>
          <w:i/>
        </w:rPr>
      </w:pPr>
      <w:r w:rsidRPr="004A1425">
        <w:rPr>
          <w:rFonts w:ascii="Arial" w:hAnsi="Arial"/>
          <w:b/>
          <w:i/>
        </w:rPr>
        <w:t>3GPP</w:t>
      </w:r>
    </w:p>
    <w:p w14:paraId="50C8F8A8" w14:textId="77777777" w:rsidR="003F60B8" w:rsidRPr="004A1425" w:rsidRDefault="003F60B8" w:rsidP="003F60B8">
      <w:pPr>
        <w:pStyle w:val="FP"/>
        <w:framePr w:wrap="notBeside" w:hAnchor="margin" w:yAlign="center"/>
        <w:pBdr>
          <w:bottom w:val="single" w:sz="6" w:space="1" w:color="auto"/>
        </w:pBdr>
        <w:ind w:left="2835" w:right="2835"/>
        <w:jc w:val="center"/>
      </w:pPr>
      <w:r w:rsidRPr="004A1425">
        <w:t>Postal address</w:t>
      </w:r>
    </w:p>
    <w:p w14:paraId="48F82098" w14:textId="77777777" w:rsidR="003F60B8" w:rsidRPr="004A1425" w:rsidRDefault="003F60B8" w:rsidP="003F60B8">
      <w:pPr>
        <w:pStyle w:val="FP"/>
        <w:framePr w:wrap="notBeside" w:hAnchor="margin" w:yAlign="center"/>
        <w:ind w:left="2835" w:right="2835"/>
        <w:jc w:val="center"/>
        <w:rPr>
          <w:rFonts w:ascii="Arial" w:hAnsi="Arial"/>
          <w:sz w:val="18"/>
        </w:rPr>
      </w:pPr>
    </w:p>
    <w:p w14:paraId="72073FB5"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3GPP support office address</w:t>
      </w:r>
    </w:p>
    <w:p w14:paraId="1B23F07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 xml:space="preserve">650 Route des </w:t>
      </w:r>
      <w:proofErr w:type="spellStart"/>
      <w:r w:rsidRPr="004A1425">
        <w:rPr>
          <w:rFonts w:ascii="Arial" w:hAnsi="Arial"/>
          <w:sz w:val="18"/>
        </w:rPr>
        <w:t>Lucioles</w:t>
      </w:r>
      <w:proofErr w:type="spellEnd"/>
      <w:r w:rsidRPr="004A1425">
        <w:rPr>
          <w:rFonts w:ascii="Arial" w:hAnsi="Arial"/>
          <w:sz w:val="18"/>
        </w:rPr>
        <w:t xml:space="preserve"> - Sophia Antipolis</w:t>
      </w:r>
    </w:p>
    <w:p w14:paraId="4CCC429E" w14:textId="77777777" w:rsidR="003F60B8" w:rsidRPr="004A1425" w:rsidRDefault="003F60B8" w:rsidP="003F60B8">
      <w:pPr>
        <w:pStyle w:val="FP"/>
        <w:framePr w:wrap="notBeside" w:hAnchor="margin" w:yAlign="center"/>
        <w:ind w:left="2835" w:right="2835"/>
        <w:jc w:val="center"/>
        <w:rPr>
          <w:rFonts w:ascii="Arial" w:hAnsi="Arial"/>
          <w:sz w:val="18"/>
        </w:rPr>
      </w:pPr>
      <w:proofErr w:type="spellStart"/>
      <w:r w:rsidRPr="004A1425">
        <w:rPr>
          <w:rFonts w:ascii="Arial" w:hAnsi="Arial"/>
          <w:sz w:val="18"/>
        </w:rPr>
        <w:t>Valbonne</w:t>
      </w:r>
      <w:proofErr w:type="spellEnd"/>
      <w:r w:rsidRPr="004A1425">
        <w:rPr>
          <w:rFonts w:ascii="Arial" w:hAnsi="Arial"/>
          <w:sz w:val="18"/>
        </w:rPr>
        <w:t xml:space="preserve"> - FRANCE</w:t>
      </w:r>
    </w:p>
    <w:p w14:paraId="5324953E" w14:textId="77777777" w:rsidR="003F60B8" w:rsidRPr="004A1425" w:rsidRDefault="003F60B8" w:rsidP="003F60B8">
      <w:pPr>
        <w:pStyle w:val="FP"/>
        <w:framePr w:wrap="notBeside" w:hAnchor="margin" w:yAlign="center"/>
        <w:spacing w:after="20"/>
        <w:ind w:left="2835" w:right="2835"/>
        <w:jc w:val="center"/>
        <w:rPr>
          <w:rFonts w:ascii="Arial" w:hAnsi="Arial"/>
          <w:sz w:val="18"/>
        </w:rPr>
      </w:pPr>
      <w:r w:rsidRPr="004A1425">
        <w:rPr>
          <w:rFonts w:ascii="Arial" w:hAnsi="Arial"/>
          <w:sz w:val="18"/>
        </w:rPr>
        <w:t>Tel.: +33 4 92 94 42 00 Fax: +33 4 93 65 47 16</w:t>
      </w:r>
    </w:p>
    <w:p w14:paraId="3D7E504D"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Internet</w:t>
      </w:r>
    </w:p>
    <w:p w14:paraId="31DB7F9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http://www.3gpp.org</w:t>
      </w:r>
    </w:p>
    <w:p w14:paraId="4CBA0FEE" w14:textId="77777777" w:rsidR="003F60B8" w:rsidRPr="004A1425" w:rsidRDefault="003F60B8" w:rsidP="003F60B8"/>
    <w:p w14:paraId="1901FC06" w14:textId="77777777" w:rsidR="003F60B8" w:rsidRPr="004A1425" w:rsidRDefault="003F60B8" w:rsidP="003F60B8">
      <w:pPr>
        <w:pStyle w:val="FP"/>
        <w:framePr w:h="3057" w:hRule="exact" w:wrap="notBeside" w:vAnchor="page" w:hAnchor="margin" w:y="12605"/>
        <w:pBdr>
          <w:bottom w:val="single" w:sz="6" w:space="1" w:color="auto"/>
        </w:pBdr>
        <w:spacing w:after="240"/>
        <w:jc w:val="center"/>
        <w:rPr>
          <w:rFonts w:ascii="Arial" w:hAnsi="Arial"/>
          <w:b/>
          <w:i/>
        </w:rPr>
      </w:pPr>
      <w:r w:rsidRPr="004A1425">
        <w:rPr>
          <w:rFonts w:ascii="Arial" w:hAnsi="Arial"/>
          <w:b/>
          <w:i/>
        </w:rPr>
        <w:t>Copyright Notification</w:t>
      </w:r>
    </w:p>
    <w:p w14:paraId="7C2E2E7E" w14:textId="77777777" w:rsidR="003F60B8" w:rsidRPr="004A1425" w:rsidRDefault="003F60B8" w:rsidP="003F60B8">
      <w:pPr>
        <w:pStyle w:val="FP"/>
        <w:framePr w:h="3057" w:hRule="exact" w:wrap="notBeside" w:vAnchor="page" w:hAnchor="margin" w:y="12605"/>
        <w:jc w:val="center"/>
      </w:pPr>
      <w:r w:rsidRPr="004A1425">
        <w:t>No part may be reproduced except as authorized by written permission.</w:t>
      </w:r>
      <w:r w:rsidRPr="004A1425">
        <w:br/>
        <w:t>The copyright and the foregoing restriction extend to reproduction in all media.</w:t>
      </w:r>
    </w:p>
    <w:p w14:paraId="12BAA072" w14:textId="77777777" w:rsidR="003F60B8" w:rsidRPr="004A1425" w:rsidRDefault="003F60B8" w:rsidP="003F60B8">
      <w:pPr>
        <w:pStyle w:val="FP"/>
        <w:framePr w:h="3057" w:hRule="exact" w:wrap="notBeside" w:vAnchor="page" w:hAnchor="margin" w:y="12605"/>
        <w:jc w:val="center"/>
      </w:pPr>
    </w:p>
    <w:p w14:paraId="1CA9F4E1" w14:textId="350D96E1" w:rsidR="003F60B8" w:rsidRPr="004A1425" w:rsidRDefault="003F60B8" w:rsidP="003F60B8">
      <w:pPr>
        <w:pStyle w:val="FP"/>
        <w:framePr w:h="3057" w:hRule="exact" w:wrap="notBeside" w:vAnchor="page" w:hAnchor="margin" w:y="12605"/>
        <w:jc w:val="center"/>
        <w:rPr>
          <w:sz w:val="18"/>
        </w:rPr>
      </w:pPr>
      <w:r w:rsidRPr="004A1425">
        <w:rPr>
          <w:sz w:val="18"/>
        </w:rPr>
        <w:t>© 202</w:t>
      </w:r>
      <w:r w:rsidR="0005252F">
        <w:rPr>
          <w:sz w:val="18"/>
        </w:rPr>
        <w:t>3</w:t>
      </w:r>
      <w:r w:rsidRPr="004A1425">
        <w:rPr>
          <w:sz w:val="18"/>
        </w:rPr>
        <w:t>, 3GPP Organizational Partners (ARIB, ATIS, CCSA, ETSI, TSDSI, TTA, TTC).</w:t>
      </w:r>
      <w:bookmarkStart w:id="2" w:name="copyrightaddon"/>
      <w:bookmarkEnd w:id="2"/>
    </w:p>
    <w:p w14:paraId="3F242FCF" w14:textId="77777777" w:rsidR="003F60B8" w:rsidRPr="004A1425" w:rsidRDefault="003F60B8" w:rsidP="003F60B8">
      <w:pPr>
        <w:pStyle w:val="FP"/>
        <w:framePr w:h="3057" w:hRule="exact" w:wrap="notBeside" w:vAnchor="page" w:hAnchor="margin" w:y="12605"/>
        <w:jc w:val="center"/>
        <w:rPr>
          <w:sz w:val="18"/>
        </w:rPr>
      </w:pPr>
      <w:r w:rsidRPr="004A1425">
        <w:rPr>
          <w:sz w:val="18"/>
        </w:rPr>
        <w:t>All rights reserved.</w:t>
      </w:r>
    </w:p>
    <w:p w14:paraId="6A4AEA65" w14:textId="77777777" w:rsidR="003F60B8" w:rsidRPr="004A1425" w:rsidRDefault="003F60B8" w:rsidP="003F60B8">
      <w:pPr>
        <w:pStyle w:val="FP"/>
        <w:framePr w:h="3057" w:hRule="exact" w:wrap="notBeside" w:vAnchor="page" w:hAnchor="margin" w:y="12605"/>
        <w:rPr>
          <w:sz w:val="18"/>
        </w:rPr>
      </w:pPr>
    </w:p>
    <w:p w14:paraId="570F087F" w14:textId="77777777" w:rsidR="003F60B8" w:rsidRPr="004A1425" w:rsidRDefault="003F60B8" w:rsidP="003F60B8">
      <w:pPr>
        <w:pStyle w:val="FP"/>
        <w:framePr w:h="3057" w:hRule="exact" w:wrap="notBeside" w:vAnchor="page" w:hAnchor="margin" w:y="12605"/>
        <w:rPr>
          <w:sz w:val="18"/>
        </w:rPr>
      </w:pPr>
      <w:r w:rsidRPr="004A1425">
        <w:rPr>
          <w:sz w:val="18"/>
        </w:rPr>
        <w:t xml:space="preserve">UMTS™ is a </w:t>
      </w:r>
      <w:proofErr w:type="gramStart"/>
      <w:r w:rsidRPr="004A1425">
        <w:rPr>
          <w:sz w:val="18"/>
        </w:rPr>
        <w:t>Trade Mark</w:t>
      </w:r>
      <w:proofErr w:type="gramEnd"/>
      <w:r w:rsidRPr="004A1425">
        <w:rPr>
          <w:sz w:val="18"/>
        </w:rPr>
        <w:t xml:space="preserve"> of ETSI registered for the benefit of its members</w:t>
      </w:r>
    </w:p>
    <w:p w14:paraId="76C5C7E0" w14:textId="77777777" w:rsidR="003F60B8" w:rsidRPr="004A1425" w:rsidRDefault="003F60B8" w:rsidP="003F60B8">
      <w:pPr>
        <w:pStyle w:val="FP"/>
        <w:framePr w:h="3057" w:hRule="exact" w:wrap="notBeside" w:vAnchor="page" w:hAnchor="margin" w:y="12605"/>
        <w:rPr>
          <w:sz w:val="18"/>
        </w:rPr>
      </w:pPr>
      <w:r w:rsidRPr="004A1425">
        <w:rPr>
          <w:sz w:val="18"/>
        </w:rPr>
        <w:t xml:space="preserve">3GPP™ is a </w:t>
      </w:r>
      <w:proofErr w:type="gramStart"/>
      <w:r w:rsidRPr="004A1425">
        <w:rPr>
          <w:sz w:val="18"/>
        </w:rPr>
        <w:t>Trade Mark</w:t>
      </w:r>
      <w:proofErr w:type="gramEnd"/>
      <w:r w:rsidRPr="004A1425">
        <w:rPr>
          <w:sz w:val="18"/>
        </w:rPr>
        <w:t xml:space="preserve"> of ETSI registered for the benefit of its Members and of the 3GPP Organizational Partners</w:t>
      </w:r>
      <w:r w:rsidRPr="004A1425">
        <w:rPr>
          <w:sz w:val="18"/>
        </w:rPr>
        <w:br/>
        <w:t>LTE™ is a Trade Mark of ETSI registered for the benefit of its Members and of the 3GPP Organizational Partners</w:t>
      </w:r>
    </w:p>
    <w:p w14:paraId="1C91D11E" w14:textId="77777777" w:rsidR="003F60B8" w:rsidRPr="004A1425" w:rsidRDefault="003F60B8" w:rsidP="003F60B8">
      <w:pPr>
        <w:pStyle w:val="FP"/>
        <w:framePr w:h="3057" w:hRule="exact" w:wrap="notBeside" w:vAnchor="page" w:hAnchor="margin" w:y="12605"/>
        <w:rPr>
          <w:sz w:val="18"/>
        </w:rPr>
      </w:pPr>
      <w:r w:rsidRPr="004A1425">
        <w:rPr>
          <w:sz w:val="18"/>
        </w:rPr>
        <w:t>GSM® and the GSM logo are registered and owned by the GSM Association</w:t>
      </w:r>
    </w:p>
    <w:bookmarkEnd w:id="1"/>
    <w:p w14:paraId="591D55F3" w14:textId="77777777" w:rsidR="007E04CD" w:rsidRPr="004A1425" w:rsidRDefault="007E04CD" w:rsidP="007E04CD">
      <w:pPr>
        <w:keepNext/>
        <w:keepLines/>
        <w:pBdr>
          <w:top w:val="single" w:sz="12" w:space="3" w:color="auto"/>
        </w:pBdr>
        <w:spacing w:before="240"/>
        <w:ind w:left="1134" w:hanging="1134"/>
        <w:rPr>
          <w:rFonts w:ascii="Arial" w:hAnsi="Arial"/>
          <w:sz w:val="36"/>
        </w:rPr>
      </w:pPr>
      <w:r w:rsidRPr="004A1425">
        <w:rPr>
          <w:rFonts w:ascii="Arial" w:hAnsi="Arial"/>
          <w:sz w:val="36"/>
        </w:rPr>
        <w:br w:type="page"/>
      </w:r>
      <w:r w:rsidRPr="004A1425">
        <w:rPr>
          <w:rFonts w:ascii="Arial" w:hAnsi="Arial"/>
          <w:sz w:val="36"/>
        </w:rPr>
        <w:lastRenderedPageBreak/>
        <w:t>Contents</w:t>
      </w:r>
    </w:p>
    <w:p w14:paraId="25ED16E8" w14:textId="570FC3C4" w:rsidR="000C49E9" w:rsidRDefault="00E43A71">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0C49E9">
        <w:t>1</w:t>
      </w:r>
      <w:r w:rsidR="000C49E9">
        <w:rPr>
          <w:rFonts w:asciiTheme="minorHAnsi" w:eastAsiaTheme="minorEastAsia" w:hAnsiTheme="minorHAnsi" w:cstheme="minorBidi"/>
          <w:kern w:val="2"/>
          <w:szCs w:val="22"/>
          <w14:ligatures w14:val="standardContextual"/>
        </w:rPr>
        <w:tab/>
      </w:r>
      <w:r w:rsidR="000C49E9">
        <w:t>Scope</w:t>
      </w:r>
      <w:r w:rsidR="000C49E9">
        <w:tab/>
      </w:r>
      <w:r w:rsidR="000C49E9">
        <w:fldChar w:fldCharType="begin" w:fldLock="1"/>
      </w:r>
      <w:r w:rsidR="000C49E9">
        <w:instrText xml:space="preserve"> PAGEREF _Toc155180663 \h </w:instrText>
      </w:r>
      <w:r w:rsidR="000C49E9">
        <w:fldChar w:fldCharType="separate"/>
      </w:r>
      <w:r w:rsidR="000C49E9">
        <w:t>5</w:t>
      </w:r>
      <w:r w:rsidR="000C49E9">
        <w:fldChar w:fldCharType="end"/>
      </w:r>
    </w:p>
    <w:p w14:paraId="13949AA0" w14:textId="230CD38B" w:rsidR="000C49E9" w:rsidRDefault="000C49E9">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_Toc155180664 \h </w:instrText>
      </w:r>
      <w:r>
        <w:fldChar w:fldCharType="separate"/>
      </w:r>
      <w:r>
        <w:t>5</w:t>
      </w:r>
      <w:r>
        <w:fldChar w:fldCharType="end"/>
      </w:r>
    </w:p>
    <w:p w14:paraId="46FCA585" w14:textId="58C7996B" w:rsidR="000C49E9" w:rsidRDefault="000C49E9">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_Toc155180665 \h </w:instrText>
      </w:r>
      <w:r>
        <w:fldChar w:fldCharType="separate"/>
      </w:r>
      <w:r>
        <w:t>5</w:t>
      </w:r>
      <w:r>
        <w:fldChar w:fldCharType="end"/>
      </w:r>
    </w:p>
    <w:p w14:paraId="6566BE66" w14:textId="33A3E9F7" w:rsidR="000C49E9" w:rsidRDefault="000C49E9">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Recommended test case applicability</w:t>
      </w:r>
      <w:r>
        <w:tab/>
      </w:r>
      <w:r>
        <w:fldChar w:fldCharType="begin" w:fldLock="1"/>
      </w:r>
      <w:r>
        <w:instrText xml:space="preserve"> PAGEREF _Toc155180666 \h </w:instrText>
      </w:r>
      <w:r>
        <w:fldChar w:fldCharType="separate"/>
      </w:r>
      <w:r>
        <w:t>5</w:t>
      </w:r>
      <w:r>
        <w:fldChar w:fldCharType="end"/>
      </w:r>
    </w:p>
    <w:p w14:paraId="31A33C27" w14:textId="45F815B8" w:rsidR="000C49E9" w:rsidRDefault="000C49E9" w:rsidP="000C49E9">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_Toc155180667 \h </w:instrText>
      </w:r>
      <w:r>
        <w:fldChar w:fldCharType="separate"/>
      </w:r>
      <w:r>
        <w:t>6</w:t>
      </w:r>
      <w:r>
        <w:fldChar w:fldCharType="end"/>
      </w:r>
    </w:p>
    <w:p w14:paraId="781BF9DE" w14:textId="5E4769A0" w:rsidR="007E04CD" w:rsidRPr="004A1425" w:rsidRDefault="00E43A71" w:rsidP="007E04CD">
      <w:r>
        <w:rPr>
          <w:sz w:val="22"/>
        </w:rPr>
        <w:fldChar w:fldCharType="end"/>
      </w:r>
    </w:p>
    <w:p w14:paraId="6AD3F1F4" w14:textId="644DC251" w:rsidR="00AB5C87" w:rsidRPr="004A1425" w:rsidRDefault="007E04CD" w:rsidP="007E04CD">
      <w:pPr>
        <w:keepNext/>
        <w:keepLines/>
        <w:pBdr>
          <w:top w:val="single" w:sz="12" w:space="3" w:color="auto"/>
        </w:pBdr>
        <w:spacing w:before="240"/>
        <w:ind w:left="1134" w:hanging="1134"/>
        <w:outlineLvl w:val="0"/>
        <w:rPr>
          <w:rFonts w:ascii="Arial" w:hAnsi="Arial"/>
          <w:sz w:val="36"/>
        </w:rPr>
      </w:pPr>
      <w:r w:rsidRPr="004A1425">
        <w:rPr>
          <w:rFonts w:ascii="Arial" w:hAnsi="Arial"/>
          <w:sz w:val="36"/>
        </w:rPr>
        <w:br w:type="page"/>
      </w:r>
      <w:r w:rsidR="00AB5C87" w:rsidRPr="004A1425">
        <w:rPr>
          <w:rFonts w:ascii="Arial" w:hAnsi="Arial"/>
          <w:sz w:val="36"/>
        </w:rPr>
        <w:lastRenderedPageBreak/>
        <w:t>Foreword</w:t>
      </w:r>
    </w:p>
    <w:p w14:paraId="5FF61CF1" w14:textId="77777777" w:rsidR="00AB5C87" w:rsidRPr="004A1425" w:rsidRDefault="00AB5C87" w:rsidP="00AB5C87">
      <w:r w:rsidRPr="004A1425">
        <w:t>This Technical Specification has been produced by the 3rd Generation Partnership Project (3GPP).</w:t>
      </w:r>
    </w:p>
    <w:p w14:paraId="7FC13AC4" w14:textId="77777777" w:rsidR="00AB5C87" w:rsidRPr="004A1425" w:rsidRDefault="00AB5C87" w:rsidP="00AB5C87">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4A1425" w:rsidRDefault="00AB5C87" w:rsidP="00AB5C87">
      <w:pPr>
        <w:pStyle w:val="B10"/>
      </w:pPr>
      <w:r w:rsidRPr="004A1425">
        <w:t>Version x.y.z</w:t>
      </w:r>
    </w:p>
    <w:p w14:paraId="7D07386C" w14:textId="77777777" w:rsidR="00AB5C87" w:rsidRPr="004A1425" w:rsidRDefault="00AB5C87" w:rsidP="00AB5C87">
      <w:pPr>
        <w:pStyle w:val="B10"/>
      </w:pPr>
      <w:r w:rsidRPr="004A1425">
        <w:t>where:</w:t>
      </w:r>
    </w:p>
    <w:p w14:paraId="190C8B8F" w14:textId="77777777" w:rsidR="00AB5C87" w:rsidRPr="004A1425" w:rsidRDefault="00AB5C87" w:rsidP="00AB5C87">
      <w:pPr>
        <w:pStyle w:val="B20"/>
      </w:pPr>
      <w:r w:rsidRPr="004A1425">
        <w:t>x</w:t>
      </w:r>
      <w:r w:rsidRPr="004A1425">
        <w:tab/>
        <w:t>the first digit:</w:t>
      </w:r>
    </w:p>
    <w:p w14:paraId="1152BE66" w14:textId="77777777" w:rsidR="00AB5C87" w:rsidRPr="004A1425" w:rsidRDefault="00AB5C87" w:rsidP="00AB5C87">
      <w:pPr>
        <w:pStyle w:val="B30"/>
      </w:pPr>
      <w:r w:rsidRPr="004A1425">
        <w:t>1</w:t>
      </w:r>
      <w:r w:rsidRPr="004A1425">
        <w:tab/>
        <w:t>presented to TSG for information;</w:t>
      </w:r>
    </w:p>
    <w:p w14:paraId="2E5F138A" w14:textId="77777777" w:rsidR="00AB5C87" w:rsidRPr="004A1425" w:rsidRDefault="00AB5C87" w:rsidP="00AB5C87">
      <w:pPr>
        <w:pStyle w:val="B30"/>
      </w:pPr>
      <w:r w:rsidRPr="004A1425">
        <w:t>2</w:t>
      </w:r>
      <w:r w:rsidRPr="004A1425">
        <w:tab/>
        <w:t>presented to TSG for approval;</w:t>
      </w:r>
    </w:p>
    <w:p w14:paraId="107D6FB9" w14:textId="77777777" w:rsidR="00AB5C87" w:rsidRPr="004A1425" w:rsidRDefault="00AB5C87" w:rsidP="00AB5C87">
      <w:pPr>
        <w:pStyle w:val="B30"/>
      </w:pPr>
      <w:r w:rsidRPr="004A1425">
        <w:t>3</w:t>
      </w:r>
      <w:r w:rsidRPr="004A1425">
        <w:tab/>
        <w:t>or greater indicates TSG approved document under change control.</w:t>
      </w:r>
    </w:p>
    <w:p w14:paraId="3733D6D6" w14:textId="77777777" w:rsidR="00AB5C87" w:rsidRPr="004A1425" w:rsidRDefault="00AB5C87" w:rsidP="00AB5C87">
      <w:pPr>
        <w:pStyle w:val="B20"/>
      </w:pPr>
      <w:r w:rsidRPr="004A1425">
        <w:t>y</w:t>
      </w:r>
      <w:r w:rsidRPr="004A1425">
        <w:tab/>
        <w:t>the second digit is incremented for all changes of substance, i.e. technical enhancements, corrections, updates, etc.</w:t>
      </w:r>
    </w:p>
    <w:p w14:paraId="5AC5A648" w14:textId="77777777" w:rsidR="00AB5C87" w:rsidRPr="004A1425" w:rsidRDefault="00AB5C87" w:rsidP="00AB5C87">
      <w:pPr>
        <w:pStyle w:val="B20"/>
        <w:rPr>
          <w:lang w:eastAsia="zh-CN"/>
        </w:rPr>
      </w:pPr>
      <w:r w:rsidRPr="004A1425">
        <w:t>z</w:t>
      </w:r>
      <w:r w:rsidRPr="004A1425">
        <w:tab/>
        <w:t>the third digit is incremented when editorial only changes have been incorporated in the document.</w:t>
      </w:r>
    </w:p>
    <w:p w14:paraId="6B89107D" w14:textId="77777777" w:rsidR="00AB5C87" w:rsidRPr="004A1425" w:rsidRDefault="00AB5C87" w:rsidP="00AB5C87">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044A80AD" w14:textId="77777777" w:rsidR="00AB5C87" w:rsidRPr="004A1425" w:rsidRDefault="00AB5C87" w:rsidP="00AB5C87">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39372AAA" w14:textId="77777777" w:rsidR="00AB5C87" w:rsidRPr="004A1425" w:rsidRDefault="00AB5C87" w:rsidP="00AB5C87">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146C8FFB" w14:textId="77777777" w:rsidR="00AB5C87" w:rsidRPr="004A1425" w:rsidRDefault="00AB5C87" w:rsidP="00AB5C87">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23DC49F5" w14:textId="77777777" w:rsidR="00AB5C87" w:rsidRPr="004A1425" w:rsidRDefault="00AB5C87" w:rsidP="00AB5C87">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550DF134" w14:textId="77777777" w:rsidR="00AB5C87" w:rsidRPr="004A1425" w:rsidRDefault="00AB5C87" w:rsidP="00AB5C87">
      <w:pPr>
        <w:pStyle w:val="B10"/>
        <w:rPr>
          <w:b/>
        </w:rPr>
      </w:pPr>
      <w:r w:rsidRPr="004A1425">
        <w:rPr>
          <w:b/>
        </w:rPr>
        <w:tab/>
        <w:t>3GPP TS 38.522: NR; User Equipment (UE) conformance specification; Applicability of RF and RRM test cases;</w:t>
      </w:r>
    </w:p>
    <w:p w14:paraId="12EB3062" w14:textId="77777777" w:rsidR="00AB5C87" w:rsidRPr="004A1425" w:rsidRDefault="00AB5C87" w:rsidP="00AB5C87">
      <w:pPr>
        <w:pStyle w:val="B10"/>
      </w:pPr>
      <w:r w:rsidRPr="004A1425">
        <w:tab/>
        <w:t>3GPP TS 38.533 [5]: NR; User Equipment (UE) conformance specification; Radio resource management;</w:t>
      </w:r>
    </w:p>
    <w:p w14:paraId="63ABE6EE" w14:textId="77777777" w:rsidR="00AB5C87" w:rsidRPr="004A1425" w:rsidRDefault="00AB5C87" w:rsidP="00AB5C87">
      <w:pPr>
        <w:pStyle w:val="Heading1"/>
      </w:pPr>
      <w:r w:rsidRPr="004A1425">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bookmarkStart w:id="10" w:name="_Toc90971490"/>
      <w:bookmarkStart w:id="11" w:name="_Toc100158398"/>
      <w:bookmarkStart w:id="12" w:name="_Toc155180663"/>
      <w:r w:rsidRPr="004A1425">
        <w:lastRenderedPageBreak/>
        <w:t>1</w:t>
      </w:r>
      <w:r w:rsidRPr="004A1425">
        <w:tab/>
        <w:t>Scope</w:t>
      </w:r>
      <w:bookmarkEnd w:id="3"/>
      <w:bookmarkEnd w:id="4"/>
      <w:bookmarkEnd w:id="5"/>
      <w:bookmarkEnd w:id="6"/>
      <w:bookmarkEnd w:id="7"/>
      <w:bookmarkEnd w:id="8"/>
      <w:bookmarkEnd w:id="9"/>
      <w:bookmarkEnd w:id="10"/>
      <w:bookmarkEnd w:id="11"/>
      <w:bookmarkEnd w:id="12"/>
    </w:p>
    <w:p w14:paraId="54C735AA" w14:textId="77777777" w:rsidR="00AB5C87" w:rsidRPr="004A1425" w:rsidRDefault="00AB5C87" w:rsidP="00AB5C87">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7962A899" w14:textId="77777777" w:rsidR="00AB5C87" w:rsidRPr="004A1425" w:rsidRDefault="00AB5C87" w:rsidP="00AB5C87">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58EB00B9" w14:textId="77777777" w:rsidR="00AB5C87" w:rsidRPr="004A1425" w:rsidRDefault="00AB5C87" w:rsidP="00AB5C87">
      <w:r w:rsidRPr="004A1425">
        <w:t>The present document is valid for UE implemented according to 3GPP releases starting from Release 15 up to the Release indicated on the cover page of the present document.</w:t>
      </w:r>
    </w:p>
    <w:p w14:paraId="6FC647A8" w14:textId="77777777" w:rsidR="00E9367E" w:rsidRPr="004A1425" w:rsidRDefault="00E9367E" w:rsidP="00E9367E">
      <w:pPr>
        <w:pStyle w:val="Heading1"/>
      </w:pPr>
      <w:bookmarkStart w:id="13" w:name="_Toc21353531"/>
      <w:bookmarkStart w:id="14" w:name="_Toc27749132"/>
      <w:bookmarkStart w:id="15" w:name="_Toc36227935"/>
      <w:bookmarkStart w:id="16" w:name="_Toc36228231"/>
      <w:bookmarkStart w:id="17" w:name="_Toc36228686"/>
      <w:bookmarkStart w:id="18" w:name="_Toc36228903"/>
      <w:bookmarkStart w:id="19" w:name="_Toc44454488"/>
      <w:bookmarkStart w:id="20" w:name="_Toc44454940"/>
      <w:bookmarkStart w:id="21" w:name="_Toc52446976"/>
      <w:bookmarkStart w:id="22" w:name="_Toc52447097"/>
      <w:bookmarkStart w:id="23" w:name="_Toc52455750"/>
      <w:bookmarkStart w:id="24" w:name="_Toc52456380"/>
      <w:bookmarkStart w:id="25" w:name="_Toc52456541"/>
      <w:bookmarkStart w:id="26" w:name="_Toc52456984"/>
      <w:bookmarkStart w:id="27" w:name="_Toc52457862"/>
      <w:bookmarkStart w:id="28" w:name="_Toc58228789"/>
      <w:bookmarkStart w:id="29" w:name="_Toc58235273"/>
      <w:bookmarkStart w:id="30" w:name="_Toc77005701"/>
      <w:bookmarkStart w:id="31" w:name="_Toc84849605"/>
      <w:bookmarkStart w:id="32" w:name="_Toc92808332"/>
      <w:bookmarkStart w:id="33" w:name="_Toc27481293"/>
      <w:bookmarkStart w:id="34" w:name="_Toc68182543"/>
      <w:bookmarkStart w:id="35" w:name="_Toc75461387"/>
      <w:bookmarkStart w:id="36" w:name="_Toc76023508"/>
      <w:bookmarkStart w:id="37" w:name="_Toc83677925"/>
      <w:bookmarkStart w:id="38" w:name="_Toc90628642"/>
      <w:bookmarkStart w:id="39" w:name="_Toc27477728"/>
      <w:bookmarkStart w:id="40" w:name="_Toc36226406"/>
      <w:bookmarkStart w:id="41" w:name="_Toc44323661"/>
      <w:bookmarkStart w:id="42" w:name="_Toc52989802"/>
      <w:bookmarkStart w:id="43" w:name="_Toc60822991"/>
      <w:bookmarkStart w:id="44" w:name="_Toc60824914"/>
      <w:bookmarkStart w:id="45" w:name="_Toc69305811"/>
      <w:bookmarkStart w:id="46" w:name="_Toc69309666"/>
      <w:bookmarkStart w:id="47" w:name="_Toc76019977"/>
      <w:bookmarkStart w:id="48" w:name="_Toc83720447"/>
      <w:bookmarkStart w:id="49" w:name="_Toc90916301"/>
      <w:bookmarkStart w:id="50" w:name="_Toc90916498"/>
      <w:bookmarkStart w:id="51" w:name="_Toc90917254"/>
      <w:bookmarkStart w:id="52" w:name="_Toc21026340"/>
      <w:bookmarkStart w:id="53" w:name="_Toc27743592"/>
      <w:bookmarkStart w:id="54" w:name="_Toc36196736"/>
      <w:bookmarkStart w:id="55" w:name="_Toc36197428"/>
      <w:bookmarkStart w:id="56" w:name="_Toc43898093"/>
      <w:bookmarkStart w:id="57" w:name="_Toc52550584"/>
      <w:bookmarkStart w:id="58" w:name="_Toc58952289"/>
      <w:bookmarkStart w:id="59" w:name="_Toc68098044"/>
      <w:bookmarkStart w:id="60" w:name="_Toc68098317"/>
      <w:bookmarkStart w:id="61" w:name="_Toc68360447"/>
      <w:bookmarkStart w:id="62" w:name="_Toc76557512"/>
      <w:bookmarkStart w:id="63" w:name="_Toc84435404"/>
      <w:bookmarkStart w:id="64" w:name="_Toc92802570"/>
      <w:bookmarkStart w:id="65" w:name="_Toc27475525"/>
      <w:bookmarkStart w:id="66" w:name="_Toc29495116"/>
      <w:bookmarkStart w:id="67" w:name="_Toc36116162"/>
      <w:bookmarkStart w:id="68" w:name="_Toc36118211"/>
      <w:bookmarkStart w:id="69" w:name="_Toc36560324"/>
      <w:bookmarkStart w:id="70" w:name="_Toc43976821"/>
      <w:bookmarkStart w:id="71" w:name="_Toc52213381"/>
      <w:bookmarkStart w:id="72" w:name="_Toc60742837"/>
      <w:bookmarkStart w:id="73" w:name="_Toc68206015"/>
      <w:bookmarkStart w:id="74" w:name="_Toc75971811"/>
      <w:bookmarkStart w:id="75" w:name="_Toc85051234"/>
      <w:bookmarkStart w:id="76" w:name="_Toc90493230"/>
      <w:bookmarkStart w:id="77" w:name="_Toc90493870"/>
      <w:bookmarkStart w:id="78" w:name="_Toc100093893"/>
      <w:bookmarkStart w:id="79" w:name="_Toc106872537"/>
      <w:bookmarkStart w:id="80" w:name="_Toc147055884"/>
      <w:bookmarkStart w:id="81" w:name="_Toc27479378"/>
      <w:bookmarkStart w:id="82" w:name="_Toc36058565"/>
      <w:bookmarkStart w:id="83" w:name="_Toc44067488"/>
      <w:bookmarkStart w:id="84" w:name="_Toc52716412"/>
      <w:bookmarkStart w:id="85" w:name="_Toc58239050"/>
      <w:bookmarkStart w:id="86" w:name="_Toc68246631"/>
      <w:bookmarkStart w:id="87" w:name="_Toc75789891"/>
      <w:bookmarkStart w:id="88" w:name="_Toc84264520"/>
      <w:bookmarkStart w:id="89" w:name="_Toc90560644"/>
      <w:bookmarkStart w:id="90" w:name="_Toc155180664"/>
      <w:r w:rsidRPr="004A1425">
        <w:t>2</w:t>
      </w:r>
      <w:r w:rsidRPr="004A1425">
        <w:tab/>
        <w:t>References</w:t>
      </w:r>
      <w:bookmarkEnd w:id="90"/>
    </w:p>
    <w:p w14:paraId="24B7DCA9" w14:textId="77777777" w:rsidR="00E9367E" w:rsidRPr="004A1425" w:rsidRDefault="00E9367E" w:rsidP="00E9367E">
      <w:r w:rsidRPr="004A1425">
        <w:t>The following documents contain provisions which, through reference in this text, constitute provisions of the present document.</w:t>
      </w:r>
    </w:p>
    <w:p w14:paraId="3C991723" w14:textId="77777777" w:rsidR="00E9367E" w:rsidRPr="004A1425" w:rsidRDefault="00E9367E" w:rsidP="00E9367E">
      <w:pPr>
        <w:pStyle w:val="B10"/>
      </w:pPr>
      <w:r w:rsidRPr="004A1425">
        <w:t>-</w:t>
      </w:r>
      <w:r w:rsidRPr="004A1425">
        <w:tab/>
        <w:t>References are either specific (identified by date of publication, edition number, version number, etc.) or non</w:t>
      </w:r>
      <w:r w:rsidRPr="004A1425">
        <w:noBreakHyphen/>
        <w:t>specific.</w:t>
      </w:r>
    </w:p>
    <w:p w14:paraId="58196817" w14:textId="77777777" w:rsidR="00E9367E" w:rsidRPr="004A1425" w:rsidRDefault="00E9367E" w:rsidP="00E9367E">
      <w:pPr>
        <w:pStyle w:val="B10"/>
      </w:pPr>
      <w:r w:rsidRPr="004A1425">
        <w:t>-</w:t>
      </w:r>
      <w:r w:rsidRPr="004A1425">
        <w:tab/>
        <w:t>For a specific reference, subsequent revisions do not apply.</w:t>
      </w:r>
    </w:p>
    <w:p w14:paraId="61BB140B" w14:textId="77777777" w:rsidR="00E9367E" w:rsidRPr="004A1425" w:rsidRDefault="00E9367E" w:rsidP="00E9367E">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60FCD418" w14:textId="77777777" w:rsidR="00E9367E" w:rsidRDefault="00E9367E" w:rsidP="00E9367E">
      <w:pPr>
        <w:pStyle w:val="EX"/>
      </w:pPr>
      <w:r w:rsidRPr="00410F02">
        <w:t>[1] to [</w:t>
      </w:r>
      <w:r>
        <w:t>11</w:t>
      </w:r>
      <w:r w:rsidRPr="00410F02">
        <w:t>]</w:t>
      </w:r>
      <w:r w:rsidRPr="00410F02">
        <w:tab/>
        <w:t>(void)</w:t>
      </w:r>
    </w:p>
    <w:p w14:paraId="5E617E59" w14:textId="77777777" w:rsidR="00E9367E" w:rsidRPr="004A1425" w:rsidRDefault="00E9367E" w:rsidP="00E9367E">
      <w:pPr>
        <w:pStyle w:val="EX"/>
      </w:pPr>
      <w:r w:rsidRPr="00785A45">
        <w:t>[</w:t>
      </w:r>
      <w:r>
        <w:t>1</w:t>
      </w:r>
      <w:r w:rsidRPr="00785A45">
        <w:t>2]</w:t>
      </w:r>
      <w:r w:rsidRPr="00785A45">
        <w:tab/>
        <w:t>3GPP TS 38.52</w:t>
      </w:r>
      <w:r>
        <w:t>2</w:t>
      </w:r>
      <w:r w:rsidRPr="00785A45">
        <w:t xml:space="preserve"> Release 18: "User Equipment (UE) conformance specification; </w:t>
      </w:r>
      <w:r w:rsidRPr="00916FB2">
        <w:t>Applicability of radio transmission, radio reception and radio resource management test cases</w:t>
      </w:r>
      <w:r w:rsidRPr="00785A45">
        <w:t>"</w:t>
      </w:r>
    </w:p>
    <w:p w14:paraId="5D39102B" w14:textId="77777777" w:rsidR="00E9367E" w:rsidRPr="004A1425" w:rsidRDefault="00E9367E" w:rsidP="00E9367E">
      <w:pPr>
        <w:pStyle w:val="Heading1"/>
      </w:pPr>
      <w:bookmarkStart w:id="91" w:name="_Toc20936801"/>
      <w:bookmarkStart w:id="92" w:name="_Toc36713246"/>
      <w:bookmarkStart w:id="93" w:name="_Toc36713649"/>
      <w:bookmarkStart w:id="94" w:name="_Toc52217962"/>
      <w:bookmarkStart w:id="95" w:name="_Toc58499574"/>
      <w:bookmarkStart w:id="96" w:name="_Toc68538431"/>
      <w:bookmarkStart w:id="97" w:name="_Toc75510014"/>
      <w:bookmarkStart w:id="98" w:name="_Toc90971492"/>
      <w:bookmarkStart w:id="99" w:name="_Toc100158400"/>
      <w:bookmarkStart w:id="100" w:name="_Toc155180665"/>
      <w:r w:rsidRPr="004A1425">
        <w:t>3</w:t>
      </w:r>
      <w:r w:rsidRPr="004A1425">
        <w:tab/>
        <w:t xml:space="preserve">Definitions, </w:t>
      </w:r>
      <w:proofErr w:type="gramStart"/>
      <w:r w:rsidRPr="004A1425">
        <w:t>symbols</w:t>
      </w:r>
      <w:proofErr w:type="gramEnd"/>
      <w:r w:rsidRPr="004A1425">
        <w:t xml:space="preserve"> and abbreviations</w:t>
      </w:r>
      <w:bookmarkEnd w:id="91"/>
      <w:bookmarkEnd w:id="92"/>
      <w:bookmarkEnd w:id="93"/>
      <w:bookmarkEnd w:id="94"/>
      <w:bookmarkEnd w:id="95"/>
      <w:bookmarkEnd w:id="96"/>
      <w:bookmarkEnd w:id="97"/>
      <w:bookmarkEnd w:id="98"/>
      <w:bookmarkEnd w:id="99"/>
      <w:bookmarkEnd w:id="100"/>
    </w:p>
    <w:p w14:paraId="712E3AC7" w14:textId="77777777" w:rsidR="00E9367E" w:rsidRDefault="00E9367E" w:rsidP="00E9367E">
      <w:bookmarkStart w:id="101" w:name="_Toc20936802"/>
      <w:bookmarkStart w:id="102" w:name="_Toc36713247"/>
      <w:bookmarkStart w:id="103" w:name="_Toc36713650"/>
      <w:bookmarkStart w:id="104" w:name="_Toc52217963"/>
      <w:bookmarkStart w:id="105" w:name="_Toc58499575"/>
      <w:bookmarkStart w:id="106" w:name="_Toc68538432"/>
      <w:bookmarkStart w:id="107" w:name="_Toc75510015"/>
      <w:bookmarkStart w:id="108" w:name="_Toc90971493"/>
      <w:bookmarkStart w:id="109" w:name="_Toc100158401"/>
      <w:r>
        <w:t>Void</w:t>
      </w:r>
    </w:p>
    <w:p w14:paraId="1591D97C" w14:textId="77777777" w:rsidR="00E9367E" w:rsidRPr="000F6278" w:rsidRDefault="00E9367E" w:rsidP="00E9367E">
      <w:pPr>
        <w:pStyle w:val="Heading1"/>
      </w:pPr>
      <w:bookmarkStart w:id="110" w:name="_Toc20936805"/>
      <w:bookmarkStart w:id="111" w:name="_Toc36713250"/>
      <w:bookmarkStart w:id="112" w:name="_Toc36713653"/>
      <w:bookmarkStart w:id="113" w:name="_Toc52217966"/>
      <w:bookmarkStart w:id="114" w:name="_Toc58499578"/>
      <w:bookmarkStart w:id="115" w:name="_Toc68538435"/>
      <w:bookmarkStart w:id="116" w:name="_Toc75510018"/>
      <w:bookmarkStart w:id="117" w:name="_Toc90971496"/>
      <w:bookmarkStart w:id="118" w:name="_Toc100158404"/>
      <w:bookmarkStart w:id="119" w:name="_Toc155180666"/>
      <w:bookmarkEnd w:id="101"/>
      <w:bookmarkEnd w:id="102"/>
      <w:bookmarkEnd w:id="103"/>
      <w:bookmarkEnd w:id="104"/>
      <w:bookmarkEnd w:id="105"/>
      <w:bookmarkEnd w:id="106"/>
      <w:bookmarkEnd w:id="107"/>
      <w:bookmarkEnd w:id="108"/>
      <w:bookmarkEnd w:id="109"/>
      <w:r w:rsidRPr="000F6278">
        <w:t>4</w:t>
      </w:r>
      <w:r w:rsidRPr="000F6278">
        <w:tab/>
        <w:t>Recommended test case applicability</w:t>
      </w:r>
      <w:bookmarkEnd w:id="110"/>
      <w:bookmarkEnd w:id="111"/>
      <w:bookmarkEnd w:id="112"/>
      <w:bookmarkEnd w:id="113"/>
      <w:bookmarkEnd w:id="114"/>
      <w:bookmarkEnd w:id="115"/>
      <w:bookmarkEnd w:id="116"/>
      <w:bookmarkEnd w:id="117"/>
      <w:bookmarkEnd w:id="118"/>
      <w:bookmarkEnd w:id="119"/>
    </w:p>
    <w:p w14:paraId="175120D3" w14:textId="77777777" w:rsidR="00E9367E" w:rsidRPr="00EC31C3" w:rsidRDefault="00E9367E" w:rsidP="00E9367E">
      <w:r w:rsidRPr="00E4702A">
        <w:t>The requirements of the present document are provid</w:t>
      </w:r>
      <w:r>
        <w:t xml:space="preserve">ed in 3GPP TS 38.522 Release </w:t>
      </w:r>
      <w:r w:rsidRPr="00E9367E">
        <w:t>18</w:t>
      </w:r>
      <w:r>
        <w:t xml:space="preserve"> [12</w:t>
      </w:r>
      <w:r w:rsidRPr="00E4702A">
        <w: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14:paraId="2E950343" w14:textId="77777777" w:rsidR="00AB5C87" w:rsidRDefault="00AB5C87" w:rsidP="006071CB"/>
    <w:p w14:paraId="238BA828" w14:textId="77777777" w:rsidR="007E04CD" w:rsidRPr="004A1425" w:rsidRDefault="007E04CD" w:rsidP="006071CB">
      <w:pPr>
        <w:pStyle w:val="Heading8"/>
      </w:pPr>
      <w:bookmarkStart w:id="120" w:name="_Toc20936813"/>
      <w:bookmarkStart w:id="121" w:name="_Toc36713258"/>
      <w:bookmarkStart w:id="122" w:name="_Toc36713661"/>
      <w:bookmarkStart w:id="123" w:name="_Toc52217974"/>
      <w:bookmarkStart w:id="124" w:name="_Toc58499586"/>
      <w:bookmarkStart w:id="125" w:name="_Toc68538443"/>
      <w:bookmarkStart w:id="126" w:name="_Toc90971504"/>
      <w:bookmarkStart w:id="127" w:name="_Toc100158412"/>
      <w:bookmarkStart w:id="128" w:name="_Toc155180667"/>
      <w:r w:rsidRPr="004A1425">
        <w:lastRenderedPageBreak/>
        <w:t>Annex A (informative): Change history</w:t>
      </w:r>
      <w:bookmarkEnd w:id="120"/>
      <w:bookmarkEnd w:id="121"/>
      <w:bookmarkEnd w:id="122"/>
      <w:bookmarkEnd w:id="123"/>
      <w:bookmarkEnd w:id="124"/>
      <w:bookmarkEnd w:id="125"/>
      <w:bookmarkEnd w:id="126"/>
      <w:bookmarkEnd w:id="127"/>
      <w:bookmarkEnd w:id="1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4A1425" w14:paraId="152EB6AA" w14:textId="77777777" w:rsidTr="00E84B02">
        <w:trPr>
          <w:cantSplit/>
        </w:trPr>
        <w:tc>
          <w:tcPr>
            <w:tcW w:w="9639" w:type="dxa"/>
            <w:gridSpan w:val="8"/>
            <w:tcBorders>
              <w:bottom w:val="nil"/>
            </w:tcBorders>
            <w:shd w:val="solid" w:color="FFFFFF" w:fill="auto"/>
          </w:tcPr>
          <w:p w14:paraId="3FBEC8EB" w14:textId="77777777" w:rsidR="007E04CD" w:rsidRPr="004A1425" w:rsidRDefault="007E04CD" w:rsidP="007E04CD">
            <w:pPr>
              <w:keepNext/>
              <w:keepLines/>
              <w:spacing w:after="0"/>
              <w:jc w:val="center"/>
              <w:rPr>
                <w:rFonts w:ascii="Arial" w:hAnsi="Arial"/>
                <w:b/>
                <w:sz w:val="16"/>
              </w:rPr>
            </w:pPr>
            <w:r w:rsidRPr="004A1425">
              <w:rPr>
                <w:rFonts w:ascii="Arial" w:hAnsi="Arial"/>
                <w:b/>
                <w:sz w:val="18"/>
              </w:rPr>
              <w:lastRenderedPageBreak/>
              <w:t>Change history</w:t>
            </w:r>
          </w:p>
        </w:tc>
      </w:tr>
      <w:tr w:rsidR="007E04CD" w:rsidRPr="004A1425" w14:paraId="5DC3D2CF" w14:textId="77777777" w:rsidTr="00E84B02">
        <w:tc>
          <w:tcPr>
            <w:tcW w:w="800" w:type="dxa"/>
            <w:shd w:val="pct10" w:color="auto" w:fill="FFFFFF"/>
          </w:tcPr>
          <w:p w14:paraId="3C2262B0" w14:textId="77777777" w:rsidR="007E04CD" w:rsidRPr="004A1425" w:rsidRDefault="007E04CD" w:rsidP="007E04CD">
            <w:pPr>
              <w:keepNext/>
              <w:keepLines/>
              <w:spacing w:after="0"/>
              <w:rPr>
                <w:rFonts w:ascii="Arial" w:hAnsi="Arial"/>
                <w:b/>
                <w:sz w:val="16"/>
              </w:rPr>
            </w:pPr>
            <w:r w:rsidRPr="004A1425">
              <w:rPr>
                <w:rFonts w:ascii="Arial" w:hAnsi="Arial"/>
                <w:b/>
                <w:sz w:val="16"/>
              </w:rPr>
              <w:t>Date</w:t>
            </w:r>
          </w:p>
        </w:tc>
        <w:tc>
          <w:tcPr>
            <w:tcW w:w="901" w:type="dxa"/>
            <w:shd w:val="pct10" w:color="auto" w:fill="FFFFFF"/>
          </w:tcPr>
          <w:p w14:paraId="0E30C5FE" w14:textId="77777777" w:rsidR="007E04CD" w:rsidRPr="004A1425" w:rsidRDefault="007E04CD" w:rsidP="007E04CD">
            <w:pPr>
              <w:keepNext/>
              <w:keepLines/>
              <w:spacing w:after="0"/>
              <w:rPr>
                <w:rFonts w:ascii="Arial" w:hAnsi="Arial"/>
                <w:b/>
                <w:sz w:val="16"/>
              </w:rPr>
            </w:pPr>
            <w:r w:rsidRPr="004A1425">
              <w:rPr>
                <w:rFonts w:ascii="Arial" w:hAnsi="Arial"/>
                <w:b/>
                <w:sz w:val="16"/>
              </w:rPr>
              <w:t>Meeting</w:t>
            </w:r>
          </w:p>
        </w:tc>
        <w:tc>
          <w:tcPr>
            <w:tcW w:w="1134" w:type="dxa"/>
            <w:shd w:val="pct10" w:color="auto" w:fill="FFFFFF"/>
          </w:tcPr>
          <w:p w14:paraId="002862C4" w14:textId="77777777" w:rsidR="007E04CD" w:rsidRPr="004A1425" w:rsidRDefault="007E04CD" w:rsidP="007E04CD">
            <w:pPr>
              <w:keepNext/>
              <w:keepLines/>
              <w:spacing w:after="0"/>
              <w:rPr>
                <w:rFonts w:ascii="Arial" w:hAnsi="Arial"/>
                <w:b/>
                <w:sz w:val="16"/>
              </w:rPr>
            </w:pPr>
            <w:proofErr w:type="spellStart"/>
            <w:r w:rsidRPr="004A1425">
              <w:rPr>
                <w:rFonts w:ascii="Arial" w:hAnsi="Arial"/>
                <w:b/>
                <w:sz w:val="16"/>
              </w:rPr>
              <w:t>TDoc</w:t>
            </w:r>
            <w:proofErr w:type="spellEnd"/>
          </w:p>
        </w:tc>
        <w:tc>
          <w:tcPr>
            <w:tcW w:w="567" w:type="dxa"/>
            <w:shd w:val="pct10" w:color="auto" w:fill="FFFFFF"/>
          </w:tcPr>
          <w:p w14:paraId="2861A33D" w14:textId="77777777" w:rsidR="007E04CD" w:rsidRPr="004A1425" w:rsidRDefault="007E04CD" w:rsidP="007E04CD">
            <w:pPr>
              <w:keepNext/>
              <w:keepLines/>
              <w:spacing w:after="0"/>
              <w:rPr>
                <w:rFonts w:ascii="Arial" w:hAnsi="Arial"/>
                <w:b/>
                <w:sz w:val="16"/>
              </w:rPr>
            </w:pPr>
            <w:r w:rsidRPr="004A1425">
              <w:rPr>
                <w:rFonts w:ascii="Arial" w:hAnsi="Arial"/>
                <w:b/>
                <w:sz w:val="16"/>
              </w:rPr>
              <w:t>CR</w:t>
            </w:r>
          </w:p>
        </w:tc>
        <w:tc>
          <w:tcPr>
            <w:tcW w:w="284" w:type="dxa"/>
            <w:shd w:val="pct10" w:color="auto" w:fill="FFFFFF"/>
          </w:tcPr>
          <w:p w14:paraId="44C0312E" w14:textId="77777777" w:rsidR="007E04CD" w:rsidRPr="004A1425" w:rsidRDefault="007E04CD" w:rsidP="007E04CD">
            <w:pPr>
              <w:keepNext/>
              <w:keepLines/>
              <w:spacing w:after="0"/>
              <w:rPr>
                <w:rFonts w:ascii="Arial" w:hAnsi="Arial"/>
                <w:b/>
                <w:sz w:val="16"/>
              </w:rPr>
            </w:pPr>
            <w:r w:rsidRPr="004A1425">
              <w:rPr>
                <w:rFonts w:ascii="Arial" w:hAnsi="Arial"/>
                <w:b/>
                <w:sz w:val="16"/>
              </w:rPr>
              <w:t>Rev</w:t>
            </w:r>
          </w:p>
        </w:tc>
        <w:tc>
          <w:tcPr>
            <w:tcW w:w="425" w:type="dxa"/>
            <w:shd w:val="pct10" w:color="auto" w:fill="FFFFFF"/>
          </w:tcPr>
          <w:p w14:paraId="1C2B87A8" w14:textId="77777777" w:rsidR="007E04CD" w:rsidRPr="004A1425" w:rsidRDefault="007E04CD" w:rsidP="007E04CD">
            <w:pPr>
              <w:keepNext/>
              <w:keepLines/>
              <w:spacing w:after="0"/>
              <w:rPr>
                <w:rFonts w:ascii="Arial" w:hAnsi="Arial"/>
                <w:b/>
                <w:sz w:val="16"/>
              </w:rPr>
            </w:pPr>
            <w:r w:rsidRPr="004A1425">
              <w:rPr>
                <w:rFonts w:ascii="Arial" w:hAnsi="Arial"/>
                <w:b/>
                <w:sz w:val="16"/>
              </w:rPr>
              <w:t>Cat</w:t>
            </w:r>
          </w:p>
        </w:tc>
        <w:tc>
          <w:tcPr>
            <w:tcW w:w="4820" w:type="dxa"/>
            <w:shd w:val="pct10" w:color="auto" w:fill="FFFFFF"/>
          </w:tcPr>
          <w:p w14:paraId="4CFFF89E" w14:textId="77777777" w:rsidR="007E04CD" w:rsidRPr="004A1425" w:rsidRDefault="007E04CD" w:rsidP="007E04CD">
            <w:pPr>
              <w:keepNext/>
              <w:keepLines/>
              <w:spacing w:after="0"/>
              <w:rPr>
                <w:rFonts w:ascii="Arial" w:hAnsi="Arial"/>
                <w:b/>
                <w:sz w:val="16"/>
              </w:rPr>
            </w:pPr>
            <w:r w:rsidRPr="004A1425">
              <w:rPr>
                <w:rFonts w:ascii="Arial" w:hAnsi="Arial"/>
                <w:b/>
                <w:sz w:val="16"/>
              </w:rPr>
              <w:t>Subject/Comment</w:t>
            </w:r>
          </w:p>
        </w:tc>
        <w:tc>
          <w:tcPr>
            <w:tcW w:w="708" w:type="dxa"/>
            <w:shd w:val="pct10" w:color="auto" w:fill="FFFFFF"/>
          </w:tcPr>
          <w:p w14:paraId="12F1B545" w14:textId="77777777" w:rsidR="007E04CD" w:rsidRPr="004A1425" w:rsidRDefault="007E04CD" w:rsidP="007E04CD">
            <w:pPr>
              <w:keepNext/>
              <w:keepLines/>
              <w:spacing w:after="0"/>
              <w:rPr>
                <w:rFonts w:ascii="Arial" w:hAnsi="Arial"/>
                <w:b/>
                <w:sz w:val="16"/>
              </w:rPr>
            </w:pPr>
            <w:r w:rsidRPr="004A1425">
              <w:rPr>
                <w:rFonts w:ascii="Arial" w:hAnsi="Arial"/>
                <w:b/>
                <w:sz w:val="16"/>
              </w:rPr>
              <w:t>New version</w:t>
            </w:r>
          </w:p>
        </w:tc>
      </w:tr>
      <w:tr w:rsidR="007E04CD" w:rsidRPr="004A1425" w14:paraId="2814B9AA" w14:textId="77777777" w:rsidTr="00E84B02">
        <w:tc>
          <w:tcPr>
            <w:tcW w:w="800" w:type="dxa"/>
            <w:shd w:val="solid" w:color="FFFFFF" w:fill="auto"/>
          </w:tcPr>
          <w:p w14:paraId="3C7B38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2017-08</w:t>
            </w:r>
          </w:p>
        </w:tc>
        <w:tc>
          <w:tcPr>
            <w:tcW w:w="901" w:type="dxa"/>
            <w:shd w:val="solid" w:color="FFFFFF" w:fill="auto"/>
          </w:tcPr>
          <w:p w14:paraId="5E381B6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7</w:t>
            </w:r>
            <w:r w:rsidRPr="004A1425">
              <w:rPr>
                <w:rFonts w:ascii="Arial" w:hAnsi="Arial"/>
                <w:sz w:val="16"/>
                <w:szCs w:val="16"/>
              </w:rPr>
              <w:t>6</w:t>
            </w:r>
          </w:p>
        </w:tc>
        <w:tc>
          <w:tcPr>
            <w:tcW w:w="1134" w:type="dxa"/>
            <w:shd w:val="solid" w:color="FFFFFF" w:fill="auto"/>
          </w:tcPr>
          <w:p w14:paraId="298030F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R5-173911</w:t>
            </w:r>
          </w:p>
        </w:tc>
        <w:tc>
          <w:tcPr>
            <w:tcW w:w="567" w:type="dxa"/>
            <w:shd w:val="solid" w:color="FFFFFF" w:fill="auto"/>
          </w:tcPr>
          <w:p w14:paraId="35E402F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752D2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F66A7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0404A5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Draft s</w:t>
            </w:r>
            <w:r w:rsidRPr="004A1425">
              <w:rPr>
                <w:rFonts w:ascii="Arial" w:hAnsi="Arial"/>
                <w:sz w:val="16"/>
                <w:szCs w:val="16"/>
              </w:rPr>
              <w:t>keleton</w:t>
            </w:r>
          </w:p>
        </w:tc>
        <w:tc>
          <w:tcPr>
            <w:tcW w:w="708" w:type="dxa"/>
            <w:shd w:val="solid" w:color="FFFFFF" w:fill="auto"/>
          </w:tcPr>
          <w:p w14:paraId="6D7121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0.0.1</w:t>
            </w:r>
          </w:p>
        </w:tc>
      </w:tr>
      <w:tr w:rsidR="007E04CD" w:rsidRPr="004A1425" w14:paraId="20E145BC" w14:textId="77777777" w:rsidTr="00E84B02">
        <w:tc>
          <w:tcPr>
            <w:tcW w:w="800" w:type="dxa"/>
            <w:shd w:val="solid" w:color="FFFFFF" w:fill="auto"/>
          </w:tcPr>
          <w:p w14:paraId="3E2371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w:t>
            </w:r>
            <w:r w:rsidRPr="004A1425">
              <w:rPr>
                <w:rFonts w:ascii="Arial" w:hAnsi="Arial"/>
                <w:sz w:val="16"/>
                <w:szCs w:val="16"/>
                <w:lang w:eastAsia="zh-CN"/>
              </w:rPr>
              <w:t>18</w:t>
            </w:r>
            <w:r w:rsidRPr="004A1425">
              <w:rPr>
                <w:rFonts w:ascii="Arial" w:hAnsi="Arial"/>
                <w:sz w:val="16"/>
                <w:szCs w:val="16"/>
              </w:rPr>
              <w:t>-0</w:t>
            </w:r>
            <w:r w:rsidRPr="004A1425">
              <w:rPr>
                <w:rFonts w:ascii="Arial" w:hAnsi="Arial"/>
                <w:sz w:val="16"/>
                <w:szCs w:val="16"/>
                <w:lang w:eastAsia="zh-CN"/>
              </w:rPr>
              <w:t>1</w:t>
            </w:r>
          </w:p>
        </w:tc>
        <w:tc>
          <w:tcPr>
            <w:tcW w:w="901" w:type="dxa"/>
            <w:shd w:val="solid" w:color="FFFFFF" w:fill="auto"/>
          </w:tcPr>
          <w:p w14:paraId="70C6CF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xml:space="preserve">RAN5#1-5G-NR </w:t>
            </w:r>
            <w:proofErr w:type="spellStart"/>
            <w:r w:rsidRPr="004A1425">
              <w:rPr>
                <w:rFonts w:ascii="Arial" w:hAnsi="Arial"/>
                <w:sz w:val="16"/>
                <w:szCs w:val="16"/>
              </w:rPr>
              <w:t>Adhoc</w:t>
            </w:r>
            <w:proofErr w:type="spellEnd"/>
          </w:p>
        </w:tc>
        <w:tc>
          <w:tcPr>
            <w:tcW w:w="1134" w:type="dxa"/>
            <w:shd w:val="solid" w:color="FFFFFF" w:fill="auto"/>
          </w:tcPr>
          <w:p w14:paraId="16035BA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R5-180107</w:t>
            </w:r>
          </w:p>
        </w:tc>
        <w:tc>
          <w:tcPr>
            <w:tcW w:w="567" w:type="dxa"/>
            <w:shd w:val="solid" w:color="FFFFFF" w:fill="auto"/>
          </w:tcPr>
          <w:p w14:paraId="19E0F03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56C24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0CDB15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E19CFD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xml:space="preserve">Updated after </w:t>
            </w:r>
            <w:hyperlink r:id="rId14" w:tgtFrame="_blank" w:tooltip="See details" w:history="1">
              <w:r w:rsidRPr="004A1425">
                <w:rPr>
                  <w:rFonts w:ascii="Arial" w:hAnsi="Arial"/>
                  <w:sz w:val="16"/>
                  <w:szCs w:val="16"/>
                </w:rPr>
                <w:t xml:space="preserve">RAN5#1-5G-NR </w:t>
              </w:r>
              <w:proofErr w:type="spellStart"/>
              <w:r w:rsidRPr="004A1425">
                <w:rPr>
                  <w:rFonts w:ascii="Arial" w:hAnsi="Arial"/>
                  <w:sz w:val="16"/>
                  <w:szCs w:val="16"/>
                </w:rPr>
                <w:t>Adhoc</w:t>
              </w:r>
              <w:proofErr w:type="spellEnd"/>
            </w:hyperlink>
            <w:r w:rsidRPr="004A1425">
              <w:rPr>
                <w:rFonts w:ascii="Arial" w:hAnsi="Arial"/>
                <w:sz w:val="16"/>
                <w:szCs w:val="16"/>
              </w:rPr>
              <w:t>:</w:t>
            </w:r>
          </w:p>
          <w:p w14:paraId="6F4664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Foreword, scope, references, definitions, symbols and abbreviations, recommended test case applicability updated</w:t>
            </w:r>
          </w:p>
          <w:p w14:paraId="7A77996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clause 4.1.1, 4.1.2, 4.1.3 and 4.1.4 added</w:t>
            </w:r>
          </w:p>
          <w:p w14:paraId="5946292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change history added</w:t>
            </w:r>
          </w:p>
        </w:tc>
        <w:tc>
          <w:tcPr>
            <w:tcW w:w="708" w:type="dxa"/>
            <w:shd w:val="solid" w:color="FFFFFF" w:fill="auto"/>
          </w:tcPr>
          <w:p w14:paraId="73A520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w:t>
            </w: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p>
        </w:tc>
      </w:tr>
      <w:tr w:rsidR="007E04CD" w:rsidRPr="004A1425" w14:paraId="470F16DC" w14:textId="77777777" w:rsidTr="00E84B02">
        <w:tc>
          <w:tcPr>
            <w:tcW w:w="800" w:type="dxa"/>
            <w:shd w:val="solid" w:color="FFFFFF" w:fill="auto"/>
          </w:tcPr>
          <w:p w14:paraId="7D3D0C5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2A0F7E0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2F61FE4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R5-181687</w:t>
            </w:r>
          </w:p>
        </w:tc>
        <w:tc>
          <w:tcPr>
            <w:tcW w:w="567" w:type="dxa"/>
            <w:shd w:val="solid" w:color="FFFFFF" w:fill="auto"/>
          </w:tcPr>
          <w:p w14:paraId="5D63A9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376F5E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15C5124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45B53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4B97E5CD" w14:textId="77777777" w:rsidTr="00E84B02">
        <w:tc>
          <w:tcPr>
            <w:tcW w:w="800" w:type="dxa"/>
            <w:shd w:val="solid" w:color="FFFFFF" w:fill="auto"/>
          </w:tcPr>
          <w:p w14:paraId="28ECBE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1D4A9BC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5246D99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R5-181688</w:t>
            </w:r>
          </w:p>
        </w:tc>
        <w:tc>
          <w:tcPr>
            <w:tcW w:w="567" w:type="dxa"/>
            <w:shd w:val="solid" w:color="FFFFFF" w:fill="auto"/>
          </w:tcPr>
          <w:p w14:paraId="031552F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41C858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353C586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719352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1FD6B79A" w14:textId="77777777" w:rsidTr="00E84B02">
        <w:tc>
          <w:tcPr>
            <w:tcW w:w="800" w:type="dxa"/>
            <w:shd w:val="solid" w:color="FFFFFF" w:fill="auto"/>
          </w:tcPr>
          <w:p w14:paraId="1D57D5E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4DB585A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47D58B9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R5-181689</w:t>
            </w:r>
          </w:p>
        </w:tc>
        <w:tc>
          <w:tcPr>
            <w:tcW w:w="567" w:type="dxa"/>
            <w:shd w:val="solid" w:color="FFFFFF" w:fill="auto"/>
          </w:tcPr>
          <w:p w14:paraId="66583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26096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2E7B56D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CC0415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23F82B91" w14:textId="77777777" w:rsidTr="00E84B02">
        <w:tc>
          <w:tcPr>
            <w:tcW w:w="800" w:type="dxa"/>
            <w:shd w:val="solid" w:color="FFFFFF" w:fill="auto"/>
          </w:tcPr>
          <w:p w14:paraId="0B4E4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5545902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 xml:space="preserve">-5G-NR </w:t>
            </w:r>
            <w:proofErr w:type="spellStart"/>
            <w:r w:rsidRPr="004A1425">
              <w:rPr>
                <w:rFonts w:ascii="Arial" w:hAnsi="Arial"/>
                <w:sz w:val="16"/>
                <w:szCs w:val="16"/>
              </w:rPr>
              <w:t>Adhoc</w:t>
            </w:r>
            <w:proofErr w:type="spellEnd"/>
          </w:p>
        </w:tc>
        <w:tc>
          <w:tcPr>
            <w:tcW w:w="1134" w:type="dxa"/>
            <w:shd w:val="solid" w:color="FFFFFF" w:fill="auto"/>
          </w:tcPr>
          <w:p w14:paraId="68B8C49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R5-182013</w:t>
            </w:r>
          </w:p>
        </w:tc>
        <w:tc>
          <w:tcPr>
            <w:tcW w:w="567" w:type="dxa"/>
            <w:shd w:val="solid" w:color="FFFFFF" w:fill="auto"/>
          </w:tcPr>
          <w:p w14:paraId="135AE88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2197D08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826743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645919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xml:space="preserve">TP for Clause 3 Definitions, </w:t>
            </w:r>
            <w:proofErr w:type="gramStart"/>
            <w:r w:rsidRPr="004A1425">
              <w:rPr>
                <w:rFonts w:ascii="Arial" w:hAnsi="Arial"/>
                <w:sz w:val="16"/>
                <w:szCs w:val="16"/>
              </w:rPr>
              <w:t>symbols</w:t>
            </w:r>
            <w:proofErr w:type="gramEnd"/>
            <w:r w:rsidRPr="004A1425">
              <w:rPr>
                <w:rFonts w:ascii="Arial" w:hAnsi="Arial"/>
                <w:sz w:val="16"/>
                <w:szCs w:val="16"/>
              </w:rPr>
              <w:t xml:space="preserve"> and abbreviations</w:t>
            </w:r>
          </w:p>
        </w:tc>
        <w:tc>
          <w:tcPr>
            <w:tcW w:w="708" w:type="dxa"/>
            <w:shd w:val="solid" w:color="FFFFFF" w:fill="auto"/>
          </w:tcPr>
          <w:p w14:paraId="45F004E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0.3.0</w:t>
            </w:r>
          </w:p>
        </w:tc>
      </w:tr>
      <w:tr w:rsidR="007E04CD" w:rsidRPr="004A1425" w14:paraId="38D51F54" w14:textId="77777777" w:rsidTr="00E84B02">
        <w:tc>
          <w:tcPr>
            <w:tcW w:w="800" w:type="dxa"/>
            <w:shd w:val="solid" w:color="FFFFFF" w:fill="auto"/>
          </w:tcPr>
          <w:p w14:paraId="02AC2EE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228EE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 xml:space="preserve">-5G-NR </w:t>
            </w:r>
            <w:proofErr w:type="spellStart"/>
            <w:r w:rsidRPr="004A1425">
              <w:rPr>
                <w:rFonts w:ascii="Arial" w:hAnsi="Arial"/>
                <w:sz w:val="16"/>
                <w:szCs w:val="16"/>
              </w:rPr>
              <w:t>Adhoc</w:t>
            </w:r>
            <w:proofErr w:type="spellEnd"/>
          </w:p>
        </w:tc>
        <w:tc>
          <w:tcPr>
            <w:tcW w:w="1134" w:type="dxa"/>
            <w:shd w:val="solid" w:color="FFFFFF" w:fill="auto"/>
          </w:tcPr>
          <w:p w14:paraId="5F7FCE4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R5-182047</w:t>
            </w:r>
          </w:p>
        </w:tc>
        <w:tc>
          <w:tcPr>
            <w:tcW w:w="567" w:type="dxa"/>
            <w:shd w:val="solid" w:color="FFFFFF" w:fill="auto"/>
          </w:tcPr>
          <w:p w14:paraId="451A079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12A2C8E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A015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190F4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TP for Clause 4 Recommended test case applicability</w:t>
            </w:r>
          </w:p>
        </w:tc>
        <w:tc>
          <w:tcPr>
            <w:tcW w:w="708" w:type="dxa"/>
            <w:shd w:val="solid" w:color="FFFFFF" w:fill="auto"/>
          </w:tcPr>
          <w:p w14:paraId="610C88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0.3.0</w:t>
            </w:r>
          </w:p>
        </w:tc>
      </w:tr>
      <w:tr w:rsidR="007E04CD" w:rsidRPr="004A1425" w14:paraId="5AFDAAD8" w14:textId="77777777" w:rsidTr="00E84B02">
        <w:tc>
          <w:tcPr>
            <w:tcW w:w="800" w:type="dxa"/>
            <w:shd w:val="solid" w:color="FFFFFF" w:fill="auto"/>
          </w:tcPr>
          <w:p w14:paraId="631FA5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502DF2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0DCB83E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R5-185209</w:t>
            </w:r>
          </w:p>
        </w:tc>
        <w:tc>
          <w:tcPr>
            <w:tcW w:w="567" w:type="dxa"/>
            <w:shd w:val="solid" w:color="FFFFFF" w:fill="auto"/>
          </w:tcPr>
          <w:p w14:paraId="538FC0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4CC8C1F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4CC50BF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E6A207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shd w:val="solid" w:color="FFFFFF" w:fill="auto"/>
          </w:tcPr>
          <w:p w14:paraId="086D0FA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A4C38DF" w14:textId="77777777" w:rsidTr="00E84B02">
        <w:tc>
          <w:tcPr>
            <w:tcW w:w="800" w:type="dxa"/>
            <w:shd w:val="solid" w:color="FFFFFF" w:fill="auto"/>
          </w:tcPr>
          <w:p w14:paraId="508FF7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3E0400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3A8334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10</w:t>
            </w:r>
          </w:p>
        </w:tc>
        <w:tc>
          <w:tcPr>
            <w:tcW w:w="567" w:type="dxa"/>
            <w:shd w:val="solid" w:color="FFFFFF" w:fill="auto"/>
          </w:tcPr>
          <w:p w14:paraId="568A0E3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9506DF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6D97344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CBCA3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shd w:val="solid" w:color="FFFFFF" w:fill="auto"/>
          </w:tcPr>
          <w:p w14:paraId="4BCC5E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7320D6A" w14:textId="77777777" w:rsidTr="00E84B02">
        <w:tc>
          <w:tcPr>
            <w:tcW w:w="800" w:type="dxa"/>
            <w:shd w:val="solid" w:color="FFFFFF" w:fill="auto"/>
          </w:tcPr>
          <w:p w14:paraId="592EBA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70AAF63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69B5AB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11</w:t>
            </w:r>
          </w:p>
        </w:tc>
        <w:tc>
          <w:tcPr>
            <w:tcW w:w="567" w:type="dxa"/>
            <w:shd w:val="solid" w:color="FFFFFF" w:fill="auto"/>
          </w:tcPr>
          <w:p w14:paraId="796FD56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259EB4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EA3617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CDE592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shd w:val="solid" w:color="FFFFFF" w:fill="auto"/>
          </w:tcPr>
          <w:p w14:paraId="390E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15.0.0</w:t>
            </w:r>
          </w:p>
        </w:tc>
      </w:tr>
      <w:tr w:rsidR="007E04CD" w:rsidRPr="004A1425"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4A1425" w:rsidRDefault="007E04CD" w:rsidP="007E04CD">
            <w:pPr>
              <w:spacing w:after="0"/>
              <w:rPr>
                <w:rFonts w:ascii="Arial" w:hAnsi="Arial"/>
                <w:sz w:val="16"/>
                <w:szCs w:val="16"/>
                <w:lang w:eastAsia="zh-CN"/>
              </w:rPr>
            </w:pPr>
            <w:r w:rsidRPr="004A1425">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15.3.0</w:t>
            </w:r>
          </w:p>
        </w:tc>
      </w:tr>
      <w:tr w:rsidR="007E04CD" w:rsidRPr="004A1425"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16.0.0</w:t>
            </w:r>
          </w:p>
        </w:tc>
      </w:tr>
      <w:tr w:rsidR="007E04CD" w:rsidRPr="004A1425"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16.0.1</w:t>
            </w:r>
          </w:p>
        </w:tc>
      </w:tr>
      <w:tr w:rsidR="007E04CD" w:rsidRPr="004A1425"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16.0.2</w:t>
            </w:r>
          </w:p>
        </w:tc>
      </w:tr>
      <w:tr w:rsidR="007E04CD" w:rsidRPr="004A1425"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16.1.0</w:t>
            </w:r>
          </w:p>
        </w:tc>
      </w:tr>
      <w:tr w:rsidR="007E04CD" w:rsidRPr="004A1425"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16.1.1</w:t>
            </w:r>
          </w:p>
        </w:tc>
      </w:tr>
      <w:tr w:rsidR="007E04CD" w:rsidRPr="004A1425"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16.2.0</w:t>
            </w:r>
          </w:p>
        </w:tc>
      </w:tr>
      <w:tr w:rsidR="007E04CD" w:rsidRPr="004A1425"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16.3.0</w:t>
            </w:r>
          </w:p>
        </w:tc>
      </w:tr>
      <w:tr w:rsidR="007E04CD" w:rsidRPr="004A1425"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16.6.0</w:t>
            </w:r>
          </w:p>
        </w:tc>
      </w:tr>
      <w:tr w:rsidR="007E04CD" w:rsidRPr="004A1425"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Adding the test applicability of RF test cases for </w:t>
            </w:r>
            <w:proofErr w:type="spellStart"/>
            <w:r w:rsidRPr="004A1425">
              <w:rPr>
                <w:rFonts w:ascii="Arial" w:hAnsi="Arial"/>
                <w:sz w:val="16"/>
                <w:szCs w:val="16"/>
                <w:lang w:eastAsia="zh-CN"/>
              </w:rPr>
              <w:t>eMIMO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lastRenderedPageBreak/>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4077823E"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of</w:t>
            </w:r>
            <w:r w:rsidR="000318E5">
              <w:rPr>
                <w:rFonts w:ascii="Arial" w:hAnsi="Arial"/>
                <w:sz w:val="16"/>
                <w:szCs w:val="16"/>
                <w:lang w:eastAsia="zh-CN"/>
              </w:rPr>
              <w:t xml:space="preserve"> </w:t>
            </w:r>
            <w:r w:rsidRPr="004A1425">
              <w:rPr>
                <w:rFonts w:ascii="Arial" w:hAnsi="Arial"/>
                <w:sz w:val="16"/>
                <w:szCs w:val="16"/>
                <w:lang w:eastAsia="zh-CN"/>
              </w:rPr>
              <w:t>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Correction of applicability definitions for PUSCH </w:t>
            </w:r>
            <w:proofErr w:type="spellStart"/>
            <w:r w:rsidRPr="004A1425">
              <w:rPr>
                <w:rFonts w:ascii="Arial" w:hAnsi="Arial"/>
                <w:sz w:val="16"/>
                <w:szCs w:val="16"/>
                <w:lang w:eastAsia="zh-CN"/>
              </w:rPr>
              <w:t>HalfPi</w:t>
            </w:r>
            <w:proofErr w:type="spellEnd"/>
            <w:r w:rsidRPr="004A1425">
              <w:rPr>
                <w:rFonts w:ascii="Arial" w:hAnsi="Arial"/>
                <w:sz w:val="16"/>
                <w:szCs w:val="16"/>
                <w:lang w:eastAsia="zh-CN"/>
              </w:rPr>
              <w:t xml:space="preserve">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Administrative release upgrade to match the release of </w:t>
            </w:r>
          </w:p>
          <w:p w14:paraId="6295D21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TS 38.508-1, TS </w:t>
            </w:r>
            <w:proofErr w:type="gramStart"/>
            <w:r w:rsidRPr="004A1425">
              <w:rPr>
                <w:rFonts w:ascii="Arial" w:hAnsi="Arial"/>
                <w:sz w:val="16"/>
                <w:szCs w:val="16"/>
                <w:lang w:eastAsia="zh-CN"/>
              </w:rPr>
              <w:t>38.508-2</w:t>
            </w:r>
            <w:proofErr w:type="gramEnd"/>
            <w:r w:rsidRPr="004A1425">
              <w:rPr>
                <w:rFonts w:ascii="Arial" w:hAnsi="Arial"/>
                <w:sz w:val="16"/>
                <w:szCs w:val="16"/>
                <w:lang w:eastAsia="zh-CN"/>
              </w:rPr>
              <w:t xml:space="preserve">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17.0.0</w:t>
            </w:r>
          </w:p>
        </w:tc>
      </w:tr>
      <w:tr w:rsidR="007E04CD" w:rsidRPr="004A1425"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Adding test applicability for </w:t>
            </w:r>
            <w:proofErr w:type="spellStart"/>
            <w:r w:rsidRPr="004A1425">
              <w:rPr>
                <w:rFonts w:ascii="Arial" w:hAnsi="Arial"/>
                <w:sz w:val="16"/>
                <w:szCs w:val="16"/>
                <w:lang w:eastAsia="zh-CN"/>
              </w:rPr>
              <w:t>eMIMO</w:t>
            </w:r>
            <w:proofErr w:type="spellEnd"/>
            <w:r w:rsidRPr="004A1425">
              <w:rPr>
                <w:rFonts w:ascii="Arial" w:hAnsi="Arial"/>
                <w:sz w:val="16"/>
                <w:szCs w:val="16"/>
                <w:lang w:eastAsia="zh-CN"/>
              </w:rPr>
              <w:t xml:space="preserve"> </w:t>
            </w:r>
            <w:proofErr w:type="spellStart"/>
            <w:r w:rsidRPr="004A1425">
              <w:rPr>
                <w:rFonts w:ascii="Arial" w:hAnsi="Arial"/>
                <w:sz w:val="16"/>
                <w:szCs w:val="16"/>
                <w:lang w:eastAsia="zh-CN"/>
              </w:rPr>
              <w:t>demod</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Adding test applicability for URLLC </w:t>
            </w:r>
            <w:proofErr w:type="spellStart"/>
            <w:r w:rsidRPr="004A1425">
              <w:rPr>
                <w:rFonts w:ascii="Arial" w:hAnsi="Arial"/>
                <w:sz w:val="16"/>
                <w:szCs w:val="16"/>
                <w:lang w:eastAsia="zh-CN"/>
              </w:rPr>
              <w:t>demod</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690705" w:rsidRPr="004A1425"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4A1425" w:rsidRDefault="00690705">
            <w:pPr>
              <w:rPr>
                <w:rFonts w:ascii="Arial" w:hAnsi="Arial"/>
                <w:sz w:val="16"/>
                <w:szCs w:val="16"/>
                <w:lang w:eastAsia="zh-CN"/>
              </w:rPr>
            </w:pPr>
            <w:r w:rsidRPr="004A1425">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4A1425" w:rsidRDefault="00690705">
            <w:pPr>
              <w:rPr>
                <w:rFonts w:ascii="Arial" w:hAnsi="Arial"/>
                <w:sz w:val="16"/>
                <w:szCs w:val="16"/>
                <w:lang w:eastAsia="zh-CN"/>
              </w:rPr>
            </w:pPr>
            <w:r w:rsidRPr="004A1425">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4A1425" w:rsidRDefault="00690705">
            <w:pPr>
              <w:rPr>
                <w:rFonts w:ascii="Arial" w:hAnsi="Arial"/>
                <w:sz w:val="16"/>
                <w:szCs w:val="16"/>
                <w:lang w:eastAsia="zh-CN"/>
              </w:rPr>
            </w:pPr>
            <w:r w:rsidRPr="004A1425">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4A1425" w:rsidRDefault="00690705">
            <w:pPr>
              <w:rPr>
                <w:rFonts w:ascii="Arial" w:hAnsi="Arial"/>
                <w:sz w:val="16"/>
                <w:szCs w:val="16"/>
                <w:lang w:eastAsia="zh-CN"/>
              </w:rPr>
            </w:pPr>
            <w:r w:rsidRPr="004A1425">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4A1425" w:rsidRDefault="00690705">
            <w:pPr>
              <w:rPr>
                <w:rFonts w:ascii="Arial" w:hAnsi="Arial"/>
                <w:sz w:val="16"/>
                <w:szCs w:val="16"/>
                <w:lang w:eastAsia="zh-CN"/>
              </w:rPr>
            </w:pPr>
            <w:r w:rsidRPr="004A1425">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4A1425" w:rsidRDefault="00690705">
            <w:pPr>
              <w:rPr>
                <w:rFonts w:ascii="Arial" w:hAnsi="Arial"/>
                <w:sz w:val="16"/>
                <w:szCs w:val="16"/>
                <w:lang w:eastAsia="zh-CN"/>
              </w:rPr>
            </w:pPr>
            <w:r w:rsidRPr="004A1425">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4A1425" w:rsidRDefault="00690705">
            <w:pPr>
              <w:rPr>
                <w:rFonts w:ascii="Arial" w:hAnsi="Arial"/>
                <w:sz w:val="16"/>
                <w:szCs w:val="16"/>
                <w:lang w:eastAsia="zh-CN"/>
              </w:rPr>
            </w:pPr>
            <w:r w:rsidRPr="004A1425">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4A1425" w:rsidRDefault="00690705">
            <w:pPr>
              <w:rPr>
                <w:rFonts w:ascii="Arial" w:hAnsi="Arial"/>
                <w:sz w:val="16"/>
                <w:szCs w:val="16"/>
                <w:lang w:eastAsia="zh-CN"/>
              </w:rPr>
            </w:pPr>
            <w:r w:rsidRPr="004A1425">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4A1425" w:rsidRDefault="00690705">
            <w:pPr>
              <w:rPr>
                <w:rFonts w:ascii="Arial" w:hAnsi="Arial"/>
                <w:sz w:val="16"/>
                <w:szCs w:val="16"/>
                <w:lang w:eastAsia="zh-CN"/>
              </w:rPr>
            </w:pPr>
            <w:r w:rsidRPr="004A1425">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4A1425" w:rsidRDefault="00690705">
            <w:pPr>
              <w:rPr>
                <w:rFonts w:ascii="Arial" w:hAnsi="Arial"/>
                <w:sz w:val="16"/>
                <w:szCs w:val="16"/>
                <w:lang w:eastAsia="zh-CN"/>
              </w:rPr>
            </w:pPr>
            <w:r w:rsidRPr="004A1425">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4A1425" w:rsidRDefault="00690705">
            <w:pPr>
              <w:rPr>
                <w:rFonts w:ascii="Arial" w:hAnsi="Arial"/>
                <w:sz w:val="16"/>
                <w:szCs w:val="16"/>
                <w:lang w:eastAsia="zh-CN"/>
              </w:rPr>
            </w:pPr>
            <w:r w:rsidRPr="004A1425">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4A1425" w:rsidRDefault="00690705">
            <w:pPr>
              <w:rPr>
                <w:rFonts w:ascii="Arial" w:hAnsi="Arial"/>
                <w:sz w:val="16"/>
                <w:szCs w:val="16"/>
                <w:lang w:eastAsia="zh-CN"/>
              </w:rPr>
            </w:pPr>
            <w:r w:rsidRPr="004A1425">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4A1425" w:rsidRDefault="00690705">
            <w:pPr>
              <w:rPr>
                <w:rFonts w:ascii="Arial" w:hAnsi="Arial"/>
                <w:sz w:val="16"/>
                <w:szCs w:val="16"/>
                <w:lang w:eastAsia="zh-CN"/>
              </w:rPr>
            </w:pPr>
            <w:r w:rsidRPr="004A1425">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 xml:space="preserve">Adding test applicability for </w:t>
            </w:r>
            <w:proofErr w:type="spellStart"/>
            <w:r w:rsidRPr="004A1425">
              <w:rPr>
                <w:rFonts w:ascii="Arial" w:hAnsi="Arial"/>
                <w:sz w:val="16"/>
                <w:szCs w:val="16"/>
                <w:lang w:eastAsia="zh-CN"/>
              </w:rPr>
              <w:t>eMIMO</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4A1425" w:rsidRDefault="00690705">
            <w:pPr>
              <w:rPr>
                <w:rFonts w:ascii="Arial" w:hAnsi="Arial"/>
                <w:sz w:val="16"/>
                <w:szCs w:val="16"/>
                <w:lang w:eastAsia="zh-CN"/>
              </w:rPr>
            </w:pPr>
            <w:r w:rsidRPr="004A1425">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 xml:space="preserve">Addition of applicability of URLLC </w:t>
            </w:r>
            <w:proofErr w:type="spellStart"/>
            <w:r w:rsidRPr="004A1425">
              <w:rPr>
                <w:rFonts w:ascii="Arial" w:hAnsi="Arial"/>
                <w:sz w:val="16"/>
                <w:szCs w:val="16"/>
                <w:lang w:eastAsia="zh-CN"/>
              </w:rPr>
              <w:t>demod</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4A1425" w:rsidRDefault="00690705">
            <w:pPr>
              <w:rPr>
                <w:rFonts w:ascii="Arial" w:hAnsi="Arial"/>
                <w:sz w:val="16"/>
                <w:szCs w:val="16"/>
                <w:lang w:eastAsia="zh-CN"/>
              </w:rPr>
            </w:pPr>
            <w:r w:rsidRPr="004A1425">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4A1425" w:rsidRDefault="00690705">
            <w:pPr>
              <w:rPr>
                <w:rFonts w:ascii="Arial" w:hAnsi="Arial"/>
                <w:sz w:val="16"/>
                <w:szCs w:val="16"/>
                <w:lang w:eastAsia="zh-CN"/>
              </w:rPr>
            </w:pPr>
            <w:r w:rsidRPr="004A1425">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4A1425" w:rsidRDefault="00690705">
            <w:pPr>
              <w:rPr>
                <w:rFonts w:ascii="Arial" w:hAnsi="Arial"/>
                <w:sz w:val="16"/>
                <w:szCs w:val="16"/>
                <w:lang w:eastAsia="zh-CN"/>
              </w:rPr>
            </w:pPr>
            <w:r w:rsidRPr="004A1425">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CA772C" w:rsidRPr="004A1425" w14:paraId="355FB65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B9C735E" w14:textId="171036D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2B69D" w14:textId="0C7A3CE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247A3A" w14:textId="3924EE0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F111" w14:textId="67CE1587" w:rsidR="00CA772C" w:rsidRPr="004A1425" w:rsidRDefault="00CA772C">
            <w:pPr>
              <w:rPr>
                <w:rFonts w:ascii="Arial" w:hAnsi="Arial"/>
                <w:sz w:val="16"/>
                <w:szCs w:val="16"/>
                <w:lang w:eastAsia="zh-CN"/>
              </w:rPr>
            </w:pPr>
            <w:r w:rsidRPr="004A1425">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9E586" w14:textId="681CC1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4968" w14:textId="32465C1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DAD8" w14:textId="1B61E2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5EB" w14:textId="471027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1FEC3A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91FC76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19E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992EF" w14:textId="58CBD2E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BA3" w14:textId="504763D3" w:rsidR="00CA772C" w:rsidRPr="004A1425" w:rsidRDefault="00CA772C">
            <w:pPr>
              <w:rPr>
                <w:rFonts w:ascii="Arial" w:hAnsi="Arial"/>
                <w:sz w:val="16"/>
                <w:szCs w:val="16"/>
                <w:lang w:eastAsia="zh-CN"/>
              </w:rPr>
            </w:pPr>
            <w:r w:rsidRPr="004A1425">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9AA0" w14:textId="5DCD797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C0DE" w14:textId="2EB9553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EF33" w14:textId="1A05A53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363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B247796"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A4194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9D9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B819DE" w14:textId="1E663A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2D31" w14:textId="17082044" w:rsidR="00CA772C" w:rsidRPr="004A1425" w:rsidRDefault="00CA772C">
            <w:pPr>
              <w:rPr>
                <w:rFonts w:ascii="Arial" w:hAnsi="Arial"/>
                <w:sz w:val="16"/>
                <w:szCs w:val="16"/>
                <w:lang w:eastAsia="zh-CN"/>
              </w:rPr>
            </w:pPr>
            <w:r w:rsidRPr="004A1425">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39EF3" w14:textId="2DCA840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58435" w14:textId="4D37EAA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403" w14:textId="6DD4B8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F7C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3C951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10C927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C3C1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B3706" w14:textId="52E26A7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AA43D" w14:textId="75317735" w:rsidR="00CA772C" w:rsidRPr="004A1425" w:rsidRDefault="00CA772C">
            <w:pPr>
              <w:rPr>
                <w:rFonts w:ascii="Arial" w:hAnsi="Arial"/>
                <w:sz w:val="16"/>
                <w:szCs w:val="16"/>
                <w:lang w:eastAsia="zh-CN"/>
              </w:rPr>
            </w:pPr>
            <w:r w:rsidRPr="004A1425">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BA7CE" w14:textId="05B7201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609" w14:textId="5D570BA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8D0E" w14:textId="71FD0C0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6409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3541B9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D382CC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lastRenderedPageBreak/>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B73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2B808" w14:textId="531AB57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ACD97" w14:textId="6F675584" w:rsidR="00CA772C" w:rsidRPr="004A1425" w:rsidRDefault="00CA772C">
            <w:pPr>
              <w:rPr>
                <w:rFonts w:ascii="Arial" w:hAnsi="Arial"/>
                <w:sz w:val="16"/>
                <w:szCs w:val="16"/>
                <w:lang w:eastAsia="zh-CN"/>
              </w:rPr>
            </w:pPr>
            <w:r w:rsidRPr="004A1425">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0D05" w14:textId="6A48A43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6599F" w14:textId="7FD07DC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91CAD" w14:textId="3BC1040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Mob_enh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DF2B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90EB0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CB4090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C790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C4063" w14:textId="42AF669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EE1F2" w14:textId="7C77785D" w:rsidR="00CA772C" w:rsidRPr="004A1425" w:rsidRDefault="00CA772C">
            <w:pPr>
              <w:rPr>
                <w:rFonts w:ascii="Arial" w:hAnsi="Arial"/>
                <w:sz w:val="16"/>
                <w:szCs w:val="16"/>
                <w:lang w:eastAsia="zh-CN"/>
              </w:rPr>
            </w:pPr>
            <w:r w:rsidRPr="004A1425">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ED26F" w14:textId="0E5185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DE23" w14:textId="688A4A4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5E18C" w14:textId="0403774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830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8A899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06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41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1C364C" w14:textId="5DFFDE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B277" w14:textId="1C506674" w:rsidR="00CA772C" w:rsidRPr="004A1425" w:rsidRDefault="00CA772C">
            <w:pPr>
              <w:rPr>
                <w:rFonts w:ascii="Arial" w:hAnsi="Arial"/>
                <w:sz w:val="16"/>
                <w:szCs w:val="16"/>
                <w:lang w:eastAsia="zh-CN"/>
              </w:rPr>
            </w:pPr>
            <w:r w:rsidRPr="004A1425">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4332" w14:textId="53772FC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7EFA" w14:textId="1E6FE1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414EF" w14:textId="5097810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06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4DC56C2"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705803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5743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7089D" w14:textId="3C04526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4B32" w14:textId="451C2C37" w:rsidR="00CA772C" w:rsidRPr="004A1425" w:rsidRDefault="00CA772C">
            <w:pPr>
              <w:rPr>
                <w:rFonts w:ascii="Arial" w:hAnsi="Arial"/>
                <w:sz w:val="16"/>
                <w:szCs w:val="16"/>
                <w:lang w:eastAsia="zh-CN"/>
              </w:rPr>
            </w:pPr>
            <w:r w:rsidRPr="004A1425">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A70A" w14:textId="64D91E8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F770" w14:textId="78753E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83E21" w14:textId="625D372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 xml:space="preserve">Addition of applicability for new type II PMI </w:t>
            </w:r>
            <w:proofErr w:type="spellStart"/>
            <w:r w:rsidRPr="006D73D9">
              <w:rPr>
                <w:rFonts w:ascii="Arial" w:hAnsi="Arial"/>
                <w:sz w:val="16"/>
                <w:szCs w:val="16"/>
                <w:lang w:eastAsia="zh-CN"/>
              </w:rPr>
              <w:t>repoering</w:t>
            </w:r>
            <w:proofErr w:type="spellEnd"/>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BE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D10A1B"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3F9223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2C51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6EE748" w14:textId="0CD97D8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815C" w14:textId="44EA4D1F" w:rsidR="00CA772C" w:rsidRPr="004A1425" w:rsidRDefault="00CA772C">
            <w:pPr>
              <w:rPr>
                <w:rFonts w:ascii="Arial" w:hAnsi="Arial"/>
                <w:sz w:val="16"/>
                <w:szCs w:val="16"/>
                <w:lang w:eastAsia="zh-CN"/>
              </w:rPr>
            </w:pPr>
            <w:r w:rsidRPr="004A1425">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75D9" w14:textId="6B9D7BB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BCDFD" w14:textId="139F48E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A39AD" w14:textId="611CD06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88B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F25C23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17D930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A95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327BBE" w14:textId="0EB25F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F07B" w14:textId="60BCE630" w:rsidR="00CA772C" w:rsidRPr="004A1425" w:rsidRDefault="00CA772C">
            <w:pPr>
              <w:rPr>
                <w:rFonts w:ascii="Arial" w:hAnsi="Arial"/>
                <w:sz w:val="16"/>
                <w:szCs w:val="16"/>
                <w:lang w:eastAsia="zh-CN"/>
              </w:rPr>
            </w:pPr>
            <w:r w:rsidRPr="004A1425">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6AF5" w14:textId="49D7AD9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35C2" w14:textId="722B076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3DF4" w14:textId="79E4B6C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716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0C0F76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34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C889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1D41E" w14:textId="6BF4F42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337A5" w14:textId="77C868FD" w:rsidR="00CA772C" w:rsidRPr="004A1425" w:rsidRDefault="00CA772C">
            <w:pPr>
              <w:rPr>
                <w:rFonts w:ascii="Arial" w:hAnsi="Arial"/>
                <w:sz w:val="16"/>
                <w:szCs w:val="16"/>
                <w:lang w:eastAsia="zh-CN"/>
              </w:rPr>
            </w:pPr>
            <w:r w:rsidRPr="004A1425">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AB059" w14:textId="5E7098E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2678" w14:textId="20A7FFB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C7EDF" w14:textId="2BF95ED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 xml:space="preserve">Jumbo CR for updating applicability of NR perf </w:t>
            </w:r>
            <w:proofErr w:type="spellStart"/>
            <w:r w:rsidRPr="004A1425">
              <w:rPr>
                <w:rFonts w:ascii="Arial" w:hAnsi="Arial"/>
                <w:sz w:val="16"/>
                <w:szCs w:val="16"/>
                <w:lang w:eastAsia="zh-CN"/>
              </w:rPr>
              <w:t>enh</w:t>
            </w:r>
            <w:proofErr w:type="spellEnd"/>
            <w:r w:rsidRPr="004A1425">
              <w:rPr>
                <w:rFonts w:ascii="Arial" w:hAnsi="Arial"/>
                <w:sz w:val="16"/>
                <w:szCs w:val="16"/>
                <w:lang w:eastAsia="zh-CN"/>
              </w:rPr>
              <w:t xml:space="preserve">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BEA1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794A748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41D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CD94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5747EB" w14:textId="2F4736C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F0E4" w14:textId="680AB340" w:rsidR="00CA772C" w:rsidRPr="004A1425" w:rsidRDefault="00CA772C">
            <w:pPr>
              <w:rPr>
                <w:rFonts w:ascii="Arial" w:hAnsi="Arial"/>
                <w:sz w:val="16"/>
                <w:szCs w:val="16"/>
                <w:lang w:eastAsia="zh-CN"/>
              </w:rPr>
            </w:pPr>
            <w:r w:rsidRPr="004A1425">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31AB" w14:textId="7D8B83E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5AF8" w14:textId="6C5107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9A83" w14:textId="6611CF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52D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6E839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865D70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816E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3FF41" w14:textId="5A0CB27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417D7" w14:textId="7B9D2CA7" w:rsidR="00CA772C" w:rsidRPr="004A1425" w:rsidRDefault="00CA772C">
            <w:pPr>
              <w:rPr>
                <w:rFonts w:ascii="Arial" w:hAnsi="Arial"/>
                <w:sz w:val="16"/>
                <w:szCs w:val="16"/>
                <w:lang w:eastAsia="zh-CN"/>
              </w:rPr>
            </w:pPr>
            <w:r w:rsidRPr="004A1425">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3418F" w14:textId="57C70C2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FC78" w14:textId="0A2A66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04231" w14:textId="47085F1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06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2541CB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0BC363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8B28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590A8" w14:textId="3427D1C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25B8" w14:textId="17B39B48" w:rsidR="00CA772C" w:rsidRPr="004A1425" w:rsidRDefault="00CA772C">
            <w:pPr>
              <w:rPr>
                <w:rFonts w:ascii="Arial" w:hAnsi="Arial"/>
                <w:sz w:val="16"/>
                <w:szCs w:val="16"/>
                <w:lang w:eastAsia="zh-CN"/>
              </w:rPr>
            </w:pPr>
            <w:r w:rsidRPr="004A1425">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2CF85" w14:textId="6058C4F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0CB0" w14:textId="488A01B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A104" w14:textId="45786B6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19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C4DB1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4FDE9EE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2D8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B8F633" w14:textId="76A7A8D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EFD8" w14:textId="7170A138" w:rsidR="00CA772C" w:rsidRPr="004A1425" w:rsidRDefault="00CA772C">
            <w:pPr>
              <w:rPr>
                <w:rFonts w:ascii="Arial" w:hAnsi="Arial"/>
                <w:sz w:val="16"/>
                <w:szCs w:val="16"/>
                <w:lang w:eastAsia="zh-CN"/>
              </w:rPr>
            </w:pPr>
            <w:r w:rsidRPr="004A1425">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33245" w14:textId="08E5D61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6432" w14:textId="7452BD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CB7EA" w14:textId="11EE0B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38.522 applicability updates for</w:t>
            </w:r>
            <w:r w:rsidR="000318E5">
              <w:rPr>
                <w:rFonts w:ascii="Arial" w:hAnsi="Arial"/>
                <w:sz w:val="16"/>
                <w:szCs w:val="16"/>
                <w:lang w:eastAsia="zh-CN"/>
              </w:rPr>
              <w:t xml:space="preserve"> </w:t>
            </w:r>
            <w:r w:rsidRPr="004A1425">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7F9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40649C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E15E3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5F07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77AFE" w14:textId="190623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5A16" w14:textId="253B7644" w:rsidR="00CA772C" w:rsidRPr="004A1425" w:rsidRDefault="00CA772C">
            <w:pPr>
              <w:rPr>
                <w:rFonts w:ascii="Arial" w:hAnsi="Arial"/>
                <w:sz w:val="16"/>
                <w:szCs w:val="16"/>
                <w:lang w:eastAsia="zh-CN"/>
              </w:rPr>
            </w:pPr>
            <w:r w:rsidRPr="004A1425">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AC28E" w14:textId="7534E83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67CC8" w14:textId="09BE6EB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DCB29" w14:textId="7B8E765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E1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8BA1535"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049F7C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300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1AC6CB" w14:textId="1B9ABF9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92AAA" w14:textId="69A91998" w:rsidR="00CA772C" w:rsidRPr="004A1425" w:rsidRDefault="00CA772C">
            <w:pPr>
              <w:rPr>
                <w:rFonts w:ascii="Arial" w:hAnsi="Arial"/>
                <w:sz w:val="16"/>
                <w:szCs w:val="16"/>
                <w:lang w:eastAsia="zh-CN"/>
              </w:rPr>
            </w:pPr>
            <w:r w:rsidRPr="004A1425">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6C28E" w14:textId="1747DD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92BB" w14:textId="3AFF8B7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40545" w14:textId="6058CC8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B132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684267"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CC76E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3C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6B3FA" w14:textId="1AB593D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33544" w14:textId="7896E677" w:rsidR="00CA772C" w:rsidRPr="004A1425" w:rsidRDefault="00CA772C">
            <w:pPr>
              <w:rPr>
                <w:rFonts w:ascii="Arial" w:hAnsi="Arial"/>
                <w:sz w:val="16"/>
                <w:szCs w:val="16"/>
                <w:lang w:eastAsia="zh-CN"/>
              </w:rPr>
            </w:pPr>
            <w:r w:rsidRPr="004A1425">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5B6D" w14:textId="50145BF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349C0" w14:textId="3817F8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12CD4" w14:textId="6E9AFD5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B84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905531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DC860D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8799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C7881" w14:textId="42F5ACF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DBFC" w14:textId="0A9214D6" w:rsidR="00CA772C" w:rsidRPr="004A1425" w:rsidRDefault="00CA772C">
            <w:pPr>
              <w:rPr>
                <w:rFonts w:ascii="Arial" w:hAnsi="Arial"/>
                <w:sz w:val="16"/>
                <w:szCs w:val="16"/>
                <w:lang w:eastAsia="zh-CN"/>
              </w:rPr>
            </w:pPr>
            <w:r w:rsidRPr="004A1425">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F1456" w14:textId="2135FA6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ED26" w14:textId="2ED354A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5B6B3" w14:textId="4642F2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EE07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3195BA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C50DBB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8DC5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F98A37" w14:textId="65F893D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195" w14:textId="7C623B7D" w:rsidR="00CA772C" w:rsidRPr="004A1425" w:rsidRDefault="00CA772C">
            <w:pPr>
              <w:rPr>
                <w:rFonts w:ascii="Arial" w:hAnsi="Arial"/>
                <w:sz w:val="16"/>
                <w:szCs w:val="16"/>
                <w:lang w:eastAsia="zh-CN"/>
              </w:rPr>
            </w:pPr>
            <w:r w:rsidRPr="004A1425">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76468" w14:textId="5F9121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DD79" w14:textId="5DC0CA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42FD1" w14:textId="6BAA795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B3B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09DF7B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EDE3AD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FD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44810" w14:textId="0C4C3D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54EB" w14:textId="48259E1D" w:rsidR="00CA772C" w:rsidRPr="004A1425" w:rsidRDefault="00CA772C">
            <w:pPr>
              <w:rPr>
                <w:rFonts w:ascii="Arial" w:hAnsi="Arial"/>
                <w:sz w:val="16"/>
                <w:szCs w:val="16"/>
                <w:lang w:eastAsia="zh-CN"/>
              </w:rPr>
            </w:pPr>
            <w:r w:rsidRPr="004A1425">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FA3AD" w14:textId="662FA3E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6D154" w14:textId="4CB018A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9672C" w14:textId="1A56A11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CCF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16095D"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73604B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FF8B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D621BD" w14:textId="63CD15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F02D" w14:textId="1AADC36A" w:rsidR="00CA772C" w:rsidRPr="004A1425" w:rsidRDefault="00CA772C">
            <w:pPr>
              <w:rPr>
                <w:rFonts w:ascii="Arial" w:hAnsi="Arial"/>
                <w:sz w:val="16"/>
                <w:szCs w:val="16"/>
                <w:lang w:eastAsia="zh-CN"/>
              </w:rPr>
            </w:pPr>
            <w:r w:rsidRPr="004A1425">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E81B" w14:textId="172E74B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4B05" w14:textId="6C3FE3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DD85A" w14:textId="40685EE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1F73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593D96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E7235E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A1E1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1C713" w14:textId="4DAD445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18DF" w14:textId="6A16C578" w:rsidR="00CA772C" w:rsidRPr="004A1425" w:rsidRDefault="00CA772C">
            <w:pPr>
              <w:rPr>
                <w:rFonts w:ascii="Arial" w:hAnsi="Arial"/>
                <w:sz w:val="16"/>
                <w:szCs w:val="16"/>
                <w:lang w:eastAsia="zh-CN"/>
              </w:rPr>
            </w:pPr>
            <w:r w:rsidRPr="004A1425">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9C4F4" w14:textId="06A281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A958" w14:textId="234B53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1E739A" w14:textId="2A77A61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5C49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A17031" w:rsidRPr="004A1425" w14:paraId="6F5DDF9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A9E5BF3" w14:textId="0FFAA14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3A1FB6" w14:textId="10C17B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F9049" w14:textId="0894286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F346F" w14:textId="6BB64105" w:rsidR="00A17031" w:rsidRPr="004A1425" w:rsidRDefault="00A17031">
            <w:pPr>
              <w:rPr>
                <w:rFonts w:ascii="Arial" w:hAnsi="Arial"/>
                <w:sz w:val="16"/>
                <w:szCs w:val="16"/>
                <w:lang w:eastAsia="zh-CN"/>
              </w:rPr>
            </w:pPr>
            <w:r w:rsidRPr="004A1425">
              <w:rPr>
                <w:rFonts w:ascii="Arial" w:hAnsi="Arial"/>
                <w:sz w:val="16"/>
                <w:szCs w:val="16"/>
                <w:lang w:eastAsia="zh-CN"/>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B6016" w14:textId="49E9551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1D0F" w14:textId="1771A84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1A5F6" w14:textId="63CC349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the TDD DSS NR bands n34,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9C39" w14:textId="05867E3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5C812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3D9BB0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8E83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2061CF" w14:textId="36DE32E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54361" w14:textId="7E514E42" w:rsidR="00A17031" w:rsidRPr="004A1425" w:rsidRDefault="00A17031">
            <w:pPr>
              <w:rPr>
                <w:rFonts w:ascii="Arial" w:hAnsi="Arial"/>
                <w:sz w:val="16"/>
                <w:szCs w:val="16"/>
                <w:lang w:eastAsia="zh-CN"/>
              </w:rPr>
            </w:pPr>
            <w:r w:rsidRPr="004A1425">
              <w:rPr>
                <w:rFonts w:ascii="Arial" w:hAnsi="Arial"/>
                <w:sz w:val="16"/>
                <w:szCs w:val="16"/>
                <w:lang w:eastAsia="zh-CN"/>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69969" w14:textId="1034291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81B52" w14:textId="3C1965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1DB7" w14:textId="02BD2D7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 2-Step 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9B1F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02F5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D3B91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88B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6C5FF" w14:textId="0554D3E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A897" w14:textId="3568C1CB" w:rsidR="00A17031" w:rsidRPr="004A1425" w:rsidRDefault="00A17031">
            <w:pPr>
              <w:rPr>
                <w:rFonts w:ascii="Arial" w:hAnsi="Arial"/>
                <w:sz w:val="16"/>
                <w:szCs w:val="16"/>
                <w:lang w:eastAsia="zh-CN"/>
              </w:rPr>
            </w:pPr>
            <w:r w:rsidRPr="004A1425">
              <w:rPr>
                <w:rFonts w:ascii="Arial" w:hAnsi="Arial"/>
                <w:sz w:val="16"/>
                <w:szCs w:val="16"/>
                <w:lang w:eastAsia="zh-CN"/>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EAAB5" w14:textId="0EDF4A2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B35A" w14:textId="272CD0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8561D" w14:textId="06D9BCA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of RRM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8F3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7778D3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914F3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DEAE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E9994D" w14:textId="225290B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2B4" w14:textId="7D40DA4A" w:rsidR="00A17031" w:rsidRPr="004A1425" w:rsidRDefault="00A17031">
            <w:pPr>
              <w:rPr>
                <w:rFonts w:ascii="Arial" w:hAnsi="Arial"/>
                <w:sz w:val="16"/>
                <w:szCs w:val="16"/>
                <w:lang w:eastAsia="zh-CN"/>
              </w:rPr>
            </w:pPr>
            <w:r w:rsidRPr="004A1425">
              <w:rPr>
                <w:rFonts w:ascii="Arial" w:hAnsi="Arial"/>
                <w:sz w:val="16"/>
                <w:szCs w:val="16"/>
                <w:lang w:eastAsia="zh-CN"/>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3842B" w14:textId="3C0336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11C1" w14:textId="624BE30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FF26D" w14:textId="14944C8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 xml:space="preserve">Update of HST </w:t>
            </w:r>
            <w:proofErr w:type="spellStart"/>
            <w:r w:rsidRPr="004A1425">
              <w:rPr>
                <w:rFonts w:ascii="Arial" w:hAnsi="Arial"/>
                <w:sz w:val="16"/>
                <w:szCs w:val="16"/>
                <w:lang w:eastAsia="zh-CN"/>
              </w:rPr>
              <w:t>Demod</w:t>
            </w:r>
            <w:proofErr w:type="spellEnd"/>
            <w:r w:rsidRPr="004A1425">
              <w:rPr>
                <w:rFonts w:ascii="Arial" w:hAnsi="Arial"/>
                <w:sz w:val="16"/>
                <w:szCs w:val="16"/>
                <w:lang w:eastAsia="zh-CN"/>
              </w:rPr>
              <w:t xml:space="preserve">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42D3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07803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7168F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3F05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B73C8D" w14:textId="5486E57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C111" w14:textId="1450EE1E" w:rsidR="00A17031" w:rsidRPr="004A1425" w:rsidRDefault="00A17031">
            <w:pPr>
              <w:rPr>
                <w:rFonts w:ascii="Arial" w:hAnsi="Arial"/>
                <w:sz w:val="16"/>
                <w:szCs w:val="16"/>
                <w:lang w:eastAsia="zh-CN"/>
              </w:rPr>
            </w:pPr>
            <w:r w:rsidRPr="004A1425">
              <w:rPr>
                <w:rFonts w:ascii="Arial" w:hAnsi="Arial"/>
                <w:sz w:val="16"/>
                <w:szCs w:val="16"/>
                <w:lang w:eastAsia="zh-CN"/>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D8CD4" w14:textId="7FCBAA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9130" w14:textId="4351F92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E8EC4" w14:textId="1F61980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Correcting applicability of HST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D51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61AC4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CA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B3F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5E8A4" w14:textId="561D1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AC17C" w14:textId="3AD16168" w:rsidR="00A17031" w:rsidRPr="004A1425" w:rsidRDefault="00A17031">
            <w:pPr>
              <w:rPr>
                <w:rFonts w:ascii="Arial" w:hAnsi="Arial"/>
                <w:sz w:val="16"/>
                <w:szCs w:val="16"/>
                <w:lang w:eastAsia="zh-CN"/>
              </w:rPr>
            </w:pPr>
            <w:r w:rsidRPr="004A1425">
              <w:rPr>
                <w:rFonts w:ascii="Arial" w:hAnsi="Arial"/>
                <w:sz w:val="16"/>
                <w:szCs w:val="16"/>
                <w:lang w:eastAsia="zh-CN"/>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D66BA" w14:textId="0D92AA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A9549" w14:textId="4EAD44A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DE654" w14:textId="1114589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new performance enhancement test case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06B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931F6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819C5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A621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1E466" w14:textId="341DE9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E0F1" w14:textId="68302172" w:rsidR="00A17031" w:rsidRPr="004A1425" w:rsidRDefault="00A17031">
            <w:pPr>
              <w:rPr>
                <w:rFonts w:ascii="Arial" w:hAnsi="Arial"/>
                <w:sz w:val="16"/>
                <w:szCs w:val="16"/>
                <w:lang w:eastAsia="zh-CN"/>
              </w:rPr>
            </w:pPr>
            <w:r w:rsidRPr="004A1425">
              <w:rPr>
                <w:rFonts w:ascii="Arial" w:hAnsi="Arial"/>
                <w:sz w:val="16"/>
                <w:szCs w:val="16"/>
                <w:lang w:eastAsia="zh-CN"/>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946C1" w14:textId="197FFDA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C45B7" w14:textId="5E322D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B2AAA" w14:textId="7C8C33D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0838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BB53FD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A29476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60E9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AA993" w14:textId="7A9F11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8237A" w14:textId="45FFFF8B" w:rsidR="00A17031" w:rsidRPr="004A1425" w:rsidRDefault="00A17031">
            <w:pPr>
              <w:rPr>
                <w:rFonts w:ascii="Arial" w:hAnsi="Arial"/>
                <w:sz w:val="16"/>
                <w:szCs w:val="16"/>
                <w:lang w:eastAsia="zh-CN"/>
              </w:rPr>
            </w:pPr>
            <w:r w:rsidRPr="004A1425">
              <w:rPr>
                <w:rFonts w:ascii="Arial" w:hAnsi="Arial"/>
                <w:sz w:val="16"/>
                <w:szCs w:val="16"/>
                <w:lang w:eastAsia="zh-CN"/>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5C635" w14:textId="08FB4FE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8C4A" w14:textId="2C35845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FACBA" w14:textId="0B17F9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23E1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004E7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35DFCC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765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D9301" w14:textId="43686B4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D74C3" w14:textId="1C240B7A" w:rsidR="00A17031" w:rsidRPr="004A1425" w:rsidRDefault="00A17031">
            <w:pPr>
              <w:rPr>
                <w:rFonts w:ascii="Arial" w:hAnsi="Arial"/>
                <w:sz w:val="16"/>
                <w:szCs w:val="16"/>
                <w:lang w:eastAsia="zh-CN"/>
              </w:rPr>
            </w:pPr>
            <w:r w:rsidRPr="004A1425">
              <w:rPr>
                <w:rFonts w:ascii="Arial" w:hAnsi="Arial"/>
                <w:sz w:val="16"/>
                <w:szCs w:val="16"/>
                <w:lang w:eastAsia="zh-CN"/>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5028" w14:textId="2DD90E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D6FD" w14:textId="7B0B53E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4742F" w14:textId="74F5B5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test cases for EN-DC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A2BD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CCDE3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DCFEF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4A08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02CE5" w14:textId="17E954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727C8" w14:textId="7C9E7265" w:rsidR="00A17031" w:rsidRPr="004A1425" w:rsidRDefault="00A17031">
            <w:pPr>
              <w:rPr>
                <w:rFonts w:ascii="Arial" w:hAnsi="Arial"/>
                <w:sz w:val="16"/>
                <w:szCs w:val="16"/>
                <w:lang w:eastAsia="zh-CN"/>
              </w:rPr>
            </w:pPr>
            <w:r w:rsidRPr="004A1425">
              <w:rPr>
                <w:rFonts w:ascii="Arial" w:hAnsi="Arial"/>
                <w:sz w:val="16"/>
                <w:szCs w:val="16"/>
                <w:lang w:eastAsia="zh-CN"/>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DEE48" w14:textId="659796C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3D0F" w14:textId="03806DD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260DC" w14:textId="1F5A77C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of FR2 intra-frequency measurement without DRX and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AD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F45B6C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693A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0BC1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93BB5" w14:textId="6D4FD93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43FAF" w14:textId="7103B71C" w:rsidR="00A17031" w:rsidRPr="004A1425" w:rsidRDefault="00A17031">
            <w:pPr>
              <w:rPr>
                <w:rFonts w:ascii="Arial" w:hAnsi="Arial"/>
                <w:sz w:val="16"/>
                <w:szCs w:val="16"/>
                <w:lang w:eastAsia="zh-CN"/>
              </w:rPr>
            </w:pPr>
            <w:r w:rsidRPr="004A1425">
              <w:rPr>
                <w:rFonts w:ascii="Arial" w:hAnsi="Arial"/>
                <w:sz w:val="16"/>
                <w:szCs w:val="16"/>
                <w:lang w:eastAsia="zh-CN"/>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BE780" w14:textId="3694A8B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D0BEB" w14:textId="0019D5A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EF7DB" w14:textId="0D22DD9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4.0 for tested DC configuration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7835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6F0BDC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82EAC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4D9F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D98E46" w14:textId="2B4D88D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F536" w14:textId="7A25C7E5" w:rsidR="00A17031" w:rsidRPr="004A1425" w:rsidRDefault="00A17031">
            <w:pPr>
              <w:rPr>
                <w:rFonts w:ascii="Arial" w:hAnsi="Arial"/>
                <w:sz w:val="16"/>
                <w:szCs w:val="16"/>
                <w:lang w:eastAsia="zh-CN"/>
              </w:rPr>
            </w:pPr>
            <w:r w:rsidRPr="004A1425">
              <w:rPr>
                <w:rFonts w:ascii="Arial" w:hAnsi="Arial"/>
                <w:sz w:val="16"/>
                <w:szCs w:val="16"/>
                <w:lang w:eastAsia="zh-CN"/>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F407" w14:textId="16729B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A175" w14:textId="45CFAF1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6FB70" w14:textId="21550C9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CADC MPR TC 6.2B.2.4_1.1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8F44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2B21FF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AD880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933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E75A55" w14:textId="5886B8C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2EF1" w14:textId="4B7DA262" w:rsidR="00A17031" w:rsidRPr="004A1425" w:rsidRDefault="00A17031">
            <w:pPr>
              <w:rPr>
                <w:rFonts w:ascii="Arial" w:hAnsi="Arial"/>
                <w:sz w:val="16"/>
                <w:szCs w:val="16"/>
                <w:lang w:eastAsia="zh-CN"/>
              </w:rPr>
            </w:pPr>
            <w:r w:rsidRPr="004A1425">
              <w:rPr>
                <w:rFonts w:ascii="Arial" w:hAnsi="Arial"/>
                <w:sz w:val="16"/>
                <w:szCs w:val="16"/>
                <w:lang w:eastAsia="zh-CN"/>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2B901" w14:textId="2DCB61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0331A" w14:textId="6E793A4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5612F" w14:textId="0DF8432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E21C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0D5FFF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6801BD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814C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017626" w14:textId="436B97F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6C90" w14:textId="3BBEC7C9" w:rsidR="00A17031" w:rsidRPr="004A1425" w:rsidRDefault="00A17031">
            <w:pPr>
              <w:rPr>
                <w:rFonts w:ascii="Arial" w:hAnsi="Arial"/>
                <w:sz w:val="16"/>
                <w:szCs w:val="16"/>
                <w:lang w:eastAsia="zh-CN"/>
              </w:rPr>
            </w:pPr>
            <w:r w:rsidRPr="004A1425">
              <w:rPr>
                <w:rFonts w:ascii="Arial" w:hAnsi="Arial"/>
                <w:sz w:val="16"/>
                <w:szCs w:val="16"/>
                <w:lang w:eastAsia="zh-CN"/>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CB92" w14:textId="210330D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7228" w14:textId="1275017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D6BBB" w14:textId="4EF5E10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Idle Mode CA/DC Measurements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C0D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501B084"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94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86B2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346AD" w14:textId="11B29BC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B4BB0" w14:textId="2DC53062" w:rsidR="00A17031" w:rsidRPr="004A1425" w:rsidRDefault="00A17031">
            <w:pPr>
              <w:rPr>
                <w:rFonts w:ascii="Arial" w:hAnsi="Arial"/>
                <w:sz w:val="16"/>
                <w:szCs w:val="16"/>
                <w:lang w:eastAsia="zh-CN"/>
              </w:rPr>
            </w:pPr>
            <w:r w:rsidRPr="004A1425">
              <w:rPr>
                <w:rFonts w:ascii="Arial" w:hAnsi="Arial"/>
                <w:sz w:val="16"/>
                <w:szCs w:val="16"/>
                <w:lang w:eastAsia="zh-CN"/>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8DE9" w14:textId="00DDDB6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77F" w14:textId="5A36899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02F14A" w14:textId="0DA65DE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Adding new HST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F7FA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14380E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CDD994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E5D7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54153" w14:textId="0C0E029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800D8" w14:textId="7948F570" w:rsidR="00A17031" w:rsidRPr="004A1425" w:rsidRDefault="00A17031">
            <w:pPr>
              <w:rPr>
                <w:rFonts w:ascii="Arial" w:hAnsi="Arial"/>
                <w:sz w:val="16"/>
                <w:szCs w:val="16"/>
                <w:lang w:eastAsia="zh-CN"/>
              </w:rPr>
            </w:pPr>
            <w:r w:rsidRPr="004A1425">
              <w:rPr>
                <w:rFonts w:ascii="Arial" w:hAnsi="Arial"/>
                <w:sz w:val="16"/>
                <w:szCs w:val="16"/>
                <w:lang w:eastAsia="zh-CN"/>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52355" w14:textId="7EFCCC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2495" w14:textId="434FDC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7D4485" w14:textId="79E624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Additional Information for 6.2.2, 6.2.3 and 6.5.2.4.1 of 38.521-1 and 6.2B.2.3 and 6.2B.3.3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545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39EC4B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5B3EC5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EA3B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B82B6" w14:textId="1086660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27B39" w14:textId="69BF5A7B" w:rsidR="00A17031" w:rsidRPr="004A1425" w:rsidRDefault="00A17031">
            <w:pPr>
              <w:rPr>
                <w:rFonts w:ascii="Arial" w:hAnsi="Arial"/>
                <w:sz w:val="16"/>
                <w:szCs w:val="16"/>
                <w:lang w:eastAsia="zh-CN"/>
              </w:rPr>
            </w:pPr>
            <w:r w:rsidRPr="004A1425">
              <w:rPr>
                <w:rFonts w:ascii="Arial" w:hAnsi="Arial"/>
                <w:sz w:val="16"/>
                <w:szCs w:val="16"/>
                <w:lang w:eastAsia="zh-CN"/>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E2454" w14:textId="6CFF053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96A3" w14:textId="0E78C5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C940" w14:textId="520FD3A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and Additional information for EN-DC TC and RRM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74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2C41C05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EE903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FEDC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24DBB" w14:textId="0F03CD3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AF44" w14:textId="4A4B5486" w:rsidR="00A17031" w:rsidRPr="004A1425" w:rsidRDefault="00A17031">
            <w:pPr>
              <w:rPr>
                <w:rFonts w:ascii="Arial" w:hAnsi="Arial"/>
                <w:sz w:val="16"/>
                <w:szCs w:val="16"/>
                <w:lang w:eastAsia="zh-CN"/>
              </w:rPr>
            </w:pPr>
            <w:r w:rsidRPr="004A1425">
              <w:rPr>
                <w:rFonts w:ascii="Arial" w:hAnsi="Arial"/>
                <w:sz w:val="16"/>
                <w:szCs w:val="16"/>
                <w:lang w:eastAsia="zh-CN"/>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C7D40" w14:textId="46F67D1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C6E9" w14:textId="792977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4A2A3" w14:textId="0186E6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01C1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348BAC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52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96B5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D7302F" w14:textId="1FE582B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5D9C" w14:textId="46E3FAE2" w:rsidR="00A17031" w:rsidRPr="004A1425" w:rsidRDefault="00A17031">
            <w:pPr>
              <w:rPr>
                <w:rFonts w:ascii="Arial" w:hAnsi="Arial"/>
                <w:sz w:val="16"/>
                <w:szCs w:val="16"/>
                <w:lang w:eastAsia="zh-CN"/>
              </w:rPr>
            </w:pPr>
            <w:r w:rsidRPr="004A1425">
              <w:rPr>
                <w:rFonts w:ascii="Arial" w:hAnsi="Arial"/>
                <w:sz w:val="16"/>
                <w:szCs w:val="16"/>
                <w:lang w:eastAsia="zh-CN"/>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3D7AE" w14:textId="331C8CF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F5EB" w14:textId="6957AF0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0BB1" w14:textId="55C2E2B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UE Enhancements on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5E8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D8615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83285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5B5A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B7BC23" w14:textId="42D3787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96229" w14:textId="63E353B9" w:rsidR="00A17031" w:rsidRPr="004A1425" w:rsidRDefault="00A17031">
            <w:pPr>
              <w:rPr>
                <w:rFonts w:ascii="Arial" w:hAnsi="Arial"/>
                <w:sz w:val="16"/>
                <w:szCs w:val="16"/>
                <w:lang w:eastAsia="zh-CN"/>
              </w:rPr>
            </w:pPr>
            <w:r w:rsidRPr="004A1425">
              <w:rPr>
                <w:rFonts w:ascii="Arial" w:hAnsi="Arial"/>
                <w:sz w:val="16"/>
                <w:szCs w:val="16"/>
                <w:lang w:eastAsia="zh-CN"/>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77165" w14:textId="230FBD6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619DE" w14:textId="2DE28A3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BF5" w14:textId="36B2B28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L1-SINR measurement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C7CB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A8D350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1B856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878E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A25B1A" w14:textId="45C282D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EEF5" w14:textId="66DD1960" w:rsidR="00A17031" w:rsidRPr="004A1425" w:rsidRDefault="00A17031">
            <w:pPr>
              <w:rPr>
                <w:rFonts w:ascii="Arial" w:hAnsi="Arial"/>
                <w:sz w:val="16"/>
                <w:szCs w:val="16"/>
                <w:lang w:eastAsia="zh-CN"/>
              </w:rPr>
            </w:pPr>
            <w:r w:rsidRPr="004A1425">
              <w:rPr>
                <w:rFonts w:ascii="Arial" w:hAnsi="Arial"/>
                <w:sz w:val="16"/>
                <w:szCs w:val="16"/>
                <w:lang w:eastAsia="zh-CN"/>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4DFE2" w14:textId="4B2356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DA163" w14:textId="25CBE2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54D53" w14:textId="02F5A8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Updated the Test case conditions and selection criteria for TDD DSS NR bands n38, n48,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347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57DD3F9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26386D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E33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FC7B" w14:textId="52216E3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5CE4F" w14:textId="19ADC4E8" w:rsidR="00A17031" w:rsidRPr="004A1425" w:rsidRDefault="00A17031">
            <w:pPr>
              <w:rPr>
                <w:rFonts w:ascii="Arial" w:hAnsi="Arial"/>
                <w:sz w:val="16"/>
                <w:szCs w:val="16"/>
                <w:lang w:eastAsia="zh-CN"/>
              </w:rPr>
            </w:pPr>
            <w:r w:rsidRPr="004A1425">
              <w:rPr>
                <w:rFonts w:ascii="Arial" w:hAnsi="Arial"/>
                <w:sz w:val="16"/>
                <w:szCs w:val="16"/>
                <w:lang w:eastAsia="zh-CN"/>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585515" w14:textId="3A67BA5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0329" w14:textId="386589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7118A" w14:textId="6E659E4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8A63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95261C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DDDFC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C94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A814B" w14:textId="678EB3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EDEF5" w14:textId="2A694AE0" w:rsidR="00A17031" w:rsidRPr="004A1425" w:rsidRDefault="00A17031">
            <w:pPr>
              <w:rPr>
                <w:rFonts w:ascii="Arial" w:hAnsi="Arial"/>
                <w:sz w:val="16"/>
                <w:szCs w:val="16"/>
                <w:lang w:eastAsia="zh-CN"/>
              </w:rPr>
            </w:pPr>
            <w:r w:rsidRPr="004A1425">
              <w:rPr>
                <w:rFonts w:ascii="Arial" w:hAnsi="Arial"/>
                <w:sz w:val="16"/>
                <w:szCs w:val="16"/>
                <w:lang w:eastAsia="zh-CN"/>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1C2623" w14:textId="246A3D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FCAFB" w14:textId="1AD6A30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AD6D9" w14:textId="76A8A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FR2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1309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7EECACF6"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D12D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80E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5B347" w14:textId="687FE56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555A" w14:textId="3739665D" w:rsidR="00A17031" w:rsidRPr="004A1425" w:rsidRDefault="00A17031">
            <w:pPr>
              <w:rPr>
                <w:rFonts w:ascii="Arial" w:hAnsi="Arial"/>
                <w:sz w:val="16"/>
                <w:szCs w:val="16"/>
                <w:lang w:eastAsia="zh-CN"/>
              </w:rPr>
            </w:pPr>
            <w:r w:rsidRPr="004A1425">
              <w:rPr>
                <w:rFonts w:ascii="Arial" w:hAnsi="Arial"/>
                <w:sz w:val="16"/>
                <w:szCs w:val="16"/>
                <w:lang w:eastAsia="zh-CN"/>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63E22" w14:textId="3018CC5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490F" w14:textId="4262DA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1B2D1" w14:textId="04999DC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 xml:space="preserve">Applicability of NR perf </w:t>
            </w:r>
            <w:proofErr w:type="spellStart"/>
            <w:r w:rsidRPr="004A1425">
              <w:rPr>
                <w:rFonts w:ascii="Arial" w:hAnsi="Arial"/>
                <w:sz w:val="16"/>
                <w:szCs w:val="16"/>
                <w:lang w:eastAsia="zh-CN"/>
              </w:rPr>
              <w:t>enh</w:t>
            </w:r>
            <w:proofErr w:type="spellEnd"/>
            <w:r w:rsidRPr="004A1425">
              <w:rPr>
                <w:rFonts w:ascii="Arial" w:hAnsi="Arial"/>
                <w:sz w:val="16"/>
                <w:szCs w:val="16"/>
                <w:lang w:eastAsia="zh-CN"/>
              </w:rPr>
              <w:t xml:space="preserve">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EB3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460AA5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8B4445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F8C5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A69B72" w14:textId="0D90BF5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6211" w14:textId="655E8402" w:rsidR="00A17031" w:rsidRPr="004A1425" w:rsidRDefault="00A17031">
            <w:pPr>
              <w:rPr>
                <w:rFonts w:ascii="Arial" w:hAnsi="Arial"/>
                <w:sz w:val="16"/>
                <w:szCs w:val="16"/>
                <w:lang w:eastAsia="zh-CN"/>
              </w:rPr>
            </w:pPr>
            <w:r w:rsidRPr="004A1425">
              <w:rPr>
                <w:rFonts w:ascii="Arial" w:hAnsi="Arial"/>
                <w:sz w:val="16"/>
                <w:szCs w:val="16"/>
                <w:lang w:eastAsia="zh-CN"/>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D1777" w14:textId="75FB231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22A5" w14:textId="3E7EAF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FFBDE" w14:textId="5BC40BE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HST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4B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C46D57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B7406B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F0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98376" w14:textId="0509506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2E05" w14:textId="1D239D42" w:rsidR="00A17031" w:rsidRPr="004A1425" w:rsidRDefault="00A17031">
            <w:pPr>
              <w:rPr>
                <w:rFonts w:ascii="Arial" w:hAnsi="Arial"/>
                <w:sz w:val="16"/>
                <w:szCs w:val="16"/>
                <w:lang w:eastAsia="zh-CN"/>
              </w:rPr>
            </w:pPr>
            <w:r w:rsidRPr="004A1425">
              <w:rPr>
                <w:rFonts w:ascii="Arial" w:hAnsi="Arial"/>
                <w:sz w:val="16"/>
                <w:szCs w:val="16"/>
                <w:lang w:eastAsia="zh-CN"/>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33BE0" w14:textId="7A54BF8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D3D9" w14:textId="20453E2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7ECA5" w14:textId="65820E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FR2 standalone Enhanced Beam correspondence - EIRP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545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9115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47714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026E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03A7E" w14:textId="515EA3E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A274" w14:textId="1B6DD4A8" w:rsidR="00A17031" w:rsidRPr="004A1425" w:rsidRDefault="00A17031">
            <w:pPr>
              <w:rPr>
                <w:rFonts w:ascii="Arial" w:hAnsi="Arial"/>
                <w:sz w:val="16"/>
                <w:szCs w:val="16"/>
                <w:lang w:eastAsia="zh-CN"/>
              </w:rPr>
            </w:pPr>
            <w:r w:rsidRPr="004A1425">
              <w:rPr>
                <w:rFonts w:ascii="Arial" w:hAnsi="Arial"/>
                <w:sz w:val="16"/>
                <w:szCs w:val="16"/>
                <w:lang w:eastAsia="zh-CN"/>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51C33" w14:textId="5F83E1E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A51E" w14:textId="617D856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672DF" w14:textId="27E432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New EVM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1C25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854149" w:rsidRPr="004A1425" w14:paraId="67E9A97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346CCC" w14:textId="3B09705A"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ECDC9" w14:textId="402A94F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6985A5" w14:textId="26B66A4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8B473" w14:textId="2AD194C9" w:rsidR="00854149" w:rsidRPr="004A1425" w:rsidRDefault="00854149">
            <w:pPr>
              <w:rPr>
                <w:rFonts w:ascii="Arial" w:hAnsi="Arial"/>
                <w:sz w:val="16"/>
                <w:szCs w:val="16"/>
                <w:lang w:eastAsia="zh-CN"/>
              </w:rPr>
            </w:pPr>
            <w:r w:rsidRPr="00E43A71">
              <w:rPr>
                <w:rFonts w:ascii="Arial" w:hAnsi="Arial"/>
                <w:sz w:val="16"/>
                <w:szCs w:val="16"/>
                <w:lang w:eastAsia="zh-CN"/>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F91BD" w14:textId="4545A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0A80" w14:textId="1D546DA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AC0AB" w14:textId="78845F5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test applicability for 6.4.2.5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E36D1" w14:textId="345775B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45AD96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FCFE0C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EB41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FBDFC" w14:textId="3F17B3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280B" w14:textId="4AFF51F2" w:rsidR="00854149" w:rsidRPr="004A1425" w:rsidRDefault="00854149">
            <w:pPr>
              <w:rPr>
                <w:rFonts w:ascii="Arial" w:hAnsi="Arial"/>
                <w:sz w:val="16"/>
                <w:szCs w:val="16"/>
                <w:lang w:eastAsia="zh-CN"/>
              </w:rPr>
            </w:pPr>
            <w:r w:rsidRPr="00E43A71">
              <w:rPr>
                <w:rFonts w:ascii="Arial" w:hAnsi="Arial"/>
                <w:sz w:val="16"/>
                <w:szCs w:val="16"/>
                <w:lang w:eastAsia="zh-CN"/>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4EA03" w14:textId="3FF7862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61E2" w14:textId="15E38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2116A" w14:textId="6B3C4CC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Separation of 6.2B.1.4D of 38.521-3 into two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E2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DB1AC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C53C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63ED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DBF0" w14:textId="0B3FDF9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04161" w14:textId="54D8C014" w:rsidR="00854149" w:rsidRPr="004A1425" w:rsidRDefault="00854149">
            <w:pPr>
              <w:rPr>
                <w:rFonts w:ascii="Arial" w:hAnsi="Arial"/>
                <w:sz w:val="16"/>
                <w:szCs w:val="16"/>
                <w:lang w:eastAsia="zh-CN"/>
              </w:rPr>
            </w:pPr>
            <w:r w:rsidRPr="00E43A71">
              <w:rPr>
                <w:rFonts w:ascii="Arial" w:hAnsi="Arial"/>
                <w:sz w:val="16"/>
                <w:szCs w:val="16"/>
                <w:lang w:eastAsia="zh-CN"/>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9131D" w14:textId="1A4D9D0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EF017" w14:textId="2E8CEB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D70CE" w14:textId="400E674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D6F7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58145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D9E19C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4EF16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90ED84" w14:textId="2C708A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4B1A7" w14:textId="6F3D3463" w:rsidR="00854149" w:rsidRPr="004A1425" w:rsidRDefault="00854149">
            <w:pPr>
              <w:rPr>
                <w:rFonts w:ascii="Arial" w:hAnsi="Arial"/>
                <w:sz w:val="16"/>
                <w:szCs w:val="16"/>
                <w:lang w:eastAsia="zh-CN"/>
              </w:rPr>
            </w:pPr>
            <w:r w:rsidRPr="00E43A71">
              <w:rPr>
                <w:rFonts w:ascii="Arial" w:hAnsi="Arial"/>
                <w:sz w:val="16"/>
                <w:szCs w:val="16"/>
                <w:lang w:eastAsia="zh-CN"/>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01F32" w14:textId="1A0F9B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99E9A" w14:textId="63D3E9E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640D4" w14:textId="4D776D7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Addition of test applicability for NR SL </w:t>
            </w:r>
            <w:proofErr w:type="spellStart"/>
            <w:r w:rsidRPr="00E43A71">
              <w:rPr>
                <w:rFonts w:ascii="Arial" w:hAnsi="Arial"/>
                <w:sz w:val="16"/>
                <w:szCs w:val="16"/>
                <w:lang w:eastAsia="zh-CN"/>
              </w:rPr>
              <w:t>Demod</w:t>
            </w:r>
            <w:proofErr w:type="spellEnd"/>
            <w:r w:rsidRPr="00E43A71">
              <w:rPr>
                <w:rFonts w:ascii="Arial" w:hAnsi="Arial"/>
                <w:sz w:val="16"/>
                <w:szCs w:val="16"/>
                <w:lang w:eastAsia="zh-CN"/>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D86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685FD5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511A33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FBC7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D02C2" w14:textId="7485EAB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9FCB" w14:textId="53C21E22" w:rsidR="00854149" w:rsidRPr="004A1425" w:rsidRDefault="00854149">
            <w:pPr>
              <w:rPr>
                <w:rFonts w:ascii="Arial" w:hAnsi="Arial"/>
                <w:sz w:val="16"/>
                <w:szCs w:val="16"/>
                <w:lang w:eastAsia="zh-CN"/>
              </w:rPr>
            </w:pPr>
            <w:r w:rsidRPr="00E43A71">
              <w:rPr>
                <w:rFonts w:ascii="Arial" w:hAnsi="Arial"/>
                <w:sz w:val="16"/>
                <w:szCs w:val="16"/>
                <w:lang w:eastAsia="zh-CN"/>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22E59" w14:textId="590AF3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8F310" w14:textId="143C31A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1616A" w14:textId="3A90B60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NR SL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E69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DBBC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D54A0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E4FA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925D43" w14:textId="508B3C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9187" w14:textId="644883E4" w:rsidR="00854149" w:rsidRPr="004A1425" w:rsidRDefault="00854149">
            <w:pPr>
              <w:rPr>
                <w:rFonts w:ascii="Arial" w:hAnsi="Arial"/>
                <w:sz w:val="16"/>
                <w:szCs w:val="16"/>
                <w:lang w:eastAsia="zh-CN"/>
              </w:rPr>
            </w:pPr>
            <w:r w:rsidRPr="00E43A71">
              <w:rPr>
                <w:rFonts w:ascii="Arial" w:hAnsi="Arial"/>
                <w:sz w:val="16"/>
                <w:szCs w:val="16"/>
                <w:lang w:eastAsia="zh-CN"/>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BDF1C" w14:textId="4CF8A79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ADA69" w14:textId="7A41CC3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9D28D" w14:textId="3A3B10D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 7.5F.1 and 7.6F.2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F397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A4026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2DC7963"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9857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F2BA91" w14:textId="0891BEA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3953" w14:textId="4944C9C0" w:rsidR="00854149" w:rsidRPr="004A1425" w:rsidRDefault="00854149">
            <w:pPr>
              <w:rPr>
                <w:rFonts w:ascii="Arial" w:hAnsi="Arial"/>
                <w:sz w:val="16"/>
                <w:szCs w:val="16"/>
                <w:lang w:eastAsia="zh-CN"/>
              </w:rPr>
            </w:pPr>
            <w:r w:rsidRPr="00E43A71">
              <w:rPr>
                <w:rFonts w:ascii="Arial" w:hAnsi="Arial"/>
                <w:sz w:val="16"/>
                <w:szCs w:val="16"/>
                <w:lang w:eastAsia="zh-CN"/>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FE72A" w14:textId="6EFCAE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1112" w14:textId="6EB2F5F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FBF13" w14:textId="7F23505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Removing test case 6.5D.1_1 Occupied bandwidth for UL MIMO (Rel-16 onward) from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06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06D8583"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A1A71E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09DE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7ACC5" w14:textId="5A4C011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DE54" w14:textId="62933496" w:rsidR="00854149" w:rsidRPr="004A1425" w:rsidRDefault="00854149">
            <w:pPr>
              <w:rPr>
                <w:rFonts w:ascii="Arial" w:hAnsi="Arial"/>
                <w:sz w:val="16"/>
                <w:szCs w:val="16"/>
                <w:lang w:eastAsia="zh-CN"/>
              </w:rPr>
            </w:pPr>
            <w:r w:rsidRPr="00E43A71">
              <w:rPr>
                <w:rFonts w:ascii="Arial" w:hAnsi="Arial"/>
                <w:sz w:val="16"/>
                <w:szCs w:val="16"/>
                <w:lang w:eastAsia="zh-CN"/>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D1168" w14:textId="445544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1BB43" w14:textId="162AD1D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9FC8A" w14:textId="5DF045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Removal of NOTE1 for test case 5.2.2.2.9_1, 5.2.2.2.10_1,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A161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933E4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4A7A55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DED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F5A50" w14:textId="30D34CF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9FE9" w14:textId="03C1B71F" w:rsidR="00854149" w:rsidRPr="004A1425" w:rsidRDefault="00854149">
            <w:pPr>
              <w:rPr>
                <w:rFonts w:ascii="Arial" w:hAnsi="Arial"/>
                <w:sz w:val="16"/>
                <w:szCs w:val="16"/>
                <w:lang w:eastAsia="zh-CN"/>
              </w:rPr>
            </w:pPr>
            <w:r w:rsidRPr="00E43A71">
              <w:rPr>
                <w:rFonts w:ascii="Arial" w:hAnsi="Arial"/>
                <w:sz w:val="16"/>
                <w:szCs w:val="16"/>
                <w:lang w:eastAsia="zh-CN"/>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B5009" w14:textId="399ADD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516C" w14:textId="05381A2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27926" w14:textId="76C6D16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performance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634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E5A631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5CA3A4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2AD7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3EFC2" w14:textId="353D5A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1C670" w14:textId="544F58BA" w:rsidR="00854149" w:rsidRPr="004A1425" w:rsidRDefault="00854149">
            <w:pPr>
              <w:rPr>
                <w:rFonts w:ascii="Arial" w:hAnsi="Arial"/>
                <w:sz w:val="16"/>
                <w:szCs w:val="16"/>
                <w:lang w:eastAsia="zh-CN"/>
              </w:rPr>
            </w:pPr>
            <w:r w:rsidRPr="00E43A71">
              <w:rPr>
                <w:rFonts w:ascii="Arial" w:hAnsi="Arial"/>
                <w:sz w:val="16"/>
                <w:szCs w:val="16"/>
                <w:lang w:eastAsia="zh-CN"/>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66BD0" w14:textId="030BB14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2DC16" w14:textId="729C1B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20373" w14:textId="164802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Test case 6.3.2.2.3, 6.3.2.2.4 and 6.3.3.2.3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B02E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0E85D7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C98E14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7D5F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7FE6E" w14:textId="0DB7842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A76B" w14:textId="69C78989" w:rsidR="00854149" w:rsidRPr="004A1425" w:rsidRDefault="00854149">
            <w:pPr>
              <w:rPr>
                <w:rFonts w:ascii="Arial" w:hAnsi="Arial"/>
                <w:sz w:val="16"/>
                <w:szCs w:val="16"/>
                <w:lang w:eastAsia="zh-CN"/>
              </w:rPr>
            </w:pPr>
            <w:r w:rsidRPr="00E43A71">
              <w:rPr>
                <w:rFonts w:ascii="Arial" w:hAnsi="Arial"/>
                <w:sz w:val="16"/>
                <w:szCs w:val="16"/>
                <w:lang w:eastAsia="zh-CN"/>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B72BD" w14:textId="26F4314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D7F59" w14:textId="01122DF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B4622" w14:textId="23C5CA1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E672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7ED016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D55B82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7876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62CB05" w14:textId="545474D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4CAB" w14:textId="317AC5D5" w:rsidR="00854149" w:rsidRPr="004A1425" w:rsidRDefault="00854149">
            <w:pPr>
              <w:rPr>
                <w:rFonts w:ascii="Arial" w:hAnsi="Arial"/>
                <w:sz w:val="16"/>
                <w:szCs w:val="16"/>
                <w:lang w:eastAsia="zh-CN"/>
              </w:rPr>
            </w:pPr>
            <w:r w:rsidRPr="00E43A71">
              <w:rPr>
                <w:rFonts w:ascii="Arial" w:hAnsi="Arial"/>
                <w:sz w:val="16"/>
                <w:szCs w:val="16"/>
                <w:lang w:eastAsia="zh-CN"/>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10B64" w14:textId="4E04597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0246" w14:textId="17E819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71683" w14:textId="0301DD2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Addition of test applicability for </w:t>
            </w:r>
            <w:proofErr w:type="spellStart"/>
            <w:r w:rsidRPr="00E43A71">
              <w:rPr>
                <w:rFonts w:ascii="Arial" w:hAnsi="Arial"/>
                <w:sz w:val="16"/>
                <w:szCs w:val="16"/>
                <w:lang w:eastAsia="zh-CN"/>
              </w:rPr>
              <w:t>eMIMO</w:t>
            </w:r>
            <w:proofErr w:type="spellEnd"/>
            <w:r w:rsidRPr="00E43A71">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78CA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C13DD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A5B68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70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1E956" w14:textId="47129B2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152CB" w14:textId="3E389C54" w:rsidR="00854149" w:rsidRPr="004A1425" w:rsidRDefault="00854149">
            <w:pPr>
              <w:rPr>
                <w:rFonts w:ascii="Arial" w:hAnsi="Arial"/>
                <w:sz w:val="16"/>
                <w:szCs w:val="16"/>
                <w:lang w:eastAsia="zh-CN"/>
              </w:rPr>
            </w:pPr>
            <w:r w:rsidRPr="00E43A71">
              <w:rPr>
                <w:rFonts w:ascii="Arial" w:hAnsi="Arial"/>
                <w:sz w:val="16"/>
                <w:szCs w:val="16"/>
                <w:lang w:eastAsia="zh-CN"/>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22BAF" w14:textId="1CD2119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AEAB" w14:textId="41F8B35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A4A5" w14:textId="678D0D7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Applicability update for NR perf </w:t>
            </w:r>
            <w:proofErr w:type="spellStart"/>
            <w:r w:rsidRPr="00E43A71">
              <w:rPr>
                <w:rFonts w:ascii="Arial" w:hAnsi="Arial"/>
                <w:sz w:val="16"/>
                <w:szCs w:val="16"/>
                <w:lang w:eastAsia="zh-CN"/>
              </w:rPr>
              <w:t>enh</w:t>
            </w:r>
            <w:proofErr w:type="spellEnd"/>
            <w:r w:rsidRPr="00E43A71">
              <w:rPr>
                <w:rFonts w:ascii="Arial" w:hAnsi="Arial"/>
                <w:sz w:val="16"/>
                <w:szCs w:val="16"/>
                <w:lang w:eastAsia="zh-CN"/>
              </w:rPr>
              <w:t xml:space="preserve">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59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CD1D129"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1268C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3E7E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3ECBE" w14:textId="2FD6A1C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E29D6" w14:textId="7D056F10" w:rsidR="00854149" w:rsidRPr="004A1425" w:rsidRDefault="00854149">
            <w:pPr>
              <w:rPr>
                <w:rFonts w:ascii="Arial" w:hAnsi="Arial"/>
                <w:sz w:val="16"/>
                <w:szCs w:val="16"/>
                <w:lang w:eastAsia="zh-CN"/>
              </w:rPr>
            </w:pPr>
            <w:r w:rsidRPr="00E43A71">
              <w:rPr>
                <w:rFonts w:ascii="Arial" w:hAnsi="Arial"/>
                <w:sz w:val="16"/>
                <w:szCs w:val="16"/>
                <w:lang w:eastAsia="zh-CN"/>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7D779" w14:textId="5482C42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229E6" w14:textId="37ACECD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E60CD" w14:textId="3E88F7B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4893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9E4D1C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851F03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9D5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540ED" w14:textId="5808FFC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8826F" w14:textId="000766BA" w:rsidR="00854149" w:rsidRPr="004A1425" w:rsidRDefault="00854149">
            <w:pPr>
              <w:rPr>
                <w:rFonts w:ascii="Arial" w:hAnsi="Arial"/>
                <w:sz w:val="16"/>
                <w:szCs w:val="16"/>
                <w:lang w:eastAsia="zh-CN"/>
              </w:rPr>
            </w:pPr>
            <w:r w:rsidRPr="00E43A71">
              <w:rPr>
                <w:rFonts w:ascii="Arial" w:hAnsi="Arial"/>
                <w:sz w:val="16"/>
                <w:szCs w:val="16"/>
                <w:lang w:eastAsia="zh-CN"/>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0E153" w14:textId="36FCA6E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F084" w14:textId="159B50F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E7B6BD" w14:textId="08B464B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38.522 applicability updates for</w:t>
            </w:r>
            <w:r w:rsidR="000318E5">
              <w:rPr>
                <w:rFonts w:ascii="Arial" w:hAnsi="Arial"/>
                <w:sz w:val="16"/>
                <w:szCs w:val="16"/>
                <w:lang w:eastAsia="zh-CN"/>
              </w:rPr>
              <w:t xml:space="preserve"> </w:t>
            </w:r>
            <w:r w:rsidRPr="00E43A71">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A791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47D18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A51B33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5F8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1C38EA" w14:textId="6C49166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054AD" w14:textId="027D2C69" w:rsidR="00854149" w:rsidRPr="004A1425" w:rsidRDefault="00854149">
            <w:pPr>
              <w:rPr>
                <w:rFonts w:ascii="Arial" w:hAnsi="Arial"/>
                <w:sz w:val="16"/>
                <w:szCs w:val="16"/>
                <w:lang w:eastAsia="zh-CN"/>
              </w:rPr>
            </w:pPr>
            <w:r w:rsidRPr="00E43A71">
              <w:rPr>
                <w:rFonts w:ascii="Arial" w:hAnsi="Arial"/>
                <w:sz w:val="16"/>
                <w:szCs w:val="16"/>
                <w:lang w:eastAsia="zh-CN"/>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D71B9" w14:textId="171D591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0B03B" w14:textId="5BF0846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5A22D" w14:textId="2FF24BB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Jumbo Applicability CR for </w:t>
            </w:r>
            <w:proofErr w:type="spellStart"/>
            <w:r w:rsidRPr="00E43A71">
              <w:rPr>
                <w:rFonts w:ascii="Arial" w:hAnsi="Arial"/>
                <w:sz w:val="16"/>
                <w:szCs w:val="16"/>
                <w:lang w:eastAsia="zh-CN"/>
              </w:rPr>
              <w:t>NR_RF_TxD</w:t>
            </w:r>
            <w:proofErr w:type="spellEnd"/>
            <w:r w:rsidRPr="00E43A71">
              <w:rPr>
                <w:rFonts w:ascii="Arial" w:hAnsi="Arial"/>
                <w:sz w:val="16"/>
                <w:szCs w:val="16"/>
                <w:lang w:eastAsia="zh-CN"/>
              </w:rPr>
              <w:t xml:space="preserve"> WI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B4A8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346E16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153DD46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A3B4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0CDB0" w14:textId="4AED9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FA9F1" w14:textId="35135BB9" w:rsidR="00854149" w:rsidRPr="004A1425" w:rsidRDefault="00854149">
            <w:pPr>
              <w:rPr>
                <w:rFonts w:ascii="Arial" w:hAnsi="Arial"/>
                <w:sz w:val="16"/>
                <w:szCs w:val="16"/>
                <w:lang w:eastAsia="zh-CN"/>
              </w:rPr>
            </w:pPr>
            <w:r w:rsidRPr="00E43A71">
              <w:rPr>
                <w:rFonts w:ascii="Arial" w:hAnsi="Arial"/>
                <w:sz w:val="16"/>
                <w:szCs w:val="16"/>
                <w:lang w:eastAsia="zh-CN"/>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72ADE" w14:textId="42B2A3E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2F7D" w14:textId="5A4754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E81A9" w14:textId="6D58DC5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 xml:space="preserve">Addition of test applicability for </w:t>
            </w:r>
            <w:proofErr w:type="spellStart"/>
            <w:r w:rsidRPr="00E43A71">
              <w:rPr>
                <w:rFonts w:ascii="Arial" w:hAnsi="Arial"/>
                <w:sz w:val="16"/>
                <w:szCs w:val="16"/>
                <w:lang w:eastAsia="zh-CN"/>
              </w:rPr>
              <w:t>RedCap</w:t>
            </w:r>
            <w:proofErr w:type="spellEnd"/>
            <w:r w:rsidRPr="00E43A71">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1138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9796E2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1432C6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C27E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41F70" w14:textId="18F6A96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6F3" w14:textId="7D8CFB8F" w:rsidR="00854149" w:rsidRPr="004A1425" w:rsidRDefault="00854149">
            <w:pPr>
              <w:rPr>
                <w:rFonts w:ascii="Arial" w:hAnsi="Arial"/>
                <w:sz w:val="16"/>
                <w:szCs w:val="16"/>
                <w:lang w:eastAsia="zh-CN"/>
              </w:rPr>
            </w:pPr>
            <w:r w:rsidRPr="00E43A71">
              <w:rPr>
                <w:rFonts w:ascii="Arial" w:hAnsi="Arial"/>
                <w:sz w:val="16"/>
                <w:szCs w:val="16"/>
                <w:lang w:eastAsia="zh-CN"/>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6DB43" w14:textId="249B9AE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4ACA" w14:textId="009276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02316" w14:textId="0DD13D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for 6.2D.1.1 and 6.2D.1.2 of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FF0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CF20FC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283AF2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A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C3C0E" w14:textId="49CE0D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8D6E7" w14:textId="0DE432A6" w:rsidR="00854149" w:rsidRPr="004A1425" w:rsidRDefault="00854149">
            <w:pPr>
              <w:rPr>
                <w:rFonts w:ascii="Arial" w:hAnsi="Arial"/>
                <w:sz w:val="16"/>
                <w:szCs w:val="16"/>
                <w:lang w:eastAsia="zh-CN"/>
              </w:rPr>
            </w:pPr>
            <w:r w:rsidRPr="00E43A71">
              <w:rPr>
                <w:rFonts w:ascii="Arial" w:hAnsi="Arial"/>
                <w:sz w:val="16"/>
                <w:szCs w:val="16"/>
                <w:lang w:eastAsia="zh-CN"/>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93275" w14:textId="0677C9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1AAD8" w14:textId="3C6D6B2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C927" w14:textId="5E0F2E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test bands selection criteria for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CF3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297AEE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5411D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E6F6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3AE48" w14:textId="00EE270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1FC63" w14:textId="4CB5526F" w:rsidR="00854149" w:rsidRPr="004A1425" w:rsidRDefault="00854149">
            <w:pPr>
              <w:rPr>
                <w:rFonts w:ascii="Arial" w:hAnsi="Arial"/>
                <w:sz w:val="16"/>
                <w:szCs w:val="16"/>
                <w:lang w:eastAsia="zh-CN"/>
              </w:rPr>
            </w:pPr>
            <w:r w:rsidRPr="00E43A71">
              <w:rPr>
                <w:rFonts w:ascii="Arial" w:hAnsi="Arial"/>
                <w:sz w:val="16"/>
                <w:szCs w:val="16"/>
                <w:lang w:eastAsia="zh-CN"/>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C4219" w14:textId="63284D9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94A4" w14:textId="1C351E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3566F" w14:textId="35196FD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7A7A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13FA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01C8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14C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FA64D8" w14:textId="4B5BA78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BA663" w14:textId="3CD19907" w:rsidR="00854149" w:rsidRPr="004A1425" w:rsidRDefault="00854149">
            <w:pPr>
              <w:rPr>
                <w:rFonts w:ascii="Arial" w:hAnsi="Arial"/>
                <w:sz w:val="16"/>
                <w:szCs w:val="16"/>
                <w:lang w:eastAsia="zh-CN"/>
              </w:rPr>
            </w:pPr>
            <w:r w:rsidRPr="00E43A71">
              <w:rPr>
                <w:rFonts w:ascii="Arial" w:hAnsi="Arial"/>
                <w:sz w:val="16"/>
                <w:szCs w:val="16"/>
                <w:lang w:eastAsia="zh-CN"/>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AD75D" w14:textId="4FE86E7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4FBDA" w14:textId="22E3C6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EC32C" w14:textId="1AAA4C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on test condition for FR2 DL 256QAM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234E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D13B0D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36867AA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B29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EDFCF" w14:textId="1636050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CF3A" w14:textId="1743A1A1" w:rsidR="00854149" w:rsidRPr="004A1425" w:rsidRDefault="00854149">
            <w:pPr>
              <w:rPr>
                <w:rFonts w:ascii="Arial" w:hAnsi="Arial"/>
                <w:sz w:val="16"/>
                <w:szCs w:val="16"/>
                <w:lang w:eastAsia="zh-CN"/>
              </w:rPr>
            </w:pPr>
            <w:r w:rsidRPr="00E43A71">
              <w:rPr>
                <w:rFonts w:ascii="Arial" w:hAnsi="Arial"/>
                <w:sz w:val="16"/>
                <w:szCs w:val="16"/>
                <w:lang w:eastAsia="zh-CN"/>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6EBC3" w14:textId="189C51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F963F" w14:textId="3FF4C43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3B2D9" w14:textId="0750EE7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to 3.3 for new abbreviations in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0FF0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461AD7C"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FC0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85CC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D1085" w14:textId="316B20C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F954F" w14:textId="2C1932D3" w:rsidR="00854149" w:rsidRPr="004A1425" w:rsidRDefault="00854149">
            <w:pPr>
              <w:rPr>
                <w:rFonts w:ascii="Arial" w:hAnsi="Arial"/>
                <w:sz w:val="16"/>
                <w:szCs w:val="16"/>
                <w:lang w:eastAsia="zh-CN"/>
              </w:rPr>
            </w:pPr>
            <w:r w:rsidRPr="00E43A71">
              <w:rPr>
                <w:rFonts w:ascii="Arial" w:hAnsi="Arial"/>
                <w:sz w:val="16"/>
                <w:szCs w:val="16"/>
                <w:lang w:eastAsia="zh-CN"/>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FCD1D" w14:textId="5DBF9A3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D470" w14:textId="1A8D5BA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0E8CC0" w14:textId="7FC0F7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4.0 on Tested CA DC configuration selection criteria for E005a, E010 and E010a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87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AB4F48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2492E7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92CF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F5C2C" w14:textId="75D5403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FC64C" w14:textId="3C02A7D5" w:rsidR="00854149" w:rsidRPr="004A1425" w:rsidRDefault="00854149">
            <w:pPr>
              <w:rPr>
                <w:rFonts w:ascii="Arial" w:hAnsi="Arial"/>
                <w:sz w:val="16"/>
                <w:szCs w:val="16"/>
                <w:lang w:eastAsia="zh-CN"/>
              </w:rPr>
            </w:pPr>
            <w:r w:rsidRPr="00E43A71">
              <w:rPr>
                <w:rFonts w:ascii="Arial" w:hAnsi="Arial"/>
                <w:sz w:val="16"/>
                <w:szCs w:val="16"/>
                <w:lang w:eastAsia="zh-CN"/>
              </w:rPr>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721EF" w14:textId="4CED61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D9CDF" w14:textId="49CC1EF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8090D" w14:textId="2DA5D18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Editorial correction to A.4.0 for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02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72E808D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B16250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66D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E6708C" w14:textId="110D7A9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7C9B" w14:textId="36CD2BF2" w:rsidR="00854149" w:rsidRPr="004A1425" w:rsidRDefault="00854149">
            <w:pPr>
              <w:rPr>
                <w:rFonts w:ascii="Arial" w:hAnsi="Arial"/>
                <w:sz w:val="16"/>
                <w:szCs w:val="16"/>
                <w:lang w:eastAsia="zh-CN"/>
              </w:rPr>
            </w:pPr>
            <w:r w:rsidRPr="00E43A71">
              <w:rPr>
                <w:rFonts w:ascii="Arial" w:hAnsi="Arial"/>
                <w:sz w:val="16"/>
                <w:szCs w:val="16"/>
                <w:lang w:eastAsia="zh-CN"/>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126AB" w14:textId="781BB58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3839" w14:textId="5A11163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AD533" w14:textId="6B985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1CDF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A629F5" w:rsidRPr="00A629F5" w14:paraId="3686DD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66B6AF50" w14:textId="69228EF5"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083D5" w14:textId="5E0C3E83"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E27D8" w14:textId="6B595F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5C6A" w14:textId="36FED36A" w:rsidR="00A629F5" w:rsidRPr="004A1425" w:rsidRDefault="00A629F5" w:rsidP="00A629F5">
            <w:pPr>
              <w:rPr>
                <w:rFonts w:ascii="Arial" w:hAnsi="Arial"/>
                <w:sz w:val="16"/>
                <w:szCs w:val="16"/>
                <w:lang w:eastAsia="zh-CN"/>
              </w:rPr>
            </w:pPr>
            <w:r w:rsidRPr="000318E5">
              <w:rPr>
                <w:rFonts w:ascii="Arial" w:hAnsi="Arial"/>
                <w:sz w:val="16"/>
                <w:szCs w:val="16"/>
                <w:lang w:eastAsia="zh-CN"/>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52B44" w14:textId="6901515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9CAF5" w14:textId="729B3E0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6C117E" w14:textId="4058C4B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Applicability for 5.7.1.3 and 7.7.1.3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7C53F" w14:textId="1DB3E750"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283F9EE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E32B8B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F3A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56B0C" w14:textId="5EC21DB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8978" w14:textId="48A7FCFE" w:rsidR="00A629F5" w:rsidRPr="004A1425" w:rsidRDefault="00A629F5" w:rsidP="00A629F5">
            <w:pPr>
              <w:rPr>
                <w:rFonts w:ascii="Arial" w:hAnsi="Arial"/>
                <w:sz w:val="16"/>
                <w:szCs w:val="16"/>
                <w:lang w:eastAsia="zh-CN"/>
              </w:rPr>
            </w:pPr>
            <w:r w:rsidRPr="000318E5">
              <w:rPr>
                <w:rFonts w:ascii="Arial" w:hAnsi="Arial"/>
                <w:sz w:val="16"/>
                <w:szCs w:val="16"/>
                <w:lang w:eastAsia="zh-CN"/>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4E9FD4" w14:textId="6FA183B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5CAF" w14:textId="224830A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E8927" w14:textId="126C1DD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 xml:space="preserve">Update of clause and description for </w:t>
            </w:r>
            <w:proofErr w:type="spellStart"/>
            <w:r w:rsidRPr="000318E5">
              <w:rPr>
                <w:rFonts w:ascii="Arial" w:hAnsi="Arial"/>
                <w:sz w:val="16"/>
                <w:szCs w:val="16"/>
                <w:lang w:eastAsia="zh-CN"/>
              </w:rPr>
              <w:t>eMIMO</w:t>
            </w:r>
            <w:proofErr w:type="spellEnd"/>
            <w:r w:rsidRPr="000318E5">
              <w:rPr>
                <w:rFonts w:ascii="Arial" w:hAnsi="Arial"/>
                <w:sz w:val="16"/>
                <w:szCs w:val="16"/>
                <w:lang w:eastAsia="zh-CN"/>
              </w:rPr>
              <w:t xml:space="preserve"> RRM Test Cases according to WP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865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5E946E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BBF430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B583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3BBFA" w14:textId="57FA602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2DAD" w14:textId="467FFABE" w:rsidR="00A629F5" w:rsidRPr="004A1425" w:rsidRDefault="00A629F5" w:rsidP="00A629F5">
            <w:pPr>
              <w:rPr>
                <w:rFonts w:ascii="Arial" w:hAnsi="Arial"/>
                <w:sz w:val="16"/>
                <w:szCs w:val="16"/>
                <w:lang w:eastAsia="zh-CN"/>
              </w:rPr>
            </w:pPr>
            <w:r w:rsidRPr="000318E5">
              <w:rPr>
                <w:rFonts w:ascii="Arial" w:hAnsi="Arial"/>
                <w:sz w:val="16"/>
                <w:szCs w:val="16"/>
                <w:lang w:eastAsia="zh-CN"/>
              </w:rPr>
              <w:t>0200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8271A" w14:textId="36C3371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107CE" w14:textId="7A24848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5513C" w14:textId="6FB644F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A5E1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5BDC0F8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41526AA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lastRenderedPageBreak/>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6FB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71F63A" w14:textId="3B468E6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01018" w14:textId="65FD2AD3" w:rsidR="00A629F5" w:rsidRPr="004A1425" w:rsidRDefault="00A629F5" w:rsidP="00A629F5">
            <w:pPr>
              <w:rPr>
                <w:rFonts w:ascii="Arial" w:hAnsi="Arial"/>
                <w:sz w:val="16"/>
                <w:szCs w:val="16"/>
                <w:lang w:eastAsia="zh-CN"/>
              </w:rPr>
            </w:pPr>
            <w:r w:rsidRPr="000318E5">
              <w:rPr>
                <w:rFonts w:ascii="Arial" w:hAnsi="Arial"/>
                <w:sz w:val="16"/>
                <w:szCs w:val="16"/>
                <w:lang w:eastAsia="zh-CN"/>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660D5" w14:textId="3C60BD3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8560" w14:textId="6646C0C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27DFA" w14:textId="01D1581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 xml:space="preserve">Correction to applicability of NR SL </w:t>
            </w:r>
            <w:proofErr w:type="spellStart"/>
            <w:r w:rsidRPr="000318E5">
              <w:rPr>
                <w:rFonts w:ascii="Arial" w:hAnsi="Arial"/>
                <w:sz w:val="16"/>
                <w:szCs w:val="16"/>
                <w:lang w:eastAsia="zh-CN"/>
              </w:rPr>
              <w:t>Demod</w:t>
            </w:r>
            <w:proofErr w:type="spellEnd"/>
            <w:r w:rsidRPr="000318E5">
              <w:rPr>
                <w:rFonts w:ascii="Arial" w:hAnsi="Arial"/>
                <w:sz w:val="16"/>
                <w:szCs w:val="16"/>
                <w:lang w:eastAsia="zh-CN"/>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7D25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165A91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2D9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DF69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6AA913" w14:textId="1CD1088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EEAE" w14:textId="435EE3DE" w:rsidR="00A629F5" w:rsidRPr="004A1425" w:rsidRDefault="00A629F5" w:rsidP="00A629F5">
            <w:pPr>
              <w:rPr>
                <w:rFonts w:ascii="Arial" w:hAnsi="Arial"/>
                <w:sz w:val="16"/>
                <w:szCs w:val="16"/>
                <w:lang w:eastAsia="zh-CN"/>
              </w:rPr>
            </w:pPr>
            <w:r w:rsidRPr="000318E5">
              <w:rPr>
                <w:rFonts w:ascii="Arial" w:hAnsi="Arial"/>
                <w:sz w:val="16"/>
                <w:szCs w:val="16"/>
                <w:lang w:eastAsia="zh-CN"/>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56C90" w14:textId="2A58975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CAF9" w14:textId="23B38AD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17345" w14:textId="67686F2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C097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FFC7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14D667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13B55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16F8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BF5C9D" w14:textId="1A406B4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C814" w14:textId="39E28C49" w:rsidR="00A629F5" w:rsidRPr="004A1425" w:rsidRDefault="00A629F5" w:rsidP="00A629F5">
            <w:pPr>
              <w:rPr>
                <w:rFonts w:ascii="Arial" w:hAnsi="Arial"/>
                <w:sz w:val="16"/>
                <w:szCs w:val="16"/>
                <w:lang w:eastAsia="zh-CN"/>
              </w:rPr>
            </w:pPr>
            <w:r w:rsidRPr="000318E5">
              <w:rPr>
                <w:rFonts w:ascii="Arial" w:hAnsi="Arial"/>
                <w:sz w:val="16"/>
                <w:szCs w:val="16"/>
                <w:lang w:eastAsia="zh-CN"/>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88753" w14:textId="432CA41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FC0" w14:textId="22A0ACF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C2EFF" w14:textId="56D385C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to test applicability of CA test cases to support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3D9F5"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99F52F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15FE01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54A9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AB7A84" w14:textId="3461170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7F6DD" w14:textId="0918AE64" w:rsidR="00A629F5" w:rsidRPr="004A1425" w:rsidRDefault="00A629F5" w:rsidP="00A629F5">
            <w:pPr>
              <w:rPr>
                <w:rFonts w:ascii="Arial" w:hAnsi="Arial"/>
                <w:sz w:val="16"/>
                <w:szCs w:val="16"/>
                <w:lang w:eastAsia="zh-CN"/>
              </w:rPr>
            </w:pPr>
            <w:r w:rsidRPr="000318E5">
              <w:rPr>
                <w:rFonts w:ascii="Arial" w:hAnsi="Arial"/>
                <w:sz w:val="16"/>
                <w:szCs w:val="16"/>
                <w:lang w:eastAsia="zh-CN"/>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65F1E" w14:textId="12E6F55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CBC6" w14:textId="415DE6B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56EE2" w14:textId="3F2AC5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82A3"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4B2702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103EF74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1D41B"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53042D" w14:textId="0BBE42C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3E932" w14:textId="4A69B0FC" w:rsidR="00A629F5" w:rsidRPr="004A1425" w:rsidRDefault="00A629F5" w:rsidP="00A629F5">
            <w:pPr>
              <w:rPr>
                <w:rFonts w:ascii="Arial" w:hAnsi="Arial"/>
                <w:sz w:val="16"/>
                <w:szCs w:val="16"/>
                <w:lang w:eastAsia="zh-CN"/>
              </w:rPr>
            </w:pPr>
            <w:r w:rsidRPr="000318E5">
              <w:rPr>
                <w:rFonts w:ascii="Arial" w:hAnsi="Arial"/>
                <w:sz w:val="16"/>
                <w:szCs w:val="16"/>
                <w:lang w:eastAsia="zh-CN"/>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5FB82" w14:textId="53B7829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E639F" w14:textId="4219F34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30A9D9" w14:textId="56C337B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Editorial, putting C003a and C003b in correct order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B09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71A27D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C84B0C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8A4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7BB07" w14:textId="1D14020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EC619" w14:textId="78961658" w:rsidR="00A629F5" w:rsidRPr="004A1425" w:rsidRDefault="00A629F5" w:rsidP="00A629F5">
            <w:pPr>
              <w:rPr>
                <w:rFonts w:ascii="Arial" w:hAnsi="Arial"/>
                <w:sz w:val="16"/>
                <w:szCs w:val="16"/>
                <w:lang w:eastAsia="zh-CN"/>
              </w:rPr>
            </w:pPr>
            <w:r w:rsidRPr="000318E5">
              <w:rPr>
                <w:rFonts w:ascii="Arial" w:hAnsi="Arial"/>
                <w:sz w:val="16"/>
                <w:szCs w:val="16"/>
                <w:lang w:eastAsia="zh-CN"/>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27CA7" w14:textId="30E4395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50F20" w14:textId="3E786C6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20D26" w14:textId="5174B5C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F526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22F0AA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1765F4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32022"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4884D" w14:textId="239F134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DC48C" w14:textId="2CE2EB22" w:rsidR="00A629F5" w:rsidRPr="004A1425" w:rsidRDefault="00A629F5" w:rsidP="00A629F5">
            <w:pPr>
              <w:rPr>
                <w:rFonts w:ascii="Arial" w:hAnsi="Arial"/>
                <w:sz w:val="16"/>
                <w:szCs w:val="16"/>
                <w:lang w:eastAsia="zh-CN"/>
              </w:rPr>
            </w:pPr>
            <w:r w:rsidRPr="000318E5">
              <w:rPr>
                <w:rFonts w:ascii="Arial" w:hAnsi="Arial"/>
                <w:sz w:val="16"/>
                <w:szCs w:val="16"/>
                <w:lang w:eastAsia="zh-CN"/>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F9E8C7" w14:textId="186330A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403CB" w14:textId="304F0E9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F252FE" w14:textId="273027B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Adding new test condition and applicability for new test case 6.3C.3.2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6C8B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60875F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1B8209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C68FE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8C5FD8" w14:textId="28B23B05"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DF1F" w14:textId="63EFF4CC" w:rsidR="00A629F5" w:rsidRPr="004A1425" w:rsidRDefault="00A629F5" w:rsidP="00A629F5">
            <w:pPr>
              <w:rPr>
                <w:rFonts w:ascii="Arial" w:hAnsi="Arial"/>
                <w:sz w:val="16"/>
                <w:szCs w:val="16"/>
                <w:lang w:eastAsia="zh-CN"/>
              </w:rPr>
            </w:pPr>
            <w:r w:rsidRPr="000318E5">
              <w:rPr>
                <w:rFonts w:ascii="Arial" w:hAnsi="Arial"/>
                <w:sz w:val="16"/>
                <w:szCs w:val="16"/>
                <w:lang w:eastAsia="zh-CN"/>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9A1" w14:textId="078F218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8896" w14:textId="1907308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3A6D3" w14:textId="7AB05AC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FR2 EN-DC TX Test Cases 5CC to 8CCs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3DFA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50B1007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DA3671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5D03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0B98C" w14:textId="588EEE3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B1038" w14:textId="43DEADF9" w:rsidR="00A629F5" w:rsidRPr="004A1425" w:rsidRDefault="00A629F5" w:rsidP="00A629F5">
            <w:pPr>
              <w:rPr>
                <w:rFonts w:ascii="Arial" w:hAnsi="Arial"/>
                <w:sz w:val="16"/>
                <w:szCs w:val="16"/>
                <w:lang w:eastAsia="zh-CN"/>
              </w:rPr>
            </w:pPr>
            <w:r w:rsidRPr="000318E5">
              <w:rPr>
                <w:rFonts w:ascii="Arial" w:hAnsi="Arial"/>
                <w:sz w:val="16"/>
                <w:szCs w:val="16"/>
                <w:lang w:eastAsia="zh-CN"/>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9FE73" w14:textId="50C502F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34DE7" w14:textId="3110CCC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8085BC" w14:textId="1D9B8D2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 xml:space="preserve">Addition of test applicability for </w:t>
            </w:r>
            <w:proofErr w:type="spellStart"/>
            <w:r w:rsidRPr="000318E5">
              <w:rPr>
                <w:rFonts w:ascii="Arial" w:hAnsi="Arial"/>
                <w:sz w:val="16"/>
                <w:szCs w:val="16"/>
                <w:lang w:eastAsia="zh-CN"/>
              </w:rPr>
              <w:t>eMIMO</w:t>
            </w:r>
            <w:proofErr w:type="spellEnd"/>
            <w:r w:rsidRPr="000318E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7003"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731F237"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16B220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64A9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8D5C7" w14:textId="7E55345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196B" w14:textId="6C8D97FB" w:rsidR="00A629F5" w:rsidRPr="004A1425" w:rsidRDefault="00A629F5" w:rsidP="00A629F5">
            <w:pPr>
              <w:rPr>
                <w:rFonts w:ascii="Arial" w:hAnsi="Arial"/>
                <w:sz w:val="16"/>
                <w:szCs w:val="16"/>
                <w:lang w:eastAsia="zh-CN"/>
              </w:rPr>
            </w:pPr>
            <w:r w:rsidRPr="000318E5">
              <w:rPr>
                <w:rFonts w:ascii="Arial" w:hAnsi="Arial"/>
                <w:sz w:val="16"/>
                <w:szCs w:val="16"/>
                <w:lang w:eastAsia="zh-CN"/>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20DD1" w14:textId="0F0C6B4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8CCA3" w14:textId="6A7C364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AF6E84" w14:textId="04E26AD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Applicability for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ADF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B6204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5E9C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5F07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673DEE" w14:textId="25C65D6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FA37B" w14:textId="3A3AC6BD" w:rsidR="00A629F5" w:rsidRPr="004A1425" w:rsidRDefault="00A629F5" w:rsidP="00A629F5">
            <w:pPr>
              <w:rPr>
                <w:rFonts w:ascii="Arial" w:hAnsi="Arial"/>
                <w:sz w:val="16"/>
                <w:szCs w:val="16"/>
                <w:lang w:eastAsia="zh-CN"/>
              </w:rPr>
            </w:pPr>
            <w:r w:rsidRPr="000318E5">
              <w:rPr>
                <w:rFonts w:ascii="Arial" w:hAnsi="Arial"/>
                <w:sz w:val="16"/>
                <w:szCs w:val="16"/>
                <w:lang w:eastAsia="zh-CN"/>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FA597" w14:textId="7BE71A0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47BB" w14:textId="6BDF32F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C9B6A" w14:textId="338CC1C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of inter-band CA PC2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2FA1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E4AC62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A5D07E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4EDB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1FE27E" w14:textId="45F90F4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0B5EA" w14:textId="6CB26007" w:rsidR="00A629F5" w:rsidRPr="004A1425" w:rsidRDefault="00A629F5" w:rsidP="00A629F5">
            <w:pPr>
              <w:rPr>
                <w:rFonts w:ascii="Arial" w:hAnsi="Arial"/>
                <w:sz w:val="16"/>
                <w:szCs w:val="16"/>
                <w:lang w:eastAsia="zh-CN"/>
              </w:rPr>
            </w:pPr>
            <w:r w:rsidRPr="000318E5">
              <w:rPr>
                <w:rFonts w:ascii="Arial" w:hAnsi="Arial"/>
                <w:sz w:val="16"/>
                <w:szCs w:val="16"/>
                <w:lang w:eastAsia="zh-CN"/>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FD069" w14:textId="121ADEF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B3677" w14:textId="2BE844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569C4" w14:textId="46FD7E7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Adding applicability for new SUL and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76BA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CACD85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59FCA9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AEB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379FD6" w14:textId="7ECCFE9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AA3C" w14:textId="08A935D5" w:rsidR="00A629F5" w:rsidRPr="004A1425" w:rsidRDefault="00A629F5" w:rsidP="00A629F5">
            <w:pPr>
              <w:rPr>
                <w:rFonts w:ascii="Arial" w:hAnsi="Arial"/>
                <w:sz w:val="16"/>
                <w:szCs w:val="16"/>
                <w:lang w:eastAsia="zh-CN"/>
              </w:rPr>
            </w:pPr>
            <w:r w:rsidRPr="000318E5">
              <w:rPr>
                <w:rFonts w:ascii="Arial" w:hAnsi="Arial"/>
                <w:sz w:val="16"/>
                <w:szCs w:val="16"/>
                <w:lang w:eastAsia="zh-CN"/>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EA34E" w14:textId="5E82D7E9"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BA334" w14:textId="5CA1F3F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0E0C1" w14:textId="7A8A726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 xml:space="preserve">Correction of Applicability of conformance test cases conditions, Tested Bands Selection Criteria and Branch for the </w:t>
            </w:r>
            <w:proofErr w:type="spellStart"/>
            <w:r w:rsidRPr="000318E5">
              <w:rPr>
                <w:rFonts w:ascii="Arial" w:hAnsi="Arial"/>
                <w:sz w:val="16"/>
                <w:szCs w:val="16"/>
                <w:lang w:eastAsia="zh-CN"/>
              </w:rPr>
              <w:t>TxD</w:t>
            </w:r>
            <w:proofErr w:type="spellEnd"/>
            <w:r w:rsidRPr="000318E5">
              <w:rPr>
                <w:rFonts w:ascii="Arial" w:hAnsi="Arial"/>
                <w:sz w:val="16"/>
                <w:szCs w:val="16"/>
                <w:lang w:eastAsia="zh-CN"/>
              </w:rPr>
              <w:t xml:space="preserve">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AFDF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805A65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DF5A9A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355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1339D" w14:textId="1950169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5C70F" w14:textId="4C18266A" w:rsidR="00A629F5" w:rsidRPr="004A1425" w:rsidRDefault="00A629F5" w:rsidP="00A629F5">
            <w:pPr>
              <w:rPr>
                <w:rFonts w:ascii="Arial" w:hAnsi="Arial"/>
                <w:sz w:val="16"/>
                <w:szCs w:val="16"/>
                <w:lang w:eastAsia="zh-CN"/>
              </w:rPr>
            </w:pPr>
            <w:r w:rsidRPr="000318E5">
              <w:rPr>
                <w:rFonts w:ascii="Arial" w:hAnsi="Arial"/>
                <w:sz w:val="16"/>
                <w:szCs w:val="16"/>
                <w:lang w:eastAsia="zh-CN"/>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246B1" w14:textId="55867D6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CFA4" w14:textId="2385006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08A2A" w14:textId="2CEF3F8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 xml:space="preserve">Addition of test applicability for </w:t>
            </w:r>
            <w:proofErr w:type="spellStart"/>
            <w:r w:rsidRPr="000318E5">
              <w:rPr>
                <w:rFonts w:ascii="Arial" w:hAnsi="Arial"/>
                <w:sz w:val="16"/>
                <w:szCs w:val="16"/>
                <w:lang w:eastAsia="zh-CN"/>
              </w:rPr>
              <w:t>TxD</w:t>
            </w:r>
            <w:proofErr w:type="spellEnd"/>
            <w:r w:rsidRPr="000318E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40F5"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8380BF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BCBE97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8D7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7E525" w14:textId="307E6A3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B141" w14:textId="406C52AB" w:rsidR="00A629F5" w:rsidRPr="004A1425" w:rsidRDefault="00A629F5" w:rsidP="00A629F5">
            <w:pPr>
              <w:rPr>
                <w:rFonts w:ascii="Arial" w:hAnsi="Arial"/>
                <w:sz w:val="16"/>
                <w:szCs w:val="16"/>
                <w:lang w:eastAsia="zh-CN"/>
              </w:rPr>
            </w:pPr>
            <w:r w:rsidRPr="000318E5">
              <w:rPr>
                <w:rFonts w:ascii="Arial" w:hAnsi="Arial"/>
                <w:sz w:val="16"/>
                <w:szCs w:val="16"/>
                <w:lang w:eastAsia="zh-CN"/>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2EB45" w14:textId="16AC444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9C0C" w14:textId="69C38585"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73401" w14:textId="5616FA0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of Applicability of conformance test cases conditions and Tested Bands Selection Criteria for the R15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D452"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236DB1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06CE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DE5A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EF2EED" w14:textId="7CBD293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00FA" w14:textId="0CE62E97" w:rsidR="00A629F5" w:rsidRPr="004A1425" w:rsidRDefault="00A629F5" w:rsidP="00A629F5">
            <w:pPr>
              <w:rPr>
                <w:rFonts w:ascii="Arial" w:hAnsi="Arial"/>
                <w:sz w:val="16"/>
                <w:szCs w:val="16"/>
                <w:lang w:eastAsia="zh-CN"/>
              </w:rPr>
            </w:pPr>
            <w:r w:rsidRPr="000318E5">
              <w:rPr>
                <w:rFonts w:ascii="Arial" w:hAnsi="Arial"/>
                <w:sz w:val="16"/>
                <w:szCs w:val="16"/>
                <w:lang w:eastAsia="zh-CN"/>
              </w:rPr>
              <w:t>0211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A7095" w14:textId="7596003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DBE0C" w14:textId="1693220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0BBDC" w14:textId="40AA15C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case for additional spurious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3B72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FF5B3B" w:rsidRPr="00FF5B3B" w14:paraId="2D9F100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09D0BA5" w14:textId="2D5F0269"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46320" w14:textId="3BF44E19"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EBA695" w14:textId="3FD5DD7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26198" w14:textId="23305957" w:rsidR="00FF5B3B" w:rsidRPr="004A1425" w:rsidRDefault="00FF5B3B" w:rsidP="00FF5B3B">
            <w:pPr>
              <w:rPr>
                <w:rFonts w:ascii="Arial" w:hAnsi="Arial"/>
                <w:sz w:val="16"/>
                <w:szCs w:val="16"/>
                <w:lang w:eastAsia="zh-CN"/>
              </w:rPr>
            </w:pPr>
            <w:r w:rsidRPr="00361974">
              <w:rPr>
                <w:rFonts w:ascii="Arial" w:hAnsi="Arial"/>
                <w:sz w:val="16"/>
                <w:szCs w:val="16"/>
                <w:lang w:eastAsia="zh-CN"/>
              </w:rPr>
              <w:t>0213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46D84A" w14:textId="304CAEBB"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6115" w14:textId="10E0159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6D2011" w14:textId="77822C7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Adding applicability statements for UEs supporting 5GS FR1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2A48" w14:textId="1DF8D21D"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737B88E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F883EC9"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D790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859AE" w14:textId="0A9E9007"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55022" w14:textId="7FA99B38" w:rsidR="00FF5B3B" w:rsidRPr="004A1425" w:rsidRDefault="00FF5B3B" w:rsidP="00FF5B3B">
            <w:pPr>
              <w:rPr>
                <w:rFonts w:ascii="Arial" w:hAnsi="Arial"/>
                <w:sz w:val="16"/>
                <w:szCs w:val="16"/>
                <w:lang w:eastAsia="zh-CN"/>
              </w:rPr>
            </w:pPr>
            <w:r w:rsidRPr="00361974">
              <w:rPr>
                <w:rFonts w:ascii="Arial" w:hAnsi="Arial"/>
                <w:sz w:val="16"/>
                <w:szCs w:val="16"/>
                <w:lang w:eastAsia="zh-CN"/>
              </w:rPr>
              <w:t>0214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B02628"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4A579" w14:textId="28B4B13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CDDBC" w14:textId="701DA83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Addition of applicability for </w:t>
            </w:r>
            <w:proofErr w:type="spellStart"/>
            <w:r w:rsidRPr="00361974">
              <w:rPr>
                <w:rFonts w:ascii="Arial" w:hAnsi="Arial"/>
                <w:sz w:val="16"/>
                <w:szCs w:val="16"/>
                <w:lang w:eastAsia="zh-CN"/>
              </w:rPr>
              <w:t>RedCap</w:t>
            </w:r>
            <w:proofErr w:type="spellEnd"/>
            <w:r w:rsidRPr="00361974">
              <w:rPr>
                <w:rFonts w:ascii="Arial" w:hAnsi="Arial"/>
                <w:sz w:val="16"/>
                <w:szCs w:val="16"/>
                <w:lang w:eastAsia="zh-CN"/>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359C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46149E4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59922B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505F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52C5DF" w14:textId="000815F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E07E" w14:textId="36FFB78B" w:rsidR="00FF5B3B" w:rsidRPr="004A1425" w:rsidRDefault="00FF5B3B" w:rsidP="00FF5B3B">
            <w:pPr>
              <w:rPr>
                <w:rFonts w:ascii="Arial" w:hAnsi="Arial"/>
                <w:sz w:val="16"/>
                <w:szCs w:val="16"/>
                <w:lang w:eastAsia="zh-CN"/>
              </w:rPr>
            </w:pPr>
            <w:r w:rsidRPr="00361974">
              <w:rPr>
                <w:rFonts w:ascii="Arial" w:hAnsi="Arial"/>
                <w:sz w:val="16"/>
                <w:szCs w:val="16"/>
                <w:lang w:eastAsia="zh-CN"/>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A0B94"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0362" w14:textId="0B310F3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9F8A" w14:textId="3D475BD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E624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34D6B85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90EA33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975D2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E612F" w14:textId="513E7745"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401B" w14:textId="7420670C" w:rsidR="00FF5B3B" w:rsidRPr="004A1425" w:rsidRDefault="00FF5B3B" w:rsidP="00FF5B3B">
            <w:pPr>
              <w:rPr>
                <w:rFonts w:ascii="Arial" w:hAnsi="Arial"/>
                <w:sz w:val="16"/>
                <w:szCs w:val="16"/>
                <w:lang w:eastAsia="zh-CN"/>
              </w:rPr>
            </w:pPr>
            <w:r w:rsidRPr="00361974">
              <w:rPr>
                <w:rFonts w:ascii="Arial" w:hAnsi="Arial"/>
                <w:sz w:val="16"/>
                <w:szCs w:val="16"/>
                <w:lang w:eastAsia="zh-CN"/>
              </w:rPr>
              <w:t>0223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F4B90"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2A19C" w14:textId="1A1E238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ED6C1" w14:textId="7CCA53CE"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Addition of applicability for </w:t>
            </w:r>
            <w:proofErr w:type="spellStart"/>
            <w:r w:rsidRPr="00361974">
              <w:rPr>
                <w:rFonts w:ascii="Arial" w:hAnsi="Arial"/>
                <w:sz w:val="16"/>
                <w:szCs w:val="16"/>
                <w:lang w:eastAsia="zh-CN"/>
              </w:rPr>
              <w:t>RedCap</w:t>
            </w:r>
            <w:proofErr w:type="spellEnd"/>
            <w:r w:rsidRPr="00361974">
              <w:rPr>
                <w:rFonts w:ascii="Arial" w:hAnsi="Arial"/>
                <w:sz w:val="16"/>
                <w:szCs w:val="16"/>
                <w:lang w:eastAsia="zh-CN"/>
              </w:rPr>
              <w:t xml:space="preserve"> </w:t>
            </w:r>
            <w:proofErr w:type="spellStart"/>
            <w:r w:rsidRPr="00361974">
              <w:rPr>
                <w:rFonts w:ascii="Arial" w:hAnsi="Arial"/>
                <w:sz w:val="16"/>
                <w:szCs w:val="16"/>
                <w:lang w:eastAsia="zh-CN"/>
              </w:rPr>
              <w:t>demod</w:t>
            </w:r>
            <w:proofErr w:type="spellEnd"/>
            <w:r w:rsidRPr="00361974">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1985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84827F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8CCCDB7"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CA68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8D0945" w14:textId="64727F2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96472" w14:textId="1146E384" w:rsidR="00FF5B3B" w:rsidRPr="004A1425" w:rsidRDefault="00FF5B3B" w:rsidP="00FF5B3B">
            <w:pPr>
              <w:rPr>
                <w:rFonts w:ascii="Arial" w:hAnsi="Arial"/>
                <w:sz w:val="16"/>
                <w:szCs w:val="16"/>
                <w:lang w:eastAsia="zh-CN"/>
              </w:rPr>
            </w:pPr>
            <w:r w:rsidRPr="00361974">
              <w:rPr>
                <w:rFonts w:ascii="Arial" w:hAnsi="Arial"/>
                <w:sz w:val="16"/>
                <w:szCs w:val="16"/>
                <w:lang w:eastAsia="zh-CN"/>
              </w:rPr>
              <w:t>0226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F551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00794" w14:textId="67930C2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FA9C3" w14:textId="41A55D2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Correction to title of TC7.8F.2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04E0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03FF99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971FF4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514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494498" w14:textId="1785415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391D" w14:textId="0F452B47" w:rsidR="00FF5B3B" w:rsidRPr="004A1425" w:rsidRDefault="00FF5B3B" w:rsidP="00FF5B3B">
            <w:pPr>
              <w:rPr>
                <w:rFonts w:ascii="Arial" w:hAnsi="Arial"/>
                <w:sz w:val="16"/>
                <w:szCs w:val="16"/>
                <w:lang w:eastAsia="zh-CN"/>
              </w:rPr>
            </w:pPr>
            <w:r w:rsidRPr="00361974">
              <w:rPr>
                <w:rFonts w:ascii="Arial" w:hAnsi="Arial"/>
                <w:sz w:val="16"/>
                <w:szCs w:val="16"/>
                <w:lang w:eastAsia="zh-CN"/>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0C25B"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D1F6F" w14:textId="6B99FBB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C144" w14:textId="11D264E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applicability for performance test case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1FC5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ADC5313"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9B78D1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CE22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DE058" w14:textId="6E290464"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5D72" w14:textId="0D5B5D4D" w:rsidR="00FF5B3B" w:rsidRPr="004A1425" w:rsidRDefault="00FF5B3B" w:rsidP="00FF5B3B">
            <w:pPr>
              <w:rPr>
                <w:rFonts w:ascii="Arial" w:hAnsi="Arial"/>
                <w:sz w:val="16"/>
                <w:szCs w:val="16"/>
                <w:lang w:eastAsia="zh-CN"/>
              </w:rPr>
            </w:pPr>
            <w:r w:rsidRPr="00361974">
              <w:rPr>
                <w:rFonts w:ascii="Arial" w:hAnsi="Arial"/>
                <w:sz w:val="16"/>
                <w:szCs w:val="16"/>
                <w:lang w:eastAsia="zh-CN"/>
              </w:rPr>
              <w:t>0231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1B13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83372" w14:textId="05170C2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9A5330" w14:textId="0FCFEF5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629C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C57544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2A4B3F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9481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6EDAF7" w14:textId="369A635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1C74" w14:textId="6039B19E" w:rsidR="00FF5B3B" w:rsidRPr="004A1425" w:rsidRDefault="00FF5B3B" w:rsidP="00FF5B3B">
            <w:pPr>
              <w:rPr>
                <w:rFonts w:ascii="Arial" w:hAnsi="Arial"/>
                <w:sz w:val="16"/>
                <w:szCs w:val="16"/>
                <w:lang w:eastAsia="zh-CN"/>
              </w:rPr>
            </w:pPr>
            <w:r w:rsidRPr="00361974">
              <w:rPr>
                <w:rFonts w:ascii="Arial" w:hAnsi="Arial"/>
                <w:sz w:val="16"/>
                <w:szCs w:val="16"/>
                <w:lang w:eastAsia="zh-CN"/>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F78F77"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7B5B3" w14:textId="205FF3D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27C54" w14:textId="1D0968F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8765C"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7844F38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EE1481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B12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17247A" w14:textId="5BE1F9E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00BD" w14:textId="1C1B0342" w:rsidR="00FF5B3B" w:rsidRPr="004A1425" w:rsidRDefault="00FF5B3B" w:rsidP="00FF5B3B">
            <w:pPr>
              <w:rPr>
                <w:rFonts w:ascii="Arial" w:hAnsi="Arial"/>
                <w:sz w:val="16"/>
                <w:szCs w:val="16"/>
                <w:lang w:eastAsia="zh-CN"/>
              </w:rPr>
            </w:pPr>
            <w:r w:rsidRPr="00361974">
              <w:rPr>
                <w:rFonts w:ascii="Arial" w:hAnsi="Arial"/>
                <w:sz w:val="16"/>
                <w:szCs w:val="16"/>
                <w:lang w:eastAsia="zh-CN"/>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C10C7"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C6C06" w14:textId="5358C7A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8F1D4" w14:textId="459E14E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Update of test applicability for </w:t>
            </w:r>
            <w:proofErr w:type="spellStart"/>
            <w:r w:rsidRPr="00361974">
              <w:rPr>
                <w:rFonts w:ascii="Arial" w:hAnsi="Arial"/>
                <w:sz w:val="16"/>
                <w:szCs w:val="16"/>
                <w:lang w:eastAsia="zh-CN"/>
              </w:rPr>
              <w:t>RedCap</w:t>
            </w:r>
            <w:proofErr w:type="spellEnd"/>
            <w:r w:rsidRPr="00361974">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22F1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F25D02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522741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DA799"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A3666E" w14:textId="073D62C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D7F9A" w14:textId="0FEF3E5D" w:rsidR="00FF5B3B" w:rsidRPr="004A1425" w:rsidRDefault="00FF5B3B" w:rsidP="00FF5B3B">
            <w:pPr>
              <w:rPr>
                <w:rFonts w:ascii="Arial" w:hAnsi="Arial"/>
                <w:sz w:val="16"/>
                <w:szCs w:val="16"/>
                <w:lang w:eastAsia="zh-CN"/>
              </w:rPr>
            </w:pPr>
            <w:r w:rsidRPr="00361974">
              <w:rPr>
                <w:rFonts w:ascii="Arial" w:hAnsi="Arial"/>
                <w:sz w:val="16"/>
                <w:szCs w:val="16"/>
                <w:lang w:eastAsia="zh-CN"/>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4F151"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A7702" w14:textId="6838253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4711D" w14:textId="0136674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Completion of test case 7.2.2.2.1_3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43E8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E1FB82E"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30DA27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E066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E82AC1" w14:textId="5902F475"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D14B1" w14:textId="4CF887FF" w:rsidR="00FF5B3B" w:rsidRPr="004A1425" w:rsidRDefault="00FF5B3B" w:rsidP="00FF5B3B">
            <w:pPr>
              <w:rPr>
                <w:rFonts w:ascii="Arial" w:hAnsi="Arial"/>
                <w:sz w:val="16"/>
                <w:szCs w:val="16"/>
                <w:lang w:eastAsia="zh-CN"/>
              </w:rPr>
            </w:pPr>
            <w:r w:rsidRPr="00361974">
              <w:rPr>
                <w:rFonts w:ascii="Arial" w:hAnsi="Arial"/>
                <w:sz w:val="16"/>
                <w:szCs w:val="16"/>
                <w:lang w:eastAsia="zh-CN"/>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F976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20BC" w14:textId="7586136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4AFBB" w14:textId="0FE4FDE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spec updates related to 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64DE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8D1229F"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24F761AB"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AB1C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3375F7" w14:textId="616924F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14792" w14:textId="33A276F6" w:rsidR="00FF5B3B" w:rsidRPr="004A1425" w:rsidRDefault="00FF5B3B" w:rsidP="00FF5B3B">
            <w:pPr>
              <w:rPr>
                <w:rFonts w:ascii="Arial" w:hAnsi="Arial"/>
                <w:sz w:val="16"/>
                <w:szCs w:val="16"/>
                <w:lang w:eastAsia="zh-CN"/>
              </w:rPr>
            </w:pPr>
            <w:r w:rsidRPr="00361974">
              <w:rPr>
                <w:rFonts w:ascii="Arial" w:hAnsi="Arial"/>
                <w:sz w:val="16"/>
                <w:szCs w:val="16"/>
                <w:lang w:eastAsia="zh-CN"/>
              </w:rPr>
              <w:t>0234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36069" w14:textId="7ABA859E"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69B13" w14:textId="60A4FED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7F65B" w14:textId="3364C7A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CA_DC enhancements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2BB5B"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58717B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79C157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14CB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196032" w14:textId="19BCDAC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5C31" w14:textId="34D0CB61" w:rsidR="00FF5B3B" w:rsidRPr="004A1425" w:rsidRDefault="00FF5B3B" w:rsidP="00FF5B3B">
            <w:pPr>
              <w:rPr>
                <w:rFonts w:ascii="Arial" w:hAnsi="Arial"/>
                <w:sz w:val="16"/>
                <w:szCs w:val="16"/>
                <w:lang w:eastAsia="zh-CN"/>
              </w:rPr>
            </w:pPr>
            <w:r w:rsidRPr="00361974">
              <w:rPr>
                <w:rFonts w:ascii="Arial" w:hAnsi="Arial"/>
                <w:sz w:val="16"/>
                <w:szCs w:val="16"/>
                <w:lang w:eastAsia="zh-CN"/>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9B1B8" w14:textId="4917233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CB98" w14:textId="17AE490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6417E" w14:textId="3A82510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spec update for DL1024QAM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25E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FF44C5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160ED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365C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A56FAB" w14:textId="7D20AD3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D92C" w14:textId="143346F1" w:rsidR="00FF5B3B" w:rsidRPr="004A1425" w:rsidRDefault="00FF5B3B" w:rsidP="00FF5B3B">
            <w:pPr>
              <w:rPr>
                <w:rFonts w:ascii="Arial" w:hAnsi="Arial"/>
                <w:sz w:val="16"/>
                <w:szCs w:val="16"/>
                <w:lang w:eastAsia="zh-CN"/>
              </w:rPr>
            </w:pPr>
            <w:r w:rsidRPr="00361974">
              <w:rPr>
                <w:rFonts w:ascii="Arial" w:hAnsi="Arial"/>
                <w:sz w:val="16"/>
                <w:szCs w:val="16"/>
                <w:lang w:eastAsia="zh-CN"/>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D55F5" w14:textId="0E35390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8433" w14:textId="2AD9CB9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77D75" w14:textId="76F11BC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BEA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559B2CF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84457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9020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808C41" w14:textId="69A33E4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18A28" w14:textId="00631D1F" w:rsidR="00FF5B3B" w:rsidRPr="004A1425" w:rsidRDefault="00FF5B3B" w:rsidP="00FF5B3B">
            <w:pPr>
              <w:rPr>
                <w:rFonts w:ascii="Arial" w:hAnsi="Arial"/>
                <w:sz w:val="16"/>
                <w:szCs w:val="16"/>
                <w:lang w:eastAsia="zh-CN"/>
              </w:rPr>
            </w:pPr>
            <w:r w:rsidRPr="00361974">
              <w:rPr>
                <w:rFonts w:ascii="Arial" w:hAnsi="Arial"/>
                <w:sz w:val="16"/>
                <w:szCs w:val="16"/>
                <w:lang w:eastAsia="zh-CN"/>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DF3A0" w14:textId="7560DE8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82BD3" w14:textId="204546E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0A4E" w14:textId="35AE084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 applicability of 6.4F.2.2 and 6.5F.4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6253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07BF8D9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FD6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D1DA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363D20" w14:textId="3697FA8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985D" w14:textId="1CBD986F" w:rsidR="00FF5B3B" w:rsidRPr="004A1425" w:rsidRDefault="00FF5B3B" w:rsidP="00FF5B3B">
            <w:pPr>
              <w:rPr>
                <w:rFonts w:ascii="Arial" w:hAnsi="Arial"/>
                <w:sz w:val="16"/>
                <w:szCs w:val="16"/>
                <w:lang w:eastAsia="zh-CN"/>
              </w:rPr>
            </w:pPr>
            <w:r w:rsidRPr="00361974">
              <w:rPr>
                <w:rFonts w:ascii="Arial" w:hAnsi="Arial"/>
                <w:sz w:val="16"/>
                <w:szCs w:val="16"/>
                <w:lang w:eastAsia="zh-CN"/>
              </w:rPr>
              <w:t>0236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91A46" w14:textId="308D9A9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1DE40" w14:textId="43714D0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78099A" w14:textId="63FC115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Addition of test applicability for NR-U </w:t>
            </w:r>
            <w:proofErr w:type="spellStart"/>
            <w:r w:rsidRPr="00361974">
              <w:rPr>
                <w:rFonts w:ascii="Arial" w:hAnsi="Arial"/>
                <w:sz w:val="16"/>
                <w:szCs w:val="16"/>
                <w:lang w:eastAsia="zh-CN"/>
              </w:rPr>
              <w:t>Demod</w:t>
            </w:r>
            <w:proofErr w:type="spellEnd"/>
            <w:r w:rsidRPr="00361974">
              <w:rPr>
                <w:rFonts w:ascii="Arial" w:hAnsi="Arial"/>
                <w:sz w:val="16"/>
                <w:szCs w:val="16"/>
                <w:lang w:eastAsia="zh-CN"/>
              </w:rPr>
              <w:t xml:space="preserve">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364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1A2A697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3DC428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F1FB0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392E23" w14:textId="7F73391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DDB1" w14:textId="6CA4F722" w:rsidR="00FF5B3B" w:rsidRPr="004A1425" w:rsidRDefault="00FF5B3B" w:rsidP="00FF5B3B">
            <w:pPr>
              <w:rPr>
                <w:rFonts w:ascii="Arial" w:hAnsi="Arial"/>
                <w:sz w:val="16"/>
                <w:szCs w:val="16"/>
                <w:lang w:eastAsia="zh-CN"/>
              </w:rPr>
            </w:pPr>
            <w:r w:rsidRPr="00361974">
              <w:rPr>
                <w:rFonts w:ascii="Arial" w:hAnsi="Arial"/>
                <w:sz w:val="16"/>
                <w:szCs w:val="16"/>
                <w:lang w:eastAsia="zh-CN"/>
              </w:rPr>
              <w:t>0218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49536" w14:textId="0FA9BB4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CFE26" w14:textId="7D826A3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EE739" w14:textId="7CBFFF2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Update to R16 NR perf </w:t>
            </w:r>
            <w:proofErr w:type="spellStart"/>
            <w:r w:rsidRPr="00361974">
              <w:rPr>
                <w:rFonts w:ascii="Arial" w:hAnsi="Arial"/>
                <w:sz w:val="16"/>
                <w:szCs w:val="16"/>
                <w:lang w:eastAsia="zh-CN"/>
              </w:rPr>
              <w:t>enh</w:t>
            </w:r>
            <w:proofErr w:type="spellEnd"/>
            <w:r w:rsidRPr="00361974">
              <w:rPr>
                <w:rFonts w:ascii="Arial" w:hAnsi="Arial"/>
                <w:sz w:val="16"/>
                <w:szCs w:val="16"/>
                <w:lang w:eastAsia="zh-CN"/>
              </w:rPr>
              <w:t xml:space="preserve">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537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406E010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63FE01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8573F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BE330E" w14:textId="02618FE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6AA5" w14:textId="0F3258AA" w:rsidR="00FF5B3B" w:rsidRPr="004A1425" w:rsidRDefault="00FF5B3B" w:rsidP="00FF5B3B">
            <w:pPr>
              <w:rPr>
                <w:rFonts w:ascii="Arial" w:hAnsi="Arial"/>
                <w:sz w:val="16"/>
                <w:szCs w:val="16"/>
                <w:lang w:eastAsia="zh-CN"/>
              </w:rPr>
            </w:pPr>
            <w:r w:rsidRPr="00361974">
              <w:rPr>
                <w:rFonts w:ascii="Arial" w:hAnsi="Arial"/>
                <w:sz w:val="16"/>
                <w:szCs w:val="16"/>
                <w:lang w:eastAsia="zh-CN"/>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CE526" w14:textId="198035B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DF44" w14:textId="6699A404"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E754" w14:textId="433EDFD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of NSA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B611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16946F45"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9344FFC"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D1BD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2BDCC" w14:textId="73DA707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0870" w14:textId="2F3614EE" w:rsidR="00FF5B3B" w:rsidRPr="004A1425" w:rsidRDefault="00FF5B3B" w:rsidP="00FF5B3B">
            <w:pPr>
              <w:rPr>
                <w:rFonts w:ascii="Arial" w:hAnsi="Arial"/>
                <w:sz w:val="16"/>
                <w:szCs w:val="16"/>
                <w:lang w:eastAsia="zh-CN"/>
              </w:rPr>
            </w:pPr>
            <w:r w:rsidRPr="00361974">
              <w:rPr>
                <w:rFonts w:ascii="Arial" w:hAnsi="Arial"/>
                <w:sz w:val="16"/>
                <w:szCs w:val="16"/>
                <w:lang w:eastAsia="zh-CN"/>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8758C" w14:textId="48CDC26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52ED" w14:textId="18A6EDD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742A7C" w14:textId="55DC815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Update to R17 NR HST FR1 </w:t>
            </w:r>
            <w:proofErr w:type="spellStart"/>
            <w:r w:rsidRPr="00361974">
              <w:rPr>
                <w:rFonts w:ascii="Arial" w:hAnsi="Arial"/>
                <w:sz w:val="16"/>
                <w:szCs w:val="16"/>
                <w:lang w:eastAsia="zh-CN"/>
              </w:rPr>
              <w:t>enh</w:t>
            </w:r>
            <w:proofErr w:type="spellEnd"/>
            <w:r w:rsidRPr="00361974">
              <w:rPr>
                <w:rFonts w:ascii="Arial" w:hAnsi="Arial"/>
                <w:sz w:val="16"/>
                <w:szCs w:val="16"/>
                <w:lang w:eastAsia="zh-CN"/>
              </w:rPr>
              <w:t xml:space="preserve">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AF7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BDFA2BD"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6D982A2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97142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E1117" w14:textId="1E18DC5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253CF" w14:textId="56FFFCF8" w:rsidR="00FF5B3B" w:rsidRPr="004A1425" w:rsidRDefault="00FF5B3B" w:rsidP="00FF5B3B">
            <w:pPr>
              <w:rPr>
                <w:rFonts w:ascii="Arial" w:hAnsi="Arial"/>
                <w:sz w:val="16"/>
                <w:szCs w:val="16"/>
                <w:lang w:eastAsia="zh-CN"/>
              </w:rPr>
            </w:pPr>
            <w:r w:rsidRPr="00361974">
              <w:rPr>
                <w:rFonts w:ascii="Arial" w:hAnsi="Arial"/>
                <w:sz w:val="16"/>
                <w:szCs w:val="16"/>
                <w:lang w:eastAsia="zh-CN"/>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5F0DF" w14:textId="35988D1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73D8" w14:textId="38695A6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6D29D" w14:textId="5302875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 xml:space="preserve">Updating test applicability for </w:t>
            </w:r>
            <w:proofErr w:type="spellStart"/>
            <w:r w:rsidRPr="00361974">
              <w:rPr>
                <w:rFonts w:ascii="Arial" w:hAnsi="Arial"/>
                <w:sz w:val="16"/>
                <w:szCs w:val="16"/>
                <w:lang w:eastAsia="zh-CN"/>
              </w:rPr>
              <w:t>TxD</w:t>
            </w:r>
            <w:proofErr w:type="spellEnd"/>
            <w:r w:rsidRPr="00361974">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AA88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088B5B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DF20F3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lastRenderedPageBreak/>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DB38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DFF83" w14:textId="3AC91FF7"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035E2" w14:textId="3CBE4AAE" w:rsidR="00FF5B3B" w:rsidRPr="004A1425" w:rsidRDefault="00FF5B3B" w:rsidP="00FF5B3B">
            <w:pPr>
              <w:rPr>
                <w:rFonts w:ascii="Arial" w:hAnsi="Arial"/>
                <w:sz w:val="16"/>
                <w:szCs w:val="16"/>
                <w:lang w:eastAsia="zh-CN"/>
              </w:rPr>
            </w:pPr>
            <w:r w:rsidRPr="00361974">
              <w:rPr>
                <w:rFonts w:ascii="Arial" w:hAnsi="Arial"/>
                <w:sz w:val="16"/>
                <w:szCs w:val="16"/>
                <w:lang w:eastAsia="zh-CN"/>
              </w:rPr>
              <w:t>0225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FEB28" w14:textId="6B43DB9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D1F05" w14:textId="254B01C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BD336" w14:textId="20F80C9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2BB0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4F031D" w:rsidRPr="004F031D" w14:paraId="0C7CC3D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7924280" w14:textId="3D8C5E7C"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CB7F" w14:textId="11943266"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4473F1" w14:textId="2F029F0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D638" w14:textId="2F3AF9C0" w:rsidR="004F031D" w:rsidRPr="004A1425" w:rsidRDefault="004F031D" w:rsidP="004F031D">
            <w:pPr>
              <w:rPr>
                <w:rFonts w:ascii="Arial" w:hAnsi="Arial"/>
                <w:sz w:val="16"/>
                <w:szCs w:val="16"/>
                <w:lang w:eastAsia="zh-CN"/>
              </w:rPr>
            </w:pPr>
            <w:r w:rsidRPr="004F031D">
              <w:rPr>
                <w:rFonts w:ascii="Arial" w:hAnsi="Arial"/>
                <w:sz w:val="16"/>
                <w:szCs w:val="16"/>
                <w:lang w:eastAsia="zh-CN"/>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6EAE0" w14:textId="048C016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D669E" w14:textId="0A1ED7A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6B409" w14:textId="3A1D41A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Update to R17 NR HST FR1 </w:t>
            </w:r>
            <w:proofErr w:type="spellStart"/>
            <w:r w:rsidRPr="004F031D">
              <w:rPr>
                <w:rFonts w:ascii="Arial" w:hAnsi="Arial"/>
                <w:sz w:val="16"/>
                <w:szCs w:val="16"/>
                <w:lang w:eastAsia="zh-CN"/>
              </w:rPr>
              <w:t>enh</w:t>
            </w:r>
            <w:proofErr w:type="spellEnd"/>
            <w:r w:rsidRPr="004F031D">
              <w:rPr>
                <w:rFonts w:ascii="Arial" w:hAnsi="Arial"/>
                <w:sz w:val="16"/>
                <w:szCs w:val="16"/>
                <w:lang w:eastAsia="zh-CN"/>
              </w:rPr>
              <w:t xml:space="preserve">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581AE" w14:textId="49B7C7B9"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EF8208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6C970D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F9AB3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2A13AE" w14:textId="129C21B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1C4C3" w14:textId="5C434E6C" w:rsidR="004F031D" w:rsidRPr="004A1425" w:rsidRDefault="004F031D" w:rsidP="004F031D">
            <w:pPr>
              <w:rPr>
                <w:rFonts w:ascii="Arial" w:hAnsi="Arial"/>
                <w:sz w:val="16"/>
                <w:szCs w:val="16"/>
                <w:lang w:eastAsia="zh-CN"/>
              </w:rPr>
            </w:pPr>
            <w:r w:rsidRPr="004F031D">
              <w:rPr>
                <w:rFonts w:ascii="Arial" w:hAnsi="Arial"/>
                <w:sz w:val="16"/>
                <w:szCs w:val="16"/>
                <w:lang w:eastAsia="zh-CN"/>
              </w:rPr>
              <w:t>0244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2662C6" w14:textId="1D2466A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84289" w14:textId="1882808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0D5E3B" w14:textId="43000CB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Addition of Applicability for </w:t>
            </w:r>
            <w:proofErr w:type="spellStart"/>
            <w:r w:rsidRPr="004F031D">
              <w:rPr>
                <w:rFonts w:ascii="Arial" w:hAnsi="Arial"/>
                <w:sz w:val="16"/>
                <w:szCs w:val="16"/>
                <w:lang w:eastAsia="zh-CN"/>
              </w:rPr>
              <w:t>RedCap</w:t>
            </w:r>
            <w:proofErr w:type="spellEnd"/>
            <w:r w:rsidRPr="004F031D">
              <w:rPr>
                <w:rFonts w:ascii="Arial" w:hAnsi="Arial"/>
                <w:sz w:val="16"/>
                <w:szCs w:val="16"/>
                <w:lang w:eastAsia="zh-CN"/>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4DCD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6696164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3EE973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C3D9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43F2E4" w14:textId="0AC6569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A0CA4" w14:textId="618900BF" w:rsidR="004F031D" w:rsidRPr="004A1425" w:rsidRDefault="004F031D" w:rsidP="004F031D">
            <w:pPr>
              <w:rPr>
                <w:rFonts w:ascii="Arial" w:hAnsi="Arial"/>
                <w:sz w:val="16"/>
                <w:szCs w:val="16"/>
                <w:lang w:eastAsia="zh-CN"/>
              </w:rPr>
            </w:pPr>
            <w:r w:rsidRPr="004F031D">
              <w:rPr>
                <w:rFonts w:ascii="Arial" w:hAnsi="Arial"/>
                <w:sz w:val="16"/>
                <w:szCs w:val="16"/>
                <w:lang w:eastAsia="zh-CN"/>
              </w:rPr>
              <w:t>0245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53B411" w14:textId="5FEE937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FA468" w14:textId="5E9B8A7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C2CE0C" w14:textId="69E9F2B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RRM enhancement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778E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F47B3C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6E16BE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F522A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405C08" w14:textId="75F4313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76B30" w14:textId="101C5326" w:rsidR="004F031D" w:rsidRPr="004A1425" w:rsidRDefault="004F031D" w:rsidP="004F031D">
            <w:pPr>
              <w:rPr>
                <w:rFonts w:ascii="Arial" w:hAnsi="Arial"/>
                <w:sz w:val="16"/>
                <w:szCs w:val="16"/>
                <w:lang w:eastAsia="zh-CN"/>
              </w:rPr>
            </w:pPr>
            <w:r w:rsidRPr="004F031D">
              <w:rPr>
                <w:rFonts w:ascii="Arial" w:hAnsi="Arial"/>
                <w:sz w:val="16"/>
                <w:szCs w:val="16"/>
                <w:lang w:eastAsia="zh-CN"/>
              </w:rPr>
              <w:t>0246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7C078" w14:textId="29AE90B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FA1" w14:textId="28F2103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01AA2" w14:textId="5F94A13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Editorial correction for Applicability Comment of 6.2G.3 and 6.2G.4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A75D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5469D1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CC826F1"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AC2F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676324" w14:textId="3411402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31FE3" w14:textId="696440F4" w:rsidR="004F031D" w:rsidRPr="004A1425" w:rsidRDefault="004F031D" w:rsidP="004F031D">
            <w:pPr>
              <w:rPr>
                <w:rFonts w:ascii="Arial" w:hAnsi="Arial"/>
                <w:sz w:val="16"/>
                <w:szCs w:val="16"/>
                <w:lang w:eastAsia="zh-CN"/>
              </w:rPr>
            </w:pPr>
            <w:r w:rsidRPr="004F031D">
              <w:rPr>
                <w:rFonts w:ascii="Arial" w:hAnsi="Arial"/>
                <w:sz w:val="16"/>
                <w:szCs w:val="16"/>
                <w:lang w:eastAsia="zh-CN"/>
              </w:rPr>
              <w:t>0249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B3011" w14:textId="461CB4F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FC588" w14:textId="5657704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F9C594" w14:textId="50C49B2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Addition of </w:t>
            </w:r>
            <w:proofErr w:type="spellStart"/>
            <w:r w:rsidRPr="004F031D">
              <w:rPr>
                <w:rFonts w:ascii="Arial" w:hAnsi="Arial"/>
                <w:sz w:val="16"/>
                <w:szCs w:val="16"/>
                <w:lang w:eastAsia="zh-CN"/>
              </w:rPr>
              <w:t>applicabilities</w:t>
            </w:r>
            <w:proofErr w:type="spellEnd"/>
            <w:r w:rsidRPr="004F031D">
              <w:rPr>
                <w:rFonts w:ascii="Arial" w:hAnsi="Arial"/>
                <w:sz w:val="16"/>
                <w:szCs w:val="16"/>
                <w:lang w:eastAsia="zh-CN"/>
              </w:rPr>
              <w:t xml:space="preserve">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D8A1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626D321"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1048EC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E6874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E10CA9" w14:textId="14D7207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5CBA" w14:textId="737A1F23" w:rsidR="004F031D" w:rsidRPr="004A1425" w:rsidRDefault="004F031D" w:rsidP="004F031D">
            <w:pPr>
              <w:rPr>
                <w:rFonts w:ascii="Arial" w:hAnsi="Arial"/>
                <w:sz w:val="16"/>
                <w:szCs w:val="16"/>
                <w:lang w:eastAsia="zh-CN"/>
              </w:rPr>
            </w:pPr>
            <w:r w:rsidRPr="004F031D">
              <w:rPr>
                <w:rFonts w:ascii="Arial" w:hAnsi="Arial"/>
                <w:sz w:val="16"/>
                <w:szCs w:val="16"/>
                <w:lang w:eastAsia="zh-CN"/>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5214B" w14:textId="2F09846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AE5EE" w14:textId="1B28C1C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3B155" w14:textId="566200A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Addition of applicability for </w:t>
            </w:r>
            <w:proofErr w:type="spellStart"/>
            <w:r w:rsidRPr="004F031D">
              <w:rPr>
                <w:rFonts w:ascii="Arial" w:hAnsi="Arial"/>
                <w:sz w:val="16"/>
                <w:szCs w:val="16"/>
                <w:lang w:eastAsia="zh-CN"/>
              </w:rPr>
              <w:t>RedCap</w:t>
            </w:r>
            <w:proofErr w:type="spellEnd"/>
            <w:r w:rsidRPr="004F031D">
              <w:rPr>
                <w:rFonts w:ascii="Arial" w:hAnsi="Arial"/>
                <w:sz w:val="16"/>
                <w:szCs w:val="16"/>
                <w:lang w:eastAsia="zh-CN"/>
              </w:rPr>
              <w:t xml:space="preserve"> </w:t>
            </w:r>
            <w:proofErr w:type="spellStart"/>
            <w:r w:rsidRPr="004F031D">
              <w:rPr>
                <w:rFonts w:ascii="Arial" w:hAnsi="Arial"/>
                <w:sz w:val="16"/>
                <w:szCs w:val="16"/>
                <w:lang w:eastAsia="zh-CN"/>
              </w:rPr>
              <w:t>demod</w:t>
            </w:r>
            <w:proofErr w:type="spellEnd"/>
            <w:r w:rsidRPr="004F031D">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6C380"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7BED8AA"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6A7E535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50B70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897F40" w14:textId="1C05383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38494" w14:textId="059EB3C8" w:rsidR="004F031D" w:rsidRPr="004A1425" w:rsidRDefault="004F031D" w:rsidP="004F031D">
            <w:pPr>
              <w:rPr>
                <w:rFonts w:ascii="Arial" w:hAnsi="Arial"/>
                <w:sz w:val="16"/>
                <w:szCs w:val="16"/>
                <w:lang w:eastAsia="zh-CN"/>
              </w:rPr>
            </w:pPr>
            <w:r w:rsidRPr="004F031D">
              <w:rPr>
                <w:rFonts w:ascii="Arial" w:hAnsi="Arial"/>
                <w:sz w:val="16"/>
                <w:szCs w:val="16"/>
                <w:lang w:eastAsia="zh-CN"/>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202CC" w14:textId="3463B3E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22E90" w14:textId="6FF8AFB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913E13" w14:textId="2CF8F70D"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511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575E9C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F8ACE8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1993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FF7EBD" w14:textId="0F4A7EA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DF57F" w14:textId="327A6F7A" w:rsidR="004F031D" w:rsidRPr="004A1425" w:rsidRDefault="004F031D" w:rsidP="004F031D">
            <w:pPr>
              <w:rPr>
                <w:rFonts w:ascii="Arial" w:hAnsi="Arial"/>
                <w:sz w:val="16"/>
                <w:szCs w:val="16"/>
                <w:lang w:eastAsia="zh-CN"/>
              </w:rPr>
            </w:pPr>
            <w:r w:rsidRPr="004F031D">
              <w:rPr>
                <w:rFonts w:ascii="Arial" w:hAnsi="Arial"/>
                <w:sz w:val="16"/>
                <w:szCs w:val="16"/>
                <w:lang w:eastAsia="zh-CN"/>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FE4FF" w14:textId="1E136D5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FF01" w14:textId="6A57850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738037" w14:textId="08FB6CD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Correction of test case title of 7.6D.2_1 and 7.8D.2_1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6FF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8229BA0"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795BCE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7D96E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130EB6" w14:textId="37E9C35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81A16" w14:textId="3A96CA70" w:rsidR="004F031D" w:rsidRPr="004A1425" w:rsidRDefault="004F031D" w:rsidP="004F031D">
            <w:pPr>
              <w:rPr>
                <w:rFonts w:ascii="Arial" w:hAnsi="Arial"/>
                <w:sz w:val="16"/>
                <w:szCs w:val="16"/>
                <w:lang w:eastAsia="zh-CN"/>
              </w:rPr>
            </w:pPr>
            <w:r w:rsidRPr="004F031D">
              <w:rPr>
                <w:rFonts w:ascii="Arial" w:hAnsi="Arial"/>
                <w:sz w:val="16"/>
                <w:szCs w:val="16"/>
                <w:lang w:eastAsia="zh-CN"/>
              </w:rPr>
              <w:t>0241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D79C9" w14:textId="45E0F85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5EBE8" w14:textId="62A2F5C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2825F5" w14:textId="742467E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4F974"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7A23E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2B923B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BEE1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0A7EB7" w14:textId="1DF8491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C0474" w14:textId="20BC59B2" w:rsidR="004F031D" w:rsidRPr="004A1425" w:rsidRDefault="004F031D" w:rsidP="004F031D">
            <w:pPr>
              <w:rPr>
                <w:rFonts w:ascii="Arial" w:hAnsi="Arial"/>
                <w:sz w:val="16"/>
                <w:szCs w:val="16"/>
                <w:lang w:eastAsia="zh-CN"/>
              </w:rPr>
            </w:pPr>
            <w:r w:rsidRPr="004F031D">
              <w:rPr>
                <w:rFonts w:ascii="Arial" w:hAnsi="Arial"/>
                <w:sz w:val="16"/>
                <w:szCs w:val="16"/>
                <w:lang w:eastAsia="zh-CN"/>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3A50A" w14:textId="74C9B92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F54BD" w14:textId="79D230C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72A3E8" w14:textId="6EF1926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705E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65D55D92"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EBFCBC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964F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A413A2" w14:textId="591982D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1D989" w14:textId="0FA5B03D" w:rsidR="004F031D" w:rsidRPr="004A1425" w:rsidRDefault="004F031D" w:rsidP="004F031D">
            <w:pPr>
              <w:rPr>
                <w:rFonts w:ascii="Arial" w:hAnsi="Arial"/>
                <w:sz w:val="16"/>
                <w:szCs w:val="16"/>
                <w:lang w:eastAsia="zh-CN"/>
              </w:rPr>
            </w:pPr>
            <w:r w:rsidRPr="004F031D">
              <w:rPr>
                <w:rFonts w:ascii="Arial" w:hAnsi="Arial"/>
                <w:sz w:val="16"/>
                <w:szCs w:val="16"/>
                <w:lang w:eastAsia="zh-CN"/>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332A3" w14:textId="6266D05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A82B2" w14:textId="1D52FAE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E957" w14:textId="037EC3CD"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38.522 for 7.3A.3 Reference sensitivity power level for 4DL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8800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7F0956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57384C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B99ED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102C39" w14:textId="42BDAA34"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D5980" w14:textId="136F9E2D" w:rsidR="004F031D" w:rsidRPr="004A1425" w:rsidRDefault="004F031D" w:rsidP="004F031D">
            <w:pPr>
              <w:rPr>
                <w:rFonts w:ascii="Arial" w:hAnsi="Arial"/>
                <w:sz w:val="16"/>
                <w:szCs w:val="16"/>
                <w:lang w:eastAsia="zh-CN"/>
              </w:rPr>
            </w:pPr>
            <w:r w:rsidRPr="004F031D">
              <w:rPr>
                <w:rFonts w:ascii="Arial" w:hAnsi="Arial"/>
                <w:sz w:val="16"/>
                <w:szCs w:val="16"/>
                <w:lang w:eastAsia="zh-CN"/>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F78B1" w14:textId="3C13D14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5D514" w14:textId="5F51769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6C0B46" w14:textId="3F37405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9604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9F0133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3A0A76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2CE1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EA3B7A" w14:textId="013771E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88458" w14:textId="533ECC0E" w:rsidR="004F031D" w:rsidRPr="004A1425" w:rsidRDefault="004F031D" w:rsidP="004F031D">
            <w:pPr>
              <w:rPr>
                <w:rFonts w:ascii="Arial" w:hAnsi="Arial"/>
                <w:sz w:val="16"/>
                <w:szCs w:val="16"/>
                <w:lang w:eastAsia="zh-CN"/>
              </w:rPr>
            </w:pPr>
            <w:r w:rsidRPr="004F031D">
              <w:rPr>
                <w:rFonts w:ascii="Arial" w:hAnsi="Arial"/>
                <w:sz w:val="16"/>
                <w:szCs w:val="16"/>
                <w:lang w:eastAsia="zh-CN"/>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A19AE" w14:textId="2B27091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80FD6" w14:textId="139435D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46698" w14:textId="095FB43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 applicability of new test cases for gap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DDF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9E879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A1EE213"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3E7B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6D3837" w14:textId="4719325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25C91" w14:textId="37E2FA7C" w:rsidR="004F031D" w:rsidRPr="004A1425" w:rsidRDefault="004F031D" w:rsidP="004F031D">
            <w:pPr>
              <w:rPr>
                <w:rFonts w:ascii="Arial" w:hAnsi="Arial"/>
                <w:sz w:val="16"/>
                <w:szCs w:val="16"/>
                <w:lang w:eastAsia="zh-CN"/>
              </w:rPr>
            </w:pPr>
            <w:r w:rsidRPr="004F031D">
              <w:rPr>
                <w:rFonts w:ascii="Arial" w:hAnsi="Arial"/>
                <w:sz w:val="16"/>
                <w:szCs w:val="16"/>
                <w:lang w:eastAsia="zh-CN"/>
              </w:rPr>
              <w:t>0260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5DE32" w14:textId="19B03E6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A14DB" w14:textId="19573A6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5EF697" w14:textId="5986095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Correction of applicability of the </w:t>
            </w:r>
            <w:proofErr w:type="spellStart"/>
            <w:r w:rsidRPr="004F031D">
              <w:rPr>
                <w:rFonts w:ascii="Arial" w:hAnsi="Arial"/>
                <w:sz w:val="16"/>
                <w:szCs w:val="16"/>
                <w:lang w:eastAsia="zh-CN"/>
              </w:rPr>
              <w:t>RedCap</w:t>
            </w:r>
            <w:proofErr w:type="spellEnd"/>
            <w:r w:rsidRPr="004F031D">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E150"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7BBB693"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2C56BC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C5622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435DC" w14:textId="2CACE66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306C5" w14:textId="42686FB6" w:rsidR="004F031D" w:rsidRPr="004A1425" w:rsidRDefault="004F031D" w:rsidP="004F031D">
            <w:pPr>
              <w:rPr>
                <w:rFonts w:ascii="Arial" w:hAnsi="Arial"/>
                <w:sz w:val="16"/>
                <w:szCs w:val="16"/>
                <w:lang w:eastAsia="zh-CN"/>
              </w:rPr>
            </w:pPr>
            <w:r w:rsidRPr="004F031D">
              <w:rPr>
                <w:rFonts w:ascii="Arial" w:hAnsi="Arial"/>
                <w:sz w:val="16"/>
                <w:szCs w:val="16"/>
                <w:lang w:eastAsia="zh-CN"/>
              </w:rPr>
              <w:t>0256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47A934" w14:textId="3B92815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107A" w14:textId="7E78D9D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BD0F7" w14:textId="48CA767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test applicability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C79D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5158B6B8"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758147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53A98"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75C99C" w14:textId="00100EE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5132" w14:textId="7D4A1B3E" w:rsidR="004F031D" w:rsidRPr="004A1425" w:rsidRDefault="004F031D" w:rsidP="004F031D">
            <w:pPr>
              <w:rPr>
                <w:rFonts w:ascii="Arial" w:hAnsi="Arial"/>
                <w:sz w:val="16"/>
                <w:szCs w:val="16"/>
                <w:lang w:eastAsia="zh-CN"/>
              </w:rPr>
            </w:pPr>
            <w:r w:rsidRPr="004F031D">
              <w:rPr>
                <w:rFonts w:ascii="Arial" w:hAnsi="Arial"/>
                <w:sz w:val="16"/>
                <w:szCs w:val="16"/>
                <w:lang w:eastAsia="zh-CN"/>
              </w:rPr>
              <w:t>0248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BB7D2" w14:textId="1F04096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FCD" w14:textId="78E9228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3A2AE8" w14:textId="5D94B0B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statement for UE UL carrier RRC reconfiguration delay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CC46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2EC2F70D"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536691A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E813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E01B1B" w14:textId="0319909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CCBE0" w14:textId="22DDC59F" w:rsidR="004F031D" w:rsidRPr="004A1425" w:rsidRDefault="004F031D" w:rsidP="004F031D">
            <w:pPr>
              <w:rPr>
                <w:rFonts w:ascii="Arial" w:hAnsi="Arial"/>
                <w:sz w:val="16"/>
                <w:szCs w:val="16"/>
                <w:lang w:eastAsia="zh-CN"/>
              </w:rPr>
            </w:pPr>
            <w:r w:rsidRPr="004F031D">
              <w:rPr>
                <w:rFonts w:ascii="Arial" w:hAnsi="Arial"/>
                <w:sz w:val="16"/>
                <w:szCs w:val="16"/>
                <w:lang w:eastAsia="zh-CN"/>
              </w:rPr>
              <w:t>0266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62DF5" w14:textId="30F329E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E0B2F" w14:textId="7B9C0F4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3FFB97" w14:textId="0CDF257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3B0C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9F2C85F"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088C7F53"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D3F37"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6ECCF6" w14:textId="06CB9E7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9EB1B" w14:textId="2D043BF7" w:rsidR="004F031D" w:rsidRPr="004A1425" w:rsidRDefault="004F031D" w:rsidP="004F031D">
            <w:pPr>
              <w:rPr>
                <w:rFonts w:ascii="Arial" w:hAnsi="Arial"/>
                <w:sz w:val="16"/>
                <w:szCs w:val="16"/>
                <w:lang w:eastAsia="zh-CN"/>
              </w:rPr>
            </w:pPr>
            <w:r w:rsidRPr="004F031D">
              <w:rPr>
                <w:rFonts w:ascii="Arial" w:hAnsi="Arial"/>
                <w:sz w:val="16"/>
                <w:szCs w:val="16"/>
                <w:lang w:eastAsia="zh-CN"/>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7D60AD" w14:textId="167D4CB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2759D" w14:textId="5FF50E7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96B451" w14:textId="6A15611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Adding applicability statements for UEs supporting TA Validation for CG-SDT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06EA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3EB11757"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71FDE96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1411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5AA2EA" w14:textId="4C8AD43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8AE24" w14:textId="57384949" w:rsidR="004F031D" w:rsidRPr="004A1425" w:rsidRDefault="004F031D" w:rsidP="004F031D">
            <w:pPr>
              <w:rPr>
                <w:rFonts w:ascii="Arial" w:hAnsi="Arial"/>
                <w:sz w:val="16"/>
                <w:szCs w:val="16"/>
                <w:lang w:eastAsia="zh-CN"/>
              </w:rPr>
            </w:pPr>
            <w:r w:rsidRPr="004F031D">
              <w:rPr>
                <w:rFonts w:ascii="Arial" w:hAnsi="Arial"/>
                <w:sz w:val="16"/>
                <w:szCs w:val="16"/>
                <w:lang w:eastAsia="zh-CN"/>
              </w:rPr>
              <w:t>0254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AD91B0" w14:textId="25606AD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AFB76" w14:textId="7EF03EA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D8E59" w14:textId="43DAE5F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Introduction of  abbreviation of CCA and clarification on FR1 band selection with CCA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AB3C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02B95116"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A4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0398A6"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4191B" w14:textId="04FB8D2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03F0" w14:textId="619F95FB" w:rsidR="004F031D" w:rsidRPr="004A1425" w:rsidRDefault="004F031D" w:rsidP="004F031D">
            <w:pPr>
              <w:rPr>
                <w:rFonts w:ascii="Arial" w:hAnsi="Arial"/>
                <w:sz w:val="16"/>
                <w:szCs w:val="16"/>
                <w:lang w:eastAsia="zh-CN"/>
              </w:rPr>
            </w:pPr>
            <w:r w:rsidRPr="004F031D">
              <w:rPr>
                <w:rFonts w:ascii="Arial" w:hAnsi="Arial"/>
                <w:sz w:val="16"/>
                <w:szCs w:val="16"/>
                <w:lang w:eastAsia="zh-CN"/>
              </w:rPr>
              <w:t>0259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7F3F0" w14:textId="4249A2D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631A8" w14:textId="1DF7DD3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1BA9FD" w14:textId="4DE0D828"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Additional information note correction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0BF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FBD0605"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1A68759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4B97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CDCC1" w14:textId="4163C72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DCAFB" w14:textId="48EEE7D7" w:rsidR="004F031D" w:rsidRPr="004A1425" w:rsidRDefault="004F031D" w:rsidP="004F031D">
            <w:pPr>
              <w:rPr>
                <w:rFonts w:ascii="Arial" w:hAnsi="Arial"/>
                <w:sz w:val="16"/>
                <w:szCs w:val="16"/>
                <w:lang w:eastAsia="zh-CN"/>
              </w:rPr>
            </w:pPr>
            <w:r w:rsidRPr="004F031D">
              <w:rPr>
                <w:rFonts w:ascii="Arial" w:hAnsi="Arial"/>
                <w:sz w:val="16"/>
                <w:szCs w:val="16"/>
                <w:lang w:eastAsia="zh-CN"/>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50C432" w14:textId="104100E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370CE" w14:textId="28CCFABC"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8B62FC" w14:textId="09C30129"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 xml:space="preserve">Addition of applicability for 5GS FR1 and FR2 PDC </w:t>
            </w:r>
            <w:proofErr w:type="spellStart"/>
            <w:r w:rsidRPr="004F031D">
              <w:rPr>
                <w:rFonts w:ascii="Arial" w:hAnsi="Arial"/>
                <w:sz w:val="16"/>
                <w:szCs w:val="16"/>
                <w:lang w:eastAsia="zh-CN"/>
              </w:rPr>
              <w:t>IIoT</w:t>
            </w:r>
            <w:proofErr w:type="spellEnd"/>
            <w:r w:rsidRPr="004F031D">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11059"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416396FC"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319C9F92"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A26EE4"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850C46" w14:textId="2BDBC17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4C566" w14:textId="5ABBBD16" w:rsidR="004F031D" w:rsidRPr="004A1425" w:rsidRDefault="004F031D" w:rsidP="004F031D">
            <w:pPr>
              <w:rPr>
                <w:rFonts w:ascii="Arial" w:hAnsi="Arial"/>
                <w:sz w:val="16"/>
                <w:szCs w:val="16"/>
                <w:lang w:eastAsia="zh-CN"/>
              </w:rPr>
            </w:pPr>
            <w:r w:rsidRPr="004F031D">
              <w:rPr>
                <w:rFonts w:ascii="Arial" w:hAnsi="Arial"/>
                <w:sz w:val="16"/>
                <w:szCs w:val="16"/>
                <w:lang w:eastAsia="zh-CN"/>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5D071" w14:textId="6F51D712"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A5896" w14:textId="31B4C4D3"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457504" w14:textId="207FD0CB"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7047A"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7ADEA7CB"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24A41325"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7F44DD"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81A4A2" w14:textId="2898CE37"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5A63C" w14:textId="7EEFB315" w:rsidR="004F031D" w:rsidRPr="004A1425" w:rsidRDefault="004F031D" w:rsidP="004F031D">
            <w:pPr>
              <w:rPr>
                <w:rFonts w:ascii="Arial" w:hAnsi="Arial"/>
                <w:sz w:val="16"/>
                <w:szCs w:val="16"/>
                <w:lang w:eastAsia="zh-CN"/>
              </w:rPr>
            </w:pPr>
            <w:r w:rsidRPr="004F031D">
              <w:rPr>
                <w:rFonts w:ascii="Arial" w:hAnsi="Arial"/>
                <w:sz w:val="16"/>
                <w:szCs w:val="16"/>
                <w:lang w:eastAsia="zh-CN"/>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6F4EF" w14:textId="4CB62410"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F43F2" w14:textId="02926856"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9E93EC" w14:textId="758B1E1A"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to BWP adaptation applicability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DAC0F"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4F031D" w:rsidRPr="004F031D" w14:paraId="15412029" w14:textId="77777777" w:rsidTr="000A5C5F">
        <w:tc>
          <w:tcPr>
            <w:tcW w:w="800" w:type="dxa"/>
            <w:tcBorders>
              <w:top w:val="single" w:sz="6" w:space="0" w:color="auto"/>
              <w:left w:val="single" w:sz="6" w:space="0" w:color="auto"/>
              <w:bottom w:val="single" w:sz="6" w:space="0" w:color="auto"/>
              <w:right w:val="single" w:sz="6" w:space="0" w:color="auto"/>
            </w:tcBorders>
            <w:shd w:val="solid" w:color="FFFFFF" w:fill="auto"/>
          </w:tcPr>
          <w:p w14:paraId="4AD8099C"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5910B"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CA3800" w14:textId="092BD65F"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R5-231973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32C26" w14:textId="45B95BA5" w:rsidR="004F031D" w:rsidRPr="004A1425" w:rsidRDefault="004F031D" w:rsidP="004F031D">
            <w:pPr>
              <w:rPr>
                <w:rFonts w:ascii="Arial" w:hAnsi="Arial"/>
                <w:sz w:val="16"/>
                <w:szCs w:val="16"/>
                <w:lang w:eastAsia="zh-CN"/>
              </w:rPr>
            </w:pPr>
            <w:r w:rsidRPr="004F031D">
              <w:rPr>
                <w:rFonts w:ascii="Arial" w:hAnsi="Arial"/>
                <w:sz w:val="16"/>
                <w:szCs w:val="16"/>
                <w:lang w:eastAsia="zh-CN"/>
              </w:rPr>
              <w:t>0262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1609B" w14:textId="72FDAFD1"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3F9FE" w14:textId="094EE4D5"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A5D63" w14:textId="54008D1E" w:rsidR="004F031D" w:rsidRPr="004A1425" w:rsidRDefault="004F031D" w:rsidP="004F031D">
            <w:pPr>
              <w:keepNext/>
              <w:keepLines/>
              <w:spacing w:after="0"/>
              <w:rPr>
                <w:rFonts w:ascii="Arial" w:hAnsi="Arial"/>
                <w:sz w:val="16"/>
                <w:szCs w:val="16"/>
                <w:lang w:eastAsia="zh-CN"/>
              </w:rPr>
            </w:pPr>
            <w:r w:rsidRPr="004F031D">
              <w:rPr>
                <w:rFonts w:ascii="Arial" w:hAnsi="Arial"/>
                <w:sz w:val="16"/>
                <w:szCs w:val="16"/>
                <w:lang w:eastAsia="zh-CN"/>
              </w:rPr>
              <w:t>Update test condition for 7.3.2 and 6.2.x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D902E" w14:textId="77777777" w:rsidR="004F031D" w:rsidRPr="004A1425" w:rsidRDefault="004F031D" w:rsidP="004F031D">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8</w:t>
            </w:r>
            <w:r w:rsidRPr="004A1425">
              <w:rPr>
                <w:rFonts w:ascii="Arial" w:hAnsi="Arial"/>
                <w:sz w:val="16"/>
                <w:szCs w:val="16"/>
                <w:lang w:eastAsia="zh-CN"/>
              </w:rPr>
              <w:t>.0</w:t>
            </w:r>
          </w:p>
        </w:tc>
      </w:tr>
      <w:tr w:rsidR="00DC7D22" w:rsidRPr="00DC7D22" w14:paraId="625D2D9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A8C5F41" w14:textId="2D7BB192"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F1F66" w14:textId="3D4B9BBB"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45D46" w14:textId="1912DE0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B42BD" w14:textId="40105BD9" w:rsidR="00DC7D22" w:rsidRPr="004A1425" w:rsidRDefault="00DC7D22" w:rsidP="00DC7D22">
            <w:pPr>
              <w:rPr>
                <w:rFonts w:ascii="Arial" w:hAnsi="Arial"/>
                <w:sz w:val="16"/>
                <w:szCs w:val="16"/>
                <w:lang w:eastAsia="zh-CN"/>
              </w:rPr>
            </w:pPr>
            <w:r w:rsidRPr="00DC7D22">
              <w:rPr>
                <w:rFonts w:ascii="Arial" w:hAnsi="Arial"/>
                <w:sz w:val="16"/>
                <w:szCs w:val="16"/>
                <w:lang w:eastAsia="zh-CN"/>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C0D3F" w14:textId="4EA05A0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19C2" w14:textId="78AB130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9E238" w14:textId="7409822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Adding applicability statement for </w:t>
            </w:r>
            <w:proofErr w:type="spellStart"/>
            <w:r w:rsidRPr="00DC7D22">
              <w:rPr>
                <w:rFonts w:ascii="Arial" w:hAnsi="Arial"/>
                <w:sz w:val="16"/>
                <w:szCs w:val="16"/>
                <w:lang w:eastAsia="zh-CN"/>
              </w:rPr>
              <w:t>SCell</w:t>
            </w:r>
            <w:proofErr w:type="spellEnd"/>
            <w:r w:rsidRPr="00DC7D22">
              <w:rPr>
                <w:rFonts w:ascii="Arial" w:hAnsi="Arial"/>
                <w:sz w:val="16"/>
                <w:szCs w:val="16"/>
                <w:lang w:eastAsia="zh-CN"/>
              </w:rPr>
              <w:t xml:space="preserve"> Activation and deactivation for </w:t>
            </w:r>
            <w:proofErr w:type="spellStart"/>
            <w:r w:rsidRPr="00DC7D22">
              <w:rPr>
                <w:rFonts w:ascii="Arial" w:hAnsi="Arial"/>
                <w:sz w:val="16"/>
                <w:szCs w:val="16"/>
                <w:lang w:eastAsia="zh-CN"/>
              </w:rPr>
              <w:t>SCell</w:t>
            </w:r>
            <w:proofErr w:type="spellEnd"/>
            <w:r w:rsidRPr="00DC7D22">
              <w:rPr>
                <w:rFonts w:ascii="Arial" w:hAnsi="Arial"/>
                <w:sz w:val="16"/>
                <w:szCs w:val="16"/>
                <w:lang w:eastAsia="zh-CN"/>
              </w:rPr>
              <w:t xml:space="preserve"> in FR2 inter-band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867C5" w14:textId="50B42F45"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290269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2F9BA3B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E4B8D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92DDC6" w14:textId="03DC48C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2E971" w14:textId="56064591" w:rsidR="00DC7D22" w:rsidRPr="004A1425" w:rsidRDefault="00DC7D22" w:rsidP="00DC7D22">
            <w:pPr>
              <w:rPr>
                <w:rFonts w:ascii="Arial" w:hAnsi="Arial"/>
                <w:sz w:val="16"/>
                <w:szCs w:val="16"/>
                <w:lang w:eastAsia="zh-CN"/>
              </w:rPr>
            </w:pPr>
            <w:r w:rsidRPr="00DC7D22">
              <w:rPr>
                <w:rFonts w:ascii="Arial" w:hAnsi="Arial"/>
                <w:sz w:val="16"/>
                <w:szCs w:val="16"/>
                <w:lang w:eastAsia="zh-CN"/>
              </w:rPr>
              <w:t>0272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D28AAA" w14:textId="49A7AAE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E63D6" w14:textId="4054815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E8FEE7" w14:textId="3C1DE12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Adding applicability UE Rx-Tx time difference measurement for propagation delay compensation using TRS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7CEEB"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F38304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C3B7D2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D3EF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A5AF53" w14:textId="34E191E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3C6F7" w14:textId="04F1BDA5" w:rsidR="00DC7D22" w:rsidRPr="004A1425" w:rsidRDefault="00DC7D22" w:rsidP="00DC7D22">
            <w:pPr>
              <w:rPr>
                <w:rFonts w:ascii="Arial" w:hAnsi="Arial"/>
                <w:sz w:val="16"/>
                <w:szCs w:val="16"/>
                <w:lang w:eastAsia="zh-CN"/>
              </w:rPr>
            </w:pPr>
            <w:r w:rsidRPr="00DC7D22">
              <w:rPr>
                <w:rFonts w:ascii="Arial" w:hAnsi="Arial"/>
                <w:sz w:val="16"/>
                <w:szCs w:val="16"/>
                <w:lang w:eastAsia="zh-CN"/>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4B3F8" w14:textId="490525C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8FA72" w14:textId="65871E0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DCE0F2" w14:textId="3AF5698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Correction to applicability of </w:t>
            </w:r>
            <w:proofErr w:type="spellStart"/>
            <w:r w:rsidRPr="00DC7D22">
              <w:rPr>
                <w:rFonts w:ascii="Arial" w:hAnsi="Arial"/>
                <w:sz w:val="16"/>
                <w:szCs w:val="16"/>
                <w:lang w:eastAsia="zh-CN"/>
              </w:rPr>
              <w:t>RedCap</w:t>
            </w:r>
            <w:proofErr w:type="spellEnd"/>
            <w:r w:rsidRPr="00DC7D22">
              <w:rPr>
                <w:rFonts w:ascii="Arial" w:hAnsi="Arial"/>
                <w:sz w:val="16"/>
                <w:szCs w:val="16"/>
                <w:lang w:eastAsia="zh-CN"/>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E959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9BC404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4262F8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982B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1977D0" w14:textId="4CA8067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6104D" w14:textId="0B97F17A" w:rsidR="00DC7D22" w:rsidRPr="004A1425" w:rsidRDefault="00DC7D22" w:rsidP="00DC7D22">
            <w:pPr>
              <w:rPr>
                <w:rFonts w:ascii="Arial" w:hAnsi="Arial"/>
                <w:sz w:val="16"/>
                <w:szCs w:val="16"/>
                <w:lang w:eastAsia="zh-CN"/>
              </w:rPr>
            </w:pPr>
            <w:r w:rsidRPr="00DC7D22">
              <w:rPr>
                <w:rFonts w:ascii="Arial" w:hAnsi="Arial"/>
                <w:sz w:val="16"/>
                <w:szCs w:val="16"/>
                <w:lang w:eastAsia="zh-CN"/>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C141D" w14:textId="5F177D4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C9AF0" w14:textId="232D1FB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70D383" w14:textId="39F04B1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Addition of applicability for </w:t>
            </w:r>
            <w:proofErr w:type="spellStart"/>
            <w:r w:rsidRPr="00DC7D22">
              <w:rPr>
                <w:rFonts w:ascii="Arial" w:hAnsi="Arial"/>
                <w:sz w:val="16"/>
                <w:szCs w:val="16"/>
                <w:lang w:eastAsia="zh-CN"/>
              </w:rPr>
              <w:t>RedCap</w:t>
            </w:r>
            <w:proofErr w:type="spellEnd"/>
            <w:r w:rsidRPr="00DC7D22">
              <w:rPr>
                <w:rFonts w:ascii="Arial" w:hAnsi="Arial"/>
                <w:sz w:val="16"/>
                <w:szCs w:val="16"/>
                <w:lang w:eastAsia="zh-CN"/>
              </w:rPr>
              <w:t xml:space="preserve"> </w:t>
            </w:r>
            <w:proofErr w:type="spellStart"/>
            <w:r w:rsidRPr="00DC7D22">
              <w:rPr>
                <w:rFonts w:ascii="Arial" w:hAnsi="Arial"/>
                <w:sz w:val="16"/>
                <w:szCs w:val="16"/>
                <w:lang w:eastAsia="zh-CN"/>
              </w:rPr>
              <w:t>demod</w:t>
            </w:r>
            <w:proofErr w:type="spellEnd"/>
            <w:r w:rsidRPr="00DC7D22">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F18C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DE9656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3186F5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46D9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9D25E8" w14:textId="650BF29E"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3FCE9" w14:textId="1525DDE3" w:rsidR="00DC7D22" w:rsidRPr="004A1425" w:rsidRDefault="00DC7D22" w:rsidP="00DC7D22">
            <w:pPr>
              <w:rPr>
                <w:rFonts w:ascii="Arial" w:hAnsi="Arial"/>
                <w:sz w:val="16"/>
                <w:szCs w:val="16"/>
                <w:lang w:eastAsia="zh-CN"/>
              </w:rPr>
            </w:pPr>
            <w:r w:rsidRPr="00DC7D22">
              <w:rPr>
                <w:rFonts w:ascii="Arial" w:hAnsi="Arial"/>
                <w:sz w:val="16"/>
                <w:szCs w:val="16"/>
                <w:lang w:eastAsia="zh-CN"/>
              </w:rPr>
              <w:t>0276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A695D" w14:textId="68BE085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8CBC9" w14:textId="5D53826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EE9DEE" w14:textId="23889BB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test case 6.5F.2.4.2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DB15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4409EAC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0AA4CD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51B78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F9B7F0" w14:textId="166781E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2577E" w14:textId="67BF2A45" w:rsidR="00DC7D22" w:rsidRPr="004A1425" w:rsidRDefault="00DC7D22" w:rsidP="00DC7D22">
            <w:pPr>
              <w:rPr>
                <w:rFonts w:ascii="Arial" w:hAnsi="Arial"/>
                <w:sz w:val="16"/>
                <w:szCs w:val="16"/>
                <w:lang w:eastAsia="zh-CN"/>
              </w:rPr>
            </w:pPr>
            <w:r w:rsidRPr="00DC7D22">
              <w:rPr>
                <w:rFonts w:ascii="Arial" w:hAnsi="Arial"/>
                <w:sz w:val="16"/>
                <w:szCs w:val="16"/>
                <w:lang w:eastAsia="zh-CN"/>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354D0" w14:textId="2BC58C6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99CF" w14:textId="54A753F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E89C5" w14:textId="3165C26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test applicability for SUL test cases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80FCD"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60D63FF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71E2A9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5509D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688534" w14:textId="1BEE262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B09E4" w14:textId="324DAFDB" w:rsidR="00DC7D22" w:rsidRPr="004A1425" w:rsidRDefault="00DC7D22" w:rsidP="00DC7D22">
            <w:pPr>
              <w:rPr>
                <w:rFonts w:ascii="Arial" w:hAnsi="Arial"/>
                <w:sz w:val="16"/>
                <w:szCs w:val="16"/>
                <w:lang w:eastAsia="zh-CN"/>
              </w:rPr>
            </w:pPr>
            <w:r w:rsidRPr="00DC7D22">
              <w:rPr>
                <w:rFonts w:ascii="Arial" w:hAnsi="Arial"/>
                <w:sz w:val="16"/>
                <w:szCs w:val="16"/>
                <w:lang w:eastAsia="zh-CN"/>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715D1" w14:textId="69603F1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D04A" w14:textId="2C607F9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F66CB" w14:textId="430C8E7E"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test applicability for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777A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4DA9FE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641E10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63BF1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A58EA5" w14:textId="1A39528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34DF" w14:textId="0D0A91FB" w:rsidR="00DC7D22" w:rsidRPr="004A1425" w:rsidRDefault="00DC7D22" w:rsidP="00DC7D22">
            <w:pPr>
              <w:rPr>
                <w:rFonts w:ascii="Arial" w:hAnsi="Arial"/>
                <w:sz w:val="16"/>
                <w:szCs w:val="16"/>
                <w:lang w:eastAsia="zh-CN"/>
              </w:rPr>
            </w:pPr>
            <w:r w:rsidRPr="00DC7D22">
              <w:rPr>
                <w:rFonts w:ascii="Arial" w:hAnsi="Arial"/>
                <w:sz w:val="16"/>
                <w:szCs w:val="16"/>
                <w:lang w:eastAsia="zh-CN"/>
              </w:rPr>
              <w:t>0283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1F1C31" w14:textId="698EF56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93ABA" w14:textId="2C69DC4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9EAA85" w14:textId="0633105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Update to R17 NR HST FR1 </w:t>
            </w:r>
            <w:proofErr w:type="spellStart"/>
            <w:r w:rsidRPr="00DC7D22">
              <w:rPr>
                <w:rFonts w:ascii="Arial" w:hAnsi="Arial"/>
                <w:sz w:val="16"/>
                <w:szCs w:val="16"/>
                <w:lang w:eastAsia="zh-CN"/>
              </w:rPr>
              <w:t>enh</w:t>
            </w:r>
            <w:proofErr w:type="spellEnd"/>
            <w:r w:rsidRPr="00DC7D22">
              <w:rPr>
                <w:rFonts w:ascii="Arial" w:hAnsi="Arial"/>
                <w:sz w:val="16"/>
                <w:szCs w:val="16"/>
                <w:lang w:eastAsia="zh-CN"/>
              </w:rPr>
              <w:t xml:space="preserve">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659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B8E190E"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6DEB3A4"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E4B6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C0A548" w14:textId="241EA6C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1B1C4" w14:textId="7434FB97" w:rsidR="00DC7D22" w:rsidRPr="004A1425" w:rsidRDefault="00DC7D22" w:rsidP="00DC7D22">
            <w:pPr>
              <w:rPr>
                <w:rFonts w:ascii="Arial" w:hAnsi="Arial"/>
                <w:sz w:val="16"/>
                <w:szCs w:val="16"/>
                <w:lang w:eastAsia="zh-CN"/>
              </w:rPr>
            </w:pPr>
            <w:r w:rsidRPr="00DC7D22">
              <w:rPr>
                <w:rFonts w:ascii="Arial" w:hAnsi="Arial"/>
                <w:sz w:val="16"/>
                <w:szCs w:val="16"/>
                <w:lang w:eastAsia="zh-CN"/>
              </w:rPr>
              <w:t>0284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D9AB8" w14:textId="2FA4C19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81F9" w14:textId="5EA3DA3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581455" w14:textId="22B5CB0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Adding applicability for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0E9C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2A823BD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1F1B437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719D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A669F9" w14:textId="46F2106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R5-232928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C69D2" w14:textId="4EF7E67E" w:rsidR="00DC7D22" w:rsidRPr="004A1425" w:rsidRDefault="00DC7D22" w:rsidP="00DC7D22">
            <w:pPr>
              <w:rPr>
                <w:rFonts w:ascii="Arial" w:hAnsi="Arial"/>
                <w:sz w:val="16"/>
                <w:szCs w:val="16"/>
                <w:lang w:eastAsia="zh-CN"/>
              </w:rPr>
            </w:pPr>
            <w:r w:rsidRPr="00DC7D22">
              <w:rPr>
                <w:rFonts w:ascii="Arial" w:hAnsi="Arial"/>
                <w:sz w:val="16"/>
                <w:szCs w:val="16"/>
                <w:lang w:eastAsia="zh-CN"/>
              </w:rPr>
              <w:t>0287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47A81" w14:textId="1752608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C58D7" w14:textId="4E4E762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790FDD" w14:textId="7E1820C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Applicability of FR2 </w:t>
            </w:r>
            <w:proofErr w:type="spellStart"/>
            <w:r w:rsidRPr="00DC7D22">
              <w:rPr>
                <w:rFonts w:ascii="Arial" w:hAnsi="Arial"/>
                <w:sz w:val="16"/>
                <w:szCs w:val="16"/>
                <w:lang w:eastAsia="zh-CN"/>
              </w:rPr>
              <w:t>RedCap</w:t>
            </w:r>
            <w:proofErr w:type="spellEnd"/>
            <w:r w:rsidRPr="00DC7D22">
              <w:rPr>
                <w:rFonts w:ascii="Arial" w:hAnsi="Arial"/>
                <w:sz w:val="16"/>
                <w:szCs w:val="16"/>
                <w:lang w:eastAsia="zh-CN"/>
              </w:rPr>
              <w:t xml:space="preserve"> reselection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705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5E0E998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7523D5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8416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287A8" w14:textId="4F6C9BB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AED14" w14:textId="3316D4B0" w:rsidR="00DC7D22" w:rsidRPr="004A1425" w:rsidRDefault="00DC7D22" w:rsidP="00DC7D22">
            <w:pPr>
              <w:rPr>
                <w:rFonts w:ascii="Arial" w:hAnsi="Arial"/>
                <w:sz w:val="16"/>
                <w:szCs w:val="16"/>
                <w:lang w:eastAsia="zh-CN"/>
              </w:rPr>
            </w:pPr>
            <w:r w:rsidRPr="00DC7D22">
              <w:rPr>
                <w:rFonts w:ascii="Arial" w:hAnsi="Arial"/>
                <w:sz w:val="16"/>
                <w:szCs w:val="16"/>
                <w:lang w:eastAsia="zh-CN"/>
              </w:rPr>
              <w:t>0289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60930" w14:textId="0DEA31B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B1FBA" w14:textId="6C8201C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DCD944" w14:textId="6E388F1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test applicability of beam correspondence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80D7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6F5AB8F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EFE0E2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71188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C6B547" w14:textId="149E497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55483" w14:textId="528B60B9" w:rsidR="00DC7D22" w:rsidRPr="004A1425" w:rsidRDefault="00DC7D22" w:rsidP="00DC7D22">
            <w:pPr>
              <w:rPr>
                <w:rFonts w:ascii="Arial" w:hAnsi="Arial"/>
                <w:sz w:val="16"/>
                <w:szCs w:val="16"/>
                <w:lang w:eastAsia="zh-CN"/>
              </w:rPr>
            </w:pPr>
            <w:r w:rsidRPr="00DC7D22">
              <w:rPr>
                <w:rFonts w:ascii="Arial" w:hAnsi="Arial"/>
                <w:sz w:val="16"/>
                <w:szCs w:val="16"/>
                <w:lang w:eastAsia="zh-CN"/>
              </w:rPr>
              <w:t>0298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7F8C2" w14:textId="480A77D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1C26" w14:textId="54A45CC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77FF8" w14:textId="3C1FB70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updates to FR2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546B4"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20244E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E31D30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lastRenderedPageBreak/>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9F62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E4457A" w14:textId="17763F5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2BF7" w14:textId="4087364C" w:rsidR="00DC7D22" w:rsidRPr="004A1425" w:rsidRDefault="00DC7D22" w:rsidP="00DC7D22">
            <w:pPr>
              <w:rPr>
                <w:rFonts w:ascii="Arial" w:hAnsi="Arial"/>
                <w:sz w:val="16"/>
                <w:szCs w:val="16"/>
                <w:lang w:eastAsia="zh-CN"/>
              </w:rPr>
            </w:pPr>
            <w:r w:rsidRPr="00DC7D22">
              <w:rPr>
                <w:rFonts w:ascii="Arial" w:hAnsi="Arial"/>
                <w:sz w:val="16"/>
                <w:szCs w:val="16"/>
                <w:lang w:eastAsia="zh-CN"/>
              </w:rPr>
              <w:t>0270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589FB" w14:textId="1E3AE7D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4790" w14:textId="54DBE71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C52FF0" w14:textId="012ED55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5GS HST FR2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CCEC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B366033"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2F052D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A8094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79DC71" w14:textId="2E68BAE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A8C21" w14:textId="133E0121" w:rsidR="00DC7D22" w:rsidRPr="004A1425" w:rsidRDefault="00DC7D22" w:rsidP="00DC7D22">
            <w:pPr>
              <w:rPr>
                <w:rFonts w:ascii="Arial" w:hAnsi="Arial"/>
                <w:sz w:val="16"/>
                <w:szCs w:val="16"/>
                <w:lang w:eastAsia="zh-CN"/>
              </w:rPr>
            </w:pPr>
            <w:r w:rsidRPr="00DC7D22">
              <w:rPr>
                <w:rFonts w:ascii="Arial" w:hAnsi="Arial"/>
                <w:sz w:val="16"/>
                <w:szCs w:val="16"/>
                <w:lang w:eastAsia="zh-CN"/>
              </w:rPr>
              <w:t>0296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AEA6DB" w14:textId="4CBE0E4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3EED6" w14:textId="32378C7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E41F7" w14:textId="2FAF122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handle the test case applicability with different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5596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9E6323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75455F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1E6A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A96D6D" w14:textId="02D7290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7DE9E" w14:textId="1814B209" w:rsidR="00DC7D22" w:rsidRPr="004A1425" w:rsidRDefault="00DC7D22" w:rsidP="00DC7D22">
            <w:pPr>
              <w:rPr>
                <w:rFonts w:ascii="Arial" w:hAnsi="Arial"/>
                <w:sz w:val="16"/>
                <w:szCs w:val="16"/>
                <w:lang w:eastAsia="zh-CN"/>
              </w:rPr>
            </w:pPr>
            <w:r w:rsidRPr="00DC7D22">
              <w:rPr>
                <w:rFonts w:ascii="Arial" w:hAnsi="Arial"/>
                <w:sz w:val="16"/>
                <w:szCs w:val="16"/>
                <w:lang w:eastAsia="zh-CN"/>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41C14" w14:textId="6CFEBFF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60C72" w14:textId="04171F2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861CE" w14:textId="2B63555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Completion of applicability for DC_CA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D075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5AEBD7EB"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EEC8E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9E1FD5"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C380706" w14:textId="134CD33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22015" w14:textId="0612EC78" w:rsidR="00DC7D22" w:rsidRPr="004A1425" w:rsidRDefault="00DC7D22" w:rsidP="00DC7D22">
            <w:pPr>
              <w:rPr>
                <w:rFonts w:ascii="Arial" w:hAnsi="Arial"/>
                <w:sz w:val="16"/>
                <w:szCs w:val="16"/>
                <w:lang w:eastAsia="zh-CN"/>
              </w:rPr>
            </w:pPr>
            <w:r w:rsidRPr="00DC7D22">
              <w:rPr>
                <w:rFonts w:ascii="Arial" w:hAnsi="Arial"/>
                <w:sz w:val="16"/>
                <w:szCs w:val="16"/>
                <w:lang w:eastAsia="zh-CN"/>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5BA98" w14:textId="1F066E2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42174" w14:textId="54BC3DE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41684" w14:textId="7ED8B5E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Addition of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0825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0838F39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817533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0D2E2"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06D06A" w14:textId="054FEC9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41B7" w14:textId="549FDD86" w:rsidR="00DC7D22" w:rsidRPr="004A1425" w:rsidRDefault="00DC7D22" w:rsidP="00DC7D22">
            <w:pPr>
              <w:rPr>
                <w:rFonts w:ascii="Arial" w:hAnsi="Arial"/>
                <w:sz w:val="16"/>
                <w:szCs w:val="16"/>
                <w:lang w:eastAsia="zh-CN"/>
              </w:rPr>
            </w:pPr>
            <w:r w:rsidRPr="00DC7D22">
              <w:rPr>
                <w:rFonts w:ascii="Arial" w:hAnsi="Arial"/>
                <w:sz w:val="16"/>
                <w:szCs w:val="16"/>
                <w:lang w:eastAsia="zh-CN"/>
              </w:rPr>
              <w:t>0291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3AD60" w14:textId="14023B4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EEF94" w14:textId="34A8748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99C0FA" w14:textId="5C20E21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Addition of </w:t>
            </w:r>
            <w:proofErr w:type="spellStart"/>
            <w:r w:rsidRPr="00DC7D22">
              <w:rPr>
                <w:rFonts w:ascii="Arial" w:hAnsi="Arial"/>
                <w:sz w:val="16"/>
                <w:szCs w:val="16"/>
                <w:lang w:eastAsia="zh-CN"/>
              </w:rPr>
              <w:t>applicabiltiy</w:t>
            </w:r>
            <w:proofErr w:type="spellEnd"/>
            <w:r w:rsidRPr="00DC7D22">
              <w:rPr>
                <w:rFonts w:ascii="Arial" w:hAnsi="Arial"/>
                <w:sz w:val="16"/>
                <w:szCs w:val="16"/>
                <w:lang w:eastAsia="zh-CN"/>
              </w:rPr>
              <w:t xml:space="preserve"> for NR </w:t>
            </w:r>
            <w:proofErr w:type="spellStart"/>
            <w:r w:rsidRPr="00DC7D22">
              <w:rPr>
                <w:rFonts w:ascii="Arial" w:hAnsi="Arial"/>
                <w:sz w:val="16"/>
                <w:szCs w:val="16"/>
                <w:lang w:eastAsia="zh-CN"/>
              </w:rPr>
              <w:t>feMIMO</w:t>
            </w:r>
            <w:proofErr w:type="spellEnd"/>
            <w:r w:rsidRPr="00DC7D22">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2A3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88B923C"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937EB9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55687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5F6BF" w14:textId="6634B7F2"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7E2EA" w14:textId="3D8B03D5" w:rsidR="00DC7D22" w:rsidRPr="004A1425" w:rsidRDefault="00DC7D22" w:rsidP="00DC7D22">
            <w:pPr>
              <w:rPr>
                <w:rFonts w:ascii="Arial" w:hAnsi="Arial"/>
                <w:sz w:val="16"/>
                <w:szCs w:val="16"/>
                <w:lang w:eastAsia="zh-CN"/>
              </w:rPr>
            </w:pPr>
            <w:r w:rsidRPr="00DC7D22">
              <w:rPr>
                <w:rFonts w:ascii="Arial" w:hAnsi="Arial"/>
                <w:sz w:val="16"/>
                <w:szCs w:val="16"/>
                <w:lang w:eastAsia="zh-CN"/>
              </w:rPr>
              <w:t>0268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909A4" w14:textId="191EE35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C23A" w14:textId="510435B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F0968" w14:textId="0A88015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Add applicability of new test cases for gap enhancement- Pre-MG and NCSG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8A89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72F419D6"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5C285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83A11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C6C365" w14:textId="0F819D4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2D8C6" w14:textId="298E1875" w:rsidR="00DC7D22" w:rsidRPr="004A1425" w:rsidRDefault="00DC7D22" w:rsidP="00DC7D22">
            <w:pPr>
              <w:rPr>
                <w:rFonts w:ascii="Arial" w:hAnsi="Arial"/>
                <w:sz w:val="16"/>
                <w:szCs w:val="16"/>
                <w:lang w:eastAsia="zh-CN"/>
              </w:rPr>
            </w:pPr>
            <w:r w:rsidRPr="00DC7D22">
              <w:rPr>
                <w:rFonts w:ascii="Arial" w:hAnsi="Arial"/>
                <w:sz w:val="16"/>
                <w:szCs w:val="16"/>
                <w:lang w:eastAsia="zh-CN"/>
              </w:rPr>
              <w:t>0277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83111B" w14:textId="4B4D0BF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3DEF3" w14:textId="65D08C7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FCD537" w14:textId="55DA8C3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RRM applicability rules and test optimization - 38.522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C56A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039C3DA8"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F93D5C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7C8AF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ECA3CF" w14:textId="7A7A6E0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53A3B" w14:textId="0CA9C8F7" w:rsidR="00DC7D22" w:rsidRPr="004A1425" w:rsidRDefault="00DC7D22" w:rsidP="00DC7D22">
            <w:pPr>
              <w:rPr>
                <w:rFonts w:ascii="Arial" w:hAnsi="Arial"/>
                <w:sz w:val="16"/>
                <w:szCs w:val="16"/>
                <w:lang w:eastAsia="zh-CN"/>
              </w:rPr>
            </w:pPr>
            <w:r w:rsidRPr="00DC7D22">
              <w:rPr>
                <w:rFonts w:ascii="Arial" w:hAnsi="Arial"/>
                <w:sz w:val="16"/>
                <w:szCs w:val="16"/>
                <w:lang w:eastAsia="zh-CN"/>
              </w:rPr>
              <w:t>0280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7B0D7" w14:textId="688F586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3805EA" w14:textId="5E3EB1B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47CBBB" w14:textId="6545CDA5"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applicability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AA2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31BD9745"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9AC2396"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DE0E2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D2C8A3" w14:textId="45DBCAD9"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7EB75" w14:textId="2633CA70" w:rsidR="00DC7D22" w:rsidRPr="004A1425" w:rsidRDefault="00DC7D22" w:rsidP="00DC7D22">
            <w:pPr>
              <w:rPr>
                <w:rFonts w:ascii="Arial" w:hAnsi="Arial"/>
                <w:sz w:val="16"/>
                <w:szCs w:val="16"/>
                <w:lang w:eastAsia="zh-CN"/>
              </w:rPr>
            </w:pPr>
            <w:r w:rsidRPr="00DC7D22">
              <w:rPr>
                <w:rFonts w:ascii="Arial" w:hAnsi="Arial"/>
                <w:sz w:val="16"/>
                <w:szCs w:val="16"/>
                <w:lang w:eastAsia="zh-CN"/>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0C3F7" w14:textId="2BE9FD2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BA1D" w14:textId="4AA2CD6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2CD24" w14:textId="0D48499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update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B96A"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2C888FBD"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4796B93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4BAF3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8ED5EE" w14:textId="1C01CB9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207C4" w14:textId="62AE3C95" w:rsidR="00DC7D22" w:rsidRPr="004A1425" w:rsidRDefault="00DC7D22" w:rsidP="00DC7D22">
            <w:pPr>
              <w:rPr>
                <w:rFonts w:ascii="Arial" w:hAnsi="Arial"/>
                <w:sz w:val="16"/>
                <w:szCs w:val="16"/>
                <w:lang w:eastAsia="zh-CN"/>
              </w:rPr>
            </w:pPr>
            <w:r w:rsidRPr="00DC7D22">
              <w:rPr>
                <w:rFonts w:ascii="Arial" w:hAnsi="Arial"/>
                <w:sz w:val="16"/>
                <w:szCs w:val="16"/>
                <w:lang w:eastAsia="zh-CN"/>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0D13A" w14:textId="5157165D"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794E7" w14:textId="1501DFC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8656B" w14:textId="26DA488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 xml:space="preserve">Update of </w:t>
            </w:r>
            <w:proofErr w:type="spellStart"/>
            <w:r w:rsidRPr="00DC7D22">
              <w:rPr>
                <w:rFonts w:ascii="Arial" w:hAnsi="Arial"/>
                <w:sz w:val="16"/>
                <w:szCs w:val="16"/>
                <w:lang w:eastAsia="zh-CN"/>
              </w:rPr>
              <w:t>eMG</w:t>
            </w:r>
            <w:proofErr w:type="spellEnd"/>
            <w:r w:rsidRPr="00DC7D22">
              <w:rPr>
                <w:rFonts w:ascii="Arial" w:hAnsi="Arial"/>
                <w:sz w:val="16"/>
                <w:szCs w:val="16"/>
                <w:lang w:eastAsia="zh-CN"/>
              </w:rPr>
              <w:t xml:space="preserve"> case </w:t>
            </w:r>
            <w:proofErr w:type="spellStart"/>
            <w:r w:rsidRPr="00DC7D22">
              <w:rPr>
                <w:rFonts w:ascii="Arial" w:hAnsi="Arial"/>
                <w:sz w:val="16"/>
                <w:szCs w:val="16"/>
                <w:lang w:eastAsia="zh-CN"/>
              </w:rPr>
              <w:t>applicabilities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8B5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4ABC7A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33109105"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9842F3"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4D231A" w14:textId="0BED054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89532" w14:textId="03F1AD28" w:rsidR="00DC7D22" w:rsidRPr="004A1425" w:rsidRDefault="00DC7D22" w:rsidP="00DC7D22">
            <w:pPr>
              <w:rPr>
                <w:rFonts w:ascii="Arial" w:hAnsi="Arial"/>
                <w:sz w:val="16"/>
                <w:szCs w:val="16"/>
                <w:lang w:eastAsia="zh-CN"/>
              </w:rPr>
            </w:pPr>
            <w:r w:rsidRPr="00DC7D22">
              <w:rPr>
                <w:rFonts w:ascii="Arial" w:hAnsi="Arial"/>
                <w:sz w:val="16"/>
                <w:szCs w:val="16"/>
                <w:lang w:eastAsia="zh-CN"/>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05AE2" w14:textId="698C9A4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6107" w14:textId="5208030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6039C" w14:textId="35ABAF6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56F1B"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4B6B8C1F"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D17664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BBF08"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9C7ECE" w14:textId="1EF033F6"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98A11" w14:textId="18688D24" w:rsidR="00DC7D22" w:rsidRPr="004A1425" w:rsidRDefault="00DC7D22" w:rsidP="00DC7D22">
            <w:pPr>
              <w:rPr>
                <w:rFonts w:ascii="Arial" w:hAnsi="Arial"/>
                <w:sz w:val="16"/>
                <w:szCs w:val="16"/>
                <w:lang w:eastAsia="zh-CN"/>
              </w:rPr>
            </w:pPr>
            <w:r w:rsidRPr="00DC7D22">
              <w:rPr>
                <w:rFonts w:ascii="Arial" w:hAnsi="Arial"/>
                <w:sz w:val="16"/>
                <w:szCs w:val="16"/>
                <w:lang w:eastAsia="zh-CN"/>
              </w:rPr>
              <w:t>0293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270EF" w14:textId="7DFB6C0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7AF5" w14:textId="316B389B"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F0E5B1" w14:textId="0B15E6B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of applicability for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8853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3A6E4C1A"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61765199"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2540F0"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738FCF3" w14:textId="00061C9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CADE1" w14:textId="79676ED8" w:rsidR="00DC7D22" w:rsidRPr="004A1425" w:rsidRDefault="00DC7D22" w:rsidP="00DC7D22">
            <w:pPr>
              <w:rPr>
                <w:rFonts w:ascii="Arial" w:hAnsi="Arial"/>
                <w:sz w:val="16"/>
                <w:szCs w:val="16"/>
                <w:lang w:eastAsia="zh-CN"/>
              </w:rPr>
            </w:pPr>
            <w:r w:rsidRPr="00DC7D22">
              <w:rPr>
                <w:rFonts w:ascii="Arial" w:hAnsi="Arial"/>
                <w:sz w:val="16"/>
                <w:szCs w:val="16"/>
                <w:lang w:eastAsia="zh-CN"/>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73BAD" w14:textId="10143AD3"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91266" w14:textId="732168E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C39DE3" w14:textId="12A1A3E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D00C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45A3CE40"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5FF161F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473524"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E70B5" w14:textId="0582A2FF"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6A64D" w14:textId="63C30F62" w:rsidR="00DC7D22" w:rsidRPr="004A1425" w:rsidRDefault="00DC7D22" w:rsidP="00DC7D22">
            <w:pPr>
              <w:rPr>
                <w:rFonts w:ascii="Arial" w:hAnsi="Arial"/>
                <w:sz w:val="16"/>
                <w:szCs w:val="16"/>
                <w:lang w:eastAsia="zh-CN"/>
              </w:rPr>
            </w:pPr>
            <w:r w:rsidRPr="00DC7D22">
              <w:rPr>
                <w:rFonts w:ascii="Arial" w:hAnsi="Arial"/>
                <w:sz w:val="16"/>
                <w:szCs w:val="16"/>
                <w:lang w:eastAsia="zh-CN"/>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68394" w14:textId="4D3200F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BA07" w14:textId="125AC4F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B782A6" w14:textId="6F6208B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Applicability update for CLI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BE78D"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1C4C57F1"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7F6C1171"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E605F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8101D8" w14:textId="7FB3CC9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9F32" w14:textId="3F430009" w:rsidR="00DC7D22" w:rsidRPr="004A1425" w:rsidRDefault="00DC7D22" w:rsidP="00DC7D22">
            <w:pPr>
              <w:rPr>
                <w:rFonts w:ascii="Arial" w:hAnsi="Arial"/>
                <w:sz w:val="16"/>
                <w:szCs w:val="16"/>
                <w:lang w:eastAsia="zh-CN"/>
              </w:rPr>
            </w:pPr>
            <w:r w:rsidRPr="00DC7D22">
              <w:rPr>
                <w:rFonts w:ascii="Arial" w:hAnsi="Arial"/>
                <w:sz w:val="16"/>
                <w:szCs w:val="16"/>
                <w:lang w:eastAsia="zh-CN"/>
              </w:rPr>
              <w:t>0281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58384D" w14:textId="08653DFA"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4B49F" w14:textId="2F075818"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1F8A6" w14:textId="1B2D2E17"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CDDAF"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DC7D22" w:rsidRPr="00DC7D22" w14:paraId="5D562A17" w14:textId="77777777" w:rsidTr="00DC7D22">
        <w:tc>
          <w:tcPr>
            <w:tcW w:w="800" w:type="dxa"/>
            <w:tcBorders>
              <w:top w:val="single" w:sz="6" w:space="0" w:color="auto"/>
              <w:left w:val="single" w:sz="6" w:space="0" w:color="auto"/>
              <w:bottom w:val="single" w:sz="6" w:space="0" w:color="auto"/>
              <w:right w:val="single" w:sz="6" w:space="0" w:color="auto"/>
            </w:tcBorders>
            <w:shd w:val="solid" w:color="FFFFFF" w:fill="auto"/>
          </w:tcPr>
          <w:p w14:paraId="01E19017"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202</w:t>
            </w:r>
            <w:r>
              <w:rPr>
                <w:rFonts w:ascii="Arial" w:hAnsi="Arial"/>
                <w:sz w:val="16"/>
                <w:szCs w:val="16"/>
                <w:lang w:eastAsia="zh-CN"/>
              </w:rPr>
              <w:t>3</w:t>
            </w:r>
            <w:r w:rsidRPr="004A1425">
              <w:rPr>
                <w:rFonts w:ascii="Arial" w:hAnsi="Arial"/>
                <w:sz w:val="16"/>
                <w:szCs w:val="16"/>
                <w:lang w:eastAsia="zh-CN"/>
              </w:rPr>
              <w:t>-</w:t>
            </w:r>
            <w:r>
              <w:rPr>
                <w:rFonts w:ascii="Arial" w:hAnsi="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17D8C"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RAN#</w:t>
            </w:r>
            <w:r>
              <w:rPr>
                <w:rFonts w:ascii="Arial" w:hAnsi="Arial"/>
                <w:sz w:val="16"/>
                <w:szCs w:val="16"/>
                <w:lang w:eastAsia="zh-CN"/>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1A50BB" w14:textId="2FBC3D40"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R5-233778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803DB" w14:textId="47CB5401" w:rsidR="00DC7D22" w:rsidRPr="004A1425" w:rsidRDefault="00DC7D22" w:rsidP="00DC7D22">
            <w:pPr>
              <w:rPr>
                <w:rFonts w:ascii="Arial" w:hAnsi="Arial"/>
                <w:sz w:val="16"/>
                <w:szCs w:val="16"/>
                <w:lang w:eastAsia="zh-CN"/>
              </w:rPr>
            </w:pPr>
            <w:r w:rsidRPr="00DC7D22">
              <w:rPr>
                <w:rFonts w:ascii="Arial" w:hAnsi="Arial"/>
                <w:sz w:val="16"/>
                <w:szCs w:val="16"/>
                <w:lang w:eastAsia="zh-CN"/>
              </w:rPr>
              <w:t>0294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8ADF1" w14:textId="5E62888C"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D809" w14:textId="051D4911"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D90CE" w14:textId="58143644" w:rsidR="00DC7D22" w:rsidRPr="004A1425" w:rsidRDefault="00DC7D22" w:rsidP="00DC7D22">
            <w:pPr>
              <w:keepNext/>
              <w:keepLines/>
              <w:spacing w:after="0"/>
              <w:rPr>
                <w:rFonts w:ascii="Arial" w:hAnsi="Arial"/>
                <w:sz w:val="16"/>
                <w:szCs w:val="16"/>
                <w:lang w:eastAsia="zh-CN"/>
              </w:rPr>
            </w:pPr>
            <w:r w:rsidRPr="00DC7D22">
              <w:rPr>
                <w:rFonts w:ascii="Arial" w:hAnsi="Arial"/>
                <w:sz w:val="16"/>
                <w:szCs w:val="16"/>
                <w:lang w:eastAsia="zh-CN"/>
              </w:rPr>
              <w:t>Update applicability for in-band blocking FR2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9303E" w14:textId="77777777" w:rsidR="00DC7D22" w:rsidRPr="004A1425" w:rsidRDefault="00DC7D22" w:rsidP="00DC7D22">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9</w:t>
            </w:r>
            <w:r w:rsidRPr="004A1425">
              <w:rPr>
                <w:rFonts w:ascii="Arial" w:hAnsi="Arial"/>
                <w:sz w:val="16"/>
                <w:szCs w:val="16"/>
                <w:lang w:eastAsia="zh-CN"/>
              </w:rPr>
              <w:t>.0</w:t>
            </w:r>
          </w:p>
        </w:tc>
      </w:tr>
      <w:tr w:rsidR="00585ED4" w:rsidRPr="00585ED4" w14:paraId="7A53C3DC"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3A4A80A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772A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36F3B3" w14:textId="7F413003" w:rsidR="00585ED4" w:rsidRPr="00DF64DD" w:rsidRDefault="00585ED4" w:rsidP="00585ED4">
            <w:pPr>
              <w:rPr>
                <w:rFonts w:ascii="Arial" w:hAnsi="Arial"/>
                <w:sz w:val="16"/>
                <w:szCs w:val="16"/>
                <w:lang w:eastAsia="zh-CN"/>
              </w:rPr>
            </w:pPr>
            <w:r w:rsidRPr="00585ED4">
              <w:rPr>
                <w:rFonts w:ascii="Arial" w:hAnsi="Arial"/>
                <w:sz w:val="16"/>
                <w:szCs w:val="16"/>
                <w:lang w:eastAsia="zh-CN"/>
              </w:rPr>
              <w:t>R5-234067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CAE2" w14:textId="5B65AD35" w:rsidR="00585ED4" w:rsidRPr="00DF64DD" w:rsidRDefault="00585ED4" w:rsidP="00585ED4">
            <w:pPr>
              <w:rPr>
                <w:rFonts w:ascii="Arial" w:hAnsi="Arial"/>
                <w:sz w:val="16"/>
                <w:szCs w:val="16"/>
                <w:lang w:eastAsia="zh-CN"/>
              </w:rPr>
            </w:pPr>
            <w:r w:rsidRPr="00585ED4">
              <w:rPr>
                <w:rFonts w:ascii="Arial" w:hAnsi="Arial"/>
                <w:sz w:val="16"/>
                <w:szCs w:val="16"/>
                <w:lang w:eastAsia="zh-CN"/>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870410" w14:textId="66B2B3A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3A9FC" w14:textId="70A3E37D"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D1005" w14:textId="7D103050"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rules for the remaining MMSE-IRC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C8A2D" w14:textId="379B6C2E"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1F56214"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54BE16B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A532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D4F5DB" w14:textId="02DBD104" w:rsidR="00585ED4" w:rsidRPr="00DF64DD" w:rsidRDefault="00585ED4" w:rsidP="00585ED4">
            <w:pPr>
              <w:rPr>
                <w:rFonts w:ascii="Arial" w:hAnsi="Arial"/>
                <w:sz w:val="16"/>
                <w:szCs w:val="16"/>
                <w:lang w:eastAsia="zh-CN"/>
              </w:rPr>
            </w:pPr>
            <w:r w:rsidRPr="00585ED4">
              <w:rPr>
                <w:rFonts w:ascii="Arial" w:hAnsi="Arial"/>
                <w:sz w:val="16"/>
                <w:szCs w:val="16"/>
                <w:lang w:eastAsia="zh-CN"/>
              </w:rPr>
              <w:t>R5-234188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8A19D" w14:textId="5A5B24F9" w:rsidR="00585ED4" w:rsidRPr="00DF64DD" w:rsidRDefault="00585ED4" w:rsidP="00585ED4">
            <w:pPr>
              <w:rPr>
                <w:rFonts w:ascii="Arial" w:hAnsi="Arial"/>
                <w:sz w:val="16"/>
                <w:szCs w:val="16"/>
                <w:lang w:eastAsia="zh-CN"/>
              </w:rPr>
            </w:pPr>
            <w:r w:rsidRPr="00585ED4">
              <w:rPr>
                <w:rFonts w:ascii="Arial" w:hAnsi="Arial"/>
                <w:sz w:val="16"/>
                <w:szCs w:val="16"/>
                <w:lang w:eastAsia="zh-CN"/>
              </w:rPr>
              <w:t>0302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8CA95A" w14:textId="75A65A51"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9A6B4" w14:textId="09E3CAE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8D2C65" w14:textId="1DAADDC8" w:rsidR="00585ED4" w:rsidRPr="00DF64DD" w:rsidRDefault="00585ED4" w:rsidP="00585ED4">
            <w:pPr>
              <w:rPr>
                <w:rFonts w:ascii="Arial" w:hAnsi="Arial"/>
                <w:sz w:val="16"/>
                <w:szCs w:val="16"/>
                <w:lang w:eastAsia="zh-CN"/>
              </w:rPr>
            </w:pPr>
            <w:r w:rsidRPr="00585ED4">
              <w:rPr>
                <w:rFonts w:ascii="Arial" w:hAnsi="Arial"/>
                <w:sz w:val="16"/>
                <w:szCs w:val="16"/>
                <w:lang w:eastAsia="zh-CN"/>
              </w:rPr>
              <w:t>Set branch column to PC3 for Rel-15 in FR1 test case 6.4.2.5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CF2D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8825A13"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355765B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5B21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EDCDF6" w14:textId="45EE258C" w:rsidR="00585ED4" w:rsidRPr="00DF64DD" w:rsidRDefault="00585ED4" w:rsidP="00585ED4">
            <w:pPr>
              <w:rPr>
                <w:rFonts w:ascii="Arial" w:hAnsi="Arial"/>
                <w:sz w:val="16"/>
                <w:szCs w:val="16"/>
                <w:lang w:eastAsia="zh-CN"/>
              </w:rPr>
            </w:pPr>
            <w:r w:rsidRPr="00585ED4">
              <w:rPr>
                <w:rFonts w:ascii="Arial" w:hAnsi="Arial"/>
                <w:sz w:val="16"/>
                <w:szCs w:val="16"/>
                <w:lang w:eastAsia="zh-CN"/>
              </w:rPr>
              <w:t>R5-234335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31370" w14:textId="02EC45A8" w:rsidR="00585ED4" w:rsidRPr="00DF64DD" w:rsidRDefault="00585ED4" w:rsidP="00585ED4">
            <w:pPr>
              <w:rPr>
                <w:rFonts w:ascii="Arial" w:hAnsi="Arial"/>
                <w:sz w:val="16"/>
                <w:szCs w:val="16"/>
                <w:lang w:eastAsia="zh-CN"/>
              </w:rPr>
            </w:pPr>
            <w:r w:rsidRPr="00585ED4">
              <w:rPr>
                <w:rFonts w:ascii="Arial" w:hAnsi="Arial"/>
                <w:sz w:val="16"/>
                <w:szCs w:val="16"/>
                <w:lang w:eastAsia="zh-CN"/>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0D6497" w14:textId="3D38FEEB"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8B179" w14:textId="4E9862C0"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D549A" w14:textId="2306240B"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applicability for 5GS HST FR2 7.1.1.7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3477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58E5ECA4"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4359947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A179F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D0BF4F" w14:textId="5C23544F" w:rsidR="00585ED4" w:rsidRPr="00DF64DD" w:rsidRDefault="00585ED4" w:rsidP="00585ED4">
            <w:pPr>
              <w:rPr>
                <w:rFonts w:ascii="Arial" w:hAnsi="Arial"/>
                <w:sz w:val="16"/>
                <w:szCs w:val="16"/>
                <w:lang w:eastAsia="zh-CN"/>
              </w:rPr>
            </w:pPr>
            <w:r w:rsidRPr="00585ED4">
              <w:rPr>
                <w:rFonts w:ascii="Arial" w:hAnsi="Arial"/>
                <w:sz w:val="16"/>
                <w:szCs w:val="16"/>
                <w:lang w:eastAsia="zh-CN"/>
              </w:rPr>
              <w:t>R5-234359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3DF3" w14:textId="47114760" w:rsidR="00585ED4" w:rsidRPr="00DF64DD" w:rsidRDefault="00585ED4" w:rsidP="00585ED4">
            <w:pPr>
              <w:rPr>
                <w:rFonts w:ascii="Arial" w:hAnsi="Arial"/>
                <w:sz w:val="16"/>
                <w:szCs w:val="16"/>
                <w:lang w:eastAsia="zh-CN"/>
              </w:rPr>
            </w:pPr>
            <w:r w:rsidRPr="00585ED4">
              <w:rPr>
                <w:rFonts w:ascii="Arial" w:hAnsi="Arial"/>
                <w:sz w:val="16"/>
                <w:szCs w:val="16"/>
                <w:lang w:eastAsia="zh-CN"/>
              </w:rPr>
              <w:t>0306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D5DAF" w14:textId="7CEC0FBA"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FC436" w14:textId="07245B51"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9729F4" w14:textId="76058036"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statement for NR SA FR2 SSB based Inter-cell L1-RSRP measurement in non-DRX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1436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CBC65F9"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41673B5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D93F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022627" w14:textId="5266537C" w:rsidR="00585ED4" w:rsidRPr="00DF64DD" w:rsidRDefault="00585ED4" w:rsidP="00585ED4">
            <w:pPr>
              <w:rPr>
                <w:rFonts w:ascii="Arial" w:hAnsi="Arial"/>
                <w:sz w:val="16"/>
                <w:szCs w:val="16"/>
                <w:lang w:eastAsia="zh-CN"/>
              </w:rPr>
            </w:pPr>
            <w:r w:rsidRPr="00585ED4">
              <w:rPr>
                <w:rFonts w:ascii="Arial" w:hAnsi="Arial"/>
                <w:sz w:val="16"/>
                <w:szCs w:val="16"/>
                <w:lang w:eastAsia="zh-CN"/>
              </w:rPr>
              <w:t>R5-234368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E5B38" w14:textId="18CFF8F0" w:rsidR="00585ED4" w:rsidRPr="00DF64DD" w:rsidRDefault="00585ED4" w:rsidP="00585ED4">
            <w:pPr>
              <w:rPr>
                <w:rFonts w:ascii="Arial" w:hAnsi="Arial"/>
                <w:sz w:val="16"/>
                <w:szCs w:val="16"/>
                <w:lang w:eastAsia="zh-CN"/>
              </w:rPr>
            </w:pPr>
            <w:r w:rsidRPr="00585ED4">
              <w:rPr>
                <w:rFonts w:ascii="Arial" w:hAnsi="Arial"/>
                <w:sz w:val="16"/>
                <w:szCs w:val="16"/>
                <w:lang w:eastAsia="zh-CN"/>
              </w:rPr>
              <w:t>0307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7E3DE5" w14:textId="7D8DBFB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97022" w14:textId="4201AA79"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F783A" w14:textId="4B33FA81"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applicability for MRDC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44BE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93A50BF"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01F8B02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8B8D4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B7E251" w14:textId="3A9D8E65" w:rsidR="00585ED4" w:rsidRPr="00DF64DD" w:rsidRDefault="00585ED4" w:rsidP="00585ED4">
            <w:pPr>
              <w:rPr>
                <w:rFonts w:ascii="Arial" w:hAnsi="Arial"/>
                <w:sz w:val="16"/>
                <w:szCs w:val="16"/>
                <w:lang w:eastAsia="zh-CN"/>
              </w:rPr>
            </w:pPr>
            <w:r w:rsidRPr="00585ED4">
              <w:rPr>
                <w:rFonts w:ascii="Arial" w:hAnsi="Arial"/>
                <w:sz w:val="16"/>
                <w:szCs w:val="16"/>
                <w:lang w:eastAsia="zh-CN"/>
              </w:rPr>
              <w:t>R5-234427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21" w14:textId="54F5C4B0" w:rsidR="00585ED4" w:rsidRPr="00DF64DD" w:rsidRDefault="00585ED4" w:rsidP="00585ED4">
            <w:pPr>
              <w:rPr>
                <w:rFonts w:ascii="Arial" w:hAnsi="Arial"/>
                <w:sz w:val="16"/>
                <w:szCs w:val="16"/>
                <w:lang w:eastAsia="zh-CN"/>
              </w:rPr>
            </w:pPr>
            <w:r w:rsidRPr="00585ED4">
              <w:rPr>
                <w:rFonts w:ascii="Arial" w:hAnsi="Arial"/>
                <w:sz w:val="16"/>
                <w:szCs w:val="16"/>
                <w:lang w:eastAsia="zh-CN"/>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42A9F" w14:textId="738780E1"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3FF69" w14:textId="30683BFD"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DA3D54" w14:textId="2E10AAEF" w:rsidR="00585ED4" w:rsidRPr="00DF64DD" w:rsidRDefault="00585ED4" w:rsidP="00585ED4">
            <w:pPr>
              <w:rPr>
                <w:rFonts w:ascii="Arial" w:hAnsi="Arial"/>
                <w:sz w:val="16"/>
                <w:szCs w:val="16"/>
                <w:lang w:eastAsia="zh-CN"/>
              </w:rPr>
            </w:pPr>
            <w:r w:rsidRPr="00585ED4">
              <w:rPr>
                <w:rFonts w:ascii="Arial" w:hAnsi="Arial"/>
                <w:sz w:val="16"/>
                <w:szCs w:val="16"/>
                <w:lang w:eastAsia="zh-CN"/>
              </w:rPr>
              <w:t xml:space="preserve">Addition of applicability for RRM </w:t>
            </w:r>
            <w:proofErr w:type="spellStart"/>
            <w:r w:rsidRPr="00585ED4">
              <w:rPr>
                <w:rFonts w:ascii="Arial" w:hAnsi="Arial"/>
                <w:sz w:val="16"/>
                <w:szCs w:val="16"/>
                <w:lang w:eastAsia="zh-CN"/>
              </w:rPr>
              <w:t>enh</w:t>
            </w:r>
            <w:proofErr w:type="spellEnd"/>
            <w:r w:rsidRPr="00585ED4">
              <w:rPr>
                <w:rFonts w:ascii="Arial" w:hAnsi="Arial"/>
                <w:sz w:val="16"/>
                <w:szCs w:val="16"/>
                <w:lang w:eastAsia="zh-CN"/>
              </w:rPr>
              <w:t xml:space="preserv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FA5B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3911562"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77F3644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B03F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B4AEB0" w14:textId="496C8412" w:rsidR="00585ED4" w:rsidRPr="00DF64DD" w:rsidRDefault="00585ED4" w:rsidP="00585ED4">
            <w:pPr>
              <w:rPr>
                <w:rFonts w:ascii="Arial" w:hAnsi="Arial"/>
                <w:sz w:val="16"/>
                <w:szCs w:val="16"/>
                <w:lang w:eastAsia="zh-CN"/>
              </w:rPr>
            </w:pPr>
            <w:r w:rsidRPr="00585ED4">
              <w:rPr>
                <w:rFonts w:ascii="Arial" w:hAnsi="Arial"/>
                <w:sz w:val="16"/>
                <w:szCs w:val="16"/>
                <w:lang w:eastAsia="zh-CN"/>
              </w:rPr>
              <w:t>R5-234433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E9577" w14:textId="29D22351" w:rsidR="00585ED4" w:rsidRPr="00DF64DD" w:rsidRDefault="00585ED4" w:rsidP="00585ED4">
            <w:pPr>
              <w:rPr>
                <w:rFonts w:ascii="Arial" w:hAnsi="Arial"/>
                <w:sz w:val="16"/>
                <w:szCs w:val="16"/>
                <w:lang w:eastAsia="zh-CN"/>
              </w:rPr>
            </w:pPr>
            <w:r w:rsidRPr="00585ED4">
              <w:rPr>
                <w:rFonts w:ascii="Arial" w:hAnsi="Arial"/>
                <w:sz w:val="16"/>
                <w:szCs w:val="16"/>
                <w:lang w:eastAsia="zh-CN"/>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8D610" w14:textId="7DA19C0F"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909DE" w14:textId="3BECF026"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1C4C43" w14:textId="02F82F53" w:rsidR="00585ED4" w:rsidRPr="00DF64DD" w:rsidRDefault="00585ED4" w:rsidP="00585ED4">
            <w:pPr>
              <w:rPr>
                <w:rFonts w:ascii="Arial" w:hAnsi="Arial"/>
                <w:sz w:val="16"/>
                <w:szCs w:val="16"/>
                <w:lang w:eastAsia="zh-CN"/>
              </w:rPr>
            </w:pPr>
            <w:r w:rsidRPr="00585ED4">
              <w:rPr>
                <w:rFonts w:ascii="Arial" w:hAnsi="Arial"/>
                <w:sz w:val="16"/>
                <w:szCs w:val="16"/>
                <w:lang w:eastAsia="zh-CN"/>
              </w:rPr>
              <w:t>Correction to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66C2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3737E612"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4612B62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E4065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D4D6BC" w14:textId="63137609"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E9F91" w14:textId="0BC5AFA9" w:rsidR="00585ED4" w:rsidRPr="00DF64DD" w:rsidRDefault="00585ED4" w:rsidP="00585ED4">
            <w:pPr>
              <w:rPr>
                <w:rFonts w:ascii="Arial" w:hAnsi="Arial"/>
                <w:sz w:val="16"/>
                <w:szCs w:val="16"/>
                <w:lang w:eastAsia="zh-CN"/>
              </w:rPr>
            </w:pPr>
            <w:r w:rsidRPr="00585ED4">
              <w:rPr>
                <w:rFonts w:ascii="Arial" w:hAnsi="Arial"/>
                <w:sz w:val="16"/>
                <w:szCs w:val="16"/>
                <w:lang w:eastAsia="zh-CN"/>
              </w:rPr>
              <w:t>0312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7C8380" w14:textId="39F08F4E"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D88DC" w14:textId="5CB683E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84514" w14:textId="4C650E8E"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of applicability for MG enhancements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ECBF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01A42EF"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34747F2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E595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F794CA" w14:textId="7CA42CC1"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3C5DA" w14:textId="60EFAD61" w:rsidR="00585ED4" w:rsidRPr="00DF64DD" w:rsidRDefault="00585ED4" w:rsidP="00585ED4">
            <w:pPr>
              <w:rPr>
                <w:rFonts w:ascii="Arial" w:hAnsi="Arial"/>
                <w:sz w:val="16"/>
                <w:szCs w:val="16"/>
                <w:lang w:eastAsia="zh-CN"/>
              </w:rPr>
            </w:pPr>
            <w:r w:rsidRPr="00585ED4">
              <w:rPr>
                <w:rFonts w:ascii="Arial" w:hAnsi="Arial"/>
                <w:sz w:val="16"/>
                <w:szCs w:val="16"/>
                <w:lang w:eastAsia="zh-CN"/>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9A0614" w14:textId="65DB485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7E47C" w14:textId="287407B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5643B" w14:textId="0F1F9162" w:rsidR="00585ED4" w:rsidRPr="00DF64DD" w:rsidRDefault="00585ED4" w:rsidP="00585ED4">
            <w:pPr>
              <w:rPr>
                <w:rFonts w:ascii="Arial" w:hAnsi="Arial"/>
                <w:sz w:val="16"/>
                <w:szCs w:val="16"/>
                <w:lang w:eastAsia="zh-CN"/>
              </w:rPr>
            </w:pPr>
            <w:r w:rsidRPr="00585ED4">
              <w:rPr>
                <w:rFonts w:ascii="Arial" w:hAnsi="Arial"/>
                <w:sz w:val="16"/>
                <w:szCs w:val="16"/>
                <w:lang w:eastAsia="zh-CN"/>
              </w:rPr>
              <w:t xml:space="preserve">Update to applicability for </w:t>
            </w:r>
            <w:proofErr w:type="spellStart"/>
            <w:r w:rsidRPr="00585ED4">
              <w:rPr>
                <w:rFonts w:ascii="Arial" w:hAnsi="Arial"/>
                <w:sz w:val="16"/>
                <w:szCs w:val="16"/>
                <w:lang w:eastAsia="zh-CN"/>
              </w:rPr>
              <w:t>RedCap</w:t>
            </w:r>
            <w:proofErr w:type="spellEnd"/>
            <w:r w:rsidRPr="00585ED4">
              <w:rPr>
                <w:rFonts w:ascii="Arial" w:hAnsi="Arial"/>
                <w:sz w:val="16"/>
                <w:szCs w:val="16"/>
                <w:lang w:eastAsia="zh-CN"/>
              </w:rPr>
              <w:t xml:space="preserve"> RLM, BFR and BWP switch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2F69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C781B27"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52394C4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2F9E3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CD5E285" w14:textId="4155E11F"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00538" w14:textId="065952A6" w:rsidR="00585ED4" w:rsidRPr="00DF64DD" w:rsidRDefault="00585ED4" w:rsidP="00585ED4">
            <w:pPr>
              <w:rPr>
                <w:rFonts w:ascii="Arial" w:hAnsi="Arial"/>
                <w:sz w:val="16"/>
                <w:szCs w:val="16"/>
                <w:lang w:eastAsia="zh-CN"/>
              </w:rPr>
            </w:pPr>
            <w:r w:rsidRPr="00585ED4">
              <w:rPr>
                <w:rFonts w:ascii="Arial" w:hAnsi="Arial"/>
                <w:sz w:val="16"/>
                <w:szCs w:val="16"/>
                <w:lang w:eastAsia="zh-CN"/>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52DC1" w14:textId="2BC4693F"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91AFC" w14:textId="29065F8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7CEF2A" w14:textId="6287958E" w:rsidR="00585ED4" w:rsidRPr="00DF64DD" w:rsidRDefault="00585ED4" w:rsidP="00585ED4">
            <w:pPr>
              <w:rPr>
                <w:rFonts w:ascii="Arial" w:hAnsi="Arial"/>
                <w:sz w:val="16"/>
                <w:szCs w:val="16"/>
                <w:lang w:eastAsia="zh-CN"/>
              </w:rPr>
            </w:pPr>
            <w:r w:rsidRPr="00585ED4">
              <w:rPr>
                <w:rFonts w:ascii="Arial" w:hAnsi="Arial"/>
                <w:sz w:val="16"/>
                <w:szCs w:val="16"/>
                <w:lang w:eastAsia="zh-CN"/>
              </w:rPr>
              <w:t xml:space="preserve">Update to applicability of stationary idle mode </w:t>
            </w:r>
            <w:proofErr w:type="spellStart"/>
            <w:r w:rsidRPr="00585ED4">
              <w:rPr>
                <w:rFonts w:ascii="Arial" w:hAnsi="Arial"/>
                <w:sz w:val="16"/>
                <w:szCs w:val="16"/>
                <w:lang w:eastAsia="zh-CN"/>
              </w:rPr>
              <w:t>RedCap</w:t>
            </w:r>
            <w:proofErr w:type="spellEnd"/>
            <w:r w:rsidRPr="00585ED4">
              <w:rPr>
                <w:rFonts w:ascii="Arial" w:hAnsi="Arial"/>
                <w:sz w:val="16"/>
                <w:szCs w:val="16"/>
                <w:lang w:eastAsia="zh-CN"/>
              </w:rPr>
              <w:t xml:space="preserv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0123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A91AB19"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0A0E295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4F30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FB45A1" w14:textId="16AA4997"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B0A47" w14:textId="748C202C" w:rsidR="00585ED4" w:rsidRPr="00DF64DD" w:rsidRDefault="00585ED4" w:rsidP="00585ED4">
            <w:pPr>
              <w:rPr>
                <w:rFonts w:ascii="Arial" w:hAnsi="Arial"/>
                <w:sz w:val="16"/>
                <w:szCs w:val="16"/>
                <w:lang w:eastAsia="zh-CN"/>
              </w:rPr>
            </w:pPr>
            <w:r w:rsidRPr="00585ED4">
              <w:rPr>
                <w:rFonts w:ascii="Arial" w:hAnsi="Arial"/>
                <w:sz w:val="16"/>
                <w:szCs w:val="16"/>
                <w:lang w:eastAsia="zh-CN"/>
              </w:rPr>
              <w:t>0317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B62900" w14:textId="3EBB3F88"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FAB5B" w14:textId="30810E83"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DB166" w14:textId="2AF1BDD6" w:rsidR="00585ED4" w:rsidRPr="00DF64DD" w:rsidRDefault="00585ED4" w:rsidP="00585ED4">
            <w:pPr>
              <w:rPr>
                <w:rFonts w:ascii="Arial" w:hAnsi="Arial"/>
                <w:sz w:val="16"/>
                <w:szCs w:val="16"/>
                <w:lang w:eastAsia="zh-CN"/>
              </w:rPr>
            </w:pPr>
            <w:r w:rsidRPr="00585ED4">
              <w:rPr>
                <w:rFonts w:ascii="Arial" w:hAnsi="Arial"/>
                <w:sz w:val="16"/>
                <w:szCs w:val="16"/>
                <w:lang w:eastAsia="zh-CN"/>
              </w:rPr>
              <w:t>Applicability update for RRM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931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4974E768"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143FC12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1FC4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978349" w14:textId="1DD5EBD7"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4658E" w14:textId="621683B7" w:rsidR="00585ED4" w:rsidRPr="00DF64DD" w:rsidRDefault="00585ED4" w:rsidP="00585ED4">
            <w:pPr>
              <w:rPr>
                <w:rFonts w:ascii="Arial" w:hAnsi="Arial"/>
                <w:sz w:val="16"/>
                <w:szCs w:val="16"/>
                <w:lang w:eastAsia="zh-CN"/>
              </w:rPr>
            </w:pPr>
            <w:r w:rsidRPr="00585ED4">
              <w:rPr>
                <w:rFonts w:ascii="Arial" w:hAnsi="Arial"/>
                <w:sz w:val="16"/>
                <w:szCs w:val="16"/>
                <w:lang w:eastAsia="zh-CN"/>
              </w:rPr>
              <w:t>0318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08D0DA" w14:textId="14C7F24D"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113FC" w14:textId="55A74040"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A88DC1" w14:textId="561D8749"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for FR2 TCI state switch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2EB7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594D2A6"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15C152E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561B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1D2C3D5" w14:textId="32C5639C" w:rsidR="00585ED4" w:rsidRPr="00DF64DD" w:rsidRDefault="00585ED4" w:rsidP="00585ED4">
            <w:pPr>
              <w:rPr>
                <w:rFonts w:ascii="Arial" w:hAnsi="Arial"/>
                <w:sz w:val="16"/>
                <w:szCs w:val="16"/>
                <w:lang w:eastAsia="zh-CN"/>
              </w:rPr>
            </w:pPr>
            <w:r w:rsidRPr="00585ED4">
              <w:rPr>
                <w:rFonts w:ascii="Arial" w:hAnsi="Arial"/>
                <w:sz w:val="16"/>
                <w:szCs w:val="16"/>
                <w:lang w:eastAsia="zh-CN"/>
              </w:rPr>
              <w:t>R5-234690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FA31C" w14:textId="0C58ADA5" w:rsidR="00585ED4" w:rsidRPr="00DF64DD" w:rsidRDefault="00585ED4" w:rsidP="00585ED4">
            <w:pPr>
              <w:rPr>
                <w:rFonts w:ascii="Arial" w:hAnsi="Arial"/>
                <w:sz w:val="16"/>
                <w:szCs w:val="16"/>
                <w:lang w:eastAsia="zh-CN"/>
              </w:rPr>
            </w:pPr>
            <w:r w:rsidRPr="00585ED4">
              <w:rPr>
                <w:rFonts w:ascii="Arial" w:hAnsi="Arial"/>
                <w:sz w:val="16"/>
                <w:szCs w:val="16"/>
                <w:lang w:eastAsia="zh-CN"/>
              </w:rPr>
              <w:t>0319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1561F" w14:textId="410A56FA"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19AEF" w14:textId="44B78BF6"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19B17" w14:textId="20581C48"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statements for RRM test cases 16.6.7.1 and 16.6.7.2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79A2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E4A6BF1"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22B586A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FBF0B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4F595A" w14:textId="598B1C9B" w:rsidR="00585ED4" w:rsidRPr="00DF64DD" w:rsidRDefault="00585ED4" w:rsidP="00585ED4">
            <w:pPr>
              <w:rPr>
                <w:rFonts w:ascii="Arial" w:hAnsi="Arial"/>
                <w:sz w:val="16"/>
                <w:szCs w:val="16"/>
                <w:lang w:eastAsia="zh-CN"/>
              </w:rPr>
            </w:pPr>
            <w:r w:rsidRPr="00585ED4">
              <w:rPr>
                <w:rFonts w:ascii="Arial" w:hAnsi="Arial"/>
                <w:sz w:val="16"/>
                <w:szCs w:val="16"/>
                <w:lang w:eastAsia="zh-CN"/>
              </w:rPr>
              <w:t>R5-234711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3B19A" w14:textId="50813FB9" w:rsidR="00585ED4" w:rsidRPr="00DF64DD" w:rsidRDefault="00585ED4" w:rsidP="00585ED4">
            <w:pPr>
              <w:rPr>
                <w:rFonts w:ascii="Arial" w:hAnsi="Arial"/>
                <w:sz w:val="16"/>
                <w:szCs w:val="16"/>
                <w:lang w:eastAsia="zh-CN"/>
              </w:rPr>
            </w:pPr>
            <w:r w:rsidRPr="00585ED4">
              <w:rPr>
                <w:rFonts w:ascii="Arial" w:hAnsi="Arial"/>
                <w:sz w:val="16"/>
                <w:szCs w:val="16"/>
                <w:lang w:eastAsia="zh-CN"/>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614DF8" w14:textId="09767081"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8E195" w14:textId="1FC6C59B"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F2FDB4" w14:textId="48515847"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of applicability for inter-band PC2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B9D8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2714283F"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6FB24F0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8E991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9396DE" w14:textId="48D54458" w:rsidR="00585ED4" w:rsidRPr="00DF64DD" w:rsidRDefault="00585ED4" w:rsidP="00585ED4">
            <w:pPr>
              <w:rPr>
                <w:rFonts w:ascii="Arial" w:hAnsi="Arial"/>
                <w:sz w:val="16"/>
                <w:szCs w:val="16"/>
                <w:lang w:eastAsia="zh-CN"/>
              </w:rPr>
            </w:pPr>
            <w:r w:rsidRPr="00585ED4">
              <w:rPr>
                <w:rFonts w:ascii="Arial" w:hAnsi="Arial"/>
                <w:sz w:val="16"/>
                <w:szCs w:val="16"/>
                <w:lang w:eastAsia="zh-CN"/>
              </w:rPr>
              <w:t>R5-234735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F8D22" w14:textId="27977C63" w:rsidR="00585ED4" w:rsidRPr="00DF64DD" w:rsidRDefault="00585ED4" w:rsidP="00585ED4">
            <w:pPr>
              <w:rPr>
                <w:rFonts w:ascii="Arial" w:hAnsi="Arial"/>
                <w:sz w:val="16"/>
                <w:szCs w:val="16"/>
                <w:lang w:eastAsia="zh-CN"/>
              </w:rPr>
            </w:pPr>
            <w:r w:rsidRPr="00585ED4">
              <w:rPr>
                <w:rFonts w:ascii="Arial" w:hAnsi="Arial"/>
                <w:sz w:val="16"/>
                <w:szCs w:val="16"/>
                <w:lang w:eastAsia="zh-CN"/>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A5F398" w14:textId="798BBAD4"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E86E" w14:textId="008B4131"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7B879" w14:textId="6D6215E6"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R17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CE52D"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070442F"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565CF5C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4D0DE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1B75D7" w14:textId="2F612297" w:rsidR="00585ED4" w:rsidRPr="00DF64DD" w:rsidRDefault="00585ED4" w:rsidP="00585ED4">
            <w:pPr>
              <w:rPr>
                <w:rFonts w:ascii="Arial" w:hAnsi="Arial"/>
                <w:sz w:val="16"/>
                <w:szCs w:val="16"/>
                <w:lang w:eastAsia="zh-CN"/>
              </w:rPr>
            </w:pPr>
            <w:r w:rsidRPr="00585ED4">
              <w:rPr>
                <w:rFonts w:ascii="Arial" w:hAnsi="Arial"/>
                <w:sz w:val="16"/>
                <w:szCs w:val="16"/>
                <w:lang w:eastAsia="zh-CN"/>
              </w:rPr>
              <w:t>R5-234826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49CE9" w14:textId="4D7DB138" w:rsidR="00585ED4" w:rsidRPr="00DF64DD" w:rsidRDefault="00585ED4" w:rsidP="00585ED4">
            <w:pPr>
              <w:rPr>
                <w:rFonts w:ascii="Arial" w:hAnsi="Arial"/>
                <w:sz w:val="16"/>
                <w:szCs w:val="16"/>
                <w:lang w:eastAsia="zh-CN"/>
              </w:rPr>
            </w:pPr>
            <w:r w:rsidRPr="00585ED4">
              <w:rPr>
                <w:rFonts w:ascii="Arial" w:hAnsi="Arial"/>
                <w:sz w:val="16"/>
                <w:szCs w:val="16"/>
                <w:lang w:eastAsia="zh-CN"/>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846E62" w14:textId="6A0487E2"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9A56" w14:textId="4ADDE170"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ACD54B" w14:textId="77FA2FCE" w:rsidR="00585ED4" w:rsidRPr="00DF64DD" w:rsidRDefault="00585ED4" w:rsidP="00585ED4">
            <w:pPr>
              <w:rPr>
                <w:rFonts w:ascii="Arial" w:hAnsi="Arial"/>
                <w:sz w:val="16"/>
                <w:szCs w:val="16"/>
                <w:lang w:eastAsia="zh-CN"/>
              </w:rPr>
            </w:pPr>
            <w:r w:rsidRPr="00585ED4">
              <w:rPr>
                <w:rFonts w:ascii="Arial" w:hAnsi="Arial"/>
                <w:sz w:val="16"/>
                <w:szCs w:val="16"/>
                <w:lang w:eastAsia="zh-CN"/>
              </w:rPr>
              <w:t xml:space="preserve">Updates of applicability for </w:t>
            </w:r>
            <w:proofErr w:type="spellStart"/>
            <w:r w:rsidRPr="00585ED4">
              <w:rPr>
                <w:rFonts w:ascii="Arial" w:hAnsi="Arial"/>
                <w:sz w:val="16"/>
                <w:szCs w:val="16"/>
                <w:lang w:eastAsia="zh-CN"/>
              </w:rPr>
              <w:t>RedCap</w:t>
            </w:r>
            <w:proofErr w:type="spellEnd"/>
            <w:r w:rsidRPr="00585ED4">
              <w:rPr>
                <w:rFonts w:ascii="Arial" w:hAnsi="Arial"/>
                <w:sz w:val="16"/>
                <w:szCs w:val="16"/>
                <w:lang w:eastAsia="zh-CN"/>
              </w:rPr>
              <w:t xml:space="preserve"> </w:t>
            </w:r>
            <w:proofErr w:type="spellStart"/>
            <w:r w:rsidRPr="00585ED4">
              <w:rPr>
                <w:rFonts w:ascii="Arial" w:hAnsi="Arial"/>
                <w:sz w:val="16"/>
                <w:szCs w:val="16"/>
                <w:lang w:eastAsia="zh-CN"/>
              </w:rPr>
              <w:t>demod</w:t>
            </w:r>
            <w:proofErr w:type="spellEnd"/>
            <w:r w:rsidRPr="00585ED4">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F886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2CAF32C7"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51F2405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9A103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D991A" w14:textId="3C78B7B3" w:rsidR="00585ED4" w:rsidRPr="00DF64DD" w:rsidRDefault="00585ED4" w:rsidP="00585ED4">
            <w:pPr>
              <w:rPr>
                <w:rFonts w:ascii="Arial" w:hAnsi="Arial"/>
                <w:sz w:val="16"/>
                <w:szCs w:val="16"/>
                <w:lang w:eastAsia="zh-CN"/>
              </w:rPr>
            </w:pPr>
            <w:r w:rsidRPr="00585ED4">
              <w:rPr>
                <w:rFonts w:ascii="Arial" w:hAnsi="Arial"/>
                <w:sz w:val="16"/>
                <w:szCs w:val="16"/>
                <w:lang w:eastAsia="zh-CN"/>
              </w:rPr>
              <w:t>R5-234862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742FB" w14:textId="3D1E5496" w:rsidR="00585ED4" w:rsidRPr="00DF64DD" w:rsidRDefault="00585ED4" w:rsidP="00585ED4">
            <w:pPr>
              <w:rPr>
                <w:rFonts w:ascii="Arial" w:hAnsi="Arial"/>
                <w:sz w:val="16"/>
                <w:szCs w:val="16"/>
                <w:lang w:eastAsia="zh-CN"/>
              </w:rPr>
            </w:pPr>
            <w:r w:rsidRPr="00585ED4">
              <w:rPr>
                <w:rFonts w:ascii="Arial" w:hAnsi="Arial"/>
                <w:sz w:val="16"/>
                <w:szCs w:val="16"/>
                <w:lang w:eastAsia="zh-CN"/>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14410" w14:textId="4F9FE299"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D1273" w14:textId="43C4D4D5"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498A56" w14:textId="74BECC73"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applicability for test cases of unified TCI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CE6CC"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4833A0B4"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44E1D01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943E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AE88D9" w14:textId="7E2C1462" w:rsidR="00585ED4" w:rsidRPr="00DF64DD" w:rsidRDefault="00585ED4" w:rsidP="00585ED4">
            <w:pPr>
              <w:rPr>
                <w:rFonts w:ascii="Arial" w:hAnsi="Arial"/>
                <w:sz w:val="16"/>
                <w:szCs w:val="16"/>
                <w:lang w:eastAsia="zh-CN"/>
              </w:rPr>
            </w:pPr>
            <w:r w:rsidRPr="00585ED4">
              <w:rPr>
                <w:rFonts w:ascii="Arial" w:hAnsi="Arial"/>
                <w:sz w:val="16"/>
                <w:szCs w:val="16"/>
                <w:lang w:eastAsia="zh-CN"/>
              </w:rPr>
              <w:t>R5-234931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4D2CF" w14:textId="7125D3A1" w:rsidR="00585ED4" w:rsidRPr="00DF64DD" w:rsidRDefault="00585ED4" w:rsidP="00585ED4">
            <w:pPr>
              <w:rPr>
                <w:rFonts w:ascii="Arial" w:hAnsi="Arial"/>
                <w:sz w:val="16"/>
                <w:szCs w:val="16"/>
                <w:lang w:eastAsia="zh-CN"/>
              </w:rPr>
            </w:pPr>
            <w:r w:rsidRPr="00585ED4">
              <w:rPr>
                <w:rFonts w:ascii="Arial" w:hAnsi="Arial"/>
                <w:sz w:val="16"/>
                <w:szCs w:val="16"/>
                <w:lang w:eastAsia="zh-CN"/>
              </w:rPr>
              <w:t>0328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83135" w14:textId="5334C90A"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48835" w14:textId="2B1160B9"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4A3DD0" w14:textId="289CD513"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new NR-U test case 6.2F.2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1FEE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4486EBD3"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1AF3C81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4EFB1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0241D9" w14:textId="7C16E2F1" w:rsidR="00585ED4" w:rsidRPr="00DF64DD" w:rsidRDefault="00585ED4" w:rsidP="00585ED4">
            <w:pPr>
              <w:rPr>
                <w:rFonts w:ascii="Arial" w:hAnsi="Arial"/>
                <w:sz w:val="16"/>
                <w:szCs w:val="16"/>
                <w:lang w:eastAsia="zh-CN"/>
              </w:rPr>
            </w:pPr>
            <w:r w:rsidRPr="00585ED4">
              <w:rPr>
                <w:rFonts w:ascii="Arial" w:hAnsi="Arial"/>
                <w:sz w:val="16"/>
                <w:szCs w:val="16"/>
                <w:lang w:eastAsia="zh-CN"/>
              </w:rPr>
              <w:t>R5-235039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4DBAC" w14:textId="54B855C0" w:rsidR="00585ED4" w:rsidRPr="00DF64DD" w:rsidRDefault="00585ED4" w:rsidP="00585ED4">
            <w:pPr>
              <w:rPr>
                <w:rFonts w:ascii="Arial" w:hAnsi="Arial"/>
                <w:sz w:val="16"/>
                <w:szCs w:val="16"/>
                <w:lang w:eastAsia="zh-CN"/>
              </w:rPr>
            </w:pPr>
            <w:r w:rsidRPr="00585ED4">
              <w:rPr>
                <w:rFonts w:ascii="Arial" w:hAnsi="Arial"/>
                <w:sz w:val="16"/>
                <w:szCs w:val="16"/>
                <w:lang w:eastAsia="zh-CN"/>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C5E60" w14:textId="3EBE7799"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D83AE" w14:textId="2BFF020C"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819F53" w14:textId="56A28BC3" w:rsidR="00585ED4" w:rsidRPr="00DF64DD" w:rsidRDefault="00585ED4" w:rsidP="00585ED4">
            <w:pPr>
              <w:rPr>
                <w:rFonts w:ascii="Arial" w:hAnsi="Arial"/>
                <w:sz w:val="16"/>
                <w:szCs w:val="16"/>
                <w:lang w:eastAsia="zh-CN"/>
              </w:rPr>
            </w:pPr>
            <w:r w:rsidRPr="00585ED4">
              <w:rPr>
                <w:rFonts w:ascii="Arial" w:hAnsi="Arial"/>
                <w:sz w:val="16"/>
                <w:szCs w:val="16"/>
                <w:lang w:eastAsia="zh-CN"/>
              </w:rPr>
              <w:t>Removing NOTE 1 for test case 6.5D.2.2_1 in table 4.1.1-1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A095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83B8EF3"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5A1801A9"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lastRenderedPageBreak/>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92A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79E2FC" w14:textId="150D34C2" w:rsidR="00585ED4" w:rsidRPr="00DF64DD" w:rsidRDefault="00585ED4" w:rsidP="00585ED4">
            <w:pPr>
              <w:rPr>
                <w:rFonts w:ascii="Arial" w:hAnsi="Arial"/>
                <w:sz w:val="16"/>
                <w:szCs w:val="16"/>
                <w:lang w:eastAsia="zh-CN"/>
              </w:rPr>
            </w:pPr>
            <w:r w:rsidRPr="00585ED4">
              <w:rPr>
                <w:rFonts w:ascii="Arial" w:hAnsi="Arial"/>
                <w:sz w:val="16"/>
                <w:szCs w:val="16"/>
                <w:lang w:eastAsia="zh-CN"/>
              </w:rPr>
              <w:t>R5-235105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5B5BD" w14:textId="70FE5B8D" w:rsidR="00585ED4" w:rsidRPr="00DF64DD" w:rsidRDefault="00585ED4" w:rsidP="00585ED4">
            <w:pPr>
              <w:rPr>
                <w:rFonts w:ascii="Arial" w:hAnsi="Arial"/>
                <w:sz w:val="16"/>
                <w:szCs w:val="16"/>
                <w:lang w:eastAsia="zh-CN"/>
              </w:rPr>
            </w:pPr>
            <w:r w:rsidRPr="00585ED4">
              <w:rPr>
                <w:rFonts w:ascii="Arial" w:hAnsi="Arial"/>
                <w:sz w:val="16"/>
                <w:szCs w:val="16"/>
                <w:lang w:eastAsia="zh-CN"/>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9E57C" w14:textId="690B1E37"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8703" w14:textId="6A9316B2"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994414" w14:textId="749E6344" w:rsidR="00585ED4" w:rsidRPr="00DF64DD" w:rsidRDefault="00585ED4" w:rsidP="00585ED4">
            <w:pPr>
              <w:rPr>
                <w:rFonts w:ascii="Arial" w:hAnsi="Arial"/>
                <w:sz w:val="16"/>
                <w:szCs w:val="16"/>
                <w:lang w:eastAsia="zh-CN"/>
              </w:rPr>
            </w:pPr>
            <w:r w:rsidRPr="00585ED4">
              <w:rPr>
                <w:rFonts w:ascii="Arial" w:hAnsi="Arial"/>
                <w:sz w:val="16"/>
                <w:szCs w:val="16"/>
                <w:lang w:eastAsia="zh-CN"/>
              </w:rPr>
              <w:t xml:space="preserve">Addition applicability for Power saving </w:t>
            </w:r>
            <w:proofErr w:type="spellStart"/>
            <w:r w:rsidRPr="00585ED4">
              <w:rPr>
                <w:rFonts w:ascii="Arial" w:hAnsi="Arial"/>
                <w:sz w:val="16"/>
                <w:szCs w:val="16"/>
                <w:lang w:eastAsia="zh-CN"/>
              </w:rPr>
              <w:t>Enh</w:t>
            </w:r>
            <w:proofErr w:type="spellEnd"/>
            <w:r w:rsidRPr="00585ED4">
              <w:rPr>
                <w:rFonts w:ascii="Arial" w:hAnsi="Arial"/>
                <w:sz w:val="16"/>
                <w:szCs w:val="16"/>
                <w:lang w:eastAsia="zh-CN"/>
              </w:rPr>
              <w:t xml:space="preserve"> test cases 6.5.1.9 and 5.5.5.9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5596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39E00C3D"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6708F48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9618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3EDE91" w14:textId="36ADBE09" w:rsidR="00585ED4" w:rsidRPr="00DF64DD" w:rsidRDefault="00585ED4" w:rsidP="00585ED4">
            <w:pPr>
              <w:rPr>
                <w:rFonts w:ascii="Arial" w:hAnsi="Arial"/>
                <w:sz w:val="16"/>
                <w:szCs w:val="16"/>
                <w:lang w:eastAsia="zh-CN"/>
              </w:rPr>
            </w:pPr>
            <w:r w:rsidRPr="00585ED4">
              <w:rPr>
                <w:rFonts w:ascii="Arial" w:hAnsi="Arial"/>
                <w:sz w:val="16"/>
                <w:szCs w:val="16"/>
                <w:lang w:eastAsia="zh-CN"/>
              </w:rPr>
              <w:t>R5-235220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D43CE" w14:textId="27DA8807" w:rsidR="00585ED4" w:rsidRPr="00DF64DD" w:rsidRDefault="00585ED4" w:rsidP="00585ED4">
            <w:pPr>
              <w:rPr>
                <w:rFonts w:ascii="Arial" w:hAnsi="Arial"/>
                <w:sz w:val="16"/>
                <w:szCs w:val="16"/>
                <w:lang w:eastAsia="zh-CN"/>
              </w:rPr>
            </w:pPr>
            <w:r w:rsidRPr="00585ED4">
              <w:rPr>
                <w:rFonts w:ascii="Arial" w:hAnsi="Arial"/>
                <w:sz w:val="16"/>
                <w:szCs w:val="16"/>
                <w:lang w:eastAsia="zh-CN"/>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4F1B97" w14:textId="05A13476" w:rsidR="00585ED4" w:rsidRPr="00DF64DD" w:rsidRDefault="00585ED4" w:rsidP="00585ED4">
            <w:pPr>
              <w:rPr>
                <w:rFonts w:ascii="Arial" w:hAnsi="Arial"/>
                <w:sz w:val="16"/>
                <w:szCs w:val="16"/>
                <w:lang w:eastAsia="zh-CN"/>
              </w:rPr>
            </w:pPr>
            <w:r w:rsidRPr="00585ED4">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23CF4" w14:textId="14664406"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95953" w14:textId="3F516B10"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for FR2 RF phase continuity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48238"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19C38EED"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2D2A124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C78B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F405E" w14:textId="426024A7" w:rsidR="00585ED4" w:rsidRPr="00DF64DD" w:rsidRDefault="00585ED4" w:rsidP="00585ED4">
            <w:pPr>
              <w:rPr>
                <w:rFonts w:ascii="Arial" w:hAnsi="Arial"/>
                <w:sz w:val="16"/>
                <w:szCs w:val="16"/>
                <w:lang w:eastAsia="zh-CN"/>
              </w:rPr>
            </w:pPr>
            <w:r w:rsidRPr="00585ED4">
              <w:rPr>
                <w:rFonts w:ascii="Arial" w:hAnsi="Arial"/>
                <w:sz w:val="16"/>
                <w:szCs w:val="16"/>
                <w:lang w:eastAsia="zh-CN"/>
              </w:rPr>
              <w:t>R5-235797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55214" w14:textId="324C53A7" w:rsidR="00585ED4" w:rsidRPr="00DF64DD" w:rsidRDefault="00585ED4" w:rsidP="00585ED4">
            <w:pPr>
              <w:rPr>
                <w:rFonts w:ascii="Arial" w:hAnsi="Arial"/>
                <w:sz w:val="16"/>
                <w:szCs w:val="16"/>
                <w:lang w:eastAsia="zh-CN"/>
              </w:rPr>
            </w:pPr>
            <w:r w:rsidRPr="00585ED4">
              <w:rPr>
                <w:rFonts w:ascii="Arial" w:hAnsi="Arial"/>
                <w:sz w:val="16"/>
                <w:szCs w:val="16"/>
                <w:lang w:eastAsia="zh-CN"/>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AB3E3" w14:textId="3531ED5C"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3F796" w14:textId="576BA508"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8E1374" w14:textId="58CDD72B"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D1A7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0DA6094"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16622B6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284B6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E0F28D" w14:textId="7D6AFC25" w:rsidR="00585ED4" w:rsidRPr="00DF64DD" w:rsidRDefault="00585ED4" w:rsidP="00585ED4">
            <w:pPr>
              <w:rPr>
                <w:rFonts w:ascii="Arial" w:hAnsi="Arial"/>
                <w:sz w:val="16"/>
                <w:szCs w:val="16"/>
                <w:lang w:eastAsia="zh-CN"/>
              </w:rPr>
            </w:pPr>
            <w:r w:rsidRPr="00585ED4">
              <w:rPr>
                <w:rFonts w:ascii="Arial" w:hAnsi="Arial"/>
                <w:sz w:val="16"/>
                <w:szCs w:val="16"/>
                <w:lang w:eastAsia="zh-CN"/>
              </w:rPr>
              <w:t>R5-235798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5E00A" w14:textId="57A7101A" w:rsidR="00585ED4" w:rsidRPr="00DF64DD" w:rsidRDefault="00585ED4" w:rsidP="00585ED4">
            <w:pPr>
              <w:rPr>
                <w:rFonts w:ascii="Arial" w:hAnsi="Arial"/>
                <w:sz w:val="16"/>
                <w:szCs w:val="16"/>
                <w:lang w:eastAsia="zh-CN"/>
              </w:rPr>
            </w:pPr>
            <w:r w:rsidRPr="00585ED4">
              <w:rPr>
                <w:rFonts w:ascii="Arial" w:hAnsi="Arial"/>
                <w:sz w:val="16"/>
                <w:szCs w:val="16"/>
                <w:lang w:eastAsia="zh-CN"/>
              </w:rPr>
              <w:t>0314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0D127" w14:textId="3F219A60"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47FD6" w14:textId="072C220E"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91733" w14:textId="6C2225EE"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NR-U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BCCE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BF469E3"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0DC5F3D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7E8C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19EF2F" w14:textId="0C5823B6" w:rsidR="00585ED4" w:rsidRPr="00DF64DD" w:rsidRDefault="00585ED4" w:rsidP="00585ED4">
            <w:pPr>
              <w:rPr>
                <w:rFonts w:ascii="Arial" w:hAnsi="Arial"/>
                <w:sz w:val="16"/>
                <w:szCs w:val="16"/>
                <w:lang w:eastAsia="zh-CN"/>
              </w:rPr>
            </w:pPr>
            <w:r w:rsidRPr="00585ED4">
              <w:rPr>
                <w:rFonts w:ascii="Arial" w:hAnsi="Arial"/>
                <w:sz w:val="16"/>
                <w:szCs w:val="16"/>
                <w:lang w:eastAsia="zh-CN"/>
              </w:rPr>
              <w:t>R5-235799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9D6A2" w14:textId="43232A02" w:rsidR="00585ED4" w:rsidRPr="00DF64DD" w:rsidRDefault="00585ED4" w:rsidP="00585ED4">
            <w:pPr>
              <w:rPr>
                <w:rFonts w:ascii="Arial" w:hAnsi="Arial"/>
                <w:sz w:val="16"/>
                <w:szCs w:val="16"/>
                <w:lang w:eastAsia="zh-CN"/>
              </w:rPr>
            </w:pPr>
            <w:r w:rsidRPr="00585ED4">
              <w:rPr>
                <w:rFonts w:ascii="Arial" w:hAnsi="Arial"/>
                <w:sz w:val="16"/>
                <w:szCs w:val="16"/>
                <w:lang w:eastAsia="zh-CN"/>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ABE8A8" w14:textId="370F6E09"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94CC6" w14:textId="65FD2AE8"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3164E" w14:textId="67EBCBA5" w:rsidR="00585ED4" w:rsidRPr="00DF64DD" w:rsidRDefault="00585ED4" w:rsidP="00585ED4">
            <w:pPr>
              <w:rPr>
                <w:rFonts w:ascii="Arial" w:hAnsi="Arial"/>
                <w:sz w:val="16"/>
                <w:szCs w:val="16"/>
                <w:lang w:eastAsia="zh-CN"/>
              </w:rPr>
            </w:pPr>
            <w:r w:rsidRPr="00585ED4">
              <w:rPr>
                <w:rFonts w:ascii="Arial" w:hAnsi="Arial"/>
                <w:sz w:val="16"/>
                <w:szCs w:val="16"/>
                <w:lang w:eastAsia="zh-CN"/>
              </w:rPr>
              <w:t xml:space="preserve">Correction to applicability for </w:t>
            </w:r>
            <w:proofErr w:type="spellStart"/>
            <w:r w:rsidRPr="00585ED4">
              <w:rPr>
                <w:rFonts w:ascii="Arial" w:hAnsi="Arial"/>
                <w:sz w:val="16"/>
                <w:szCs w:val="16"/>
                <w:lang w:eastAsia="zh-CN"/>
              </w:rPr>
              <w:t>RedCap</w:t>
            </w:r>
            <w:proofErr w:type="spellEnd"/>
            <w:r w:rsidRPr="00585ED4">
              <w:rPr>
                <w:rFonts w:ascii="Arial" w:hAnsi="Arial"/>
                <w:sz w:val="16"/>
                <w:szCs w:val="16"/>
                <w:lang w:eastAsia="zh-CN"/>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B8807"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0905224C"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0E71DD6E"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6C13"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6E7B4" w14:textId="2C5EB1CB"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8CDB" w14:textId="3C63E5BE" w:rsidR="00585ED4" w:rsidRPr="00DF64DD" w:rsidRDefault="00585ED4" w:rsidP="00585ED4">
            <w:pPr>
              <w:rPr>
                <w:rFonts w:ascii="Arial" w:hAnsi="Arial"/>
                <w:sz w:val="16"/>
                <w:szCs w:val="16"/>
                <w:lang w:eastAsia="zh-CN"/>
              </w:rPr>
            </w:pPr>
            <w:r w:rsidRPr="00585ED4">
              <w:rPr>
                <w:rFonts w:ascii="Arial" w:hAnsi="Arial"/>
                <w:sz w:val="16"/>
                <w:szCs w:val="16"/>
                <w:lang w:eastAsia="zh-CN"/>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F6455" w14:textId="5F716D3C"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8E241" w14:textId="1D786E04"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1C9522" w14:textId="3358D2A2"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for power savings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1F1B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B786DDA"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5D4CE64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2BB8CA"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A5D0CA7" w14:textId="47D786D2"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B3264" w14:textId="3021536A" w:rsidR="00585ED4" w:rsidRPr="00DF64DD" w:rsidRDefault="00585ED4" w:rsidP="00585ED4">
            <w:pPr>
              <w:rPr>
                <w:rFonts w:ascii="Arial" w:hAnsi="Arial"/>
                <w:sz w:val="16"/>
                <w:szCs w:val="16"/>
                <w:lang w:eastAsia="zh-CN"/>
              </w:rPr>
            </w:pPr>
            <w:r w:rsidRPr="00585ED4">
              <w:rPr>
                <w:rFonts w:ascii="Arial" w:hAnsi="Arial"/>
                <w:sz w:val="16"/>
                <w:szCs w:val="16"/>
                <w:lang w:eastAsia="zh-CN"/>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90A5B" w14:textId="0989D9AF"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31B4" w14:textId="0870CFB1"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02AEEA" w14:textId="08D24084" w:rsidR="00585ED4" w:rsidRPr="00DF64DD" w:rsidRDefault="00585ED4" w:rsidP="00585ED4">
            <w:pPr>
              <w:rPr>
                <w:rFonts w:ascii="Arial" w:hAnsi="Arial"/>
                <w:sz w:val="16"/>
                <w:szCs w:val="16"/>
                <w:lang w:eastAsia="zh-CN"/>
              </w:rPr>
            </w:pPr>
            <w:r w:rsidRPr="00585ED4">
              <w:rPr>
                <w:rFonts w:ascii="Arial" w:hAnsi="Arial"/>
                <w:sz w:val="16"/>
                <w:szCs w:val="16"/>
                <w:lang w:eastAsia="zh-CN"/>
              </w:rPr>
              <w:t>Adding applicability statement for NR SA FR1 DL interruptions at switching between two uplink carriers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D2FC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666D3690"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2376DC7F"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F5C03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DAD949" w14:textId="325C0A78"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EBC48" w14:textId="6ADC66DB" w:rsidR="00585ED4" w:rsidRPr="00DF64DD" w:rsidRDefault="00585ED4" w:rsidP="00585ED4">
            <w:pPr>
              <w:rPr>
                <w:rFonts w:ascii="Arial" w:hAnsi="Arial"/>
                <w:sz w:val="16"/>
                <w:szCs w:val="16"/>
                <w:lang w:eastAsia="zh-CN"/>
              </w:rPr>
            </w:pPr>
            <w:r w:rsidRPr="00585ED4">
              <w:rPr>
                <w:rFonts w:ascii="Arial" w:hAnsi="Arial"/>
                <w:sz w:val="16"/>
                <w:szCs w:val="16"/>
                <w:lang w:eastAsia="zh-CN"/>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19EC40" w14:textId="2462CA2F"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21C7" w14:textId="7CF332D4"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E1908F" w14:textId="2E803CA2" w:rsidR="00585ED4" w:rsidRPr="00DF64DD" w:rsidRDefault="00585ED4" w:rsidP="00585ED4">
            <w:pPr>
              <w:rPr>
                <w:rFonts w:ascii="Arial" w:hAnsi="Arial"/>
                <w:sz w:val="16"/>
                <w:szCs w:val="16"/>
                <w:lang w:eastAsia="zh-CN"/>
              </w:rPr>
            </w:pPr>
            <w:r w:rsidRPr="00585ED4">
              <w:rPr>
                <w:rFonts w:ascii="Arial" w:hAnsi="Arial"/>
                <w:sz w:val="16"/>
                <w:szCs w:val="16"/>
                <w:lang w:eastAsia="zh-CN"/>
              </w:rPr>
              <w:t>Addition of test applicability for 2Tx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37970"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FE92FED"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56F756D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CB004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D73210" w14:textId="100A71D1"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84A1B" w14:textId="18F1F357" w:rsidR="00585ED4" w:rsidRPr="00DF64DD" w:rsidRDefault="00585ED4" w:rsidP="00585ED4">
            <w:pPr>
              <w:rPr>
                <w:rFonts w:ascii="Arial" w:hAnsi="Arial"/>
                <w:sz w:val="16"/>
                <w:szCs w:val="16"/>
                <w:lang w:eastAsia="zh-CN"/>
              </w:rPr>
            </w:pPr>
            <w:r w:rsidRPr="00585ED4">
              <w:rPr>
                <w:rFonts w:ascii="Arial" w:hAnsi="Arial"/>
                <w:sz w:val="16"/>
                <w:szCs w:val="16"/>
                <w:lang w:eastAsia="zh-CN"/>
              </w:rPr>
              <w:t>0311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FD3C9" w14:textId="1511220E"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A819" w14:textId="4D543792"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29BE5E" w14:textId="6D4DD4BF" w:rsidR="00585ED4" w:rsidRPr="00DF64DD" w:rsidRDefault="00585ED4" w:rsidP="00585ED4">
            <w:pPr>
              <w:rPr>
                <w:rFonts w:ascii="Arial" w:hAnsi="Arial"/>
                <w:sz w:val="16"/>
                <w:szCs w:val="16"/>
                <w:lang w:eastAsia="zh-CN"/>
              </w:rPr>
            </w:pPr>
            <w:r w:rsidRPr="00585ED4">
              <w:rPr>
                <w:rFonts w:ascii="Arial" w:hAnsi="Arial"/>
                <w:sz w:val="16"/>
                <w:szCs w:val="16"/>
                <w:lang w:eastAsia="zh-CN"/>
              </w:rPr>
              <w:t>Update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FC94"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7318AFE2"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7860E00B"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00321"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04C9A7" w14:textId="7BBD18B1" w:rsidR="00585ED4" w:rsidRPr="00DF64DD" w:rsidRDefault="00585ED4" w:rsidP="00585ED4">
            <w:pPr>
              <w:rPr>
                <w:rFonts w:ascii="Arial" w:hAnsi="Arial"/>
                <w:sz w:val="16"/>
                <w:szCs w:val="16"/>
                <w:lang w:eastAsia="zh-CN"/>
              </w:rPr>
            </w:pPr>
            <w:r w:rsidRPr="00585ED4">
              <w:rPr>
                <w:rFonts w:ascii="Arial" w:hAnsi="Arial"/>
                <w:sz w:val="16"/>
                <w:szCs w:val="16"/>
                <w:lang w:eastAsia="zh-CN"/>
              </w:rPr>
              <w:t>R5-235804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8DC24" w14:textId="32E4B6A1" w:rsidR="00585ED4" w:rsidRPr="00DF64DD" w:rsidRDefault="00585ED4" w:rsidP="00585ED4">
            <w:pPr>
              <w:rPr>
                <w:rFonts w:ascii="Arial" w:hAnsi="Arial"/>
                <w:sz w:val="16"/>
                <w:szCs w:val="16"/>
                <w:lang w:eastAsia="zh-CN"/>
              </w:rPr>
            </w:pPr>
            <w:r w:rsidRPr="00585ED4">
              <w:rPr>
                <w:rFonts w:ascii="Arial" w:hAnsi="Arial"/>
                <w:sz w:val="16"/>
                <w:szCs w:val="16"/>
                <w:lang w:eastAsia="zh-CN"/>
              </w:rPr>
              <w:t>0333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E22E10" w14:textId="0B3F091F"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E059D" w14:textId="0C4D9A72"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FA1DCB" w14:textId="185F41EB" w:rsidR="00585ED4" w:rsidRPr="00DF64DD" w:rsidRDefault="00585ED4" w:rsidP="00585ED4">
            <w:pPr>
              <w:rPr>
                <w:rFonts w:ascii="Arial" w:hAnsi="Arial"/>
                <w:sz w:val="16"/>
                <w:szCs w:val="16"/>
                <w:lang w:eastAsia="zh-CN"/>
              </w:rPr>
            </w:pPr>
            <w:r w:rsidRPr="00585ED4">
              <w:rPr>
                <w:rFonts w:ascii="Arial" w:hAnsi="Arial"/>
                <w:sz w:val="16"/>
                <w:szCs w:val="16"/>
                <w:lang w:eastAsia="zh-CN"/>
              </w:rPr>
              <w:t>Corrections on the note for operator NOT in Table 4.0-2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D2B5"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585ED4" w:rsidRPr="00585ED4" w14:paraId="2C2B68EC" w14:textId="77777777" w:rsidTr="009261D2">
        <w:tc>
          <w:tcPr>
            <w:tcW w:w="800" w:type="dxa"/>
            <w:tcBorders>
              <w:top w:val="single" w:sz="6" w:space="0" w:color="auto"/>
              <w:left w:val="single" w:sz="6" w:space="0" w:color="auto"/>
              <w:bottom w:val="single" w:sz="6" w:space="0" w:color="auto"/>
              <w:right w:val="single" w:sz="6" w:space="0" w:color="auto"/>
            </w:tcBorders>
            <w:shd w:val="solid" w:color="FFFFFF" w:fill="auto"/>
          </w:tcPr>
          <w:p w14:paraId="3AD5E5C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C1992"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RAN#101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CDC491" w14:textId="00D1C9B7" w:rsidR="00585ED4" w:rsidRPr="00DF64DD" w:rsidRDefault="00585ED4" w:rsidP="00585ED4">
            <w:pPr>
              <w:rPr>
                <w:rFonts w:ascii="Arial" w:hAnsi="Arial"/>
                <w:sz w:val="16"/>
                <w:szCs w:val="16"/>
                <w:lang w:eastAsia="zh-CN"/>
              </w:rPr>
            </w:pPr>
            <w:r w:rsidRPr="00585ED4">
              <w:rPr>
                <w:rFonts w:ascii="Arial" w:hAnsi="Arial"/>
                <w:sz w:val="16"/>
                <w:szCs w:val="16"/>
                <w:lang w:eastAsia="zh-CN"/>
              </w:rPr>
              <w:t>R5-235962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AAFEF" w14:textId="10A41CC4" w:rsidR="00585ED4" w:rsidRPr="00DF64DD" w:rsidRDefault="00585ED4" w:rsidP="00585ED4">
            <w:pPr>
              <w:rPr>
                <w:rFonts w:ascii="Arial" w:hAnsi="Arial"/>
                <w:sz w:val="16"/>
                <w:szCs w:val="16"/>
                <w:lang w:eastAsia="zh-CN"/>
              </w:rPr>
            </w:pPr>
            <w:r w:rsidRPr="00585ED4">
              <w:rPr>
                <w:rFonts w:ascii="Arial" w:hAnsi="Arial"/>
                <w:sz w:val="16"/>
                <w:szCs w:val="16"/>
                <w:lang w:eastAsia="zh-CN"/>
              </w:rPr>
              <w:t>0301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C6C0B" w14:textId="02F04919" w:rsidR="00585ED4" w:rsidRPr="00DF64DD" w:rsidRDefault="00585ED4" w:rsidP="00585ED4">
            <w:pPr>
              <w:rPr>
                <w:rFonts w:ascii="Arial" w:hAnsi="Arial"/>
                <w:sz w:val="16"/>
                <w:szCs w:val="16"/>
                <w:lang w:eastAsia="zh-CN"/>
              </w:rPr>
            </w:pPr>
            <w:r w:rsidRPr="00585ED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9C486" w14:textId="5730F8E8" w:rsidR="00585ED4" w:rsidRPr="00DF64DD" w:rsidRDefault="00585ED4" w:rsidP="00585ED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C54369" w14:textId="4C1B00C1" w:rsidR="00585ED4" w:rsidRPr="00DF64DD" w:rsidRDefault="00585ED4" w:rsidP="00585ED4">
            <w:pPr>
              <w:rPr>
                <w:rFonts w:ascii="Arial" w:hAnsi="Arial"/>
                <w:sz w:val="16"/>
                <w:szCs w:val="16"/>
                <w:lang w:eastAsia="zh-CN"/>
              </w:rPr>
            </w:pPr>
            <w:r w:rsidRPr="00585ED4">
              <w:rPr>
                <w:rFonts w:ascii="Arial" w:hAnsi="Arial"/>
                <w:sz w:val="16"/>
                <w:szCs w:val="16"/>
                <w:lang w:eastAsia="zh-CN"/>
              </w:rPr>
              <w:t>Correction of Additional Information for 6.5B.3.3.1, 6.5B.3.3.2 and 7.3B.2.3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80136" w14:textId="77777777" w:rsidR="00585ED4" w:rsidRPr="00DF64DD" w:rsidRDefault="00585ED4" w:rsidP="00585ED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10</w:t>
            </w:r>
            <w:r w:rsidRPr="00DF64DD">
              <w:rPr>
                <w:rFonts w:ascii="Arial" w:hAnsi="Arial"/>
                <w:sz w:val="16"/>
                <w:szCs w:val="16"/>
                <w:lang w:eastAsia="zh-CN"/>
              </w:rPr>
              <w:t>.0</w:t>
            </w:r>
          </w:p>
        </w:tc>
      </w:tr>
      <w:tr w:rsidR="00E9367E" w:rsidRPr="00DF64DD" w14:paraId="25AC9BA7" w14:textId="77777777" w:rsidTr="00E9367E">
        <w:tc>
          <w:tcPr>
            <w:tcW w:w="800" w:type="dxa"/>
            <w:tcBorders>
              <w:top w:val="single" w:sz="6" w:space="0" w:color="auto"/>
              <w:left w:val="single" w:sz="6" w:space="0" w:color="auto"/>
              <w:bottom w:val="single" w:sz="6" w:space="0" w:color="auto"/>
              <w:right w:val="single" w:sz="6" w:space="0" w:color="auto"/>
            </w:tcBorders>
            <w:shd w:val="solid" w:color="FFFFFF" w:fill="auto"/>
          </w:tcPr>
          <w:p w14:paraId="5E3725AB" w14:textId="5A7397B7" w:rsidR="00E9367E" w:rsidRPr="00DF64DD" w:rsidRDefault="00E9367E" w:rsidP="000D75B4">
            <w:pPr>
              <w:rPr>
                <w:rFonts w:ascii="Arial" w:hAnsi="Arial"/>
                <w:sz w:val="16"/>
                <w:szCs w:val="16"/>
                <w:lang w:eastAsia="zh-CN"/>
              </w:rPr>
            </w:pPr>
            <w:r w:rsidRPr="00DF64DD">
              <w:rPr>
                <w:rFonts w:ascii="Arial" w:hAnsi="Arial"/>
                <w:sz w:val="16"/>
                <w:szCs w:val="16"/>
                <w:lang w:eastAsia="zh-CN"/>
              </w:rPr>
              <w:t>2023-</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AD068A" w14:textId="3DF5996F" w:rsidR="00E9367E" w:rsidRPr="00DF64DD" w:rsidRDefault="00E9367E" w:rsidP="000D75B4">
            <w:pPr>
              <w:rPr>
                <w:rFonts w:ascii="Arial" w:hAnsi="Arial"/>
                <w:sz w:val="16"/>
                <w:szCs w:val="16"/>
                <w:lang w:eastAsia="zh-CN"/>
              </w:rPr>
            </w:pPr>
            <w:r w:rsidRPr="00DF64DD">
              <w:rPr>
                <w:rFonts w:ascii="Arial" w:hAnsi="Arial"/>
                <w:sz w:val="16"/>
                <w:szCs w:val="16"/>
                <w:lang w:eastAsia="zh-CN"/>
              </w:rPr>
              <w:t>RAN#10</w:t>
            </w:r>
            <w:r>
              <w:rPr>
                <w:rFonts w:ascii="Arial" w:hAnsi="Arial"/>
                <w:sz w:val="16"/>
                <w:szCs w:val="16"/>
                <w:lang w:eastAsia="zh-CN"/>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E08172" w14:textId="14CE29B3" w:rsidR="00E9367E" w:rsidRPr="00DF64DD" w:rsidRDefault="00E9367E" w:rsidP="000D75B4">
            <w:pPr>
              <w:rPr>
                <w:rFonts w:ascii="Arial" w:hAnsi="Arial"/>
                <w:sz w:val="16"/>
                <w:szCs w:val="16"/>
                <w:lang w:eastAsia="zh-CN"/>
              </w:rPr>
            </w:pPr>
            <w:r w:rsidRPr="00585ED4">
              <w:rPr>
                <w:rFonts w:ascii="Arial" w:hAnsi="Arial"/>
                <w:sz w:val="16"/>
                <w:szCs w:val="16"/>
                <w:lang w:eastAsia="zh-CN"/>
              </w:rPr>
              <w:t>R5-2362</w:t>
            </w:r>
            <w:r>
              <w:rPr>
                <w:rFonts w:ascii="Arial" w:hAnsi="Arial"/>
                <w:sz w:val="16"/>
                <w:szCs w:val="16"/>
                <w:lang w:eastAsia="zh-CN"/>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2DDC9" w14:textId="44814F19" w:rsidR="00E9367E" w:rsidRPr="00DF64DD" w:rsidRDefault="00E9367E" w:rsidP="000D75B4">
            <w:pPr>
              <w:rPr>
                <w:rFonts w:ascii="Arial" w:hAnsi="Arial"/>
                <w:sz w:val="16"/>
                <w:szCs w:val="16"/>
                <w:lang w:eastAsia="zh-CN"/>
              </w:rPr>
            </w:pPr>
            <w:r w:rsidRPr="00585ED4">
              <w:rPr>
                <w:rFonts w:ascii="Arial" w:hAnsi="Arial"/>
                <w:sz w:val="16"/>
                <w:szCs w:val="16"/>
                <w:lang w:eastAsia="zh-CN"/>
              </w:rPr>
              <w:t>03</w:t>
            </w:r>
            <w:r>
              <w:rPr>
                <w:rFonts w:ascii="Arial" w:hAnsi="Arial"/>
                <w:sz w:val="16"/>
                <w:szCs w:val="16"/>
                <w:lang w:eastAsia="zh-CN"/>
              </w:rPr>
              <w:t>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934D18" w14:textId="31DC7C66" w:rsidR="00E9367E" w:rsidRPr="00DF64DD" w:rsidRDefault="00E9367E" w:rsidP="000D75B4">
            <w:pPr>
              <w:rPr>
                <w:rFonts w:ascii="Arial" w:hAnsi="Arial"/>
                <w:sz w:val="16"/>
                <w:szCs w:val="16"/>
                <w:lang w:eastAsia="zh-CN"/>
              </w:rPr>
            </w:pPr>
            <w:r>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19331" w14:textId="77777777" w:rsidR="00E9367E" w:rsidRPr="00DF64DD" w:rsidRDefault="00E9367E" w:rsidP="000D75B4">
            <w:pPr>
              <w:rPr>
                <w:rFonts w:ascii="Arial" w:hAnsi="Arial"/>
                <w:sz w:val="16"/>
                <w:szCs w:val="16"/>
                <w:lang w:eastAsia="zh-CN"/>
              </w:rPr>
            </w:pPr>
            <w:r w:rsidRPr="00585ED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78BA35" w14:textId="45E3B416" w:rsidR="00E9367E" w:rsidRPr="00DF64DD" w:rsidRDefault="00E9367E" w:rsidP="000D75B4">
            <w:pPr>
              <w:rPr>
                <w:rFonts w:ascii="Arial" w:hAnsi="Arial"/>
                <w:sz w:val="16"/>
                <w:szCs w:val="16"/>
                <w:lang w:eastAsia="zh-CN"/>
              </w:rPr>
            </w:pPr>
            <w:r w:rsidRPr="00E9367E">
              <w:rPr>
                <w:rFonts w:ascii="Arial" w:hAnsi="Arial"/>
                <w:sz w:val="16"/>
                <w:szCs w:val="16"/>
                <w:lang w:eastAsia="zh-CN"/>
              </w:rPr>
              <w:t>Removal of technical content in TS 38.522 v17.10.0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C6363" w14:textId="758A1B2F" w:rsidR="00E9367E" w:rsidRPr="00DF64DD" w:rsidRDefault="00E9367E" w:rsidP="000D75B4">
            <w:pPr>
              <w:rPr>
                <w:rFonts w:ascii="Arial" w:hAnsi="Arial"/>
                <w:sz w:val="16"/>
                <w:szCs w:val="16"/>
                <w:lang w:eastAsia="zh-CN"/>
              </w:rPr>
            </w:pPr>
            <w:r w:rsidRPr="00DF64DD">
              <w:rPr>
                <w:rFonts w:ascii="Arial" w:hAnsi="Arial"/>
                <w:sz w:val="16"/>
                <w:szCs w:val="16"/>
                <w:lang w:eastAsia="zh-CN"/>
              </w:rPr>
              <w:t>17.</w:t>
            </w:r>
            <w:r>
              <w:rPr>
                <w:rFonts w:ascii="Arial" w:hAnsi="Arial"/>
                <w:sz w:val="16"/>
                <w:szCs w:val="16"/>
                <w:lang w:eastAsia="zh-CN"/>
              </w:rPr>
              <w:t>11</w:t>
            </w:r>
            <w:r w:rsidRPr="00DF64DD">
              <w:rPr>
                <w:rFonts w:ascii="Arial" w:hAnsi="Arial"/>
                <w:sz w:val="16"/>
                <w:szCs w:val="16"/>
                <w:lang w:eastAsia="zh-CN"/>
              </w:rPr>
              <w:t>.0</w:t>
            </w:r>
          </w:p>
        </w:tc>
      </w:tr>
    </w:tbl>
    <w:p w14:paraId="18018328" w14:textId="77777777" w:rsidR="007E04CD" w:rsidRPr="004A1425" w:rsidRDefault="007E04CD" w:rsidP="007E04CD">
      <w:pPr>
        <w:rPr>
          <w:lang w:eastAsia="x-none"/>
        </w:rPr>
      </w:pPr>
    </w:p>
    <w:sectPr w:rsidR="007E04CD" w:rsidRPr="004A1425" w:rsidSect="003C6E98">
      <w:headerReference w:type="even" r:id="rId15"/>
      <w:headerReference w:type="default" r:id="rId16"/>
      <w:headerReference w:type="first" r:id="rId17"/>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13F18" w14:textId="77777777" w:rsidR="00937806" w:rsidRDefault="00937806">
      <w:r>
        <w:separator/>
      </w:r>
    </w:p>
  </w:endnote>
  <w:endnote w:type="continuationSeparator" w:id="0">
    <w:p w14:paraId="4793BC0A" w14:textId="77777777" w:rsidR="00937806" w:rsidRDefault="0093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B4B8D" w14:textId="77777777" w:rsidR="00937806" w:rsidRDefault="00937806">
      <w:r>
        <w:separator/>
      </w:r>
    </w:p>
  </w:footnote>
  <w:footnote w:type="continuationSeparator" w:id="0">
    <w:p w14:paraId="67615D24" w14:textId="77777777" w:rsidR="00937806" w:rsidRDefault="00937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48342" w14:textId="77777777"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17</w:t>
    </w:r>
  </w:p>
  <w:p w14:paraId="11CC28B0" w14:textId="23AEC0D8"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V17.</w:t>
    </w:r>
    <w:r w:rsidR="00DF64DD">
      <w:rPr>
        <w:rFonts w:ascii="Arial" w:hAnsi="Arial" w:cs="Arial"/>
        <w:b/>
        <w:sz w:val="18"/>
        <w:szCs w:val="18"/>
      </w:rPr>
      <w:t>10</w:t>
    </w:r>
    <w:r>
      <w:rPr>
        <w:rFonts w:ascii="Arial" w:hAnsi="Arial" w:cs="Arial"/>
        <w:b/>
        <w:sz w:val="18"/>
        <w:szCs w:val="18"/>
      </w:rPr>
      <w:t>.0 (202</w:t>
    </w:r>
    <w:r w:rsidR="0005252F">
      <w:rPr>
        <w:rFonts w:ascii="Arial" w:hAnsi="Arial" w:cs="Arial"/>
        <w:b/>
        <w:sz w:val="18"/>
        <w:szCs w:val="18"/>
      </w:rPr>
      <w:t>3</w:t>
    </w:r>
    <w:r>
      <w:rPr>
        <w:rFonts w:ascii="Arial" w:hAnsi="Arial" w:cs="Arial"/>
        <w:b/>
        <w:sz w:val="18"/>
        <w:szCs w:val="18"/>
      </w:rPr>
      <w:t>-</w:t>
    </w:r>
    <w:r w:rsidR="0005252F">
      <w:rPr>
        <w:rFonts w:ascii="Arial" w:hAnsi="Arial" w:cs="Arial"/>
        <w:b/>
        <w:sz w:val="18"/>
        <w:szCs w:val="18"/>
      </w:rPr>
      <w:t>0</w:t>
    </w:r>
    <w:r w:rsidR="00DF64DD">
      <w:rPr>
        <w:rFonts w:ascii="Arial" w:hAnsi="Arial" w:cs="Arial"/>
        <w:b/>
        <w:sz w:val="18"/>
        <w:szCs w:val="18"/>
      </w:rPr>
      <w:t>9</w:t>
    </w:r>
    <w:r>
      <w:rPr>
        <w:rFonts w:ascii="Arial" w:hAnsi="Arial" w:cs="Arial"/>
        <w:b/>
        <w:sz w:val="18"/>
        <w:szCs w:val="18"/>
      </w:rPr>
      <w:t>)</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rsidR="003C4B0F">
      <w:t>37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983B" w14:textId="5CF33A8C"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V17.</w:t>
    </w:r>
    <w:r w:rsidR="000C49E9">
      <w:rPr>
        <w:rFonts w:ascii="Arial" w:hAnsi="Arial" w:cs="Arial"/>
        <w:b/>
        <w:sz w:val="18"/>
        <w:szCs w:val="18"/>
      </w:rPr>
      <w:t>11.</w:t>
    </w:r>
    <w:r>
      <w:rPr>
        <w:rFonts w:ascii="Arial" w:hAnsi="Arial" w:cs="Arial"/>
        <w:b/>
        <w:sz w:val="18"/>
        <w:szCs w:val="18"/>
      </w:rPr>
      <w:t>0 (202</w:t>
    </w:r>
    <w:r w:rsidR="000C49E9">
      <w:rPr>
        <w:rFonts w:ascii="Arial" w:hAnsi="Arial" w:cs="Arial"/>
        <w:b/>
        <w:sz w:val="18"/>
        <w:szCs w:val="18"/>
      </w:rPr>
      <w:t>3</w:t>
    </w:r>
    <w:r>
      <w:rPr>
        <w:rFonts w:ascii="Arial" w:hAnsi="Arial" w:cs="Arial"/>
        <w:b/>
        <w:sz w:val="18"/>
        <w:szCs w:val="18"/>
      </w:rPr>
      <w:t>-</w:t>
    </w:r>
    <w:r w:rsidR="000C49E9">
      <w:rPr>
        <w:rFonts w:ascii="Arial" w:hAnsi="Arial" w:cs="Arial"/>
        <w:b/>
        <w:sz w:val="18"/>
        <w:szCs w:val="18"/>
      </w:rPr>
      <w:t>12</w:t>
    </w:r>
    <w:r>
      <w:rPr>
        <w:rFonts w:ascii="Arial" w:hAnsi="Arial" w:cs="Arial"/>
        <w:b/>
        <w:sz w:val="18"/>
        <w:szCs w:val="18"/>
      </w:rPr>
      <w:t>)</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6F6CCDD" w14:textId="271EEA53"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w:t>
    </w:r>
    <w:r w:rsidR="000C49E9">
      <w:rPr>
        <w:rFonts w:ascii="Arial" w:hAnsi="Arial" w:cs="Arial"/>
        <w:b/>
        <w:sz w:val="18"/>
        <w:szCs w:val="18"/>
      </w:rPr>
      <w:t>7</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8"/>
  </w:num>
  <w:num w:numId="3" w16cid:durableId="1119766469">
    <w:abstractNumId w:val="12"/>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0"/>
  </w:num>
  <w:num w:numId="10" w16cid:durableId="444035302">
    <w:abstractNumId w:val="1"/>
  </w:num>
  <w:num w:numId="11" w16cid:durableId="1820809016">
    <w:abstractNumId w:val="6"/>
  </w:num>
  <w:num w:numId="12" w16cid:durableId="1405568744">
    <w:abstractNumId w:val="9"/>
  </w:num>
  <w:num w:numId="13" w16cid:durableId="93864832">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417"/>
    <w:rsid w:val="00001EFD"/>
    <w:rsid w:val="000049A5"/>
    <w:rsid w:val="00004C9B"/>
    <w:rsid w:val="0000679A"/>
    <w:rsid w:val="0001041D"/>
    <w:rsid w:val="00010C7B"/>
    <w:rsid w:val="00012D35"/>
    <w:rsid w:val="00012D46"/>
    <w:rsid w:val="000177C9"/>
    <w:rsid w:val="000208E5"/>
    <w:rsid w:val="000213F3"/>
    <w:rsid w:val="00022E4A"/>
    <w:rsid w:val="00026EC5"/>
    <w:rsid w:val="000279BC"/>
    <w:rsid w:val="000318E5"/>
    <w:rsid w:val="0003327B"/>
    <w:rsid w:val="00037237"/>
    <w:rsid w:val="00040093"/>
    <w:rsid w:val="000410CC"/>
    <w:rsid w:val="000417DF"/>
    <w:rsid w:val="0004444D"/>
    <w:rsid w:val="0004613C"/>
    <w:rsid w:val="00047993"/>
    <w:rsid w:val="0005252F"/>
    <w:rsid w:val="000547D4"/>
    <w:rsid w:val="000614A8"/>
    <w:rsid w:val="000623AB"/>
    <w:rsid w:val="00066157"/>
    <w:rsid w:val="00072812"/>
    <w:rsid w:val="00073348"/>
    <w:rsid w:val="000873F1"/>
    <w:rsid w:val="000950B7"/>
    <w:rsid w:val="00097C17"/>
    <w:rsid w:val="000A3FA5"/>
    <w:rsid w:val="000A5C5F"/>
    <w:rsid w:val="000A6170"/>
    <w:rsid w:val="000A6394"/>
    <w:rsid w:val="000B5A97"/>
    <w:rsid w:val="000B7FED"/>
    <w:rsid w:val="000C038A"/>
    <w:rsid w:val="000C2629"/>
    <w:rsid w:val="000C3DCB"/>
    <w:rsid w:val="000C49E9"/>
    <w:rsid w:val="000C6598"/>
    <w:rsid w:val="000D134F"/>
    <w:rsid w:val="000D1894"/>
    <w:rsid w:val="000D44B3"/>
    <w:rsid w:val="000D5FD2"/>
    <w:rsid w:val="000E153B"/>
    <w:rsid w:val="000E3F14"/>
    <w:rsid w:val="000E4333"/>
    <w:rsid w:val="000F0824"/>
    <w:rsid w:val="000F264D"/>
    <w:rsid w:val="000F2BF3"/>
    <w:rsid w:val="000F459A"/>
    <w:rsid w:val="00102B83"/>
    <w:rsid w:val="001046F1"/>
    <w:rsid w:val="00110E90"/>
    <w:rsid w:val="001144A0"/>
    <w:rsid w:val="00120C5C"/>
    <w:rsid w:val="00120D84"/>
    <w:rsid w:val="001217C0"/>
    <w:rsid w:val="001278A9"/>
    <w:rsid w:val="00133983"/>
    <w:rsid w:val="00142FC1"/>
    <w:rsid w:val="001442FC"/>
    <w:rsid w:val="00145D43"/>
    <w:rsid w:val="00147A2B"/>
    <w:rsid w:val="00150D40"/>
    <w:rsid w:val="00152877"/>
    <w:rsid w:val="00162856"/>
    <w:rsid w:val="00167D2B"/>
    <w:rsid w:val="00167E70"/>
    <w:rsid w:val="00173F6C"/>
    <w:rsid w:val="001763CC"/>
    <w:rsid w:val="00177A92"/>
    <w:rsid w:val="00180154"/>
    <w:rsid w:val="00180AF2"/>
    <w:rsid w:val="00182E70"/>
    <w:rsid w:val="00185BD9"/>
    <w:rsid w:val="00192C46"/>
    <w:rsid w:val="001977EE"/>
    <w:rsid w:val="001A08B3"/>
    <w:rsid w:val="001A428F"/>
    <w:rsid w:val="001A6B94"/>
    <w:rsid w:val="001A7B60"/>
    <w:rsid w:val="001B52F0"/>
    <w:rsid w:val="001B7A65"/>
    <w:rsid w:val="001C1B1B"/>
    <w:rsid w:val="001E19CF"/>
    <w:rsid w:val="001E24BA"/>
    <w:rsid w:val="001E264C"/>
    <w:rsid w:val="001E41F3"/>
    <w:rsid w:val="001E42CB"/>
    <w:rsid w:val="001F6612"/>
    <w:rsid w:val="00200D54"/>
    <w:rsid w:val="00210B0D"/>
    <w:rsid w:val="002138E3"/>
    <w:rsid w:val="00214110"/>
    <w:rsid w:val="00216833"/>
    <w:rsid w:val="00225B39"/>
    <w:rsid w:val="00231383"/>
    <w:rsid w:val="002348B6"/>
    <w:rsid w:val="002354C6"/>
    <w:rsid w:val="0023764A"/>
    <w:rsid w:val="0024470B"/>
    <w:rsid w:val="00244833"/>
    <w:rsid w:val="00251A69"/>
    <w:rsid w:val="0025210A"/>
    <w:rsid w:val="002548B5"/>
    <w:rsid w:val="0026004D"/>
    <w:rsid w:val="002640DD"/>
    <w:rsid w:val="00266584"/>
    <w:rsid w:val="0027018D"/>
    <w:rsid w:val="00274B7F"/>
    <w:rsid w:val="00275D12"/>
    <w:rsid w:val="00277BBA"/>
    <w:rsid w:val="00284366"/>
    <w:rsid w:val="00284FEB"/>
    <w:rsid w:val="0028529E"/>
    <w:rsid w:val="00285DB7"/>
    <w:rsid w:val="002860C4"/>
    <w:rsid w:val="0028665D"/>
    <w:rsid w:val="00286D0D"/>
    <w:rsid w:val="00295318"/>
    <w:rsid w:val="002A45AF"/>
    <w:rsid w:val="002B1579"/>
    <w:rsid w:val="002B3C65"/>
    <w:rsid w:val="002B474B"/>
    <w:rsid w:val="002B5741"/>
    <w:rsid w:val="002B5F61"/>
    <w:rsid w:val="002C352C"/>
    <w:rsid w:val="002C75F9"/>
    <w:rsid w:val="002C7978"/>
    <w:rsid w:val="002D41C6"/>
    <w:rsid w:val="002D4D9B"/>
    <w:rsid w:val="002D6DD2"/>
    <w:rsid w:val="002E472E"/>
    <w:rsid w:val="002E5817"/>
    <w:rsid w:val="002E6B90"/>
    <w:rsid w:val="002F2724"/>
    <w:rsid w:val="002F2A75"/>
    <w:rsid w:val="002F5648"/>
    <w:rsid w:val="002F79A0"/>
    <w:rsid w:val="00303BD9"/>
    <w:rsid w:val="00305409"/>
    <w:rsid w:val="00312A73"/>
    <w:rsid w:val="00315DD1"/>
    <w:rsid w:val="00322425"/>
    <w:rsid w:val="003315C9"/>
    <w:rsid w:val="00334037"/>
    <w:rsid w:val="003448FC"/>
    <w:rsid w:val="00347452"/>
    <w:rsid w:val="00351B81"/>
    <w:rsid w:val="00352070"/>
    <w:rsid w:val="00352F91"/>
    <w:rsid w:val="00355BC4"/>
    <w:rsid w:val="003609EF"/>
    <w:rsid w:val="00361974"/>
    <w:rsid w:val="00361A26"/>
    <w:rsid w:val="0036231A"/>
    <w:rsid w:val="00363218"/>
    <w:rsid w:val="00364044"/>
    <w:rsid w:val="00364816"/>
    <w:rsid w:val="00364A8A"/>
    <w:rsid w:val="0037313D"/>
    <w:rsid w:val="00373F99"/>
    <w:rsid w:val="00374DD4"/>
    <w:rsid w:val="00375361"/>
    <w:rsid w:val="0038457E"/>
    <w:rsid w:val="00387962"/>
    <w:rsid w:val="00391B89"/>
    <w:rsid w:val="003951D1"/>
    <w:rsid w:val="003A03EB"/>
    <w:rsid w:val="003A2F60"/>
    <w:rsid w:val="003A66B1"/>
    <w:rsid w:val="003B07C3"/>
    <w:rsid w:val="003B1B33"/>
    <w:rsid w:val="003C01FC"/>
    <w:rsid w:val="003C042A"/>
    <w:rsid w:val="003C069B"/>
    <w:rsid w:val="003C1778"/>
    <w:rsid w:val="003C4B0F"/>
    <w:rsid w:val="003C5475"/>
    <w:rsid w:val="003C6034"/>
    <w:rsid w:val="003C697B"/>
    <w:rsid w:val="003C6E98"/>
    <w:rsid w:val="003D13E9"/>
    <w:rsid w:val="003D6A32"/>
    <w:rsid w:val="003D7524"/>
    <w:rsid w:val="003E0C6D"/>
    <w:rsid w:val="003E1A36"/>
    <w:rsid w:val="003E4504"/>
    <w:rsid w:val="003E7D37"/>
    <w:rsid w:val="003F3053"/>
    <w:rsid w:val="003F33B7"/>
    <w:rsid w:val="003F39B4"/>
    <w:rsid w:val="003F5360"/>
    <w:rsid w:val="003F55C3"/>
    <w:rsid w:val="003F60B8"/>
    <w:rsid w:val="003F7C3E"/>
    <w:rsid w:val="00401F22"/>
    <w:rsid w:val="00402B2C"/>
    <w:rsid w:val="004034A1"/>
    <w:rsid w:val="00405878"/>
    <w:rsid w:val="00405A30"/>
    <w:rsid w:val="00410371"/>
    <w:rsid w:val="00411E1C"/>
    <w:rsid w:val="004169C8"/>
    <w:rsid w:val="00423467"/>
    <w:rsid w:val="0042347E"/>
    <w:rsid w:val="00423840"/>
    <w:rsid w:val="004242F1"/>
    <w:rsid w:val="00426C83"/>
    <w:rsid w:val="00426FBA"/>
    <w:rsid w:val="00434AB9"/>
    <w:rsid w:val="0044055C"/>
    <w:rsid w:val="00455D3D"/>
    <w:rsid w:val="0045745D"/>
    <w:rsid w:val="00462958"/>
    <w:rsid w:val="00462B5A"/>
    <w:rsid w:val="004677A7"/>
    <w:rsid w:val="00475216"/>
    <w:rsid w:val="00476178"/>
    <w:rsid w:val="00477D60"/>
    <w:rsid w:val="00490470"/>
    <w:rsid w:val="004906FE"/>
    <w:rsid w:val="004936CC"/>
    <w:rsid w:val="00495F3A"/>
    <w:rsid w:val="004A12BF"/>
    <w:rsid w:val="004A1425"/>
    <w:rsid w:val="004A1A55"/>
    <w:rsid w:val="004B0C67"/>
    <w:rsid w:val="004B6649"/>
    <w:rsid w:val="004B7192"/>
    <w:rsid w:val="004B75B7"/>
    <w:rsid w:val="004C00F2"/>
    <w:rsid w:val="004C1561"/>
    <w:rsid w:val="004C4DBA"/>
    <w:rsid w:val="004C6045"/>
    <w:rsid w:val="004D0DF6"/>
    <w:rsid w:val="004D3AFC"/>
    <w:rsid w:val="004D678F"/>
    <w:rsid w:val="004F02ED"/>
    <w:rsid w:val="004F031D"/>
    <w:rsid w:val="004F33E3"/>
    <w:rsid w:val="004F4B28"/>
    <w:rsid w:val="004F4DE3"/>
    <w:rsid w:val="00501C35"/>
    <w:rsid w:val="00501CEC"/>
    <w:rsid w:val="00503470"/>
    <w:rsid w:val="00506FA8"/>
    <w:rsid w:val="0051580D"/>
    <w:rsid w:val="0051700F"/>
    <w:rsid w:val="00523FA5"/>
    <w:rsid w:val="00541938"/>
    <w:rsid w:val="00542B52"/>
    <w:rsid w:val="005445E0"/>
    <w:rsid w:val="00545375"/>
    <w:rsid w:val="0054644F"/>
    <w:rsid w:val="00547111"/>
    <w:rsid w:val="00547463"/>
    <w:rsid w:val="00550AA4"/>
    <w:rsid w:val="0056201B"/>
    <w:rsid w:val="00563676"/>
    <w:rsid w:val="00563C78"/>
    <w:rsid w:val="005655EC"/>
    <w:rsid w:val="00566CC4"/>
    <w:rsid w:val="00571153"/>
    <w:rsid w:val="005758E2"/>
    <w:rsid w:val="005813F8"/>
    <w:rsid w:val="00585508"/>
    <w:rsid w:val="00585ED4"/>
    <w:rsid w:val="005867F4"/>
    <w:rsid w:val="00586F78"/>
    <w:rsid w:val="005910EA"/>
    <w:rsid w:val="00592D74"/>
    <w:rsid w:val="00593DA7"/>
    <w:rsid w:val="005A2DF5"/>
    <w:rsid w:val="005A3385"/>
    <w:rsid w:val="005A43D2"/>
    <w:rsid w:val="005A479F"/>
    <w:rsid w:val="005A623B"/>
    <w:rsid w:val="005A7489"/>
    <w:rsid w:val="005B01D5"/>
    <w:rsid w:val="005B25FA"/>
    <w:rsid w:val="005B33E2"/>
    <w:rsid w:val="005B643D"/>
    <w:rsid w:val="005B7296"/>
    <w:rsid w:val="005C3349"/>
    <w:rsid w:val="005C771F"/>
    <w:rsid w:val="005D7A25"/>
    <w:rsid w:val="005E210F"/>
    <w:rsid w:val="005E2B88"/>
    <w:rsid w:val="005E2C44"/>
    <w:rsid w:val="005E4515"/>
    <w:rsid w:val="005F37B4"/>
    <w:rsid w:val="005F43F3"/>
    <w:rsid w:val="005F63F8"/>
    <w:rsid w:val="005F76DC"/>
    <w:rsid w:val="005F7C2B"/>
    <w:rsid w:val="006007D4"/>
    <w:rsid w:val="006071CB"/>
    <w:rsid w:val="00607E88"/>
    <w:rsid w:val="00610696"/>
    <w:rsid w:val="006128C4"/>
    <w:rsid w:val="00615C3F"/>
    <w:rsid w:val="006203F0"/>
    <w:rsid w:val="00621188"/>
    <w:rsid w:val="00621B31"/>
    <w:rsid w:val="006220F7"/>
    <w:rsid w:val="006250FD"/>
    <w:rsid w:val="006257ED"/>
    <w:rsid w:val="006320A8"/>
    <w:rsid w:val="00632309"/>
    <w:rsid w:val="00634547"/>
    <w:rsid w:val="006358DF"/>
    <w:rsid w:val="00643439"/>
    <w:rsid w:val="00653C36"/>
    <w:rsid w:val="00655EB8"/>
    <w:rsid w:val="00664D1D"/>
    <w:rsid w:val="00665C47"/>
    <w:rsid w:val="00667FB7"/>
    <w:rsid w:val="0067120F"/>
    <w:rsid w:val="00675239"/>
    <w:rsid w:val="0068573B"/>
    <w:rsid w:val="00690705"/>
    <w:rsid w:val="00695808"/>
    <w:rsid w:val="006A1458"/>
    <w:rsid w:val="006A2342"/>
    <w:rsid w:val="006A24E4"/>
    <w:rsid w:val="006A3419"/>
    <w:rsid w:val="006A364D"/>
    <w:rsid w:val="006A5CD7"/>
    <w:rsid w:val="006A7A06"/>
    <w:rsid w:val="006B24DB"/>
    <w:rsid w:val="006B46FB"/>
    <w:rsid w:val="006C05B3"/>
    <w:rsid w:val="006C3B7F"/>
    <w:rsid w:val="006C4F8E"/>
    <w:rsid w:val="006C583A"/>
    <w:rsid w:val="006D04D9"/>
    <w:rsid w:val="006D73D9"/>
    <w:rsid w:val="006D788D"/>
    <w:rsid w:val="006E21FB"/>
    <w:rsid w:val="006E30C5"/>
    <w:rsid w:val="006E5E72"/>
    <w:rsid w:val="006E78BC"/>
    <w:rsid w:val="006F096B"/>
    <w:rsid w:val="006F5E0C"/>
    <w:rsid w:val="00702855"/>
    <w:rsid w:val="007054CC"/>
    <w:rsid w:val="0070641F"/>
    <w:rsid w:val="0070680A"/>
    <w:rsid w:val="00706992"/>
    <w:rsid w:val="00712206"/>
    <w:rsid w:val="00713C6C"/>
    <w:rsid w:val="00722093"/>
    <w:rsid w:val="00724CF8"/>
    <w:rsid w:val="0073169F"/>
    <w:rsid w:val="007350E5"/>
    <w:rsid w:val="00741F06"/>
    <w:rsid w:val="00747278"/>
    <w:rsid w:val="00756B10"/>
    <w:rsid w:val="0076266B"/>
    <w:rsid w:val="007712BB"/>
    <w:rsid w:val="00774D3E"/>
    <w:rsid w:val="007771C8"/>
    <w:rsid w:val="007846C9"/>
    <w:rsid w:val="007914C3"/>
    <w:rsid w:val="0079203B"/>
    <w:rsid w:val="00792342"/>
    <w:rsid w:val="00794020"/>
    <w:rsid w:val="007950CB"/>
    <w:rsid w:val="007977A8"/>
    <w:rsid w:val="007A3B38"/>
    <w:rsid w:val="007A4906"/>
    <w:rsid w:val="007A4D5A"/>
    <w:rsid w:val="007A7FBD"/>
    <w:rsid w:val="007B11D5"/>
    <w:rsid w:val="007B512A"/>
    <w:rsid w:val="007B5E0C"/>
    <w:rsid w:val="007C2097"/>
    <w:rsid w:val="007D2188"/>
    <w:rsid w:val="007D356B"/>
    <w:rsid w:val="007D3735"/>
    <w:rsid w:val="007D3969"/>
    <w:rsid w:val="007D3CFF"/>
    <w:rsid w:val="007D5CFE"/>
    <w:rsid w:val="007D6A07"/>
    <w:rsid w:val="007E04CD"/>
    <w:rsid w:val="007E1CA0"/>
    <w:rsid w:val="007E1E17"/>
    <w:rsid w:val="007E34AC"/>
    <w:rsid w:val="007E356F"/>
    <w:rsid w:val="007E3AB3"/>
    <w:rsid w:val="007E5AAD"/>
    <w:rsid w:val="007E7A73"/>
    <w:rsid w:val="007F0234"/>
    <w:rsid w:val="007F2626"/>
    <w:rsid w:val="007F3557"/>
    <w:rsid w:val="007F7259"/>
    <w:rsid w:val="007F7308"/>
    <w:rsid w:val="008040A8"/>
    <w:rsid w:val="008045ED"/>
    <w:rsid w:val="0080737E"/>
    <w:rsid w:val="00810F14"/>
    <w:rsid w:val="00812A20"/>
    <w:rsid w:val="00813CD9"/>
    <w:rsid w:val="00815AB7"/>
    <w:rsid w:val="00823415"/>
    <w:rsid w:val="008279FA"/>
    <w:rsid w:val="00831E05"/>
    <w:rsid w:val="00831EF0"/>
    <w:rsid w:val="00833AE2"/>
    <w:rsid w:val="00834207"/>
    <w:rsid w:val="00834402"/>
    <w:rsid w:val="008453E4"/>
    <w:rsid w:val="008473A2"/>
    <w:rsid w:val="008527AF"/>
    <w:rsid w:val="00852F22"/>
    <w:rsid w:val="00854149"/>
    <w:rsid w:val="008557B8"/>
    <w:rsid w:val="0086041C"/>
    <w:rsid w:val="008626E7"/>
    <w:rsid w:val="00866134"/>
    <w:rsid w:val="00870870"/>
    <w:rsid w:val="00870EE7"/>
    <w:rsid w:val="008727A4"/>
    <w:rsid w:val="00872D3C"/>
    <w:rsid w:val="00873C04"/>
    <w:rsid w:val="00876DDE"/>
    <w:rsid w:val="008805B1"/>
    <w:rsid w:val="008863B9"/>
    <w:rsid w:val="008874D4"/>
    <w:rsid w:val="008903FB"/>
    <w:rsid w:val="008A291D"/>
    <w:rsid w:val="008A42C9"/>
    <w:rsid w:val="008A45A6"/>
    <w:rsid w:val="008A4912"/>
    <w:rsid w:val="008A6A06"/>
    <w:rsid w:val="008B0588"/>
    <w:rsid w:val="008B206A"/>
    <w:rsid w:val="008B3A5A"/>
    <w:rsid w:val="008B5BB7"/>
    <w:rsid w:val="008B6158"/>
    <w:rsid w:val="008B71D3"/>
    <w:rsid w:val="008B7B80"/>
    <w:rsid w:val="008C12AD"/>
    <w:rsid w:val="008C39AF"/>
    <w:rsid w:val="008C3B38"/>
    <w:rsid w:val="008C6C70"/>
    <w:rsid w:val="008C7D22"/>
    <w:rsid w:val="008D5B29"/>
    <w:rsid w:val="008D705D"/>
    <w:rsid w:val="008E0EE6"/>
    <w:rsid w:val="008F0917"/>
    <w:rsid w:val="008F0C74"/>
    <w:rsid w:val="008F29C0"/>
    <w:rsid w:val="008F3789"/>
    <w:rsid w:val="008F5E90"/>
    <w:rsid w:val="008F686C"/>
    <w:rsid w:val="008F7CFD"/>
    <w:rsid w:val="009008AD"/>
    <w:rsid w:val="00900B2A"/>
    <w:rsid w:val="00902A5C"/>
    <w:rsid w:val="00903417"/>
    <w:rsid w:val="009061EB"/>
    <w:rsid w:val="00910C04"/>
    <w:rsid w:val="009139DB"/>
    <w:rsid w:val="009148DE"/>
    <w:rsid w:val="0092105F"/>
    <w:rsid w:val="00921933"/>
    <w:rsid w:val="00921EF6"/>
    <w:rsid w:val="009258F6"/>
    <w:rsid w:val="009261D2"/>
    <w:rsid w:val="00930C7A"/>
    <w:rsid w:val="00931C23"/>
    <w:rsid w:val="00931D9D"/>
    <w:rsid w:val="009372CC"/>
    <w:rsid w:val="00937806"/>
    <w:rsid w:val="00940AB0"/>
    <w:rsid w:val="00941E30"/>
    <w:rsid w:val="00943D3C"/>
    <w:rsid w:val="00961138"/>
    <w:rsid w:val="009623AF"/>
    <w:rsid w:val="0096358F"/>
    <w:rsid w:val="009636D8"/>
    <w:rsid w:val="009742B2"/>
    <w:rsid w:val="00974533"/>
    <w:rsid w:val="009753D7"/>
    <w:rsid w:val="009777D9"/>
    <w:rsid w:val="00977946"/>
    <w:rsid w:val="00983382"/>
    <w:rsid w:val="009833E3"/>
    <w:rsid w:val="00983C04"/>
    <w:rsid w:val="00991B88"/>
    <w:rsid w:val="0099212E"/>
    <w:rsid w:val="00994467"/>
    <w:rsid w:val="00994511"/>
    <w:rsid w:val="009A063F"/>
    <w:rsid w:val="009A5753"/>
    <w:rsid w:val="009A579D"/>
    <w:rsid w:val="009A6B00"/>
    <w:rsid w:val="009B0761"/>
    <w:rsid w:val="009B2CE8"/>
    <w:rsid w:val="009B6E75"/>
    <w:rsid w:val="009C1CA7"/>
    <w:rsid w:val="009C29E3"/>
    <w:rsid w:val="009D131A"/>
    <w:rsid w:val="009D1C54"/>
    <w:rsid w:val="009D7AAA"/>
    <w:rsid w:val="009E08D7"/>
    <w:rsid w:val="009E262A"/>
    <w:rsid w:val="009E3297"/>
    <w:rsid w:val="009E7A29"/>
    <w:rsid w:val="009F194A"/>
    <w:rsid w:val="009F734F"/>
    <w:rsid w:val="00A0638E"/>
    <w:rsid w:val="00A07A32"/>
    <w:rsid w:val="00A16456"/>
    <w:rsid w:val="00A17031"/>
    <w:rsid w:val="00A179ED"/>
    <w:rsid w:val="00A21995"/>
    <w:rsid w:val="00A22192"/>
    <w:rsid w:val="00A246B6"/>
    <w:rsid w:val="00A2772B"/>
    <w:rsid w:val="00A27954"/>
    <w:rsid w:val="00A308DC"/>
    <w:rsid w:val="00A309B7"/>
    <w:rsid w:val="00A32CEB"/>
    <w:rsid w:val="00A35613"/>
    <w:rsid w:val="00A47E70"/>
    <w:rsid w:val="00A50CF0"/>
    <w:rsid w:val="00A5557C"/>
    <w:rsid w:val="00A609D7"/>
    <w:rsid w:val="00A629F5"/>
    <w:rsid w:val="00A63392"/>
    <w:rsid w:val="00A64C90"/>
    <w:rsid w:val="00A67D99"/>
    <w:rsid w:val="00A735B3"/>
    <w:rsid w:val="00A73AB8"/>
    <w:rsid w:val="00A7671C"/>
    <w:rsid w:val="00A82313"/>
    <w:rsid w:val="00A849B9"/>
    <w:rsid w:val="00A85404"/>
    <w:rsid w:val="00A878E7"/>
    <w:rsid w:val="00A9508F"/>
    <w:rsid w:val="00AA15AB"/>
    <w:rsid w:val="00AA2CBC"/>
    <w:rsid w:val="00AA6E75"/>
    <w:rsid w:val="00AB5C87"/>
    <w:rsid w:val="00AB7709"/>
    <w:rsid w:val="00AC0B20"/>
    <w:rsid w:val="00AC1807"/>
    <w:rsid w:val="00AC2870"/>
    <w:rsid w:val="00AC48BA"/>
    <w:rsid w:val="00AC5820"/>
    <w:rsid w:val="00AD0043"/>
    <w:rsid w:val="00AD14D1"/>
    <w:rsid w:val="00AD1CD8"/>
    <w:rsid w:val="00AE252E"/>
    <w:rsid w:val="00AE43C2"/>
    <w:rsid w:val="00AE5AD0"/>
    <w:rsid w:val="00AE67BE"/>
    <w:rsid w:val="00AE6877"/>
    <w:rsid w:val="00AE68A1"/>
    <w:rsid w:val="00AF0571"/>
    <w:rsid w:val="00AF33F9"/>
    <w:rsid w:val="00AF5658"/>
    <w:rsid w:val="00AF7FB4"/>
    <w:rsid w:val="00B07E3E"/>
    <w:rsid w:val="00B14973"/>
    <w:rsid w:val="00B258BB"/>
    <w:rsid w:val="00B25A0D"/>
    <w:rsid w:val="00B329EC"/>
    <w:rsid w:val="00B3418C"/>
    <w:rsid w:val="00B37BEC"/>
    <w:rsid w:val="00B42092"/>
    <w:rsid w:val="00B54C3F"/>
    <w:rsid w:val="00B55B39"/>
    <w:rsid w:val="00B56636"/>
    <w:rsid w:val="00B5745E"/>
    <w:rsid w:val="00B61583"/>
    <w:rsid w:val="00B66B78"/>
    <w:rsid w:val="00B67040"/>
    <w:rsid w:val="00B6726D"/>
    <w:rsid w:val="00B67B97"/>
    <w:rsid w:val="00B67CD8"/>
    <w:rsid w:val="00B7232E"/>
    <w:rsid w:val="00B867E0"/>
    <w:rsid w:val="00B9032B"/>
    <w:rsid w:val="00B91C24"/>
    <w:rsid w:val="00B93964"/>
    <w:rsid w:val="00B968A8"/>
    <w:rsid w:val="00B968C8"/>
    <w:rsid w:val="00B9788E"/>
    <w:rsid w:val="00BA3EC5"/>
    <w:rsid w:val="00BA51D9"/>
    <w:rsid w:val="00BA7FD6"/>
    <w:rsid w:val="00BB4C28"/>
    <w:rsid w:val="00BB5DFC"/>
    <w:rsid w:val="00BB789B"/>
    <w:rsid w:val="00BD279D"/>
    <w:rsid w:val="00BD518A"/>
    <w:rsid w:val="00BD5868"/>
    <w:rsid w:val="00BD6BB8"/>
    <w:rsid w:val="00BE137C"/>
    <w:rsid w:val="00BE61C4"/>
    <w:rsid w:val="00BE6346"/>
    <w:rsid w:val="00BF2B60"/>
    <w:rsid w:val="00BF2E31"/>
    <w:rsid w:val="00BF45D0"/>
    <w:rsid w:val="00BF48B5"/>
    <w:rsid w:val="00C01BF8"/>
    <w:rsid w:val="00C05B15"/>
    <w:rsid w:val="00C0713A"/>
    <w:rsid w:val="00C12B6E"/>
    <w:rsid w:val="00C14ABF"/>
    <w:rsid w:val="00C30493"/>
    <w:rsid w:val="00C3098B"/>
    <w:rsid w:val="00C32765"/>
    <w:rsid w:val="00C37000"/>
    <w:rsid w:val="00C40B2C"/>
    <w:rsid w:val="00C41BB6"/>
    <w:rsid w:val="00C42287"/>
    <w:rsid w:val="00C42D60"/>
    <w:rsid w:val="00C442BB"/>
    <w:rsid w:val="00C448F6"/>
    <w:rsid w:val="00C452DF"/>
    <w:rsid w:val="00C45BB8"/>
    <w:rsid w:val="00C6104F"/>
    <w:rsid w:val="00C66BA2"/>
    <w:rsid w:val="00C7129E"/>
    <w:rsid w:val="00C731E8"/>
    <w:rsid w:val="00C733A1"/>
    <w:rsid w:val="00C77F89"/>
    <w:rsid w:val="00C808FF"/>
    <w:rsid w:val="00C843C8"/>
    <w:rsid w:val="00C84597"/>
    <w:rsid w:val="00C9031E"/>
    <w:rsid w:val="00C93192"/>
    <w:rsid w:val="00C95452"/>
    <w:rsid w:val="00C95985"/>
    <w:rsid w:val="00C95FB2"/>
    <w:rsid w:val="00C96CF4"/>
    <w:rsid w:val="00CA772C"/>
    <w:rsid w:val="00CB3906"/>
    <w:rsid w:val="00CB3A3A"/>
    <w:rsid w:val="00CC31C2"/>
    <w:rsid w:val="00CC3392"/>
    <w:rsid w:val="00CC5026"/>
    <w:rsid w:val="00CC68D0"/>
    <w:rsid w:val="00CD14F1"/>
    <w:rsid w:val="00CD24E4"/>
    <w:rsid w:val="00CD2EB1"/>
    <w:rsid w:val="00CD32C3"/>
    <w:rsid w:val="00CD39C3"/>
    <w:rsid w:val="00CD3E75"/>
    <w:rsid w:val="00CD413A"/>
    <w:rsid w:val="00CD5D0D"/>
    <w:rsid w:val="00CD665F"/>
    <w:rsid w:val="00CE442F"/>
    <w:rsid w:val="00CE4813"/>
    <w:rsid w:val="00CE696B"/>
    <w:rsid w:val="00CE7AFF"/>
    <w:rsid w:val="00CF249C"/>
    <w:rsid w:val="00CF3B53"/>
    <w:rsid w:val="00CF425B"/>
    <w:rsid w:val="00D00DF5"/>
    <w:rsid w:val="00D03EBA"/>
    <w:rsid w:val="00D03F9A"/>
    <w:rsid w:val="00D06D51"/>
    <w:rsid w:val="00D12200"/>
    <w:rsid w:val="00D146FC"/>
    <w:rsid w:val="00D14DBC"/>
    <w:rsid w:val="00D1642C"/>
    <w:rsid w:val="00D2090A"/>
    <w:rsid w:val="00D20CB2"/>
    <w:rsid w:val="00D24972"/>
    <w:rsid w:val="00D24991"/>
    <w:rsid w:val="00D249D0"/>
    <w:rsid w:val="00D271CD"/>
    <w:rsid w:val="00D32017"/>
    <w:rsid w:val="00D32B58"/>
    <w:rsid w:val="00D33E33"/>
    <w:rsid w:val="00D345D8"/>
    <w:rsid w:val="00D35600"/>
    <w:rsid w:val="00D43658"/>
    <w:rsid w:val="00D50255"/>
    <w:rsid w:val="00D51432"/>
    <w:rsid w:val="00D515B3"/>
    <w:rsid w:val="00D53AF8"/>
    <w:rsid w:val="00D55FC7"/>
    <w:rsid w:val="00D57D38"/>
    <w:rsid w:val="00D61591"/>
    <w:rsid w:val="00D64500"/>
    <w:rsid w:val="00D66520"/>
    <w:rsid w:val="00D72D20"/>
    <w:rsid w:val="00D7492D"/>
    <w:rsid w:val="00D74B8C"/>
    <w:rsid w:val="00D75FD1"/>
    <w:rsid w:val="00D82D87"/>
    <w:rsid w:val="00D84835"/>
    <w:rsid w:val="00D85229"/>
    <w:rsid w:val="00D86675"/>
    <w:rsid w:val="00D9477A"/>
    <w:rsid w:val="00DA0313"/>
    <w:rsid w:val="00DA11C7"/>
    <w:rsid w:val="00DA3070"/>
    <w:rsid w:val="00DB1C10"/>
    <w:rsid w:val="00DB1EC8"/>
    <w:rsid w:val="00DB2CA7"/>
    <w:rsid w:val="00DB3060"/>
    <w:rsid w:val="00DB4384"/>
    <w:rsid w:val="00DB6EBC"/>
    <w:rsid w:val="00DB725D"/>
    <w:rsid w:val="00DB7717"/>
    <w:rsid w:val="00DC0938"/>
    <w:rsid w:val="00DC15FD"/>
    <w:rsid w:val="00DC169B"/>
    <w:rsid w:val="00DC34E0"/>
    <w:rsid w:val="00DC6E50"/>
    <w:rsid w:val="00DC7D22"/>
    <w:rsid w:val="00DD21F0"/>
    <w:rsid w:val="00DD596F"/>
    <w:rsid w:val="00DD5FA6"/>
    <w:rsid w:val="00DE0F55"/>
    <w:rsid w:val="00DE34CF"/>
    <w:rsid w:val="00DE7DFA"/>
    <w:rsid w:val="00DF04C6"/>
    <w:rsid w:val="00DF4CF5"/>
    <w:rsid w:val="00DF64DD"/>
    <w:rsid w:val="00DF7D4E"/>
    <w:rsid w:val="00E00AC4"/>
    <w:rsid w:val="00E02EEA"/>
    <w:rsid w:val="00E04F6E"/>
    <w:rsid w:val="00E055C3"/>
    <w:rsid w:val="00E117AA"/>
    <w:rsid w:val="00E11FC2"/>
    <w:rsid w:val="00E13F3D"/>
    <w:rsid w:val="00E21B3B"/>
    <w:rsid w:val="00E22980"/>
    <w:rsid w:val="00E301C7"/>
    <w:rsid w:val="00E30CC0"/>
    <w:rsid w:val="00E34898"/>
    <w:rsid w:val="00E43A71"/>
    <w:rsid w:val="00E457FF"/>
    <w:rsid w:val="00E5077A"/>
    <w:rsid w:val="00E5081C"/>
    <w:rsid w:val="00E52282"/>
    <w:rsid w:val="00E5736B"/>
    <w:rsid w:val="00E607F3"/>
    <w:rsid w:val="00E8362E"/>
    <w:rsid w:val="00E84B02"/>
    <w:rsid w:val="00E91802"/>
    <w:rsid w:val="00E9367E"/>
    <w:rsid w:val="00E93F64"/>
    <w:rsid w:val="00E953C4"/>
    <w:rsid w:val="00EA03F4"/>
    <w:rsid w:val="00EA0DE6"/>
    <w:rsid w:val="00EA5290"/>
    <w:rsid w:val="00EA5A5C"/>
    <w:rsid w:val="00EA608F"/>
    <w:rsid w:val="00EB043D"/>
    <w:rsid w:val="00EB09B7"/>
    <w:rsid w:val="00EB3CF6"/>
    <w:rsid w:val="00EC214D"/>
    <w:rsid w:val="00EC3073"/>
    <w:rsid w:val="00EC6E98"/>
    <w:rsid w:val="00ED34DA"/>
    <w:rsid w:val="00EE2C56"/>
    <w:rsid w:val="00EE2EFC"/>
    <w:rsid w:val="00EE409C"/>
    <w:rsid w:val="00EE6BBC"/>
    <w:rsid w:val="00EE7CEE"/>
    <w:rsid w:val="00EE7D7C"/>
    <w:rsid w:val="00EF7424"/>
    <w:rsid w:val="00EF76A7"/>
    <w:rsid w:val="00F0646C"/>
    <w:rsid w:val="00F10AB6"/>
    <w:rsid w:val="00F2202A"/>
    <w:rsid w:val="00F225AB"/>
    <w:rsid w:val="00F25D98"/>
    <w:rsid w:val="00F26254"/>
    <w:rsid w:val="00F26F1C"/>
    <w:rsid w:val="00F300FB"/>
    <w:rsid w:val="00F31DF8"/>
    <w:rsid w:val="00F31E61"/>
    <w:rsid w:val="00F35B9C"/>
    <w:rsid w:val="00F361F4"/>
    <w:rsid w:val="00F365DB"/>
    <w:rsid w:val="00F43FBC"/>
    <w:rsid w:val="00F45131"/>
    <w:rsid w:val="00F50D3F"/>
    <w:rsid w:val="00F53A9A"/>
    <w:rsid w:val="00F549F6"/>
    <w:rsid w:val="00F56683"/>
    <w:rsid w:val="00F57CE2"/>
    <w:rsid w:val="00F61068"/>
    <w:rsid w:val="00F6423C"/>
    <w:rsid w:val="00F820DF"/>
    <w:rsid w:val="00F8411C"/>
    <w:rsid w:val="00F90CE6"/>
    <w:rsid w:val="00F92579"/>
    <w:rsid w:val="00F96A74"/>
    <w:rsid w:val="00FA01FB"/>
    <w:rsid w:val="00FA0335"/>
    <w:rsid w:val="00FA0608"/>
    <w:rsid w:val="00FA2104"/>
    <w:rsid w:val="00FB1DB2"/>
    <w:rsid w:val="00FB259F"/>
    <w:rsid w:val="00FB2742"/>
    <w:rsid w:val="00FB562C"/>
    <w:rsid w:val="00FB6386"/>
    <w:rsid w:val="00FC1B64"/>
    <w:rsid w:val="00FC7B34"/>
    <w:rsid w:val="00FE23EC"/>
    <w:rsid w:val="00FE2E4C"/>
    <w:rsid w:val="00FE345D"/>
    <w:rsid w:val="00FE3C24"/>
    <w:rsid w:val="00FE6375"/>
    <w:rsid w:val="00FE645E"/>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9E9"/>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C49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C49E9"/>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C49E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C49E9"/>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C49E9"/>
    <w:pPr>
      <w:ind w:left="1701" w:hanging="1701"/>
      <w:outlineLvl w:val="4"/>
    </w:pPr>
    <w:rPr>
      <w:sz w:val="22"/>
    </w:rPr>
  </w:style>
  <w:style w:type="paragraph" w:styleId="Heading6">
    <w:name w:val="heading 6"/>
    <w:aliases w:val="T1,Header 6"/>
    <w:basedOn w:val="H6"/>
    <w:next w:val="Normal"/>
    <w:link w:val="Heading6Char"/>
    <w:qFormat/>
    <w:rsid w:val="000C49E9"/>
    <w:pPr>
      <w:outlineLvl w:val="5"/>
    </w:pPr>
  </w:style>
  <w:style w:type="paragraph" w:styleId="Heading7">
    <w:name w:val="heading 7"/>
    <w:aliases w:val="L7,Header 7"/>
    <w:basedOn w:val="H6"/>
    <w:next w:val="Normal"/>
    <w:link w:val="Heading7Char"/>
    <w:qFormat/>
    <w:rsid w:val="000C49E9"/>
    <w:pPr>
      <w:outlineLvl w:val="6"/>
    </w:pPr>
  </w:style>
  <w:style w:type="paragraph" w:styleId="Heading8">
    <w:name w:val="heading 8"/>
    <w:basedOn w:val="Heading1"/>
    <w:next w:val="Normal"/>
    <w:link w:val="Heading8Char"/>
    <w:qFormat/>
    <w:rsid w:val="000C49E9"/>
    <w:pPr>
      <w:ind w:left="0" w:firstLine="0"/>
      <w:outlineLvl w:val="7"/>
    </w:pPr>
  </w:style>
  <w:style w:type="paragraph" w:styleId="Heading9">
    <w:name w:val="heading 9"/>
    <w:aliases w:val="Figure Heading,FH"/>
    <w:basedOn w:val="Heading8"/>
    <w:next w:val="Normal"/>
    <w:link w:val="Heading9Char"/>
    <w:qFormat/>
    <w:rsid w:val="000C49E9"/>
    <w:pPr>
      <w:outlineLvl w:val="8"/>
    </w:pPr>
  </w:style>
  <w:style w:type="character" w:default="1" w:styleId="DefaultParagraphFont">
    <w:name w:val="Default Paragraph Font"/>
    <w:semiHidden/>
    <w:rsid w:val="000C49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49E9"/>
  </w:style>
  <w:style w:type="paragraph" w:styleId="TOC8">
    <w:name w:val="toc 8"/>
    <w:basedOn w:val="TOC1"/>
    <w:uiPriority w:val="39"/>
    <w:rsid w:val="000C49E9"/>
    <w:pPr>
      <w:spacing w:before="180"/>
      <w:ind w:left="2693" w:hanging="2693"/>
    </w:pPr>
    <w:rPr>
      <w:b/>
    </w:rPr>
  </w:style>
  <w:style w:type="paragraph" w:styleId="TOC1">
    <w:name w:val="toc 1"/>
    <w:uiPriority w:val="39"/>
    <w:rsid w:val="000C49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0C49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0C49E9"/>
    <w:pPr>
      <w:ind w:left="1701" w:hanging="1701"/>
    </w:pPr>
  </w:style>
  <w:style w:type="paragraph" w:styleId="TOC4">
    <w:name w:val="toc 4"/>
    <w:basedOn w:val="TOC3"/>
    <w:rsid w:val="000C49E9"/>
    <w:pPr>
      <w:ind w:left="1418" w:hanging="1418"/>
    </w:pPr>
  </w:style>
  <w:style w:type="paragraph" w:styleId="TOC3">
    <w:name w:val="toc 3"/>
    <w:basedOn w:val="TOC2"/>
    <w:rsid w:val="000C49E9"/>
    <w:pPr>
      <w:ind w:left="1134" w:hanging="1134"/>
    </w:pPr>
  </w:style>
  <w:style w:type="paragraph" w:styleId="TOC2">
    <w:name w:val="toc 2"/>
    <w:basedOn w:val="TOC1"/>
    <w:rsid w:val="000C49E9"/>
    <w:pPr>
      <w:keepNext w:val="0"/>
      <w:spacing w:before="0"/>
      <w:ind w:left="851" w:hanging="851"/>
    </w:pPr>
    <w:rPr>
      <w:sz w:val="20"/>
    </w:rPr>
  </w:style>
  <w:style w:type="paragraph" w:styleId="Index2">
    <w:name w:val="index 2"/>
    <w:basedOn w:val="Index1"/>
    <w:rsid w:val="000C49E9"/>
    <w:pPr>
      <w:ind w:left="284"/>
    </w:pPr>
  </w:style>
  <w:style w:type="paragraph" w:styleId="Index1">
    <w:name w:val="index 1"/>
    <w:basedOn w:val="Normal"/>
    <w:rsid w:val="000C49E9"/>
    <w:pPr>
      <w:keepLines/>
      <w:spacing w:after="0"/>
    </w:pPr>
  </w:style>
  <w:style w:type="paragraph" w:customStyle="1" w:styleId="ZH">
    <w:name w:val="ZH"/>
    <w:rsid w:val="000C49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C49E9"/>
    <w:pPr>
      <w:outlineLvl w:val="9"/>
    </w:pPr>
  </w:style>
  <w:style w:type="paragraph" w:styleId="ListNumber2">
    <w:name w:val="List Number 2"/>
    <w:basedOn w:val="ListNumber"/>
    <w:rsid w:val="000C49E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C49E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0C49E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C49E9"/>
    <w:pPr>
      <w:keepLines/>
      <w:spacing w:after="0"/>
      <w:ind w:left="454" w:hanging="454"/>
    </w:pPr>
    <w:rPr>
      <w:sz w:val="16"/>
    </w:rPr>
  </w:style>
  <w:style w:type="paragraph" w:customStyle="1" w:styleId="TAH">
    <w:name w:val="TAH"/>
    <w:basedOn w:val="TAC"/>
    <w:link w:val="TAHCar"/>
    <w:rsid w:val="000C49E9"/>
    <w:rPr>
      <w:b/>
    </w:rPr>
  </w:style>
  <w:style w:type="paragraph" w:customStyle="1" w:styleId="TAC">
    <w:name w:val="TAC"/>
    <w:basedOn w:val="TAL"/>
    <w:link w:val="TACCar"/>
    <w:rsid w:val="000C49E9"/>
    <w:pPr>
      <w:jc w:val="center"/>
    </w:pPr>
  </w:style>
  <w:style w:type="paragraph" w:customStyle="1" w:styleId="TF">
    <w:name w:val="TF"/>
    <w:aliases w:val="left"/>
    <w:basedOn w:val="TH"/>
    <w:link w:val="TFChar"/>
    <w:rsid w:val="000C49E9"/>
    <w:pPr>
      <w:keepNext w:val="0"/>
      <w:spacing w:before="0" w:after="240"/>
    </w:pPr>
  </w:style>
  <w:style w:type="paragraph" w:customStyle="1" w:styleId="NO">
    <w:name w:val="NO"/>
    <w:basedOn w:val="Normal"/>
    <w:link w:val="NOChar"/>
    <w:rsid w:val="000C49E9"/>
    <w:pPr>
      <w:keepLines/>
      <w:ind w:left="1135" w:hanging="851"/>
    </w:pPr>
  </w:style>
  <w:style w:type="paragraph" w:styleId="TOC9">
    <w:name w:val="toc 9"/>
    <w:basedOn w:val="TOC8"/>
    <w:rsid w:val="000C49E9"/>
    <w:pPr>
      <w:ind w:left="1418" w:hanging="1418"/>
    </w:pPr>
  </w:style>
  <w:style w:type="paragraph" w:customStyle="1" w:styleId="EX">
    <w:name w:val="EX"/>
    <w:basedOn w:val="Normal"/>
    <w:link w:val="EXChar"/>
    <w:rsid w:val="000C49E9"/>
    <w:pPr>
      <w:keepLines/>
      <w:ind w:left="1702" w:hanging="1418"/>
    </w:pPr>
  </w:style>
  <w:style w:type="paragraph" w:customStyle="1" w:styleId="FP">
    <w:name w:val="FP"/>
    <w:basedOn w:val="Normal"/>
    <w:rsid w:val="000C49E9"/>
    <w:pPr>
      <w:spacing w:after="0"/>
    </w:pPr>
  </w:style>
  <w:style w:type="paragraph" w:customStyle="1" w:styleId="LD">
    <w:name w:val="LD"/>
    <w:rsid w:val="000C49E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C49E9"/>
    <w:pPr>
      <w:spacing w:after="0"/>
    </w:pPr>
  </w:style>
  <w:style w:type="paragraph" w:customStyle="1" w:styleId="EW">
    <w:name w:val="EW"/>
    <w:basedOn w:val="EX"/>
    <w:rsid w:val="000C49E9"/>
    <w:pPr>
      <w:spacing w:after="0"/>
    </w:pPr>
  </w:style>
  <w:style w:type="paragraph" w:styleId="TOC6">
    <w:name w:val="toc 6"/>
    <w:basedOn w:val="TOC5"/>
    <w:next w:val="Normal"/>
    <w:rsid w:val="000C49E9"/>
    <w:pPr>
      <w:ind w:left="1985" w:hanging="1985"/>
    </w:pPr>
  </w:style>
  <w:style w:type="paragraph" w:styleId="TOC7">
    <w:name w:val="toc 7"/>
    <w:basedOn w:val="TOC6"/>
    <w:next w:val="Normal"/>
    <w:rsid w:val="000C49E9"/>
    <w:pPr>
      <w:ind w:left="2268" w:hanging="2268"/>
    </w:pPr>
  </w:style>
  <w:style w:type="paragraph" w:styleId="ListBullet2">
    <w:name w:val="List Bullet 2"/>
    <w:aliases w:val="lb2"/>
    <w:basedOn w:val="ListBullet"/>
    <w:link w:val="ListBullet2Char"/>
    <w:rsid w:val="000C49E9"/>
    <w:pPr>
      <w:ind w:left="851"/>
    </w:pPr>
  </w:style>
  <w:style w:type="paragraph" w:styleId="ListBullet3">
    <w:name w:val="List Bullet 3"/>
    <w:basedOn w:val="ListBullet2"/>
    <w:link w:val="ListBullet3Char"/>
    <w:rsid w:val="000C49E9"/>
    <w:pPr>
      <w:ind w:left="1135"/>
    </w:pPr>
  </w:style>
  <w:style w:type="paragraph" w:styleId="ListNumber">
    <w:name w:val="List Number"/>
    <w:basedOn w:val="List"/>
    <w:rsid w:val="000C49E9"/>
  </w:style>
  <w:style w:type="paragraph" w:customStyle="1" w:styleId="EQ">
    <w:name w:val="EQ"/>
    <w:basedOn w:val="Normal"/>
    <w:next w:val="Normal"/>
    <w:link w:val="EQChar"/>
    <w:rsid w:val="000C49E9"/>
    <w:pPr>
      <w:keepLines/>
      <w:tabs>
        <w:tab w:val="center" w:pos="4536"/>
        <w:tab w:val="right" w:pos="9072"/>
      </w:tabs>
    </w:pPr>
    <w:rPr>
      <w:noProof/>
    </w:rPr>
  </w:style>
  <w:style w:type="paragraph" w:customStyle="1" w:styleId="TH">
    <w:name w:val="TH"/>
    <w:basedOn w:val="Normal"/>
    <w:link w:val="THChar"/>
    <w:rsid w:val="000C49E9"/>
    <w:pPr>
      <w:keepNext/>
      <w:keepLines/>
      <w:spacing w:before="60"/>
      <w:jc w:val="center"/>
    </w:pPr>
    <w:rPr>
      <w:rFonts w:ascii="Arial" w:hAnsi="Arial"/>
      <w:b/>
    </w:rPr>
  </w:style>
  <w:style w:type="paragraph" w:customStyle="1" w:styleId="NF">
    <w:name w:val="NF"/>
    <w:basedOn w:val="NO"/>
    <w:rsid w:val="000C49E9"/>
    <w:pPr>
      <w:keepNext/>
      <w:spacing w:after="0"/>
    </w:pPr>
    <w:rPr>
      <w:rFonts w:ascii="Arial" w:hAnsi="Arial"/>
      <w:sz w:val="18"/>
    </w:rPr>
  </w:style>
  <w:style w:type="paragraph" w:customStyle="1" w:styleId="PL">
    <w:name w:val="PL"/>
    <w:link w:val="PLChar"/>
    <w:rsid w:val="000C4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C49E9"/>
    <w:pPr>
      <w:jc w:val="right"/>
    </w:pPr>
  </w:style>
  <w:style w:type="paragraph" w:customStyle="1" w:styleId="H6">
    <w:name w:val="H6"/>
    <w:basedOn w:val="Heading5"/>
    <w:next w:val="Normal"/>
    <w:link w:val="H6Char"/>
    <w:rsid w:val="000C49E9"/>
    <w:pPr>
      <w:ind w:left="1985" w:hanging="1985"/>
      <w:outlineLvl w:val="9"/>
    </w:pPr>
    <w:rPr>
      <w:sz w:val="20"/>
    </w:rPr>
  </w:style>
  <w:style w:type="paragraph" w:customStyle="1" w:styleId="TAN">
    <w:name w:val="TAN"/>
    <w:basedOn w:val="TAL"/>
    <w:link w:val="TANChar"/>
    <w:rsid w:val="000C49E9"/>
    <w:pPr>
      <w:ind w:left="851" w:hanging="851"/>
    </w:pPr>
  </w:style>
  <w:style w:type="paragraph" w:customStyle="1" w:styleId="TAL">
    <w:name w:val="TAL"/>
    <w:basedOn w:val="Normal"/>
    <w:link w:val="TALChar"/>
    <w:rsid w:val="000C49E9"/>
    <w:pPr>
      <w:keepNext/>
      <w:keepLines/>
      <w:spacing w:after="0"/>
    </w:pPr>
    <w:rPr>
      <w:rFonts w:ascii="Arial" w:hAnsi="Arial"/>
      <w:sz w:val="18"/>
    </w:rPr>
  </w:style>
  <w:style w:type="paragraph" w:customStyle="1" w:styleId="ZA">
    <w:name w:val="ZA"/>
    <w:rsid w:val="000C49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C49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C49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C49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C49E9"/>
    <w:pPr>
      <w:framePr w:wrap="notBeside" w:y="16161"/>
    </w:pPr>
  </w:style>
  <w:style w:type="character" w:customStyle="1" w:styleId="ZGSM">
    <w:name w:val="ZGSM"/>
    <w:rsid w:val="000C49E9"/>
  </w:style>
  <w:style w:type="paragraph" w:styleId="List2">
    <w:name w:val="List 2"/>
    <w:basedOn w:val="List"/>
    <w:link w:val="List2Char"/>
    <w:rsid w:val="000C49E9"/>
    <w:pPr>
      <w:ind w:left="851"/>
    </w:pPr>
  </w:style>
  <w:style w:type="paragraph" w:customStyle="1" w:styleId="ZG">
    <w:name w:val="ZG"/>
    <w:rsid w:val="000C49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C49E9"/>
    <w:pPr>
      <w:ind w:left="1135"/>
    </w:pPr>
  </w:style>
  <w:style w:type="paragraph" w:styleId="List4">
    <w:name w:val="List 4"/>
    <w:basedOn w:val="List3"/>
    <w:rsid w:val="000C49E9"/>
    <w:pPr>
      <w:ind w:left="1418"/>
    </w:pPr>
  </w:style>
  <w:style w:type="paragraph" w:styleId="List5">
    <w:name w:val="List 5"/>
    <w:basedOn w:val="List4"/>
    <w:rsid w:val="000C49E9"/>
    <w:pPr>
      <w:ind w:left="1702"/>
    </w:pPr>
  </w:style>
  <w:style w:type="paragraph" w:customStyle="1" w:styleId="EditorsNote">
    <w:name w:val="Editor's Note"/>
    <w:aliases w:val="EN,Editor's Noteormal"/>
    <w:basedOn w:val="NO"/>
    <w:link w:val="EditorsNoteChar"/>
    <w:rsid w:val="000C49E9"/>
    <w:rPr>
      <w:color w:val="FF0000"/>
    </w:rPr>
  </w:style>
  <w:style w:type="paragraph" w:styleId="List">
    <w:name w:val="List"/>
    <w:basedOn w:val="Normal"/>
    <w:link w:val="ListChar"/>
    <w:rsid w:val="000C49E9"/>
    <w:pPr>
      <w:ind w:left="568" w:hanging="284"/>
    </w:pPr>
  </w:style>
  <w:style w:type="paragraph" w:styleId="ListBullet">
    <w:name w:val="List Bullet"/>
    <w:aliases w:val="UL"/>
    <w:basedOn w:val="List"/>
    <w:link w:val="ListBulletChar"/>
    <w:rsid w:val="000C49E9"/>
  </w:style>
  <w:style w:type="paragraph" w:styleId="ListBullet4">
    <w:name w:val="List Bullet 4"/>
    <w:basedOn w:val="ListBullet3"/>
    <w:rsid w:val="000C49E9"/>
    <w:pPr>
      <w:ind w:left="1418"/>
    </w:pPr>
  </w:style>
  <w:style w:type="paragraph" w:styleId="ListBullet5">
    <w:name w:val="List Bullet 5"/>
    <w:basedOn w:val="ListBullet4"/>
    <w:rsid w:val="000C49E9"/>
    <w:pPr>
      <w:ind w:left="1702"/>
    </w:pPr>
  </w:style>
  <w:style w:type="paragraph" w:customStyle="1" w:styleId="B10">
    <w:name w:val="B1"/>
    <w:basedOn w:val="List"/>
    <w:link w:val="B1Zchn"/>
    <w:rsid w:val="000C49E9"/>
  </w:style>
  <w:style w:type="paragraph" w:customStyle="1" w:styleId="B20">
    <w:name w:val="B2"/>
    <w:basedOn w:val="List2"/>
    <w:link w:val="B2Char"/>
    <w:rsid w:val="000C49E9"/>
  </w:style>
  <w:style w:type="paragraph" w:customStyle="1" w:styleId="B30">
    <w:name w:val="B3"/>
    <w:basedOn w:val="List3"/>
    <w:link w:val="B3Char"/>
    <w:rsid w:val="000C49E9"/>
  </w:style>
  <w:style w:type="paragraph" w:customStyle="1" w:styleId="B4">
    <w:name w:val="B4"/>
    <w:basedOn w:val="List4"/>
    <w:link w:val="B4Char"/>
    <w:rsid w:val="000C49E9"/>
  </w:style>
  <w:style w:type="paragraph" w:customStyle="1" w:styleId="B5">
    <w:name w:val="B5"/>
    <w:basedOn w:val="List5"/>
    <w:rsid w:val="000C49E9"/>
  </w:style>
  <w:style w:type="paragraph" w:styleId="Footer">
    <w:name w:val="footer"/>
    <w:aliases w:val="footer odd,footer,fo,pie de página"/>
    <w:basedOn w:val="Header"/>
    <w:link w:val="FooterChar"/>
    <w:rsid w:val="000C49E9"/>
    <w:pPr>
      <w:jc w:val="center"/>
    </w:pPr>
    <w:rPr>
      <w:i/>
    </w:rPr>
  </w:style>
  <w:style w:type="paragraph" w:customStyle="1" w:styleId="ZTD">
    <w:name w:val="ZTD"/>
    <w:basedOn w:val="ZB"/>
    <w:rsid w:val="000C49E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spacing w:after="120"/>
      <w:ind w:left="360"/>
    </w:pPr>
    <w:rPr>
      <w:rFonts w:eastAsia="SimSun"/>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D00DF5"/>
    <w:rPr>
      <w:rFonts w:eastAsia="SimSun"/>
      <w:b/>
      <w:bCs/>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spacing w:before="60"/>
      <w:jc w:val="center"/>
    </w:pPr>
    <w:rPr>
      <w:rFonts w:ascii="Arial" w:hAnsi="Arial"/>
      <w:b/>
    </w:rPr>
  </w:style>
  <w:style w:type="paragraph" w:customStyle="1" w:styleId="B1">
    <w:name w:val="B1+"/>
    <w:basedOn w:val="B10"/>
    <w:link w:val="B1Car"/>
    <w:rsid w:val="00D00DF5"/>
    <w:pPr>
      <w:numPr>
        <w:numId w:val="1"/>
      </w:numPr>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style>
  <w:style w:type="paragraph" w:customStyle="1" w:styleId="Guidance">
    <w:name w:val="Guidance"/>
    <w:basedOn w:val="Normal"/>
    <w:uiPriority w:val="99"/>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00DF5"/>
    <w:rPr>
      <w:rFonts w:ascii="Arial" w:eastAsia="Times New Roman" w:hAnsi="Arial"/>
      <w:sz w:val="36"/>
      <w:lang w:val="en-GB" w:eastAsia="en-GB"/>
    </w:rPr>
  </w:style>
  <w:style w:type="character" w:customStyle="1" w:styleId="Heading6Char">
    <w:name w:val="Heading 6 Char"/>
    <w:aliases w:val="T1 Char4,Header 6 Char"/>
    <w:link w:val="Heading6"/>
    <w:rsid w:val="00D00DF5"/>
    <w:rPr>
      <w:rFonts w:ascii="Arial" w:eastAsia="Times New Roman" w:hAnsi="Arial"/>
      <w:lang w:val="en-GB" w:eastAsia="en-GB"/>
    </w:rPr>
  </w:style>
  <w:style w:type="character" w:customStyle="1" w:styleId="Heading7Char">
    <w:name w:val="Heading 7 Char"/>
    <w:aliases w:val="L7 Char,Header 7 Char"/>
    <w:link w:val="Heading7"/>
    <w:rsid w:val="00D00DF5"/>
    <w:rPr>
      <w:rFonts w:ascii="Arial" w:eastAsia="Times New Roman" w:hAnsi="Arial"/>
      <w:lang w:val="en-GB" w:eastAsia="en-GB"/>
    </w:rPr>
  </w:style>
  <w:style w:type="character" w:customStyle="1" w:styleId="Heading8Char">
    <w:name w:val="Heading 8 Char"/>
    <w:link w:val="Heading8"/>
    <w:rsid w:val="00D00DF5"/>
    <w:rPr>
      <w:rFonts w:ascii="Arial" w:eastAsia="Times New Roman" w:hAnsi="Arial"/>
      <w:sz w:val="36"/>
      <w:lang w:val="en-GB" w:eastAsia="en-GB"/>
    </w:rPr>
  </w:style>
  <w:style w:type="character" w:customStyle="1" w:styleId="Heading9Char">
    <w:name w:val="Heading 9 Char"/>
    <w:aliases w:val="Figure Heading Char2,FH Char2"/>
    <w:link w:val="Heading9"/>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rsid w:val="00D00DF5"/>
    <w:pPr>
      <w:pBdr>
        <w:top w:val="none" w:sz="0" w:space="0" w:color="auto"/>
      </w:pBdr>
    </w:pPr>
    <w:rPr>
      <w:b/>
      <w:color w:val="0000FF"/>
    </w:rPr>
  </w:style>
  <w:style w:type="paragraph" w:customStyle="1" w:styleId="msonormal0">
    <w:name w:val="msonormal"/>
    <w:basedOn w:val="Normal"/>
    <w:uiPriority w:val="99"/>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rsid w:val="00BE61C4"/>
    <w:rPr>
      <w:rFonts w:ascii="Times New Roman" w:eastAsia="Times New Roman" w:hAnsi="Times New Roman"/>
      <w:lang w:val="en-GB" w:eastAsia="en-GB"/>
    </w:rPr>
  </w:style>
  <w:style w:type="character" w:customStyle="1" w:styleId="ListBulletChar">
    <w:name w:val="List Bullet Char"/>
    <w:aliases w:val="UL Char"/>
    <w:link w:val="ListBulle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rsid w:val="00BE61C4"/>
    <w:rPr>
      <w:rFonts w:ascii="Times New Roman" w:eastAsia="Times New Roman" w:hAnsi="Times New Roman"/>
      <w:lang w:val="en-GB" w:eastAsia="en-GB"/>
    </w:rPr>
  </w:style>
  <w:style w:type="paragraph" w:styleId="IndexHeading">
    <w:name w:val="index heading"/>
    <w:basedOn w:val="Normal"/>
    <w:next w:val="Normal"/>
    <w:rsid w:val="00BE61C4"/>
    <w:pPr>
      <w:pBdr>
        <w:top w:val="single" w:sz="12" w:space="0" w:color="auto"/>
      </w:pBdr>
      <w:spacing w:before="360" w:after="240"/>
    </w:pPr>
    <w:rPr>
      <w:rFonts w:eastAsia="MS Mincho"/>
      <w:b/>
      <w:i/>
      <w:sz w:val="26"/>
    </w:rPr>
  </w:style>
  <w:style w:type="paragraph" w:customStyle="1" w:styleId="TabList">
    <w:name w:val="TabList"/>
    <w:basedOn w:val="Normal"/>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rsid w:val="00BE61C4"/>
    <w:pPr>
      <w:spacing w:after="0"/>
    </w:pPr>
    <w:rPr>
      <w:rFonts w:eastAsia="MS Mincho"/>
      <w:i/>
    </w:rPr>
  </w:style>
  <w:style w:type="paragraph" w:customStyle="1" w:styleId="table">
    <w:name w:val="table"/>
    <w:basedOn w:val="Normal"/>
    <w:next w:val="Normal"/>
    <w:rsid w:val="00BE61C4"/>
    <w:pPr>
      <w:spacing w:after="0"/>
      <w:jc w:val="center"/>
    </w:pPr>
    <w:rPr>
      <w:rFonts w:eastAsia="MS Mincho"/>
      <w:lang w:val="en-US"/>
    </w:rPr>
  </w:style>
  <w:style w:type="paragraph" w:customStyle="1" w:styleId="HE">
    <w:name w:val="HE"/>
    <w:basedOn w:val="Normal"/>
    <w:rsid w:val="00BE61C4"/>
    <w:pPr>
      <w:spacing w:after="0"/>
    </w:pPr>
    <w:rPr>
      <w:rFonts w:eastAsia="MS Mincho"/>
      <w:b/>
    </w:rPr>
  </w:style>
  <w:style w:type="paragraph" w:customStyle="1" w:styleId="text">
    <w:name w:val="text"/>
    <w:basedOn w:val="Normal"/>
    <w:rsid w:val="00BE61C4"/>
    <w:pPr>
      <w:widowControl w:val="0"/>
      <w:spacing w:after="240"/>
      <w:jc w:val="both"/>
    </w:pPr>
    <w:rPr>
      <w:rFonts w:eastAsia="MS Mincho"/>
      <w:sz w:val="24"/>
      <w:lang w:val="en-AU"/>
    </w:rPr>
  </w:style>
  <w:style w:type="paragraph" w:customStyle="1" w:styleId="Reference">
    <w:name w:val="Reference"/>
    <w:basedOn w:val="EX"/>
    <w:rsid w:val="00BE61C4"/>
    <w:pPr>
      <w:tabs>
        <w:tab w:val="num" w:pos="567"/>
      </w:tabs>
      <w:ind w:left="567" w:hanging="567"/>
    </w:pPr>
    <w:rPr>
      <w:rFonts w:eastAsia="MS Mincho"/>
    </w:rPr>
  </w:style>
  <w:style w:type="paragraph" w:customStyle="1" w:styleId="berschrift1H1">
    <w:name w:val="Überschrift 1.H1"/>
    <w:basedOn w:val="Normal"/>
    <w:next w:val="Normal"/>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61C4"/>
    <w:rPr>
      <w:rFonts w:ascii="Arial" w:eastAsia="MS Mincho" w:hAnsi="Arial"/>
      <w:lang w:val="en-GB" w:eastAsia="en-US"/>
    </w:rPr>
  </w:style>
  <w:style w:type="paragraph" w:customStyle="1" w:styleId="textintend1">
    <w:name w:val="text intend 1"/>
    <w:basedOn w:val="text"/>
    <w:rsid w:val="00BE61C4"/>
    <w:pPr>
      <w:widowControl/>
      <w:tabs>
        <w:tab w:val="num" w:pos="992"/>
      </w:tabs>
      <w:spacing w:after="120"/>
      <w:ind w:left="992" w:hanging="425"/>
    </w:pPr>
    <w:rPr>
      <w:lang w:val="en-US"/>
    </w:rPr>
  </w:style>
  <w:style w:type="paragraph" w:customStyle="1" w:styleId="textintend2">
    <w:name w:val="text intend 2"/>
    <w:basedOn w:val="text"/>
    <w:rsid w:val="00BE61C4"/>
    <w:pPr>
      <w:widowControl/>
      <w:tabs>
        <w:tab w:val="num" w:pos="1418"/>
      </w:tabs>
      <w:spacing w:after="120"/>
      <w:ind w:left="1418" w:hanging="426"/>
    </w:pPr>
    <w:rPr>
      <w:lang w:val="en-US"/>
    </w:rPr>
  </w:style>
  <w:style w:type="paragraph" w:customStyle="1" w:styleId="textintend3">
    <w:name w:val="text intend 3"/>
    <w:basedOn w:val="text"/>
    <w:rsid w:val="00BE61C4"/>
    <w:pPr>
      <w:widowControl/>
      <w:tabs>
        <w:tab w:val="num" w:pos="1843"/>
      </w:tabs>
      <w:spacing w:after="120"/>
      <w:ind w:left="1843" w:hanging="425"/>
    </w:pPr>
    <w:rPr>
      <w:lang w:val="en-US"/>
    </w:rPr>
  </w:style>
  <w:style w:type="paragraph" w:customStyle="1" w:styleId="normalpuce">
    <w:name w:val="normal puce"/>
    <w:basedOn w:val="Normal"/>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rsid w:val="00BE61C4"/>
    <w:pPr>
      <w:spacing w:after="0"/>
      <w:jc w:val="both"/>
    </w:pPr>
    <w:rPr>
      <w:rFonts w:eastAsia="MS Mincho"/>
      <w:sz w:val="24"/>
    </w:rPr>
  </w:style>
  <w:style w:type="character" w:customStyle="1" w:styleId="BodyText2Char">
    <w:name w:val="Body Text 2 Char"/>
    <w:basedOn w:val="DefaultParagraphFont"/>
    <w:link w:val="BodyText2"/>
    <w:rsid w:val="00BE61C4"/>
    <w:rPr>
      <w:rFonts w:ascii="Times New Roman" w:eastAsia="MS Mincho" w:hAnsi="Times New Roman"/>
      <w:sz w:val="24"/>
      <w:lang w:val="en-GB" w:eastAsia="en-GB"/>
    </w:rPr>
  </w:style>
  <w:style w:type="paragraph" w:customStyle="1" w:styleId="para">
    <w:name w:val="para"/>
    <w:basedOn w:val="Normal"/>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rsid w:val="00BE61C4"/>
    <w:pPr>
      <w:tabs>
        <w:tab w:val="center" w:pos="4820"/>
        <w:tab w:val="right" w:pos="9640"/>
      </w:tabs>
    </w:pPr>
    <w:rPr>
      <w:rFonts w:eastAsia="MS Mincho"/>
    </w:rPr>
  </w:style>
  <w:style w:type="paragraph" w:styleId="BodyTextIndent2">
    <w:name w:val="Body Text Indent 2"/>
    <w:basedOn w:val="Normal"/>
    <w:link w:val="BodyTextIndent2Char"/>
    <w:rsid w:val="00BE61C4"/>
    <w:pPr>
      <w:ind w:left="568" w:hanging="568"/>
    </w:pPr>
    <w:rPr>
      <w:rFonts w:eastAsia="MS Mincho"/>
    </w:rPr>
  </w:style>
  <w:style w:type="character" w:customStyle="1" w:styleId="BodyTextIndent2Char">
    <w:name w:val="Body Text Indent 2 Char"/>
    <w:basedOn w:val="DefaultParagraphFont"/>
    <w:link w:val="BodyTextIndent2"/>
    <w:rsid w:val="00BE61C4"/>
    <w:rPr>
      <w:rFonts w:ascii="Times New Roman" w:eastAsia="MS Mincho" w:hAnsi="Times New Roman"/>
      <w:lang w:val="en-GB" w:eastAsia="en-GB"/>
    </w:rPr>
  </w:style>
  <w:style w:type="paragraph" w:customStyle="1" w:styleId="List1">
    <w:name w:val="List1"/>
    <w:basedOn w:val="Normal"/>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E61C4"/>
    <w:rPr>
      <w:rFonts w:eastAsia="MS Mincho"/>
      <w:b/>
      <w:i/>
    </w:rPr>
  </w:style>
  <w:style w:type="character" w:customStyle="1" w:styleId="BodyText3Char">
    <w:name w:val="Body Text 3 Char"/>
    <w:basedOn w:val="DefaultParagraphFont"/>
    <w:link w:val="BodyText3"/>
    <w:rsid w:val="00BE61C4"/>
    <w:rPr>
      <w:rFonts w:ascii="Times New Roman" w:eastAsia="MS Mincho" w:hAnsi="Times New Roman"/>
      <w:b/>
      <w:i/>
      <w:lang w:val="en-GB" w:eastAsia="en-GB"/>
    </w:rPr>
  </w:style>
  <w:style w:type="paragraph" w:customStyle="1" w:styleId="TdocText">
    <w:name w:val="Tdoc_Text"/>
    <w:basedOn w:val="Normal"/>
    <w:rsid w:val="00BE61C4"/>
    <w:pPr>
      <w:spacing w:before="120" w:after="0"/>
      <w:jc w:val="both"/>
    </w:pPr>
    <w:rPr>
      <w:rFonts w:eastAsia="MS Mincho"/>
      <w:lang w:val="en-US"/>
    </w:rPr>
  </w:style>
  <w:style w:type="paragraph" w:customStyle="1" w:styleId="centered">
    <w:name w:val="centered"/>
    <w:basedOn w:val="Normal"/>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E61C4"/>
    <w:rPr>
      <w:rFonts w:ascii="Bookman" w:hAnsi="Bookman"/>
      <w:position w:val="6"/>
      <w:sz w:val="18"/>
    </w:rPr>
  </w:style>
  <w:style w:type="paragraph" w:customStyle="1" w:styleId="References">
    <w:name w:val="References"/>
    <w:basedOn w:val="Normal"/>
    <w:rsid w:val="00BE61C4"/>
    <w:pPr>
      <w:numPr>
        <w:numId w:val="2"/>
      </w:numPr>
      <w:tabs>
        <w:tab w:val="clear" w:pos="360"/>
      </w:tabs>
      <w:spacing w:after="80"/>
      <w:ind w:left="720"/>
    </w:pPr>
    <w:rPr>
      <w:rFonts w:eastAsia="MS Mincho"/>
      <w:sz w:val="18"/>
      <w:lang w:val="en-US"/>
    </w:rPr>
  </w:style>
  <w:style w:type="paragraph" w:customStyle="1" w:styleId="ZchnZchn">
    <w:name w:val="Zchn Zchn"/>
    <w:semiHidden/>
    <w:rsid w:val="00BE61C4"/>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rsid w:val="00BE61C4"/>
    <w:pPr>
      <w:keepNext/>
      <w:keepLines/>
      <w:spacing w:after="180"/>
      <w:ind w:left="0"/>
      <w:jc w:val="center"/>
    </w:pPr>
    <w:rPr>
      <w:rFonts w:eastAsia="MS Mincho"/>
      <w:snapToGrid w:val="0"/>
      <w:kern w:val="2"/>
    </w:rPr>
  </w:style>
  <w:style w:type="paragraph" w:customStyle="1" w:styleId="CharCharCharChar1">
    <w:name w:val="Char Char Char Char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61C4"/>
    <w:rPr>
      <w:rFonts w:eastAsia="SimSun"/>
      <w:i/>
      <w:color w:val="0000FF"/>
      <w:lang w:val="en-GB" w:eastAsia="en-US"/>
    </w:rPr>
  </w:style>
  <w:style w:type="paragraph" w:customStyle="1" w:styleId="Bulletedo1">
    <w:name w:val="Bulleted o 1"/>
    <w:basedOn w:val="Normal"/>
    <w:uiPriority w:val="99"/>
    <w:rsid w:val="00BE61C4"/>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61C4"/>
    <w:rPr>
      <w:lang w:val="en-GB" w:eastAsia="en-US" w:bidi="ar-SA"/>
    </w:rPr>
  </w:style>
  <w:style w:type="character" w:customStyle="1" w:styleId="msoins00">
    <w:name w:val="msoins0"/>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61C4"/>
    <w:rPr>
      <w:rFonts w:ascii="Arial" w:hAnsi="Arial"/>
      <w:sz w:val="24"/>
      <w:lang w:val="en-GB" w:eastAsia="en-US" w:bidi="ar-SA"/>
    </w:rPr>
  </w:style>
  <w:style w:type="paragraph" w:customStyle="1" w:styleId="no0">
    <w:name w:val="no"/>
    <w:basedOn w:val="Normal"/>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rsid w:val="00BE61C4"/>
    <w:pPr>
      <w:numPr>
        <w:numId w:val="5"/>
      </w:numPr>
      <w:tabs>
        <w:tab w:val="left" w:pos="851"/>
      </w:tabs>
    </w:pPr>
    <w:rPr>
      <w:rFonts w:eastAsia="PMingLiU"/>
    </w:rPr>
  </w:style>
  <w:style w:type="character" w:customStyle="1" w:styleId="ui-provider">
    <w:name w:val="ui-provider"/>
    <w:basedOn w:val="DefaultParagraphFont"/>
    <w:rsid w:val="00A32CEB"/>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E61C4"/>
    <w:rPr>
      <w:rFonts w:ascii="Times New Roman" w:eastAsia="SimSun" w:hAnsi="Times New Roman"/>
      <w:lang w:eastAsia="en-US"/>
    </w:rPr>
  </w:style>
  <w:style w:type="character" w:customStyle="1" w:styleId="CharChar31">
    <w:name w:val="Char Char31"/>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E61C4"/>
    <w:rPr>
      <w:rFonts w:ascii="Arial" w:hAnsi="Arial" w:cs="Times New Roman"/>
      <w:sz w:val="28"/>
      <w:szCs w:val="20"/>
      <w:lang w:val="en-GB" w:eastAsia="en-US"/>
    </w:rPr>
  </w:style>
  <w:style w:type="paragraph" w:customStyle="1" w:styleId="CharCharCharCharChar">
    <w:name w:val="Char Char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61C4"/>
    <w:rPr>
      <w:lang w:val="en-GB" w:eastAsia="ja-JP" w:bidi="ar-SA"/>
    </w:rPr>
  </w:style>
  <w:style w:type="paragraph" w:customStyle="1" w:styleId="1Char">
    <w:name w:val="(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61C4"/>
    <w:rPr>
      <w:rFonts w:ascii="Arial" w:hAnsi="Arial"/>
      <w:sz w:val="32"/>
      <w:lang w:val="en-GB" w:eastAsia="ja-JP" w:bidi="ar-SA"/>
    </w:rPr>
  </w:style>
  <w:style w:type="character" w:customStyle="1" w:styleId="CharChar4">
    <w:name w:val="Char Char4"/>
    <w:rsid w:val="00BE61C4"/>
    <w:rPr>
      <w:rFonts w:ascii="Courier New" w:hAnsi="Courier New"/>
      <w:lang w:val="nb-NO" w:eastAsia="ja-JP" w:bidi="ar-SA"/>
    </w:rPr>
  </w:style>
  <w:style w:type="character" w:customStyle="1" w:styleId="AndreaLeonardi">
    <w:name w:val="Andrea Leonardi"/>
    <w:semiHidden/>
    <w:rsid w:val="00BE61C4"/>
    <w:rPr>
      <w:rFonts w:ascii="Arial" w:hAnsi="Arial" w:cs="Arial"/>
      <w:color w:val="auto"/>
      <w:sz w:val="20"/>
      <w:szCs w:val="20"/>
    </w:rPr>
  </w:style>
  <w:style w:type="character" w:customStyle="1" w:styleId="NOCharChar">
    <w:name w:val="NO Char Char"/>
    <w:rsid w:val="00BE61C4"/>
    <w:rPr>
      <w:lang w:val="en-GB" w:eastAsia="en-US" w:bidi="ar-SA"/>
    </w:rPr>
  </w:style>
  <w:style w:type="character" w:customStyle="1" w:styleId="NOZchn">
    <w:name w:val="NO Zchn"/>
    <w:rsid w:val="00BE61C4"/>
    <w:rPr>
      <w:lang w:val="en-GB" w:eastAsia="en-US" w:bidi="ar-SA"/>
    </w:rPr>
  </w:style>
  <w:style w:type="paragraph" w:customStyle="1" w:styleId="CharCharCharCharCharChar">
    <w:name w:val="Char Char Char Char Char Char"/>
    <w:semiHidden/>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rsid w:val="00BE61C4"/>
    <w:rPr>
      <w:rFonts w:ascii="Arial" w:hAnsi="Arial" w:cs="Times New Roman"/>
      <w:sz w:val="20"/>
      <w:szCs w:val="20"/>
      <w:lang w:val="en-GB" w:eastAsia="en-US"/>
    </w:rPr>
  </w:style>
  <w:style w:type="paragraph" w:customStyle="1" w:styleId="CarCar">
    <w:name w:val="Car C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61C4"/>
    <w:rPr>
      <w:rFonts w:ascii="Arial" w:hAnsi="Arial"/>
      <w:sz w:val="32"/>
      <w:lang w:val="en-GB" w:eastAsia="en-US" w:bidi="ar-SA"/>
    </w:rPr>
  </w:style>
  <w:style w:type="paragraph" w:customStyle="1" w:styleId="ZchnZchn1">
    <w:name w:val="Zchn Zchn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E61C4"/>
    <w:rPr>
      <w:rFonts w:ascii="Arial" w:hAnsi="Arial" w:cs="Times New Roman"/>
      <w:sz w:val="20"/>
      <w:szCs w:val="20"/>
      <w:lang w:val="en-GB" w:eastAsia="en-US"/>
    </w:rPr>
  </w:style>
  <w:style w:type="paragraph" w:customStyle="1" w:styleId="1">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E61C4"/>
    <w:pPr>
      <w:spacing w:after="0"/>
      <w:ind w:left="851"/>
    </w:pPr>
    <w:rPr>
      <w:rFonts w:eastAsia="MS Mincho"/>
      <w:lang w:val="it-IT"/>
    </w:rPr>
  </w:style>
  <w:style w:type="paragraph" w:styleId="ListNumber5">
    <w:name w:val="List Number 5"/>
    <w:basedOn w:val="Normal"/>
    <w:rsid w:val="00BE61C4"/>
    <w:pPr>
      <w:tabs>
        <w:tab w:val="num" w:pos="851"/>
        <w:tab w:val="num" w:pos="1800"/>
      </w:tabs>
      <w:ind w:left="1800" w:hanging="851"/>
    </w:pPr>
    <w:rPr>
      <w:rFonts w:eastAsia="MS Mincho"/>
    </w:rPr>
  </w:style>
  <w:style w:type="paragraph" w:styleId="ListNumber3">
    <w:name w:val="List Number 3"/>
    <w:basedOn w:val="Normal"/>
    <w:rsid w:val="00BE61C4"/>
    <w:pPr>
      <w:numPr>
        <w:numId w:val="7"/>
      </w:numPr>
      <w:tabs>
        <w:tab w:val="clear" w:pos="720"/>
        <w:tab w:val="num" w:pos="644"/>
        <w:tab w:val="num" w:pos="926"/>
      </w:tabs>
      <w:ind w:left="926"/>
    </w:pPr>
    <w:rPr>
      <w:rFonts w:eastAsia="MS Mincho"/>
    </w:rPr>
  </w:style>
  <w:style w:type="paragraph" w:styleId="ListNumber4">
    <w:name w:val="List Number 4"/>
    <w:basedOn w:val="Normal"/>
    <w:rsid w:val="00BE61C4"/>
    <w:pPr>
      <w:numPr>
        <w:numId w:val="6"/>
      </w:numPr>
      <w:tabs>
        <w:tab w:val="clear" w:pos="720"/>
        <w:tab w:val="num" w:pos="360"/>
        <w:tab w:val="num" w:pos="1209"/>
      </w:tabs>
      <w:ind w:left="1209"/>
    </w:pPr>
    <w:rPr>
      <w:rFonts w:eastAsia="MS Mincho"/>
    </w:rPr>
  </w:style>
  <w:style w:type="character" w:customStyle="1" w:styleId="CharChar7">
    <w:name w:val="Char Char7"/>
    <w:rsid w:val="00BE61C4"/>
    <w:rPr>
      <w:rFonts w:ascii="Tahoma" w:hAnsi="Tahoma" w:cs="Tahoma"/>
      <w:shd w:val="clear" w:color="auto" w:fill="000080"/>
      <w:lang w:val="en-GB" w:eastAsia="en-US"/>
    </w:rPr>
  </w:style>
  <w:style w:type="character" w:customStyle="1" w:styleId="ZchnZchn5">
    <w:name w:val="Zchn Zchn5"/>
    <w:rsid w:val="00BE61C4"/>
    <w:rPr>
      <w:rFonts w:ascii="Courier New" w:eastAsia="Batang" w:hAnsi="Courier New"/>
      <w:lang w:val="nb-NO" w:eastAsia="en-US" w:bidi="ar-SA"/>
    </w:rPr>
  </w:style>
  <w:style w:type="character" w:customStyle="1" w:styleId="CharChar10">
    <w:name w:val="Char Char10"/>
    <w:rsid w:val="00BE61C4"/>
    <w:rPr>
      <w:rFonts w:ascii="Times New Roman" w:hAnsi="Times New Roman"/>
      <w:lang w:val="en-GB" w:eastAsia="en-US"/>
    </w:rPr>
  </w:style>
  <w:style w:type="character" w:customStyle="1" w:styleId="CharChar9">
    <w:name w:val="Char Char9"/>
    <w:rsid w:val="00BE61C4"/>
    <w:rPr>
      <w:rFonts w:ascii="Tahoma" w:hAnsi="Tahoma" w:cs="Tahoma"/>
      <w:sz w:val="16"/>
      <w:szCs w:val="16"/>
      <w:lang w:val="en-GB" w:eastAsia="en-US"/>
    </w:rPr>
  </w:style>
  <w:style w:type="character" w:customStyle="1" w:styleId="CharChar8">
    <w:name w:val="Char Char8"/>
    <w:rsid w:val="00BE61C4"/>
    <w:rPr>
      <w:rFonts w:ascii="Times New Roman" w:hAnsi="Times New Roman"/>
      <w:b/>
      <w:bCs/>
      <w:lang w:val="en-GB" w:eastAsia="en-US"/>
    </w:rPr>
  </w:style>
  <w:style w:type="paragraph" w:customStyle="1" w:styleId="10">
    <w:name w:val="修订1"/>
    <w:hidden/>
    <w:semiHidden/>
    <w:rsid w:val="00BE61C4"/>
    <w:rPr>
      <w:rFonts w:ascii="Times New Roman" w:eastAsia="Batang" w:hAnsi="Times New Roman"/>
      <w:lang w:val="en-GB" w:eastAsia="en-US"/>
    </w:rPr>
  </w:style>
  <w:style w:type="paragraph" w:styleId="EndnoteText">
    <w:name w:val="endnote text"/>
    <w:basedOn w:val="Normal"/>
    <w:link w:val="EndnoteTextChar"/>
    <w:rsid w:val="00BE61C4"/>
    <w:pPr>
      <w:snapToGrid w:val="0"/>
    </w:pPr>
  </w:style>
  <w:style w:type="character" w:customStyle="1" w:styleId="EndnoteTextChar">
    <w:name w:val="Endnote Text Char"/>
    <w:basedOn w:val="DefaultParagraphFont"/>
    <w:link w:val="EndnoteText"/>
    <w:rsid w:val="00BE61C4"/>
    <w:rPr>
      <w:rFonts w:ascii="Times New Roman" w:eastAsia="Times New Roman" w:hAnsi="Times New Roman"/>
      <w:lang w:val="en-GB" w:eastAsia="en-GB"/>
    </w:rPr>
  </w:style>
  <w:style w:type="character" w:styleId="EndnoteReference">
    <w:name w:val="endnote reference"/>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E61C4"/>
    <w:rPr>
      <w:rFonts w:ascii="Arial" w:hAnsi="Arial"/>
      <w:sz w:val="22"/>
      <w:lang w:val="en-GB" w:eastAsia="ja-JP" w:bidi="ar-SA"/>
    </w:rPr>
  </w:style>
  <w:style w:type="paragraph" w:styleId="Date">
    <w:name w:val="Date"/>
    <w:basedOn w:val="Normal"/>
    <w:next w:val="Normal"/>
    <w:link w:val="DateChar"/>
    <w:rsid w:val="00BE61C4"/>
    <w:rPr>
      <w:rFonts w:eastAsia="Malgun Gothic"/>
    </w:rPr>
  </w:style>
  <w:style w:type="character" w:customStyle="1" w:styleId="DateChar">
    <w:name w:val="Date Char"/>
    <w:basedOn w:val="DefaultParagraphFont"/>
    <w:link w:val="Date"/>
    <w:rsid w:val="00BE61C4"/>
    <w:rPr>
      <w:rFonts w:ascii="Times New Roman" w:eastAsia="Malgun Gothic" w:hAnsi="Times New Roman"/>
      <w:lang w:val="en-GB" w:eastAsia="en-GB"/>
    </w:rPr>
  </w:style>
  <w:style w:type="paragraph" w:customStyle="1" w:styleId="AutoCorrect">
    <w:name w:val="AutoCorrect"/>
    <w:rsid w:val="00BE61C4"/>
    <w:rPr>
      <w:rFonts w:ascii="Times New Roman" w:eastAsia="Malgun Gothic" w:hAnsi="Times New Roman"/>
      <w:sz w:val="24"/>
      <w:szCs w:val="24"/>
      <w:lang w:val="en-GB" w:eastAsia="ko-KR"/>
    </w:rPr>
  </w:style>
  <w:style w:type="paragraph" w:customStyle="1" w:styleId="-PAGE-">
    <w:name w:val="- PAGE -"/>
    <w:rsid w:val="00BE61C4"/>
    <w:rPr>
      <w:rFonts w:ascii="Times New Roman" w:eastAsia="Malgun Gothic" w:hAnsi="Times New Roman"/>
      <w:sz w:val="24"/>
      <w:szCs w:val="24"/>
      <w:lang w:val="en-GB" w:eastAsia="ko-KR"/>
    </w:rPr>
  </w:style>
  <w:style w:type="paragraph" w:customStyle="1" w:styleId="PageXofY">
    <w:name w:val="Page X of Y"/>
    <w:rsid w:val="00BE61C4"/>
    <w:rPr>
      <w:rFonts w:ascii="Times New Roman" w:eastAsia="Malgun Gothic" w:hAnsi="Times New Roman"/>
      <w:sz w:val="24"/>
      <w:szCs w:val="24"/>
      <w:lang w:val="en-GB" w:eastAsia="ko-KR"/>
    </w:rPr>
  </w:style>
  <w:style w:type="paragraph" w:customStyle="1" w:styleId="Createdby">
    <w:name w:val="Created by"/>
    <w:rsid w:val="00BE61C4"/>
    <w:rPr>
      <w:rFonts w:ascii="Times New Roman" w:eastAsia="Malgun Gothic" w:hAnsi="Times New Roman"/>
      <w:sz w:val="24"/>
      <w:szCs w:val="24"/>
      <w:lang w:val="en-GB" w:eastAsia="ko-KR"/>
    </w:rPr>
  </w:style>
  <w:style w:type="paragraph" w:customStyle="1" w:styleId="Createdon">
    <w:name w:val="Created on"/>
    <w:rsid w:val="00BE61C4"/>
    <w:rPr>
      <w:rFonts w:ascii="Times New Roman" w:eastAsia="Malgun Gothic" w:hAnsi="Times New Roman"/>
      <w:sz w:val="24"/>
      <w:szCs w:val="24"/>
      <w:lang w:val="en-GB" w:eastAsia="ko-KR"/>
    </w:rPr>
  </w:style>
  <w:style w:type="paragraph" w:customStyle="1" w:styleId="Lastprinted">
    <w:name w:val="Last printed"/>
    <w:rsid w:val="00BE61C4"/>
    <w:rPr>
      <w:rFonts w:ascii="Times New Roman" w:eastAsia="Malgun Gothic" w:hAnsi="Times New Roman"/>
      <w:sz w:val="24"/>
      <w:szCs w:val="24"/>
      <w:lang w:val="en-GB" w:eastAsia="ko-KR"/>
    </w:rPr>
  </w:style>
  <w:style w:type="paragraph" w:customStyle="1" w:styleId="Lastsavedby">
    <w:name w:val="Last saved by"/>
    <w:rsid w:val="00BE61C4"/>
    <w:rPr>
      <w:rFonts w:ascii="Times New Roman" w:eastAsia="Malgun Gothic" w:hAnsi="Times New Roman"/>
      <w:sz w:val="24"/>
      <w:szCs w:val="24"/>
      <w:lang w:val="en-GB" w:eastAsia="ko-KR"/>
    </w:rPr>
  </w:style>
  <w:style w:type="paragraph" w:customStyle="1" w:styleId="Filename">
    <w:name w:val="Filename"/>
    <w:rsid w:val="00BE61C4"/>
    <w:rPr>
      <w:rFonts w:ascii="Times New Roman" w:eastAsia="Malgun Gothic" w:hAnsi="Times New Roman"/>
      <w:sz w:val="24"/>
      <w:szCs w:val="24"/>
      <w:lang w:val="en-GB" w:eastAsia="ko-KR"/>
    </w:rPr>
  </w:style>
  <w:style w:type="paragraph" w:customStyle="1" w:styleId="Filenameandpath">
    <w:name w:val="Filename and path"/>
    <w:rsid w:val="00BE61C4"/>
    <w:rPr>
      <w:rFonts w:ascii="Times New Roman" w:eastAsia="Malgun Gothic" w:hAnsi="Times New Roman"/>
      <w:sz w:val="24"/>
      <w:szCs w:val="24"/>
      <w:lang w:val="en-GB" w:eastAsia="ko-KR"/>
    </w:rPr>
  </w:style>
  <w:style w:type="paragraph" w:customStyle="1" w:styleId="AuthorPageDate">
    <w:name w:val="Author  Page #  Date"/>
    <w:rsid w:val="00BE61C4"/>
    <w:rPr>
      <w:rFonts w:ascii="Times New Roman" w:eastAsia="Malgun Gothic" w:hAnsi="Times New Roman"/>
      <w:sz w:val="24"/>
      <w:szCs w:val="24"/>
      <w:lang w:val="en-GB" w:eastAsia="ko-KR"/>
    </w:rPr>
  </w:style>
  <w:style w:type="paragraph" w:customStyle="1" w:styleId="ConfidentialPageDate">
    <w:name w:val="Confidential  Page #  Date"/>
    <w:rsid w:val="00BE61C4"/>
    <w:rPr>
      <w:rFonts w:ascii="Times New Roman" w:eastAsia="Malgun Gothic" w:hAnsi="Times New Roman"/>
      <w:sz w:val="24"/>
      <w:szCs w:val="24"/>
      <w:lang w:val="en-GB" w:eastAsia="ko-KR"/>
    </w:rPr>
  </w:style>
  <w:style w:type="paragraph" w:customStyle="1" w:styleId="INDENT1">
    <w:name w:val="INDENT1"/>
    <w:basedOn w:val="Normal"/>
    <w:rsid w:val="00BE61C4"/>
    <w:pPr>
      <w:ind w:left="851"/>
    </w:pPr>
    <w:rPr>
      <w:lang w:eastAsia="ja-JP"/>
    </w:rPr>
  </w:style>
  <w:style w:type="paragraph" w:customStyle="1" w:styleId="INDENT2">
    <w:name w:val="INDENT2"/>
    <w:basedOn w:val="Normal"/>
    <w:rsid w:val="00BE61C4"/>
    <w:pPr>
      <w:ind w:left="1135" w:hanging="284"/>
    </w:pPr>
    <w:rPr>
      <w:lang w:eastAsia="ja-JP"/>
    </w:rPr>
  </w:style>
  <w:style w:type="paragraph" w:customStyle="1" w:styleId="INDENT3">
    <w:name w:val="INDENT3"/>
    <w:basedOn w:val="Normal"/>
    <w:rsid w:val="00BE61C4"/>
    <w:pPr>
      <w:ind w:left="1701" w:hanging="567"/>
    </w:pPr>
    <w:rPr>
      <w:lang w:eastAsia="ja-JP"/>
    </w:rPr>
  </w:style>
  <w:style w:type="paragraph" w:customStyle="1" w:styleId="FigureTitle">
    <w:name w:val="Figure_Title"/>
    <w:basedOn w:val="Normal"/>
    <w:next w:val="Normal"/>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BE61C4"/>
    <w:pPr>
      <w:keepNext/>
      <w:keepLines/>
    </w:pPr>
    <w:rPr>
      <w:b/>
      <w:lang w:eastAsia="ja-JP"/>
    </w:rPr>
  </w:style>
  <w:style w:type="paragraph" w:customStyle="1" w:styleId="enumlev2">
    <w:name w:val="enumlev2"/>
    <w:basedOn w:val="Normal"/>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BE61C4"/>
    <w:pPr>
      <w:keepNext/>
      <w:keepLines/>
      <w:spacing w:before="240"/>
      <w:ind w:left="1418"/>
    </w:pPr>
    <w:rPr>
      <w:rFonts w:ascii="Arial" w:hAnsi="Arial"/>
      <w:b/>
      <w:sz w:val="36"/>
      <w:lang w:val="en-US" w:eastAsia="ja-JP"/>
    </w:rPr>
  </w:style>
  <w:style w:type="paragraph" w:customStyle="1" w:styleId="Figure">
    <w:name w:val="Figure"/>
    <w:basedOn w:val="Normal"/>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61C4"/>
    <w:pPr>
      <w:tabs>
        <w:tab w:val="left" w:pos="1418"/>
      </w:tabs>
      <w:spacing w:after="120"/>
    </w:pPr>
    <w:rPr>
      <w:rFonts w:ascii="Arial" w:eastAsia="MS Mincho" w:hAnsi="Arial"/>
      <w:sz w:val="24"/>
      <w:lang w:val="fr-FR" w:eastAsia="ko-KR"/>
    </w:rPr>
  </w:style>
  <w:style w:type="paragraph" w:customStyle="1" w:styleId="p20">
    <w:name w:val="p20"/>
    <w:basedOn w:val="Normal"/>
    <w:rsid w:val="00BE61C4"/>
    <w:pPr>
      <w:snapToGrid w:val="0"/>
      <w:spacing w:after="0"/>
    </w:pPr>
    <w:rPr>
      <w:rFonts w:ascii="Arial" w:hAnsi="Arial" w:cs="Arial"/>
      <w:sz w:val="18"/>
      <w:szCs w:val="18"/>
      <w:lang w:val="en-US" w:eastAsia="zh-CN"/>
    </w:rPr>
  </w:style>
  <w:style w:type="paragraph" w:customStyle="1" w:styleId="ATC">
    <w:name w:val="ATC"/>
    <w:basedOn w:val="Normal"/>
    <w:rsid w:val="00BE61C4"/>
    <w:rPr>
      <w:lang w:eastAsia="ja-JP"/>
    </w:rPr>
  </w:style>
  <w:style w:type="paragraph" w:customStyle="1" w:styleId="TaOC">
    <w:name w:val="TaOC"/>
    <w:basedOn w:val="TAC"/>
    <w:rsid w:val="00BE61C4"/>
    <w:rPr>
      <w:lang w:eastAsia="ja-JP"/>
    </w:rPr>
  </w:style>
  <w:style w:type="paragraph" w:customStyle="1" w:styleId="1CharChar1Char">
    <w:name w:val="(文字) (文字)1 Char (文字) (文字) Char (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rsid w:val="00BE61C4"/>
    <w:rPr>
      <w:rFonts w:ascii="Arial" w:hAnsi="Arial"/>
      <w:lang w:val="en-GB" w:eastAsia="en-US" w:bidi="ar-SA"/>
    </w:rPr>
  </w:style>
  <w:style w:type="table" w:customStyle="1" w:styleId="Tabellengitternetz1">
    <w:name w:val="Tabellengitternetz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61C4"/>
    <w:pPr>
      <w:tabs>
        <w:tab w:val="num" w:pos="928"/>
      </w:tabs>
      <w:ind w:left="928" w:hanging="360"/>
    </w:pPr>
    <w:rPr>
      <w:rFonts w:eastAsia="Batang"/>
      <w:lang w:eastAsia="ko-KR"/>
    </w:rPr>
  </w:style>
  <w:style w:type="table" w:customStyle="1" w:styleId="TableGrid2">
    <w:name w:val="Table Grid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E61C4"/>
    <w:pPr>
      <w:keepNext w:val="0"/>
      <w:keepLines w:val="0"/>
      <w:spacing w:before="240"/>
      <w:ind w:left="0" w:firstLine="0"/>
    </w:pPr>
    <w:rPr>
      <w:rFonts w:eastAsia="MS Mincho"/>
      <w:bCs/>
    </w:rPr>
  </w:style>
  <w:style w:type="table" w:customStyle="1" w:styleId="TableGrid3">
    <w:name w:val="Table Grid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E61C4"/>
    <w:rPr>
      <w:rFonts w:ascii="Tahoma" w:eastAsia="MS Mincho" w:hAnsi="Tahoma" w:cs="Tahoma"/>
      <w:sz w:val="16"/>
      <w:szCs w:val="16"/>
      <w:lang w:eastAsia="ko-KR"/>
    </w:rPr>
  </w:style>
  <w:style w:type="paragraph" w:customStyle="1" w:styleId="JK-text-simpledoc">
    <w:name w:val="JK - text - simple doc"/>
    <w:basedOn w:val="BodyText"/>
    <w:autoRedefine/>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E61C4"/>
    <w:pPr>
      <w:spacing w:before="100" w:beforeAutospacing="1" w:after="100" w:afterAutospacing="1"/>
    </w:pPr>
    <w:rPr>
      <w:sz w:val="24"/>
      <w:szCs w:val="24"/>
      <w:lang w:val="en-US" w:eastAsia="ko-KR"/>
    </w:rPr>
  </w:style>
  <w:style w:type="paragraph" w:customStyle="1" w:styleId="11">
    <w:name w:val="吹き出し1"/>
    <w:basedOn w:val="Normal"/>
    <w:rsid w:val="00BE61C4"/>
    <w:rPr>
      <w:rFonts w:ascii="Tahoma" w:eastAsia="MS Mincho" w:hAnsi="Tahoma" w:cs="Tahoma"/>
      <w:sz w:val="16"/>
      <w:szCs w:val="16"/>
      <w:lang w:eastAsia="ko-KR"/>
    </w:rPr>
  </w:style>
  <w:style w:type="paragraph" w:customStyle="1" w:styleId="20">
    <w:name w:val="吹き出し2"/>
    <w:basedOn w:val="Normal"/>
    <w:semiHidden/>
    <w:rsid w:val="00BE61C4"/>
    <w:rPr>
      <w:rFonts w:ascii="Tahoma" w:eastAsia="MS Mincho" w:hAnsi="Tahoma" w:cs="Tahoma"/>
      <w:sz w:val="16"/>
      <w:szCs w:val="16"/>
      <w:lang w:eastAsia="ko-KR"/>
    </w:rPr>
  </w:style>
  <w:style w:type="paragraph" w:customStyle="1" w:styleId="Note">
    <w:name w:val="Note"/>
    <w:basedOn w:val="B10"/>
    <w:rsid w:val="00BE61C4"/>
    <w:rPr>
      <w:rFonts w:eastAsia="MS Mincho"/>
    </w:rPr>
  </w:style>
  <w:style w:type="paragraph" w:customStyle="1" w:styleId="91">
    <w:name w:val="目次 91"/>
    <w:basedOn w:val="TOC8"/>
    <w:rsid w:val="00BE61C4"/>
    <w:pPr>
      <w:ind w:left="1418" w:hanging="1418"/>
    </w:pPr>
    <w:rPr>
      <w:rFonts w:eastAsia="MS Mincho"/>
      <w:lang w:val="en-US"/>
    </w:rPr>
  </w:style>
  <w:style w:type="paragraph" w:customStyle="1" w:styleId="12">
    <w:name w:val="図表番号1"/>
    <w:basedOn w:val="Normal"/>
    <w:next w:val="Normal"/>
    <w:rsid w:val="00BE61C4"/>
    <w:pPr>
      <w:spacing w:before="120" w:after="120"/>
    </w:pPr>
    <w:rPr>
      <w:rFonts w:eastAsia="MS Mincho"/>
      <w:b/>
    </w:rPr>
  </w:style>
  <w:style w:type="paragraph" w:customStyle="1" w:styleId="HO">
    <w:name w:val="HO"/>
    <w:basedOn w:val="Normal"/>
    <w:rsid w:val="00BE61C4"/>
    <w:pPr>
      <w:spacing w:after="0"/>
      <w:jc w:val="right"/>
    </w:pPr>
    <w:rPr>
      <w:rFonts w:eastAsia="MS Mincho"/>
      <w:b/>
    </w:rPr>
  </w:style>
  <w:style w:type="paragraph" w:customStyle="1" w:styleId="WP">
    <w:name w:val="WP"/>
    <w:basedOn w:val="Normal"/>
    <w:rsid w:val="00BE61C4"/>
    <w:pPr>
      <w:spacing w:after="0"/>
      <w:jc w:val="both"/>
    </w:pPr>
    <w:rPr>
      <w:rFonts w:eastAsia="MS Mincho"/>
    </w:rPr>
  </w:style>
  <w:style w:type="paragraph" w:customStyle="1" w:styleId="ZK">
    <w:name w:val="ZK"/>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rsid w:val="00BE61C4"/>
    <w:pPr>
      <w:spacing w:before="120" w:after="120"/>
    </w:pPr>
    <w:rPr>
      <w:rFonts w:eastAsia="MS Mincho"/>
      <w:lang w:val="en-US"/>
    </w:rPr>
  </w:style>
  <w:style w:type="paragraph" w:customStyle="1" w:styleId="Teststep">
    <w:name w:val="Test step"/>
    <w:basedOn w:val="Normal"/>
    <w:rsid w:val="00BE61C4"/>
    <w:pPr>
      <w:tabs>
        <w:tab w:val="left" w:pos="720"/>
      </w:tabs>
      <w:spacing w:after="0"/>
      <w:ind w:left="720" w:hanging="720"/>
    </w:pPr>
    <w:rPr>
      <w:rFonts w:eastAsia="MS Mincho"/>
    </w:rPr>
  </w:style>
  <w:style w:type="paragraph" w:customStyle="1" w:styleId="TableTitle">
    <w:name w:val="TableTitle"/>
    <w:basedOn w:val="BodyText2"/>
    <w:next w:val="BodyText2"/>
    <w:rsid w:val="00BE61C4"/>
    <w:pPr>
      <w:keepNext/>
      <w:keepLines/>
      <w:spacing w:after="60"/>
      <w:ind w:left="210"/>
      <w:jc w:val="center"/>
    </w:pPr>
    <w:rPr>
      <w:b/>
      <w:sz w:val="20"/>
    </w:rPr>
  </w:style>
  <w:style w:type="paragraph" w:customStyle="1" w:styleId="13">
    <w:name w:val="図表目次1"/>
    <w:basedOn w:val="Normal"/>
    <w:next w:val="Normal"/>
    <w:rsid w:val="00BE61C4"/>
    <w:pPr>
      <w:ind w:left="400" w:hanging="400"/>
      <w:jc w:val="center"/>
    </w:pPr>
    <w:rPr>
      <w:rFonts w:eastAsia="MS Mincho"/>
      <w:b/>
    </w:rPr>
  </w:style>
  <w:style w:type="paragraph" w:customStyle="1" w:styleId="t2">
    <w:name w:val="t2"/>
    <w:basedOn w:val="Normal"/>
    <w:rsid w:val="00BE61C4"/>
    <w:pPr>
      <w:spacing w:after="0"/>
    </w:pPr>
    <w:rPr>
      <w:rFonts w:eastAsia="MS Mincho"/>
    </w:rPr>
  </w:style>
  <w:style w:type="paragraph" w:customStyle="1" w:styleId="CommentNokia">
    <w:name w:val="Comment Nokia"/>
    <w:basedOn w:val="Normal"/>
    <w:rsid w:val="00BE61C4"/>
    <w:pPr>
      <w:tabs>
        <w:tab w:val="left" w:pos="360"/>
      </w:tabs>
      <w:ind w:left="360" w:hanging="360"/>
    </w:pPr>
    <w:rPr>
      <w:rFonts w:eastAsia="MS Mincho"/>
      <w:sz w:val="22"/>
      <w:lang w:val="en-US"/>
    </w:rPr>
  </w:style>
  <w:style w:type="paragraph" w:customStyle="1" w:styleId="Copyright">
    <w:name w:val="Copyright"/>
    <w:basedOn w:val="Normal"/>
    <w:rsid w:val="00BE61C4"/>
    <w:pPr>
      <w:spacing w:after="0"/>
      <w:jc w:val="center"/>
    </w:pPr>
    <w:rPr>
      <w:rFonts w:ascii="Arial" w:eastAsia="MS Mincho" w:hAnsi="Arial"/>
      <w:b/>
      <w:sz w:val="16"/>
      <w:lang w:eastAsia="ja-JP"/>
    </w:rPr>
  </w:style>
  <w:style w:type="paragraph" w:customStyle="1" w:styleId="Tdoctable">
    <w:name w:val="Tdoc_table"/>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E61C4"/>
    <w:pPr>
      <w:spacing w:before="120"/>
      <w:outlineLvl w:val="2"/>
    </w:pPr>
    <w:rPr>
      <w:sz w:val="28"/>
    </w:rPr>
  </w:style>
  <w:style w:type="paragraph" w:customStyle="1" w:styleId="Heading2Head2A2">
    <w:name w:val="Heading 2.Head2A.2"/>
    <w:basedOn w:val="Heading1"/>
    <w:next w:val="Normal"/>
    <w:rsid w:val="00BE61C4"/>
    <w:pPr>
      <w:pBdr>
        <w:top w:val="none" w:sz="0" w:space="0" w:color="auto"/>
      </w:pBdr>
      <w:spacing w:before="180"/>
      <w:outlineLvl w:val="1"/>
    </w:pPr>
    <w:rPr>
      <w:sz w:val="32"/>
      <w:lang w:eastAsia="es-ES"/>
    </w:rPr>
  </w:style>
  <w:style w:type="paragraph" w:customStyle="1" w:styleId="TitleText">
    <w:name w:val="Title Text"/>
    <w:basedOn w:val="Normal"/>
    <w:next w:val="Normal"/>
    <w:rsid w:val="00BE61C4"/>
    <w:pPr>
      <w:spacing w:after="220"/>
    </w:pPr>
    <w:rPr>
      <w:rFonts w:eastAsia="MS Mincho"/>
      <w:b/>
      <w:lang w:val="en-US"/>
    </w:rPr>
  </w:style>
  <w:style w:type="paragraph" w:customStyle="1" w:styleId="berschrift2Head2A2">
    <w:name w:val="Überschrift 2.Head2A.2"/>
    <w:basedOn w:val="Heading1"/>
    <w:next w:val="Normal"/>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61C4"/>
    <w:pPr>
      <w:spacing w:before="120"/>
      <w:outlineLvl w:val="2"/>
    </w:pPr>
    <w:rPr>
      <w:rFonts w:eastAsia="MS Mincho"/>
      <w:sz w:val="28"/>
      <w:lang w:eastAsia="de-DE"/>
    </w:rPr>
  </w:style>
  <w:style w:type="paragraph" w:customStyle="1" w:styleId="Bullets">
    <w:name w:val="Bullets"/>
    <w:basedOn w:val="BodyText"/>
    <w:rsid w:val="00BE61C4"/>
    <w:pPr>
      <w:widowControl w:val="0"/>
      <w:ind w:left="283" w:hanging="283"/>
    </w:pPr>
    <w:rPr>
      <w:rFonts w:eastAsia="MS Mincho"/>
      <w:lang w:eastAsia="de-DE"/>
    </w:rPr>
  </w:style>
  <w:style w:type="paragraph" w:customStyle="1" w:styleId="11BodyText">
    <w:name w:val="11 BodyText"/>
    <w:basedOn w:val="Normal"/>
    <w:rsid w:val="00BE61C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E61C4"/>
    <w:rPr>
      <w:rFonts w:eastAsia="Malgun Gothic"/>
      <w:kern w:val="2"/>
    </w:rPr>
  </w:style>
  <w:style w:type="character" w:customStyle="1" w:styleId="StyleTACChar">
    <w:name w:val="Style TAC + Char"/>
    <w:link w:val="StyleTAC"/>
    <w:rsid w:val="00BE61C4"/>
    <w:rPr>
      <w:rFonts w:ascii="Arial" w:eastAsia="Malgun Gothic" w:hAnsi="Arial"/>
      <w:kern w:val="2"/>
      <w:sz w:val="18"/>
      <w:lang w:val="en-GB" w:eastAsia="en-GB"/>
    </w:rPr>
  </w:style>
  <w:style w:type="character" w:customStyle="1" w:styleId="CharChar29">
    <w:name w:val="Char Char29"/>
    <w:rsid w:val="00BE61C4"/>
    <w:rPr>
      <w:rFonts w:ascii="Arial" w:hAnsi="Arial"/>
      <w:sz w:val="36"/>
      <w:lang w:val="en-GB" w:eastAsia="en-US" w:bidi="ar-SA"/>
    </w:rPr>
  </w:style>
  <w:style w:type="character" w:customStyle="1" w:styleId="CharChar28">
    <w:name w:val="Char Char28"/>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table" w:customStyle="1" w:styleId="TableGrid4">
    <w:name w:val="Table Grid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table" w:customStyle="1" w:styleId="14">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61C4"/>
    <w:rPr>
      <w:rFonts w:ascii="Arial" w:eastAsia="Batang" w:hAnsi="Arial" w:cs="Times New Roman"/>
      <w:b/>
      <w:bCs/>
      <w:i/>
      <w:iCs/>
      <w:sz w:val="28"/>
      <w:szCs w:val="28"/>
      <w:lang w:val="en-GB" w:eastAsia="en-US" w:bidi="ar-SA"/>
    </w:rPr>
  </w:style>
  <w:style w:type="paragraph" w:customStyle="1" w:styleId="21">
    <w:name w:val="修订2"/>
    <w:hidden/>
    <w:semiHidden/>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E61C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61C4"/>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table" w:customStyle="1" w:styleId="22">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5">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E61C4"/>
    <w:rPr>
      <w:rFonts w:ascii="Intel Clear" w:eastAsiaTheme="majorEastAsia" w:hAnsi="Intel Clear" w:cs="Intel Clear"/>
      <w:sz w:val="28"/>
      <w:lang w:val="en-GB" w:eastAsia="en-GB"/>
    </w:rPr>
  </w:style>
  <w:style w:type="character" w:customStyle="1" w:styleId="18">
    <w:name w:val="明显强调1"/>
    <w:uiPriority w:val="21"/>
    <w:qFormat/>
    <w:rsid w:val="00BE61C4"/>
    <w:rPr>
      <w:b/>
      <w:bCs/>
      <w:i/>
      <w:iCs/>
      <w:color w:val="4F81BD"/>
    </w:rPr>
  </w:style>
  <w:style w:type="paragraph" w:customStyle="1" w:styleId="MediumGrid21">
    <w:name w:val="Medium Grid 21"/>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BE61C4"/>
    <w:rPr>
      <w:color w:val="605E5C"/>
      <w:shd w:val="clear" w:color="auto" w:fill="E1DFDD"/>
    </w:rPr>
  </w:style>
  <w:style w:type="paragraph" w:customStyle="1" w:styleId="a0">
    <w:name w:val="吹き出し"/>
    <w:basedOn w:val="Normal"/>
    <w:rsid w:val="00BE61C4"/>
    <w:rPr>
      <w:rFonts w:ascii="Tahoma" w:eastAsia="MS Mincho" w:hAnsi="Tahoma" w:cs="Tahoma"/>
      <w:sz w:val="16"/>
      <w:szCs w:val="16"/>
      <w:lang w:eastAsia="ko-KR"/>
    </w:rPr>
  </w:style>
  <w:style w:type="paragraph" w:customStyle="1" w:styleId="TOC91">
    <w:name w:val="TOC 91"/>
    <w:basedOn w:val="TOC8"/>
    <w:rsid w:val="00BE61C4"/>
    <w:pPr>
      <w:ind w:left="1418" w:hanging="1418"/>
    </w:pPr>
    <w:rPr>
      <w:rFonts w:eastAsia="MS Mincho"/>
    </w:rPr>
  </w:style>
  <w:style w:type="paragraph" w:customStyle="1" w:styleId="Caption1">
    <w:name w:val="Caption1"/>
    <w:basedOn w:val="Normal"/>
    <w:next w:val="Normal"/>
    <w:rsid w:val="00BE61C4"/>
    <w:pPr>
      <w:spacing w:before="120" w:after="120"/>
    </w:pPr>
    <w:rPr>
      <w:rFonts w:eastAsia="MS Mincho"/>
      <w:b/>
    </w:rPr>
  </w:style>
  <w:style w:type="paragraph" w:customStyle="1" w:styleId="TableofFigures1">
    <w:name w:val="Table of Figures1"/>
    <w:basedOn w:val="Normal"/>
    <w:next w:val="Normal"/>
    <w:rsid w:val="00BE61C4"/>
    <w:pPr>
      <w:ind w:left="400" w:hanging="400"/>
      <w:jc w:val="center"/>
    </w:pPr>
    <w:rPr>
      <w:rFonts w:eastAsia="MS Mincho"/>
      <w:b/>
    </w:rPr>
  </w:style>
  <w:style w:type="paragraph" w:customStyle="1" w:styleId="B2">
    <w:name w:val="B2+"/>
    <w:basedOn w:val="B20"/>
    <w:rsid w:val="00BE61C4"/>
    <w:pPr>
      <w:numPr>
        <w:numId w:val="9"/>
      </w:numPr>
      <w:tabs>
        <w:tab w:val="clear" w:pos="1191"/>
        <w:tab w:val="num" w:pos="720"/>
      </w:tabs>
      <w:ind w:left="720" w:hanging="360"/>
    </w:pPr>
    <w:rPr>
      <w:lang w:eastAsia="ko-KR"/>
    </w:rPr>
  </w:style>
  <w:style w:type="paragraph" w:customStyle="1" w:styleId="B3">
    <w:name w:val="B3+"/>
    <w:basedOn w:val="B30"/>
    <w:rsid w:val="00BE61C4"/>
    <w:pPr>
      <w:numPr>
        <w:numId w:val="10"/>
      </w:numPr>
      <w:tabs>
        <w:tab w:val="clear" w:pos="1644"/>
        <w:tab w:val="left" w:pos="1134"/>
      </w:tabs>
      <w:ind w:left="927" w:hanging="360"/>
    </w:pPr>
    <w:rPr>
      <w:lang w:eastAsia="ko-KR"/>
    </w:rPr>
  </w:style>
  <w:style w:type="paragraph" w:customStyle="1" w:styleId="BN">
    <w:name w:val="BN"/>
    <w:basedOn w:val="Normal"/>
    <w:rsid w:val="00BE61C4"/>
    <w:pPr>
      <w:numPr>
        <w:numId w:val="11"/>
      </w:numPr>
      <w:tabs>
        <w:tab w:val="clear" w:pos="737"/>
      </w:tabs>
      <w:ind w:left="934" w:hanging="360"/>
    </w:pPr>
    <w:rPr>
      <w:lang w:eastAsia="ko-KR"/>
    </w:rPr>
  </w:style>
  <w:style w:type="paragraph" w:customStyle="1" w:styleId="TB1">
    <w:name w:val="TB1"/>
    <w:basedOn w:val="Normal"/>
    <w:qFormat/>
    <w:rsid w:val="00BE61C4"/>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BE61C4"/>
    <w:rPr>
      <w:rFonts w:ascii="Times New Roman" w:eastAsia="Batang" w:hAnsi="Times New Roman"/>
      <w:lang w:val="en-GB" w:eastAsia="en-US"/>
    </w:rPr>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c">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E61C4"/>
    <w:rPr>
      <w:rFonts w:ascii="Arial" w:hAnsi="Arial"/>
      <w:sz w:val="28"/>
      <w:lang w:val="en-GB" w:eastAsia="ko-KR" w:bidi="ar-SA"/>
    </w:rPr>
  </w:style>
  <w:style w:type="character" w:customStyle="1" w:styleId="26">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72446087">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Word_Document1.doc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package" Target="embeddings/Microsoft_Word_Document.doc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portal.3gpp.org/webapp/meetingCalendar/MeetingDetails.asp?m_id=3321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1272</TotalTime>
  <Pages>14</Pages>
  <Words>4956</Words>
  <Characters>28255</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7478</cp:lastModifiedBy>
  <cp:revision>186</cp:revision>
  <cp:lastPrinted>1899-12-31T23:00:00Z</cp:lastPrinted>
  <dcterms:created xsi:type="dcterms:W3CDTF">2022-06-21T16:34:00Z</dcterms:created>
  <dcterms:modified xsi:type="dcterms:W3CDTF">2024-01-03T12:25:00Z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