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280DEC0B"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46389D">
        <w:t>6</w:t>
      </w:r>
      <w:r w:rsidR="00FA447B">
        <w:t>.</w:t>
      </w:r>
      <w:r w:rsidR="00CD34CD">
        <w:t>0</w:t>
      </w:r>
      <w:r w:rsidR="002A0D95" w:rsidRPr="00707B3F">
        <w:t xml:space="preserve"> </w:t>
      </w:r>
      <w:r w:rsidRPr="00707B3F">
        <w:rPr>
          <w:sz w:val="32"/>
        </w:rPr>
        <w:t>(</w:t>
      </w:r>
      <w:r w:rsidR="00D501C0">
        <w:rPr>
          <w:sz w:val="32"/>
        </w:rPr>
        <w:t>2023</w:t>
      </w:r>
      <w:r w:rsidR="00FA447B">
        <w:rPr>
          <w:sz w:val="32"/>
        </w:rPr>
        <w:t>-</w:t>
      </w:r>
      <w:r w:rsidR="0046389D">
        <w:rPr>
          <w:sz w:val="32"/>
        </w:rPr>
        <w:t>12</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93DA639"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D501C0" w:rsidRPr="00C84766">
        <w:rPr>
          <w:sz w:val="18"/>
        </w:rPr>
        <w:t>20</w:t>
      </w:r>
      <w:r w:rsidR="00D501C0">
        <w:rPr>
          <w:sz w:val="18"/>
        </w:rPr>
        <w:t>23</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7EF41549" w14:textId="337AECEB" w:rsidR="00B333C8" w:rsidRDefault="00235119">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B333C8">
        <w:t>Foreword</w:t>
      </w:r>
      <w:r w:rsidR="00B333C8">
        <w:tab/>
      </w:r>
      <w:r w:rsidR="00B333C8">
        <w:fldChar w:fldCharType="begin" w:fldLock="1"/>
      </w:r>
      <w:r w:rsidR="00B333C8">
        <w:instrText xml:space="preserve"> PAGEREF _Toc155966088 \h </w:instrText>
      </w:r>
      <w:r w:rsidR="00B333C8">
        <w:fldChar w:fldCharType="separate"/>
      </w:r>
      <w:r w:rsidR="00B333C8">
        <w:t>8</w:t>
      </w:r>
      <w:r w:rsidR="00B333C8">
        <w:fldChar w:fldCharType="end"/>
      </w:r>
    </w:p>
    <w:p w14:paraId="74E17DB7" w14:textId="6ED0E953" w:rsidR="00B333C8" w:rsidRDefault="00B333C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_Toc155966089 \h </w:instrText>
      </w:r>
      <w:r>
        <w:fldChar w:fldCharType="separate"/>
      </w:r>
      <w:r>
        <w:t>9</w:t>
      </w:r>
      <w:r>
        <w:fldChar w:fldCharType="end"/>
      </w:r>
    </w:p>
    <w:p w14:paraId="09A0BA6A" w14:textId="45878D26" w:rsidR="00B333C8" w:rsidRDefault="00B333C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_Toc155966090 \h </w:instrText>
      </w:r>
      <w:r>
        <w:fldChar w:fldCharType="separate"/>
      </w:r>
      <w:r>
        <w:t>9</w:t>
      </w:r>
      <w:r>
        <w:fldChar w:fldCharType="end"/>
      </w:r>
    </w:p>
    <w:p w14:paraId="761C1B65" w14:textId="3870AE84" w:rsidR="00B333C8" w:rsidRDefault="00B333C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_Toc155966091 \h </w:instrText>
      </w:r>
      <w:r>
        <w:fldChar w:fldCharType="separate"/>
      </w:r>
      <w:r>
        <w:t>10</w:t>
      </w:r>
      <w:r>
        <w:fldChar w:fldCharType="end"/>
      </w:r>
    </w:p>
    <w:p w14:paraId="2F53D5F2" w14:textId="01E71CAD" w:rsidR="00B333C8" w:rsidRDefault="00B333C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_Toc155966092 \h </w:instrText>
      </w:r>
      <w:r>
        <w:fldChar w:fldCharType="separate"/>
      </w:r>
      <w:r>
        <w:t>10</w:t>
      </w:r>
      <w:r>
        <w:fldChar w:fldCharType="end"/>
      </w:r>
    </w:p>
    <w:p w14:paraId="3E438041" w14:textId="3DB8DF19" w:rsidR="00B333C8" w:rsidRDefault="00B333C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_Toc155966093 \h </w:instrText>
      </w:r>
      <w:r>
        <w:fldChar w:fldCharType="separate"/>
      </w:r>
      <w:r>
        <w:t>10</w:t>
      </w:r>
      <w:r>
        <w:fldChar w:fldCharType="end"/>
      </w:r>
    </w:p>
    <w:p w14:paraId="3E9C0133" w14:textId="0EA906D1" w:rsidR="00B333C8" w:rsidRDefault="00B333C8">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_Toc155966094 \h </w:instrText>
      </w:r>
      <w:r>
        <w:fldChar w:fldCharType="separate"/>
      </w:r>
      <w:r>
        <w:t>10</w:t>
      </w:r>
      <w:r>
        <w:fldChar w:fldCharType="end"/>
      </w:r>
    </w:p>
    <w:p w14:paraId="01E6D53A" w14:textId="565B6DDD" w:rsidR="00B333C8" w:rsidRDefault="00B333C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_Toc155966095 \h </w:instrText>
      </w:r>
      <w:r>
        <w:fldChar w:fldCharType="separate"/>
      </w:r>
      <w:r>
        <w:t>11</w:t>
      </w:r>
      <w:r>
        <w:fldChar w:fldCharType="end"/>
      </w:r>
    </w:p>
    <w:p w14:paraId="0F8EC16E" w14:textId="2B54D481" w:rsidR="00B333C8" w:rsidRDefault="00B333C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Procedure specification principles</w:t>
      </w:r>
      <w:r>
        <w:tab/>
      </w:r>
      <w:r>
        <w:fldChar w:fldCharType="begin" w:fldLock="1"/>
      </w:r>
      <w:r>
        <w:instrText xml:space="preserve"> PAGEREF _Toc155966096 \h </w:instrText>
      </w:r>
      <w:r>
        <w:fldChar w:fldCharType="separate"/>
      </w:r>
      <w:r>
        <w:t>11</w:t>
      </w:r>
      <w:r>
        <w:fldChar w:fldCharType="end"/>
      </w:r>
    </w:p>
    <w:p w14:paraId="729F44A5" w14:textId="7BFF5089" w:rsidR="00B333C8" w:rsidRDefault="00B333C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Forwards and backwards compatibility</w:t>
      </w:r>
      <w:r>
        <w:tab/>
      </w:r>
      <w:r>
        <w:fldChar w:fldCharType="begin" w:fldLock="1"/>
      </w:r>
      <w:r>
        <w:instrText xml:space="preserve"> PAGEREF _Toc155966097 \h </w:instrText>
      </w:r>
      <w:r>
        <w:fldChar w:fldCharType="separate"/>
      </w:r>
      <w:r>
        <w:t>11</w:t>
      </w:r>
      <w:r>
        <w:fldChar w:fldCharType="end"/>
      </w:r>
    </w:p>
    <w:p w14:paraId="63195ACF" w14:textId="400D38CA" w:rsidR="00B333C8" w:rsidRDefault="00B333C8">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notations</w:t>
      </w:r>
      <w:r>
        <w:tab/>
      </w:r>
      <w:r>
        <w:fldChar w:fldCharType="begin" w:fldLock="1"/>
      </w:r>
      <w:r>
        <w:instrText xml:space="preserve"> PAGEREF _Toc155966098 \h </w:instrText>
      </w:r>
      <w:r>
        <w:fldChar w:fldCharType="separate"/>
      </w:r>
      <w:r>
        <w:t>11</w:t>
      </w:r>
      <w:r>
        <w:fldChar w:fldCharType="end"/>
      </w:r>
    </w:p>
    <w:p w14:paraId="5EBDB48D" w14:textId="05DF13C1" w:rsidR="00B333C8" w:rsidRDefault="00B333C8">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NRPPa services</w:t>
      </w:r>
      <w:r>
        <w:tab/>
      </w:r>
      <w:r>
        <w:fldChar w:fldCharType="begin" w:fldLock="1"/>
      </w:r>
      <w:r>
        <w:instrText xml:space="preserve"> PAGEREF _Toc155966099 \h </w:instrText>
      </w:r>
      <w:r>
        <w:fldChar w:fldCharType="separate"/>
      </w:r>
      <w:r>
        <w:t>12</w:t>
      </w:r>
      <w:r>
        <w:fldChar w:fldCharType="end"/>
      </w:r>
    </w:p>
    <w:p w14:paraId="2EC48101" w14:textId="215F8E04" w:rsidR="00B333C8" w:rsidRDefault="00B333C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NRPPa procedure modules</w:t>
      </w:r>
      <w:r>
        <w:tab/>
      </w:r>
      <w:r>
        <w:fldChar w:fldCharType="begin" w:fldLock="1"/>
      </w:r>
      <w:r>
        <w:instrText xml:space="preserve"> PAGEREF _Toc155966100 \h </w:instrText>
      </w:r>
      <w:r>
        <w:fldChar w:fldCharType="separate"/>
      </w:r>
      <w:r>
        <w:t>12</w:t>
      </w:r>
      <w:r>
        <w:fldChar w:fldCharType="end"/>
      </w:r>
    </w:p>
    <w:p w14:paraId="4395DFE6" w14:textId="5BB49298" w:rsidR="00B333C8" w:rsidRDefault="00B333C8">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Parallel transactions</w:t>
      </w:r>
      <w:r>
        <w:tab/>
      </w:r>
      <w:r>
        <w:fldChar w:fldCharType="begin" w:fldLock="1"/>
      </w:r>
      <w:r>
        <w:instrText xml:space="preserve"> PAGEREF _Toc155966101 \h </w:instrText>
      </w:r>
      <w:r>
        <w:fldChar w:fldCharType="separate"/>
      </w:r>
      <w:r>
        <w:t>12</w:t>
      </w:r>
      <w:r>
        <w:fldChar w:fldCharType="end"/>
      </w:r>
    </w:p>
    <w:p w14:paraId="67BB60E8" w14:textId="1C83EFD3" w:rsidR="00B333C8" w:rsidRDefault="00B333C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Services expected from lower layer</w:t>
      </w:r>
      <w:r>
        <w:tab/>
      </w:r>
      <w:r>
        <w:fldChar w:fldCharType="begin" w:fldLock="1"/>
      </w:r>
      <w:r>
        <w:instrText xml:space="preserve"> PAGEREF _Toc155966102 \h </w:instrText>
      </w:r>
      <w:r>
        <w:fldChar w:fldCharType="separate"/>
      </w:r>
      <w:r>
        <w:t>12</w:t>
      </w:r>
      <w:r>
        <w:fldChar w:fldCharType="end"/>
      </w:r>
    </w:p>
    <w:p w14:paraId="1A8182C5" w14:textId="407DC19B" w:rsidR="00B333C8" w:rsidRDefault="00B333C8">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Functions of NRPPa</w:t>
      </w:r>
      <w:r>
        <w:tab/>
      </w:r>
      <w:r>
        <w:fldChar w:fldCharType="begin" w:fldLock="1"/>
      </w:r>
      <w:r>
        <w:instrText xml:space="preserve"> PAGEREF _Toc155966103 \h </w:instrText>
      </w:r>
      <w:r>
        <w:fldChar w:fldCharType="separate"/>
      </w:r>
      <w:r>
        <w:t>12</w:t>
      </w:r>
      <w:r>
        <w:fldChar w:fldCharType="end"/>
      </w:r>
    </w:p>
    <w:p w14:paraId="758274EA" w14:textId="5FE3F8B8" w:rsidR="00B333C8" w:rsidRDefault="00B333C8">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NRPPa procedures</w:t>
      </w:r>
      <w:r>
        <w:tab/>
      </w:r>
      <w:r>
        <w:fldChar w:fldCharType="begin" w:fldLock="1"/>
      </w:r>
      <w:r>
        <w:instrText xml:space="preserve"> PAGEREF _Toc155966104 \h </w:instrText>
      </w:r>
      <w:r>
        <w:fldChar w:fldCharType="separate"/>
      </w:r>
      <w:r>
        <w:t>13</w:t>
      </w:r>
      <w:r>
        <w:fldChar w:fldCharType="end"/>
      </w:r>
    </w:p>
    <w:p w14:paraId="28CC1B70" w14:textId="6AF14351" w:rsidR="00B333C8" w:rsidRDefault="00B333C8">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Elementary procedures</w:t>
      </w:r>
      <w:r>
        <w:tab/>
      </w:r>
      <w:r>
        <w:fldChar w:fldCharType="begin" w:fldLock="1"/>
      </w:r>
      <w:r>
        <w:instrText xml:space="preserve"> PAGEREF _Toc155966105 \h </w:instrText>
      </w:r>
      <w:r>
        <w:fldChar w:fldCharType="separate"/>
      </w:r>
      <w:r>
        <w:t>13</w:t>
      </w:r>
      <w:r>
        <w:fldChar w:fldCharType="end"/>
      </w:r>
    </w:p>
    <w:p w14:paraId="394556DA" w14:textId="6BC7AB1F" w:rsidR="00B333C8" w:rsidRDefault="00B333C8">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Location Information Transfer Procedures</w:t>
      </w:r>
      <w:r>
        <w:tab/>
      </w:r>
      <w:r>
        <w:fldChar w:fldCharType="begin" w:fldLock="1"/>
      </w:r>
      <w:r>
        <w:instrText xml:space="preserve"> PAGEREF _Toc155966106 \h </w:instrText>
      </w:r>
      <w:r>
        <w:fldChar w:fldCharType="separate"/>
      </w:r>
      <w:r>
        <w:t>14</w:t>
      </w:r>
      <w:r>
        <w:fldChar w:fldCharType="end"/>
      </w:r>
    </w:p>
    <w:p w14:paraId="3421C7C2" w14:textId="0E4461B3" w:rsidR="00B333C8" w:rsidRDefault="00B333C8">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E-CID Measurement Initiation</w:t>
      </w:r>
      <w:r>
        <w:tab/>
      </w:r>
      <w:r>
        <w:fldChar w:fldCharType="begin" w:fldLock="1"/>
      </w:r>
      <w:r>
        <w:instrText xml:space="preserve"> PAGEREF _Toc155966107 \h </w:instrText>
      </w:r>
      <w:r>
        <w:fldChar w:fldCharType="separate"/>
      </w:r>
      <w:r>
        <w:t>14</w:t>
      </w:r>
      <w:r>
        <w:fldChar w:fldCharType="end"/>
      </w:r>
    </w:p>
    <w:p w14:paraId="0EF919CC" w14:textId="39BCC7F1" w:rsidR="00B333C8" w:rsidRDefault="00B333C8">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_Toc155966108 \h </w:instrText>
      </w:r>
      <w:r>
        <w:fldChar w:fldCharType="separate"/>
      </w:r>
      <w:r>
        <w:t>14</w:t>
      </w:r>
      <w:r>
        <w:fldChar w:fldCharType="end"/>
      </w:r>
    </w:p>
    <w:p w14:paraId="055F630E" w14:textId="169A381F" w:rsidR="00B333C8" w:rsidRDefault="00B333C8">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_Toc155966109 \h </w:instrText>
      </w:r>
      <w:r>
        <w:fldChar w:fldCharType="separate"/>
      </w:r>
      <w:r>
        <w:t>15</w:t>
      </w:r>
      <w:r>
        <w:fldChar w:fldCharType="end"/>
      </w:r>
    </w:p>
    <w:p w14:paraId="3767CF8D" w14:textId="2C57DEE6" w:rsidR="00B333C8" w:rsidRDefault="00B333C8">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_Toc155966110 \h </w:instrText>
      </w:r>
      <w:r>
        <w:fldChar w:fldCharType="separate"/>
      </w:r>
      <w:r>
        <w:t>15</w:t>
      </w:r>
      <w:r>
        <w:fldChar w:fldCharType="end"/>
      </w:r>
    </w:p>
    <w:p w14:paraId="2492284B" w14:textId="7B268E3E" w:rsidR="00B333C8" w:rsidRDefault="00B333C8">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_Toc155966111 \h </w:instrText>
      </w:r>
      <w:r>
        <w:fldChar w:fldCharType="separate"/>
      </w:r>
      <w:r>
        <w:t>16</w:t>
      </w:r>
      <w:r>
        <w:fldChar w:fldCharType="end"/>
      </w:r>
    </w:p>
    <w:p w14:paraId="16209772" w14:textId="3BD59E22" w:rsidR="00B333C8" w:rsidRDefault="00B333C8">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_Toc155966112 \h </w:instrText>
      </w:r>
      <w:r>
        <w:fldChar w:fldCharType="separate"/>
      </w:r>
      <w:r>
        <w:t>16</w:t>
      </w:r>
      <w:r>
        <w:fldChar w:fldCharType="end"/>
      </w:r>
    </w:p>
    <w:p w14:paraId="7B5EADDA" w14:textId="60977608" w:rsidR="00B333C8" w:rsidRDefault="00B333C8">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_Toc155966113 \h </w:instrText>
      </w:r>
      <w:r>
        <w:fldChar w:fldCharType="separate"/>
      </w:r>
      <w:r>
        <w:t>16</w:t>
      </w:r>
      <w:r>
        <w:fldChar w:fldCharType="end"/>
      </w:r>
    </w:p>
    <w:p w14:paraId="7A40824C" w14:textId="7299FF3B" w:rsidR="00B333C8" w:rsidRDefault="00B333C8">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_Toc155966114 \h </w:instrText>
      </w:r>
      <w:r>
        <w:fldChar w:fldCharType="separate"/>
      </w:r>
      <w:r>
        <w:t>16</w:t>
      </w:r>
      <w:r>
        <w:fldChar w:fldCharType="end"/>
      </w:r>
    </w:p>
    <w:p w14:paraId="17D3926D" w14:textId="1EF8C5A0" w:rsidR="00B333C8" w:rsidRDefault="00B333C8">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_Toc155966115 \h </w:instrText>
      </w:r>
      <w:r>
        <w:fldChar w:fldCharType="separate"/>
      </w:r>
      <w:r>
        <w:t>16</w:t>
      </w:r>
      <w:r>
        <w:fldChar w:fldCharType="end"/>
      </w:r>
    </w:p>
    <w:p w14:paraId="2AA519F8" w14:textId="47E1784E" w:rsidR="00B333C8" w:rsidRDefault="00B333C8">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_Toc155966116 \h </w:instrText>
      </w:r>
      <w:r>
        <w:fldChar w:fldCharType="separate"/>
      </w:r>
      <w:r>
        <w:t>16</w:t>
      </w:r>
      <w:r>
        <w:fldChar w:fldCharType="end"/>
      </w:r>
    </w:p>
    <w:p w14:paraId="1AE205AE" w14:textId="2C01BAA8" w:rsidR="00B333C8" w:rsidRDefault="00B333C8">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_Toc155966117 \h </w:instrText>
      </w:r>
      <w:r>
        <w:fldChar w:fldCharType="separate"/>
      </w:r>
      <w:r>
        <w:t>16</w:t>
      </w:r>
      <w:r>
        <w:fldChar w:fldCharType="end"/>
      </w:r>
    </w:p>
    <w:p w14:paraId="6C009BBB" w14:textId="15857F2D" w:rsidR="00B333C8" w:rsidRDefault="00B333C8">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_Toc155966118 \h </w:instrText>
      </w:r>
      <w:r>
        <w:fldChar w:fldCharType="separate"/>
      </w:r>
      <w:r>
        <w:t>16</w:t>
      </w:r>
      <w:r>
        <w:fldChar w:fldCharType="end"/>
      </w:r>
    </w:p>
    <w:p w14:paraId="6E6345A0" w14:textId="1569D198" w:rsidR="00B333C8" w:rsidRDefault="00B333C8">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_Toc155966119 \h </w:instrText>
      </w:r>
      <w:r>
        <w:fldChar w:fldCharType="separate"/>
      </w:r>
      <w:r>
        <w:t>16</w:t>
      </w:r>
      <w:r>
        <w:fldChar w:fldCharType="end"/>
      </w:r>
    </w:p>
    <w:p w14:paraId="7172EC28" w14:textId="6EF078D4" w:rsidR="00B333C8" w:rsidRDefault="00B333C8">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_Toc155966120 \h </w:instrText>
      </w:r>
      <w:r>
        <w:fldChar w:fldCharType="separate"/>
      </w:r>
      <w:r>
        <w:t>17</w:t>
      </w:r>
      <w:r>
        <w:fldChar w:fldCharType="end"/>
      </w:r>
    </w:p>
    <w:p w14:paraId="60DA9D0F" w14:textId="204714BA" w:rsidR="00B333C8" w:rsidRDefault="00B333C8">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_Toc155966121 \h </w:instrText>
      </w:r>
      <w:r>
        <w:fldChar w:fldCharType="separate"/>
      </w:r>
      <w:r>
        <w:t>17</w:t>
      </w:r>
      <w:r>
        <w:fldChar w:fldCharType="end"/>
      </w:r>
    </w:p>
    <w:p w14:paraId="3DC84342" w14:textId="356376B8" w:rsidR="00B333C8" w:rsidRDefault="00B333C8">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E-CID Measurement Termination</w:t>
      </w:r>
      <w:r>
        <w:tab/>
      </w:r>
      <w:r>
        <w:fldChar w:fldCharType="begin" w:fldLock="1"/>
      </w:r>
      <w:r>
        <w:instrText xml:space="preserve"> PAGEREF _Toc155966122 \h </w:instrText>
      </w:r>
      <w:r>
        <w:fldChar w:fldCharType="separate"/>
      </w:r>
      <w:r>
        <w:t>17</w:t>
      </w:r>
      <w:r>
        <w:fldChar w:fldCharType="end"/>
      </w:r>
    </w:p>
    <w:p w14:paraId="46C909A7" w14:textId="116D3143" w:rsidR="00B333C8" w:rsidRDefault="00B333C8">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_Toc155966123 \h </w:instrText>
      </w:r>
      <w:r>
        <w:fldChar w:fldCharType="separate"/>
      </w:r>
      <w:r>
        <w:t>17</w:t>
      </w:r>
      <w:r>
        <w:fldChar w:fldCharType="end"/>
      </w:r>
    </w:p>
    <w:p w14:paraId="29841ADE" w14:textId="2EF888D9" w:rsidR="00B333C8" w:rsidRDefault="00B333C8">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_Toc155966124 \h </w:instrText>
      </w:r>
      <w:r>
        <w:fldChar w:fldCharType="separate"/>
      </w:r>
      <w:r>
        <w:t>17</w:t>
      </w:r>
      <w:r>
        <w:fldChar w:fldCharType="end"/>
      </w:r>
    </w:p>
    <w:p w14:paraId="4C079043" w14:textId="5724DD3E" w:rsidR="00B333C8" w:rsidRDefault="00B333C8">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_Toc155966125 \h </w:instrText>
      </w:r>
      <w:r>
        <w:fldChar w:fldCharType="separate"/>
      </w:r>
      <w:r>
        <w:t>17</w:t>
      </w:r>
      <w:r>
        <w:fldChar w:fldCharType="end"/>
      </w:r>
    </w:p>
    <w:p w14:paraId="59363D78" w14:textId="63AB3B7B" w:rsidR="00B333C8" w:rsidRDefault="00B333C8">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_Toc155966126 \h </w:instrText>
      </w:r>
      <w:r>
        <w:fldChar w:fldCharType="separate"/>
      </w:r>
      <w:r>
        <w:t>17</w:t>
      </w:r>
      <w:r>
        <w:fldChar w:fldCharType="end"/>
      </w:r>
    </w:p>
    <w:p w14:paraId="10E10A59" w14:textId="5497CC05" w:rsidR="00B333C8" w:rsidRDefault="00B333C8">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OTDOA Information Exchange</w:t>
      </w:r>
      <w:r>
        <w:tab/>
      </w:r>
      <w:r>
        <w:fldChar w:fldCharType="begin" w:fldLock="1"/>
      </w:r>
      <w:r>
        <w:instrText xml:space="preserve"> PAGEREF _Toc155966127 \h </w:instrText>
      </w:r>
      <w:r>
        <w:fldChar w:fldCharType="separate"/>
      </w:r>
      <w:r>
        <w:t>18</w:t>
      </w:r>
      <w:r>
        <w:fldChar w:fldCharType="end"/>
      </w:r>
    </w:p>
    <w:p w14:paraId="2456C56F" w14:textId="25BBDD58" w:rsidR="00B333C8" w:rsidRDefault="00B333C8">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_Toc155966128 \h </w:instrText>
      </w:r>
      <w:r>
        <w:fldChar w:fldCharType="separate"/>
      </w:r>
      <w:r>
        <w:t>18</w:t>
      </w:r>
      <w:r>
        <w:fldChar w:fldCharType="end"/>
      </w:r>
    </w:p>
    <w:p w14:paraId="2FE109A5" w14:textId="34268D2A" w:rsidR="00B333C8" w:rsidRDefault="00B333C8">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_Toc155966129 \h </w:instrText>
      </w:r>
      <w:r>
        <w:fldChar w:fldCharType="separate"/>
      </w:r>
      <w:r>
        <w:t>18</w:t>
      </w:r>
      <w:r>
        <w:fldChar w:fldCharType="end"/>
      </w:r>
    </w:p>
    <w:p w14:paraId="673BBC02" w14:textId="43585A46" w:rsidR="00B333C8" w:rsidRDefault="00B333C8">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_Toc155966130 \h </w:instrText>
      </w:r>
      <w:r>
        <w:fldChar w:fldCharType="separate"/>
      </w:r>
      <w:r>
        <w:t>18</w:t>
      </w:r>
      <w:r>
        <w:fldChar w:fldCharType="end"/>
      </w:r>
    </w:p>
    <w:p w14:paraId="79A873FC" w14:textId="499E51E7" w:rsidR="00B333C8" w:rsidRDefault="00B333C8">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_Toc155966131 \h </w:instrText>
      </w:r>
      <w:r>
        <w:fldChar w:fldCharType="separate"/>
      </w:r>
      <w:r>
        <w:t>18</w:t>
      </w:r>
      <w:r>
        <w:fldChar w:fldCharType="end"/>
      </w:r>
    </w:p>
    <w:p w14:paraId="4E7693E4" w14:textId="6F38966F" w:rsidR="00B333C8" w:rsidRDefault="00B333C8">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Positioning Information Exchange</w:t>
      </w:r>
      <w:r>
        <w:tab/>
      </w:r>
      <w:r>
        <w:fldChar w:fldCharType="begin" w:fldLock="1"/>
      </w:r>
      <w:r>
        <w:instrText xml:space="preserve"> PAGEREF _Toc155966132 \h </w:instrText>
      </w:r>
      <w:r>
        <w:fldChar w:fldCharType="separate"/>
      </w:r>
      <w:r>
        <w:t>18</w:t>
      </w:r>
      <w:r>
        <w:fldChar w:fldCharType="end"/>
      </w:r>
    </w:p>
    <w:p w14:paraId="361469B8" w14:textId="2D143513" w:rsidR="00B333C8" w:rsidRDefault="00B333C8">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_Toc155966133 \h </w:instrText>
      </w:r>
      <w:r>
        <w:fldChar w:fldCharType="separate"/>
      </w:r>
      <w:r>
        <w:t>18</w:t>
      </w:r>
      <w:r>
        <w:fldChar w:fldCharType="end"/>
      </w:r>
    </w:p>
    <w:p w14:paraId="48289428" w14:textId="21EA5604" w:rsidR="00B333C8" w:rsidRDefault="00B333C8">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_Toc155966134 \h </w:instrText>
      </w:r>
      <w:r>
        <w:fldChar w:fldCharType="separate"/>
      </w:r>
      <w:r>
        <w:t>19</w:t>
      </w:r>
      <w:r>
        <w:fldChar w:fldCharType="end"/>
      </w:r>
    </w:p>
    <w:p w14:paraId="57C893FA" w14:textId="2472418D" w:rsidR="00B333C8" w:rsidRDefault="00B333C8">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_Toc155966135 \h </w:instrText>
      </w:r>
      <w:r>
        <w:fldChar w:fldCharType="separate"/>
      </w:r>
      <w:r>
        <w:t>19</w:t>
      </w:r>
      <w:r>
        <w:fldChar w:fldCharType="end"/>
      </w:r>
    </w:p>
    <w:p w14:paraId="44E1C8AB" w14:textId="64E9DD5F" w:rsidR="00B333C8" w:rsidRDefault="00B333C8">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_Toc155966136 \h </w:instrText>
      </w:r>
      <w:r>
        <w:fldChar w:fldCharType="separate"/>
      </w:r>
      <w:r>
        <w:t>20</w:t>
      </w:r>
      <w:r>
        <w:fldChar w:fldCharType="end"/>
      </w:r>
    </w:p>
    <w:p w14:paraId="24DC22B6" w14:textId="0DEE7D14" w:rsidR="00B333C8" w:rsidRDefault="00B333C8">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_Toc155966137 \h </w:instrText>
      </w:r>
      <w:r>
        <w:fldChar w:fldCharType="separate"/>
      </w:r>
      <w:r>
        <w:t>20</w:t>
      </w:r>
      <w:r>
        <w:fldChar w:fldCharType="end"/>
      </w:r>
    </w:p>
    <w:p w14:paraId="2C2C6ABF" w14:textId="6B86D8AB" w:rsidR="00B333C8" w:rsidRDefault="00B333C8">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_Toc155966138 \h </w:instrText>
      </w:r>
      <w:r>
        <w:fldChar w:fldCharType="separate"/>
      </w:r>
      <w:r>
        <w:t>20</w:t>
      </w:r>
      <w:r>
        <w:fldChar w:fldCharType="end"/>
      </w:r>
    </w:p>
    <w:p w14:paraId="3F07F7EE" w14:textId="513D53E9" w:rsidR="00B333C8" w:rsidRDefault="00B333C8">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_Toc155966139 \h </w:instrText>
      </w:r>
      <w:r>
        <w:fldChar w:fldCharType="separate"/>
      </w:r>
      <w:r>
        <w:t>20</w:t>
      </w:r>
      <w:r>
        <w:fldChar w:fldCharType="end"/>
      </w:r>
    </w:p>
    <w:p w14:paraId="2FBF376F" w14:textId="1E008B34" w:rsidR="00B333C8" w:rsidRDefault="00B333C8">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_Toc155966140 \h </w:instrText>
      </w:r>
      <w:r>
        <w:fldChar w:fldCharType="separate"/>
      </w:r>
      <w:r>
        <w:t>20</w:t>
      </w:r>
      <w:r>
        <w:fldChar w:fldCharType="end"/>
      </w:r>
    </w:p>
    <w:p w14:paraId="55BE6C39" w14:textId="6F64527C" w:rsidR="00B333C8" w:rsidRDefault="00B333C8">
      <w:pPr>
        <w:pStyle w:val="TOC4"/>
        <w:rPr>
          <w:rFonts w:asciiTheme="minorHAnsi" w:eastAsiaTheme="minorEastAsia" w:hAnsiTheme="minorHAnsi" w:cstheme="minorBidi"/>
          <w:kern w:val="2"/>
          <w:sz w:val="22"/>
          <w:szCs w:val="22"/>
          <w14:ligatures w14:val="standardContextual"/>
        </w:rPr>
      </w:pPr>
      <w:r>
        <w:lastRenderedPageBreak/>
        <w:t>8.2.7.4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_Toc155966141 \h </w:instrText>
      </w:r>
      <w:r>
        <w:fldChar w:fldCharType="separate"/>
      </w:r>
      <w:r>
        <w:t>20</w:t>
      </w:r>
      <w:r>
        <w:fldChar w:fldCharType="end"/>
      </w:r>
    </w:p>
    <w:p w14:paraId="054AAAD1" w14:textId="56AE34FE" w:rsidR="00B333C8" w:rsidRDefault="00B333C8">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TRP Information Exchange</w:t>
      </w:r>
      <w:r>
        <w:tab/>
      </w:r>
      <w:r>
        <w:fldChar w:fldCharType="begin" w:fldLock="1"/>
      </w:r>
      <w:r>
        <w:instrText xml:space="preserve"> PAGEREF _Toc155966142 \h </w:instrText>
      </w:r>
      <w:r>
        <w:fldChar w:fldCharType="separate"/>
      </w:r>
      <w:r>
        <w:t>20</w:t>
      </w:r>
      <w:r>
        <w:fldChar w:fldCharType="end"/>
      </w:r>
    </w:p>
    <w:p w14:paraId="1C87BAD1" w14:textId="35D84036" w:rsidR="00B333C8" w:rsidRDefault="00B333C8">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_Toc155966143 \h </w:instrText>
      </w:r>
      <w:r>
        <w:fldChar w:fldCharType="separate"/>
      </w:r>
      <w:r>
        <w:t>20</w:t>
      </w:r>
      <w:r>
        <w:fldChar w:fldCharType="end"/>
      </w:r>
    </w:p>
    <w:p w14:paraId="1E16A1D2" w14:textId="2902D8EE" w:rsidR="00B333C8" w:rsidRDefault="00B333C8">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_Toc155966144 \h </w:instrText>
      </w:r>
      <w:r>
        <w:fldChar w:fldCharType="separate"/>
      </w:r>
      <w:r>
        <w:t>21</w:t>
      </w:r>
      <w:r>
        <w:fldChar w:fldCharType="end"/>
      </w:r>
    </w:p>
    <w:p w14:paraId="654AAA1D" w14:textId="3D7D284A" w:rsidR="00B333C8" w:rsidRDefault="00B333C8">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_Toc155966145 \h </w:instrText>
      </w:r>
      <w:r>
        <w:fldChar w:fldCharType="separate"/>
      </w:r>
      <w:r>
        <w:t>21</w:t>
      </w:r>
      <w:r>
        <w:fldChar w:fldCharType="end"/>
      </w:r>
    </w:p>
    <w:p w14:paraId="7C6CF68B" w14:textId="2F1877ED" w:rsidR="00B333C8" w:rsidRDefault="00B333C8">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_Toc155966146 \h </w:instrText>
      </w:r>
      <w:r>
        <w:fldChar w:fldCharType="separate"/>
      </w:r>
      <w:r>
        <w:t>21</w:t>
      </w:r>
      <w:r>
        <w:fldChar w:fldCharType="end"/>
      </w:r>
    </w:p>
    <w:p w14:paraId="7B3B34CB" w14:textId="3429743F" w:rsidR="00B333C8" w:rsidRDefault="00B333C8">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Positioning Activation</w:t>
      </w:r>
      <w:r>
        <w:tab/>
      </w:r>
      <w:r>
        <w:fldChar w:fldCharType="begin" w:fldLock="1"/>
      </w:r>
      <w:r>
        <w:instrText xml:space="preserve"> PAGEREF _Toc155966147 \h </w:instrText>
      </w:r>
      <w:r>
        <w:fldChar w:fldCharType="separate"/>
      </w:r>
      <w:r>
        <w:t>22</w:t>
      </w:r>
      <w:r>
        <w:fldChar w:fldCharType="end"/>
      </w:r>
    </w:p>
    <w:p w14:paraId="29654B28" w14:textId="4AA71270" w:rsidR="00B333C8" w:rsidRDefault="00B333C8">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_Toc155966148 \h </w:instrText>
      </w:r>
      <w:r>
        <w:fldChar w:fldCharType="separate"/>
      </w:r>
      <w:r>
        <w:t>22</w:t>
      </w:r>
      <w:r>
        <w:fldChar w:fldCharType="end"/>
      </w:r>
    </w:p>
    <w:p w14:paraId="2E00F74D" w14:textId="35DEF27C" w:rsidR="00B333C8" w:rsidRDefault="00B333C8">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_Toc155966149 \h </w:instrText>
      </w:r>
      <w:r>
        <w:fldChar w:fldCharType="separate"/>
      </w:r>
      <w:r>
        <w:t>22</w:t>
      </w:r>
      <w:r>
        <w:fldChar w:fldCharType="end"/>
      </w:r>
    </w:p>
    <w:p w14:paraId="761C2088" w14:textId="545CE01C" w:rsidR="00B333C8" w:rsidRDefault="00B333C8">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_Toc155966150 \h </w:instrText>
      </w:r>
      <w:r>
        <w:fldChar w:fldCharType="separate"/>
      </w:r>
      <w:r>
        <w:t>22</w:t>
      </w:r>
      <w:r>
        <w:fldChar w:fldCharType="end"/>
      </w:r>
    </w:p>
    <w:p w14:paraId="30190043" w14:textId="64B5672E" w:rsidR="00B333C8" w:rsidRDefault="00B333C8">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_Toc155966151 \h </w:instrText>
      </w:r>
      <w:r>
        <w:fldChar w:fldCharType="separate"/>
      </w:r>
      <w:r>
        <w:t>23</w:t>
      </w:r>
      <w:r>
        <w:fldChar w:fldCharType="end"/>
      </w:r>
    </w:p>
    <w:p w14:paraId="4A2BD1BF" w14:textId="4E49194F" w:rsidR="00B333C8" w:rsidRDefault="00B333C8">
      <w:pPr>
        <w:pStyle w:val="TOC3"/>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_Toc155966152 \h </w:instrText>
      </w:r>
      <w:r>
        <w:fldChar w:fldCharType="separate"/>
      </w:r>
      <w:r>
        <w:t>23</w:t>
      </w:r>
      <w:r>
        <w:fldChar w:fldCharType="end"/>
      </w:r>
    </w:p>
    <w:p w14:paraId="0E1A6A33" w14:textId="447DFDC5" w:rsidR="00B333C8" w:rsidRDefault="00B333C8">
      <w:pPr>
        <w:pStyle w:val="TOC4"/>
        <w:rPr>
          <w:rFonts w:asciiTheme="minorHAnsi" w:eastAsiaTheme="minorEastAsia" w:hAnsiTheme="minorHAnsi" w:cstheme="minorBidi"/>
          <w:kern w:val="2"/>
          <w:sz w:val="22"/>
          <w:szCs w:val="22"/>
          <w14:ligatures w14:val="standardContextual"/>
        </w:rPr>
      </w:pPr>
      <w:r>
        <w:t>8.2.10.1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_Toc155966153 \h </w:instrText>
      </w:r>
      <w:r>
        <w:fldChar w:fldCharType="separate"/>
      </w:r>
      <w:r>
        <w:t>23</w:t>
      </w:r>
      <w:r>
        <w:fldChar w:fldCharType="end"/>
      </w:r>
    </w:p>
    <w:p w14:paraId="2668E9E4" w14:textId="1F8C2538" w:rsidR="00B333C8" w:rsidRDefault="00B333C8">
      <w:pPr>
        <w:pStyle w:val="TOC4"/>
        <w:rPr>
          <w:rFonts w:asciiTheme="minorHAnsi" w:eastAsiaTheme="minorEastAsia" w:hAnsiTheme="minorHAnsi" w:cstheme="minorBidi"/>
          <w:kern w:val="2"/>
          <w:sz w:val="22"/>
          <w:szCs w:val="22"/>
          <w14:ligatures w14:val="standardContextual"/>
        </w:rPr>
      </w:pPr>
      <w:r>
        <w:t>8.2.10.2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_Toc155966154 \h </w:instrText>
      </w:r>
      <w:r>
        <w:fldChar w:fldCharType="separate"/>
      </w:r>
      <w:r>
        <w:t>23</w:t>
      </w:r>
      <w:r>
        <w:fldChar w:fldCharType="end"/>
      </w:r>
    </w:p>
    <w:p w14:paraId="21E18E9F" w14:textId="45FF802A" w:rsidR="00B333C8" w:rsidRDefault="00B333C8">
      <w:pPr>
        <w:pStyle w:val="TOC4"/>
        <w:rPr>
          <w:rFonts w:asciiTheme="minorHAnsi" w:eastAsiaTheme="minorEastAsia" w:hAnsiTheme="minorHAnsi" w:cstheme="minorBidi"/>
          <w:kern w:val="2"/>
          <w:sz w:val="22"/>
          <w:szCs w:val="22"/>
          <w14:ligatures w14:val="standardContextual"/>
        </w:rPr>
      </w:pPr>
      <w:r>
        <w:t>8.2.10.3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_Toc155966155 \h </w:instrText>
      </w:r>
      <w:r>
        <w:fldChar w:fldCharType="separate"/>
      </w:r>
      <w:r>
        <w:t>23</w:t>
      </w:r>
      <w:r>
        <w:fldChar w:fldCharType="end"/>
      </w:r>
    </w:p>
    <w:p w14:paraId="6529257A" w14:textId="66FCA755" w:rsidR="00B333C8" w:rsidRDefault="00B333C8">
      <w:pPr>
        <w:pStyle w:val="TOC4"/>
        <w:rPr>
          <w:rFonts w:asciiTheme="minorHAnsi" w:eastAsiaTheme="minorEastAsia" w:hAnsiTheme="minorHAnsi" w:cstheme="minorBidi"/>
          <w:kern w:val="2"/>
          <w:sz w:val="22"/>
          <w:szCs w:val="22"/>
          <w14:ligatures w14:val="standardContextual"/>
        </w:rPr>
      </w:pPr>
      <w:r>
        <w:t>8.2.10.4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_Toc155966156 \h </w:instrText>
      </w:r>
      <w:r>
        <w:fldChar w:fldCharType="separate"/>
      </w:r>
      <w:r>
        <w:t>23</w:t>
      </w:r>
      <w:r>
        <w:fldChar w:fldCharType="end"/>
      </w:r>
    </w:p>
    <w:p w14:paraId="768FB09A" w14:textId="33877869" w:rsidR="00B333C8" w:rsidRDefault="00B333C8">
      <w:pPr>
        <w:pStyle w:val="TOC3"/>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PRS Configuration Exchange</w:t>
      </w:r>
      <w:r>
        <w:tab/>
      </w:r>
      <w:r>
        <w:fldChar w:fldCharType="begin" w:fldLock="1"/>
      </w:r>
      <w:r>
        <w:instrText xml:space="preserve"> PAGEREF _Toc155966157 \h </w:instrText>
      </w:r>
      <w:r>
        <w:fldChar w:fldCharType="separate"/>
      </w:r>
      <w:r>
        <w:t>23</w:t>
      </w:r>
      <w:r>
        <w:fldChar w:fldCharType="end"/>
      </w:r>
    </w:p>
    <w:p w14:paraId="01770ABF" w14:textId="56E6110E" w:rsidR="00B333C8" w:rsidRDefault="00B333C8">
      <w:pPr>
        <w:pStyle w:val="TOC4"/>
        <w:rPr>
          <w:rFonts w:asciiTheme="minorHAnsi" w:eastAsiaTheme="minorEastAsia" w:hAnsiTheme="minorHAnsi" w:cstheme="minorBidi"/>
          <w:kern w:val="2"/>
          <w:sz w:val="22"/>
          <w:szCs w:val="22"/>
          <w14:ligatures w14:val="standardContextual"/>
        </w:rPr>
      </w:pPr>
      <w:r>
        <w:t>8.2.11.1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_Toc155966158 \h </w:instrText>
      </w:r>
      <w:r>
        <w:fldChar w:fldCharType="separate"/>
      </w:r>
      <w:r>
        <w:t>23</w:t>
      </w:r>
      <w:r>
        <w:fldChar w:fldCharType="end"/>
      </w:r>
    </w:p>
    <w:p w14:paraId="4EE3EC2C" w14:textId="32C25B85" w:rsidR="00B333C8" w:rsidRDefault="00B333C8">
      <w:pPr>
        <w:pStyle w:val="TOC4"/>
        <w:rPr>
          <w:rFonts w:asciiTheme="minorHAnsi" w:eastAsiaTheme="minorEastAsia" w:hAnsiTheme="minorHAnsi" w:cstheme="minorBidi"/>
          <w:kern w:val="2"/>
          <w:sz w:val="22"/>
          <w:szCs w:val="22"/>
          <w14:ligatures w14:val="standardContextual"/>
        </w:rPr>
      </w:pPr>
      <w:r>
        <w:t>8.2.11.2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_Toc155966159 \h </w:instrText>
      </w:r>
      <w:r>
        <w:fldChar w:fldCharType="separate"/>
      </w:r>
      <w:r>
        <w:t>23</w:t>
      </w:r>
      <w:r>
        <w:fldChar w:fldCharType="end"/>
      </w:r>
    </w:p>
    <w:p w14:paraId="18E822F6" w14:textId="1D5B9CF5" w:rsidR="00B333C8" w:rsidRDefault="00B333C8">
      <w:pPr>
        <w:pStyle w:val="TOC4"/>
        <w:rPr>
          <w:rFonts w:asciiTheme="minorHAnsi" w:eastAsiaTheme="minorEastAsia" w:hAnsiTheme="minorHAnsi" w:cstheme="minorBidi"/>
          <w:kern w:val="2"/>
          <w:sz w:val="22"/>
          <w:szCs w:val="22"/>
          <w14:ligatures w14:val="standardContextual"/>
        </w:rPr>
      </w:pPr>
      <w:r>
        <w:t>8.2.11.3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_Toc155966160 \h </w:instrText>
      </w:r>
      <w:r>
        <w:fldChar w:fldCharType="separate"/>
      </w:r>
      <w:r>
        <w:t>24</w:t>
      </w:r>
      <w:r>
        <w:fldChar w:fldCharType="end"/>
      </w:r>
    </w:p>
    <w:p w14:paraId="1C92078B" w14:textId="4BC505DA" w:rsidR="00B333C8" w:rsidRDefault="00B333C8">
      <w:pPr>
        <w:pStyle w:val="TOC4"/>
        <w:rPr>
          <w:rFonts w:asciiTheme="minorHAnsi" w:eastAsiaTheme="minorEastAsia" w:hAnsiTheme="minorHAnsi" w:cstheme="minorBidi"/>
          <w:kern w:val="2"/>
          <w:sz w:val="22"/>
          <w:szCs w:val="22"/>
          <w14:ligatures w14:val="standardContextual"/>
        </w:rPr>
      </w:pPr>
      <w:r>
        <w:t>8.2.11.4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_Toc155966161 \h </w:instrText>
      </w:r>
      <w:r>
        <w:fldChar w:fldCharType="separate"/>
      </w:r>
      <w:r>
        <w:t>24</w:t>
      </w:r>
      <w:r>
        <w:fldChar w:fldCharType="end"/>
      </w:r>
    </w:p>
    <w:p w14:paraId="2938209C" w14:textId="1C9C5ADA" w:rsidR="00B333C8" w:rsidRDefault="00B333C8">
      <w:pPr>
        <w:pStyle w:val="TOC3"/>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Measurement Preconfiguration</w:t>
      </w:r>
      <w:r>
        <w:tab/>
      </w:r>
      <w:r>
        <w:fldChar w:fldCharType="begin" w:fldLock="1"/>
      </w:r>
      <w:r>
        <w:instrText xml:space="preserve"> PAGEREF _Toc155966162 \h </w:instrText>
      </w:r>
      <w:r>
        <w:fldChar w:fldCharType="separate"/>
      </w:r>
      <w:r>
        <w:t>24</w:t>
      </w:r>
      <w:r>
        <w:fldChar w:fldCharType="end"/>
      </w:r>
    </w:p>
    <w:p w14:paraId="6947D497" w14:textId="2A2D8E6A" w:rsidR="00B333C8" w:rsidRDefault="00B333C8">
      <w:pPr>
        <w:pStyle w:val="TOC4"/>
        <w:rPr>
          <w:rFonts w:asciiTheme="minorHAnsi" w:eastAsiaTheme="minorEastAsia" w:hAnsiTheme="minorHAnsi" w:cstheme="minorBidi"/>
          <w:kern w:val="2"/>
          <w:sz w:val="22"/>
          <w:szCs w:val="22"/>
          <w14:ligatures w14:val="standardContextual"/>
        </w:rPr>
      </w:pPr>
      <w:r>
        <w:t>8.2.12.1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_Toc155966163 \h </w:instrText>
      </w:r>
      <w:r>
        <w:fldChar w:fldCharType="separate"/>
      </w:r>
      <w:r>
        <w:t>24</w:t>
      </w:r>
      <w:r>
        <w:fldChar w:fldCharType="end"/>
      </w:r>
    </w:p>
    <w:p w14:paraId="03B38F7C" w14:textId="4111E520" w:rsidR="00B333C8" w:rsidRDefault="00B333C8">
      <w:pPr>
        <w:pStyle w:val="TOC4"/>
        <w:rPr>
          <w:rFonts w:asciiTheme="minorHAnsi" w:eastAsiaTheme="minorEastAsia" w:hAnsiTheme="minorHAnsi" w:cstheme="minorBidi"/>
          <w:kern w:val="2"/>
          <w:sz w:val="22"/>
          <w:szCs w:val="22"/>
          <w14:ligatures w14:val="standardContextual"/>
        </w:rPr>
      </w:pPr>
      <w:r>
        <w:t>8.2.12.2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_Toc155966164 \h </w:instrText>
      </w:r>
      <w:r>
        <w:fldChar w:fldCharType="separate"/>
      </w:r>
      <w:r>
        <w:t>24</w:t>
      </w:r>
      <w:r>
        <w:fldChar w:fldCharType="end"/>
      </w:r>
    </w:p>
    <w:p w14:paraId="1A94275F" w14:textId="2D0D5F21" w:rsidR="00B333C8" w:rsidRDefault="00B333C8">
      <w:pPr>
        <w:pStyle w:val="TOC4"/>
        <w:rPr>
          <w:rFonts w:asciiTheme="minorHAnsi" w:eastAsiaTheme="minorEastAsia" w:hAnsiTheme="minorHAnsi" w:cstheme="minorBidi"/>
          <w:kern w:val="2"/>
          <w:sz w:val="22"/>
          <w:szCs w:val="22"/>
          <w14:ligatures w14:val="standardContextual"/>
        </w:rPr>
      </w:pPr>
      <w:r>
        <w:t>8.2.12.3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_Toc155966165 \h </w:instrText>
      </w:r>
      <w:r>
        <w:fldChar w:fldCharType="separate"/>
      </w:r>
      <w:r>
        <w:t>25</w:t>
      </w:r>
      <w:r>
        <w:fldChar w:fldCharType="end"/>
      </w:r>
    </w:p>
    <w:p w14:paraId="40B71824" w14:textId="54CA4B6C" w:rsidR="00B333C8" w:rsidRDefault="00B333C8">
      <w:pPr>
        <w:pStyle w:val="TOC4"/>
        <w:rPr>
          <w:rFonts w:asciiTheme="minorHAnsi" w:eastAsiaTheme="minorEastAsia" w:hAnsiTheme="minorHAnsi" w:cstheme="minorBidi"/>
          <w:kern w:val="2"/>
          <w:sz w:val="22"/>
          <w:szCs w:val="22"/>
          <w14:ligatures w14:val="standardContextual"/>
        </w:rPr>
      </w:pPr>
      <w:r>
        <w:t>8.2.12.4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_Toc155966166 \h </w:instrText>
      </w:r>
      <w:r>
        <w:fldChar w:fldCharType="separate"/>
      </w:r>
      <w:r>
        <w:t>25</w:t>
      </w:r>
      <w:r>
        <w:fldChar w:fldCharType="end"/>
      </w:r>
    </w:p>
    <w:p w14:paraId="4B25F27F" w14:textId="40ADBC4B" w:rsidR="00B333C8" w:rsidRDefault="00B333C8">
      <w:pPr>
        <w:pStyle w:val="TOC3"/>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Measurement Activation</w:t>
      </w:r>
      <w:r>
        <w:tab/>
      </w:r>
      <w:r>
        <w:fldChar w:fldCharType="begin" w:fldLock="1"/>
      </w:r>
      <w:r>
        <w:instrText xml:space="preserve"> PAGEREF _Toc155966167 \h </w:instrText>
      </w:r>
      <w:r>
        <w:fldChar w:fldCharType="separate"/>
      </w:r>
      <w:r>
        <w:t>25</w:t>
      </w:r>
      <w:r>
        <w:fldChar w:fldCharType="end"/>
      </w:r>
    </w:p>
    <w:p w14:paraId="09D4CEAD" w14:textId="6CBF0109" w:rsidR="00B333C8" w:rsidRDefault="00B333C8">
      <w:pPr>
        <w:pStyle w:val="TOC4"/>
        <w:rPr>
          <w:rFonts w:asciiTheme="minorHAnsi" w:eastAsiaTheme="minorEastAsia" w:hAnsiTheme="minorHAnsi" w:cstheme="minorBidi"/>
          <w:kern w:val="2"/>
          <w:sz w:val="22"/>
          <w:szCs w:val="22"/>
          <w14:ligatures w14:val="standardContextual"/>
        </w:rPr>
      </w:pPr>
      <w:r>
        <w:t>8.2.13.1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_Toc155966168 \h </w:instrText>
      </w:r>
      <w:r>
        <w:fldChar w:fldCharType="separate"/>
      </w:r>
      <w:r>
        <w:t>25</w:t>
      </w:r>
      <w:r>
        <w:fldChar w:fldCharType="end"/>
      </w:r>
    </w:p>
    <w:p w14:paraId="440982D6" w14:textId="58B1FB39" w:rsidR="00B333C8" w:rsidRDefault="00B333C8">
      <w:pPr>
        <w:pStyle w:val="TOC4"/>
        <w:rPr>
          <w:rFonts w:asciiTheme="minorHAnsi" w:eastAsiaTheme="minorEastAsia" w:hAnsiTheme="minorHAnsi" w:cstheme="minorBidi"/>
          <w:kern w:val="2"/>
          <w:sz w:val="22"/>
          <w:szCs w:val="22"/>
          <w14:ligatures w14:val="standardContextual"/>
        </w:rPr>
      </w:pPr>
      <w:r>
        <w:t>8.2.13.2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_Toc155966169 \h </w:instrText>
      </w:r>
      <w:r>
        <w:fldChar w:fldCharType="separate"/>
      </w:r>
      <w:r>
        <w:t>25</w:t>
      </w:r>
      <w:r>
        <w:fldChar w:fldCharType="end"/>
      </w:r>
    </w:p>
    <w:p w14:paraId="3BED2A3A" w14:textId="6F10B2A1" w:rsidR="00B333C8" w:rsidRDefault="00B333C8">
      <w:pPr>
        <w:pStyle w:val="TOC4"/>
        <w:rPr>
          <w:rFonts w:asciiTheme="minorHAnsi" w:eastAsiaTheme="minorEastAsia" w:hAnsiTheme="minorHAnsi" w:cstheme="minorBidi"/>
          <w:kern w:val="2"/>
          <w:sz w:val="22"/>
          <w:szCs w:val="22"/>
          <w14:ligatures w14:val="standardContextual"/>
        </w:rPr>
      </w:pPr>
      <w:r>
        <w:t>8.2.13.3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_Toc155966170 \h </w:instrText>
      </w:r>
      <w:r>
        <w:fldChar w:fldCharType="separate"/>
      </w:r>
      <w:r>
        <w:t>25</w:t>
      </w:r>
      <w:r>
        <w:fldChar w:fldCharType="end"/>
      </w:r>
    </w:p>
    <w:p w14:paraId="1479CEC9" w14:textId="78C119A6" w:rsidR="00B333C8" w:rsidRDefault="00B333C8">
      <w:pPr>
        <w:pStyle w:val="TOC4"/>
        <w:rPr>
          <w:rFonts w:asciiTheme="minorHAnsi" w:eastAsiaTheme="minorEastAsia" w:hAnsiTheme="minorHAnsi" w:cstheme="minorBidi"/>
          <w:kern w:val="2"/>
          <w:sz w:val="22"/>
          <w:szCs w:val="22"/>
          <w14:ligatures w14:val="standardContextual"/>
        </w:rPr>
      </w:pPr>
      <w:r>
        <w:t>8.2.13.4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_Toc155966171 \h </w:instrText>
      </w:r>
      <w:r>
        <w:fldChar w:fldCharType="separate"/>
      </w:r>
      <w:r>
        <w:t>26</w:t>
      </w:r>
      <w:r>
        <w:fldChar w:fldCharType="end"/>
      </w:r>
    </w:p>
    <w:p w14:paraId="1FFEB516" w14:textId="7CA90ADA" w:rsidR="00B333C8" w:rsidRDefault="00B333C8">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Management Procedures</w:t>
      </w:r>
      <w:r>
        <w:tab/>
      </w:r>
      <w:r>
        <w:fldChar w:fldCharType="begin" w:fldLock="1"/>
      </w:r>
      <w:r>
        <w:instrText xml:space="preserve"> PAGEREF _Toc155966172 \h </w:instrText>
      </w:r>
      <w:r>
        <w:fldChar w:fldCharType="separate"/>
      </w:r>
      <w:r>
        <w:t>26</w:t>
      </w:r>
      <w:r>
        <w:fldChar w:fldCharType="end"/>
      </w:r>
    </w:p>
    <w:p w14:paraId="0975CC16" w14:textId="7082B0C0" w:rsidR="00B333C8" w:rsidRDefault="00B333C8">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_Toc155966173 \h </w:instrText>
      </w:r>
      <w:r>
        <w:fldChar w:fldCharType="separate"/>
      </w:r>
      <w:r>
        <w:t>26</w:t>
      </w:r>
      <w:r>
        <w:fldChar w:fldCharType="end"/>
      </w:r>
    </w:p>
    <w:p w14:paraId="07231939" w14:textId="0F245477" w:rsidR="00B333C8" w:rsidRDefault="00B333C8">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_Toc155966174 \h </w:instrText>
      </w:r>
      <w:r>
        <w:fldChar w:fldCharType="separate"/>
      </w:r>
      <w:r>
        <w:t>26</w:t>
      </w:r>
      <w:r>
        <w:fldChar w:fldCharType="end"/>
      </w:r>
    </w:p>
    <w:p w14:paraId="688B6025" w14:textId="24797E08" w:rsidR="00B333C8" w:rsidRDefault="00B333C8">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_Toc155966175 \h </w:instrText>
      </w:r>
      <w:r>
        <w:fldChar w:fldCharType="separate"/>
      </w:r>
      <w:r>
        <w:t>26</w:t>
      </w:r>
      <w:r>
        <w:fldChar w:fldCharType="end"/>
      </w:r>
    </w:p>
    <w:p w14:paraId="45F44D5F" w14:textId="654B40EF" w:rsidR="00B333C8" w:rsidRDefault="00B333C8">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_Toc155966176 \h </w:instrText>
      </w:r>
      <w:r>
        <w:fldChar w:fldCharType="separate"/>
      </w:r>
      <w:r>
        <w:t>26</w:t>
      </w:r>
      <w:r>
        <w:fldChar w:fldCharType="end"/>
      </w:r>
    </w:p>
    <w:p w14:paraId="48491EDC" w14:textId="578F6EDC" w:rsidR="00B333C8" w:rsidRDefault="00B333C8">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Assistance Information Transfer Procedures</w:t>
      </w:r>
      <w:r>
        <w:tab/>
      </w:r>
      <w:r>
        <w:fldChar w:fldCharType="begin" w:fldLock="1"/>
      </w:r>
      <w:r>
        <w:instrText xml:space="preserve"> PAGEREF _Toc155966177 \h </w:instrText>
      </w:r>
      <w:r>
        <w:fldChar w:fldCharType="separate"/>
      </w:r>
      <w:r>
        <w:t>26</w:t>
      </w:r>
      <w:r>
        <w:fldChar w:fldCharType="end"/>
      </w:r>
    </w:p>
    <w:p w14:paraId="3831C699" w14:textId="2BAF5172" w:rsidR="00B333C8" w:rsidRDefault="00B333C8">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_Toc155966178 \h </w:instrText>
      </w:r>
      <w:r>
        <w:fldChar w:fldCharType="separate"/>
      </w:r>
      <w:r>
        <w:t>26</w:t>
      </w:r>
      <w:r>
        <w:fldChar w:fldCharType="end"/>
      </w:r>
    </w:p>
    <w:p w14:paraId="689CABE7" w14:textId="50B98B4C" w:rsidR="00B333C8" w:rsidRDefault="00B333C8">
      <w:pPr>
        <w:pStyle w:val="TOC4"/>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_Toc155966179 \h </w:instrText>
      </w:r>
      <w:r>
        <w:fldChar w:fldCharType="separate"/>
      </w:r>
      <w:r>
        <w:t>26</w:t>
      </w:r>
      <w:r>
        <w:fldChar w:fldCharType="end"/>
      </w:r>
    </w:p>
    <w:p w14:paraId="5D7BB254" w14:textId="6EC9829C" w:rsidR="00B333C8" w:rsidRDefault="00B333C8">
      <w:pPr>
        <w:pStyle w:val="TOC4"/>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_Toc155966180 \h </w:instrText>
      </w:r>
      <w:r>
        <w:fldChar w:fldCharType="separate"/>
      </w:r>
      <w:r>
        <w:t>27</w:t>
      </w:r>
      <w:r>
        <w:fldChar w:fldCharType="end"/>
      </w:r>
    </w:p>
    <w:p w14:paraId="6D75328E" w14:textId="38B30352" w:rsidR="00B333C8" w:rsidRDefault="00B333C8">
      <w:pPr>
        <w:pStyle w:val="TOC4"/>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_Toc155966181 \h </w:instrText>
      </w:r>
      <w:r>
        <w:fldChar w:fldCharType="separate"/>
      </w:r>
      <w:r>
        <w:t>27</w:t>
      </w:r>
      <w:r>
        <w:fldChar w:fldCharType="end"/>
      </w:r>
    </w:p>
    <w:p w14:paraId="44215CF5" w14:textId="49AA541D" w:rsidR="00B333C8" w:rsidRDefault="00B333C8">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_Toc155966182 \h </w:instrText>
      </w:r>
      <w:r>
        <w:fldChar w:fldCharType="separate"/>
      </w:r>
      <w:r>
        <w:t>27</w:t>
      </w:r>
      <w:r>
        <w:fldChar w:fldCharType="end"/>
      </w:r>
    </w:p>
    <w:p w14:paraId="4EF80815" w14:textId="32EF0A6E" w:rsidR="00B333C8" w:rsidRDefault="00B333C8">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_Toc155966183 \h </w:instrText>
      </w:r>
      <w:r>
        <w:fldChar w:fldCharType="separate"/>
      </w:r>
      <w:r>
        <w:t>27</w:t>
      </w:r>
      <w:r>
        <w:fldChar w:fldCharType="end"/>
      </w:r>
    </w:p>
    <w:p w14:paraId="1C5AE8BF" w14:textId="7D84E5A0" w:rsidR="00B333C8" w:rsidRDefault="00B333C8">
      <w:pPr>
        <w:pStyle w:val="TOC4"/>
        <w:rPr>
          <w:rFonts w:asciiTheme="minorHAnsi" w:eastAsiaTheme="minorEastAsia" w:hAnsiTheme="minorHAnsi" w:cstheme="minorBidi"/>
          <w:kern w:val="2"/>
          <w:sz w:val="22"/>
          <w:szCs w:val="22"/>
          <w14:ligatures w14:val="standardContextual"/>
        </w:rPr>
      </w:pPr>
      <w:r>
        <w:t>8.4.2.2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_Toc155966184 \h </w:instrText>
      </w:r>
      <w:r>
        <w:fldChar w:fldCharType="separate"/>
      </w:r>
      <w:r>
        <w:t>27</w:t>
      </w:r>
      <w:r>
        <w:fldChar w:fldCharType="end"/>
      </w:r>
    </w:p>
    <w:p w14:paraId="669F9611" w14:textId="52EDC7EB" w:rsidR="00B333C8" w:rsidRDefault="00B333C8">
      <w:pPr>
        <w:pStyle w:val="TOC4"/>
        <w:rPr>
          <w:rFonts w:asciiTheme="minorHAnsi" w:eastAsiaTheme="minorEastAsia" w:hAnsiTheme="minorHAnsi" w:cstheme="minorBidi"/>
          <w:kern w:val="2"/>
          <w:sz w:val="22"/>
          <w:szCs w:val="22"/>
          <w14:ligatures w14:val="standardContextual"/>
        </w:rPr>
      </w:pPr>
      <w:r>
        <w:t>8.4.2.3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_Toc155966185 \h </w:instrText>
      </w:r>
      <w:r>
        <w:fldChar w:fldCharType="separate"/>
      </w:r>
      <w:r>
        <w:t>28</w:t>
      </w:r>
      <w:r>
        <w:fldChar w:fldCharType="end"/>
      </w:r>
    </w:p>
    <w:p w14:paraId="134CEA3D" w14:textId="6B4B9008" w:rsidR="00B333C8" w:rsidRDefault="00B333C8">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Measurement </w:t>
      </w:r>
      <w:r>
        <w:rPr>
          <w:lang w:eastAsia="zh-CN"/>
        </w:rPr>
        <w:t>Information Transfer</w:t>
      </w:r>
      <w:r>
        <w:tab/>
      </w:r>
      <w:r>
        <w:fldChar w:fldCharType="begin" w:fldLock="1"/>
      </w:r>
      <w:r>
        <w:instrText xml:space="preserve"> PAGEREF _Toc155966186 \h </w:instrText>
      </w:r>
      <w:r>
        <w:fldChar w:fldCharType="separate"/>
      </w:r>
      <w:r>
        <w:t>28</w:t>
      </w:r>
      <w:r>
        <w:fldChar w:fldCharType="end"/>
      </w:r>
    </w:p>
    <w:p w14:paraId="08C2D465" w14:textId="658B6E8E" w:rsidR="00B333C8" w:rsidRDefault="00B333C8">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_Toc155966187 \h </w:instrText>
      </w:r>
      <w:r>
        <w:fldChar w:fldCharType="separate"/>
      </w:r>
      <w:r>
        <w:t>28</w:t>
      </w:r>
      <w:r>
        <w:fldChar w:fldCharType="end"/>
      </w:r>
    </w:p>
    <w:p w14:paraId="355ADCF1" w14:textId="04DC0124" w:rsidR="00B333C8" w:rsidRDefault="00B333C8">
      <w:pPr>
        <w:pStyle w:val="TOC4"/>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_Toc155966188 \h </w:instrText>
      </w:r>
      <w:r>
        <w:fldChar w:fldCharType="separate"/>
      </w:r>
      <w:r>
        <w:t>28</w:t>
      </w:r>
      <w:r>
        <w:fldChar w:fldCharType="end"/>
      </w:r>
    </w:p>
    <w:p w14:paraId="79DAD081" w14:textId="374D1110" w:rsidR="00B333C8" w:rsidRDefault="00B333C8">
      <w:pPr>
        <w:pStyle w:val="TOC4"/>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_Toc155966189 \h </w:instrText>
      </w:r>
      <w:r>
        <w:fldChar w:fldCharType="separate"/>
      </w:r>
      <w:r>
        <w:t>28</w:t>
      </w:r>
      <w:r>
        <w:fldChar w:fldCharType="end"/>
      </w:r>
    </w:p>
    <w:p w14:paraId="5A7DE597" w14:textId="66726261" w:rsidR="00B333C8" w:rsidRDefault="00B333C8">
      <w:pPr>
        <w:pStyle w:val="TOC4"/>
        <w:rPr>
          <w:rFonts w:asciiTheme="minorHAnsi" w:eastAsiaTheme="minorEastAsia" w:hAnsiTheme="minorHAnsi" w:cstheme="minorBidi"/>
          <w:kern w:val="2"/>
          <w:sz w:val="22"/>
          <w:szCs w:val="22"/>
          <w14:ligatures w14:val="standardContextual"/>
        </w:rPr>
      </w:pPr>
      <w:r>
        <w:t>8.5.1.3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_Toc155966190 \h </w:instrText>
      </w:r>
      <w:r>
        <w:fldChar w:fldCharType="separate"/>
      </w:r>
      <w:r>
        <w:t>29</w:t>
      </w:r>
      <w:r>
        <w:fldChar w:fldCharType="end"/>
      </w:r>
    </w:p>
    <w:p w14:paraId="2ADDAE18" w14:textId="298DA17D" w:rsidR="00B333C8" w:rsidRDefault="00B333C8">
      <w:pPr>
        <w:pStyle w:val="TOC4"/>
        <w:rPr>
          <w:rFonts w:asciiTheme="minorHAnsi" w:eastAsiaTheme="minorEastAsia" w:hAnsiTheme="minorHAnsi" w:cstheme="minorBidi"/>
          <w:kern w:val="2"/>
          <w:sz w:val="22"/>
          <w:szCs w:val="22"/>
          <w14:ligatures w14:val="standardContextual"/>
        </w:rPr>
      </w:pPr>
      <w:r>
        <w:t>8.5.1.4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_Toc155966191 \h </w:instrText>
      </w:r>
      <w:r>
        <w:fldChar w:fldCharType="separate"/>
      </w:r>
      <w:r>
        <w:t>29</w:t>
      </w:r>
      <w:r>
        <w:fldChar w:fldCharType="end"/>
      </w:r>
    </w:p>
    <w:p w14:paraId="156C9933" w14:textId="466C4799" w:rsidR="00B333C8" w:rsidRDefault="00B333C8">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_Toc155966192 \h </w:instrText>
      </w:r>
      <w:r>
        <w:fldChar w:fldCharType="separate"/>
      </w:r>
      <w:r>
        <w:t>29</w:t>
      </w:r>
      <w:r>
        <w:fldChar w:fldCharType="end"/>
      </w:r>
    </w:p>
    <w:p w14:paraId="023E0223" w14:textId="24B53B0B" w:rsidR="00B333C8" w:rsidRDefault="00B333C8">
      <w:pPr>
        <w:pStyle w:val="TOC4"/>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_Toc155966193 \h </w:instrText>
      </w:r>
      <w:r>
        <w:fldChar w:fldCharType="separate"/>
      </w:r>
      <w:r>
        <w:t>29</w:t>
      </w:r>
      <w:r>
        <w:fldChar w:fldCharType="end"/>
      </w:r>
    </w:p>
    <w:p w14:paraId="1FE4AC91" w14:textId="7D550E9B" w:rsidR="00B333C8" w:rsidRDefault="00B333C8">
      <w:pPr>
        <w:pStyle w:val="TOC4"/>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_Toc155966194 \h </w:instrText>
      </w:r>
      <w:r>
        <w:fldChar w:fldCharType="separate"/>
      </w:r>
      <w:r>
        <w:t>30</w:t>
      </w:r>
      <w:r>
        <w:fldChar w:fldCharType="end"/>
      </w:r>
    </w:p>
    <w:p w14:paraId="22BD04D5" w14:textId="750FA204" w:rsidR="00B333C8" w:rsidRDefault="00B333C8">
      <w:pPr>
        <w:pStyle w:val="TOC4"/>
        <w:rPr>
          <w:rFonts w:asciiTheme="minorHAnsi" w:eastAsiaTheme="minorEastAsia" w:hAnsiTheme="minorHAnsi" w:cstheme="minorBidi"/>
          <w:kern w:val="2"/>
          <w:sz w:val="22"/>
          <w:szCs w:val="22"/>
          <w14:ligatures w14:val="standardContextual"/>
        </w:rPr>
      </w:pPr>
      <w:r>
        <w:t>8.5.2.3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_Toc155966195 \h </w:instrText>
      </w:r>
      <w:r>
        <w:fldChar w:fldCharType="separate"/>
      </w:r>
      <w:r>
        <w:t>30</w:t>
      </w:r>
      <w:r>
        <w:fldChar w:fldCharType="end"/>
      </w:r>
    </w:p>
    <w:p w14:paraId="486F14CD" w14:textId="58F9803A" w:rsidR="00B333C8" w:rsidRDefault="00B333C8">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_Toc155966196 \h </w:instrText>
      </w:r>
      <w:r>
        <w:fldChar w:fldCharType="separate"/>
      </w:r>
      <w:r>
        <w:t>30</w:t>
      </w:r>
      <w:r>
        <w:fldChar w:fldCharType="end"/>
      </w:r>
    </w:p>
    <w:p w14:paraId="687DE9DE" w14:textId="60D6EC30" w:rsidR="00B333C8" w:rsidRDefault="00B333C8">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_Toc155966197 \h </w:instrText>
      </w:r>
      <w:r>
        <w:fldChar w:fldCharType="separate"/>
      </w:r>
      <w:r>
        <w:t>30</w:t>
      </w:r>
      <w:r>
        <w:fldChar w:fldCharType="end"/>
      </w:r>
    </w:p>
    <w:p w14:paraId="4181CAFB" w14:textId="6A85B7E4" w:rsidR="00B333C8" w:rsidRDefault="00B333C8">
      <w:pPr>
        <w:pStyle w:val="TOC4"/>
        <w:rPr>
          <w:rFonts w:asciiTheme="minorHAnsi" w:eastAsiaTheme="minorEastAsia" w:hAnsiTheme="minorHAnsi" w:cstheme="minorBidi"/>
          <w:kern w:val="2"/>
          <w:sz w:val="22"/>
          <w:szCs w:val="22"/>
          <w14:ligatures w14:val="standardContextual"/>
        </w:rPr>
      </w:pPr>
      <w:r>
        <w:t>8.5.3.2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_Toc155966198 \h </w:instrText>
      </w:r>
      <w:r>
        <w:fldChar w:fldCharType="separate"/>
      </w:r>
      <w:r>
        <w:t>30</w:t>
      </w:r>
      <w:r>
        <w:fldChar w:fldCharType="end"/>
      </w:r>
    </w:p>
    <w:p w14:paraId="2B54D727" w14:textId="4E4F926C" w:rsidR="00B333C8" w:rsidRDefault="00B333C8">
      <w:pPr>
        <w:pStyle w:val="TOC4"/>
        <w:rPr>
          <w:rFonts w:asciiTheme="minorHAnsi" w:eastAsiaTheme="minorEastAsia" w:hAnsiTheme="minorHAnsi" w:cstheme="minorBidi"/>
          <w:kern w:val="2"/>
          <w:sz w:val="22"/>
          <w:szCs w:val="22"/>
          <w14:ligatures w14:val="standardContextual"/>
        </w:rPr>
      </w:pPr>
      <w:r>
        <w:t>8.5.3.3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_Toc155966199 \h </w:instrText>
      </w:r>
      <w:r>
        <w:fldChar w:fldCharType="separate"/>
      </w:r>
      <w:r>
        <w:t>31</w:t>
      </w:r>
      <w:r>
        <w:fldChar w:fldCharType="end"/>
      </w:r>
    </w:p>
    <w:p w14:paraId="70CEB015" w14:textId="7C6F5724" w:rsidR="00B333C8" w:rsidRDefault="00B333C8">
      <w:pPr>
        <w:pStyle w:val="TOC4"/>
        <w:rPr>
          <w:rFonts w:asciiTheme="minorHAnsi" w:eastAsiaTheme="minorEastAsia" w:hAnsiTheme="minorHAnsi" w:cstheme="minorBidi"/>
          <w:kern w:val="2"/>
          <w:sz w:val="22"/>
          <w:szCs w:val="22"/>
          <w14:ligatures w14:val="standardContextual"/>
        </w:rPr>
      </w:pPr>
      <w:r>
        <w:t>8.5.3.4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_Toc155966200 \h </w:instrText>
      </w:r>
      <w:r>
        <w:fldChar w:fldCharType="separate"/>
      </w:r>
      <w:r>
        <w:t>31</w:t>
      </w:r>
      <w:r>
        <w:fldChar w:fldCharType="end"/>
      </w:r>
    </w:p>
    <w:p w14:paraId="44460951" w14:textId="5F852F06" w:rsidR="00B333C8" w:rsidRDefault="00B333C8">
      <w:pPr>
        <w:pStyle w:val="TOC3"/>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_Toc155966201 \h </w:instrText>
      </w:r>
      <w:r>
        <w:fldChar w:fldCharType="separate"/>
      </w:r>
      <w:r>
        <w:t>31</w:t>
      </w:r>
      <w:r>
        <w:fldChar w:fldCharType="end"/>
      </w:r>
    </w:p>
    <w:p w14:paraId="4DE053A6" w14:textId="3C0D944F" w:rsidR="00B333C8" w:rsidRDefault="00B333C8">
      <w:pPr>
        <w:pStyle w:val="TOC4"/>
        <w:rPr>
          <w:rFonts w:asciiTheme="minorHAnsi" w:eastAsiaTheme="minorEastAsia" w:hAnsiTheme="minorHAnsi" w:cstheme="minorBidi"/>
          <w:kern w:val="2"/>
          <w:sz w:val="22"/>
          <w:szCs w:val="22"/>
          <w14:ligatures w14:val="standardContextual"/>
        </w:rPr>
      </w:pPr>
      <w:r>
        <w:t>8.5.4.1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_Toc155966202 \h </w:instrText>
      </w:r>
      <w:r>
        <w:fldChar w:fldCharType="separate"/>
      </w:r>
      <w:r>
        <w:t>31</w:t>
      </w:r>
      <w:r>
        <w:fldChar w:fldCharType="end"/>
      </w:r>
    </w:p>
    <w:p w14:paraId="31F5DE5F" w14:textId="192C87C1" w:rsidR="00B333C8" w:rsidRDefault="00B333C8">
      <w:pPr>
        <w:pStyle w:val="TOC4"/>
        <w:rPr>
          <w:rFonts w:asciiTheme="minorHAnsi" w:eastAsiaTheme="minorEastAsia" w:hAnsiTheme="minorHAnsi" w:cstheme="minorBidi"/>
          <w:kern w:val="2"/>
          <w:sz w:val="22"/>
          <w:szCs w:val="22"/>
          <w14:ligatures w14:val="standardContextual"/>
        </w:rPr>
      </w:pPr>
      <w:r>
        <w:lastRenderedPageBreak/>
        <w:t>8.5.4.2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_Toc155966203 \h </w:instrText>
      </w:r>
      <w:r>
        <w:fldChar w:fldCharType="separate"/>
      </w:r>
      <w:r>
        <w:t>31</w:t>
      </w:r>
      <w:r>
        <w:fldChar w:fldCharType="end"/>
      </w:r>
    </w:p>
    <w:p w14:paraId="4060BEE6" w14:textId="39F7157C" w:rsidR="00B333C8" w:rsidRDefault="00B333C8">
      <w:pPr>
        <w:pStyle w:val="TOC4"/>
        <w:rPr>
          <w:rFonts w:asciiTheme="minorHAnsi" w:eastAsiaTheme="minorEastAsia" w:hAnsiTheme="minorHAnsi" w:cstheme="minorBidi"/>
          <w:kern w:val="2"/>
          <w:sz w:val="22"/>
          <w:szCs w:val="22"/>
          <w14:ligatures w14:val="standardContextual"/>
        </w:rPr>
      </w:pPr>
      <w:r>
        <w:t>8.5.4.3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_Toc155966204 \h </w:instrText>
      </w:r>
      <w:r>
        <w:fldChar w:fldCharType="separate"/>
      </w:r>
      <w:r>
        <w:t>31</w:t>
      </w:r>
      <w:r>
        <w:fldChar w:fldCharType="end"/>
      </w:r>
    </w:p>
    <w:p w14:paraId="5A8855F8" w14:textId="7FAD494B" w:rsidR="00B333C8" w:rsidRDefault="00B333C8">
      <w:pPr>
        <w:pStyle w:val="TOC4"/>
        <w:rPr>
          <w:rFonts w:asciiTheme="minorHAnsi" w:eastAsiaTheme="minorEastAsia" w:hAnsiTheme="minorHAnsi" w:cstheme="minorBidi"/>
          <w:kern w:val="2"/>
          <w:sz w:val="22"/>
          <w:szCs w:val="22"/>
          <w14:ligatures w14:val="standardContextual"/>
        </w:rPr>
      </w:pPr>
      <w:r>
        <w:t>8.5.4.4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_Toc155966205 \h </w:instrText>
      </w:r>
      <w:r>
        <w:fldChar w:fldCharType="separate"/>
      </w:r>
      <w:r>
        <w:t>31</w:t>
      </w:r>
      <w:r>
        <w:fldChar w:fldCharType="end"/>
      </w:r>
    </w:p>
    <w:p w14:paraId="3B56F1D2" w14:textId="6E83980D" w:rsidR="00B333C8" w:rsidRDefault="00B333C8">
      <w:pPr>
        <w:pStyle w:val="TOC3"/>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_Toc155966206 \h </w:instrText>
      </w:r>
      <w:r>
        <w:fldChar w:fldCharType="separate"/>
      </w:r>
      <w:r>
        <w:t>31</w:t>
      </w:r>
      <w:r>
        <w:fldChar w:fldCharType="end"/>
      </w:r>
    </w:p>
    <w:p w14:paraId="1187E041" w14:textId="7C9B1C38" w:rsidR="00B333C8" w:rsidRDefault="00B333C8">
      <w:pPr>
        <w:pStyle w:val="TOC4"/>
        <w:rPr>
          <w:rFonts w:asciiTheme="minorHAnsi" w:eastAsiaTheme="minorEastAsia" w:hAnsiTheme="minorHAnsi" w:cstheme="minorBidi"/>
          <w:kern w:val="2"/>
          <w:sz w:val="22"/>
          <w:szCs w:val="22"/>
          <w14:ligatures w14:val="standardContextual"/>
        </w:rPr>
      </w:pPr>
      <w:r>
        <w:t>8.5.5.1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_Toc155966207 \h </w:instrText>
      </w:r>
      <w:r>
        <w:fldChar w:fldCharType="separate"/>
      </w:r>
      <w:r>
        <w:t>31</w:t>
      </w:r>
      <w:r>
        <w:fldChar w:fldCharType="end"/>
      </w:r>
    </w:p>
    <w:p w14:paraId="24B2E4B9" w14:textId="449FCDAA" w:rsidR="00B333C8" w:rsidRDefault="00B333C8">
      <w:pPr>
        <w:pStyle w:val="TOC4"/>
        <w:rPr>
          <w:rFonts w:asciiTheme="minorHAnsi" w:eastAsiaTheme="minorEastAsia" w:hAnsiTheme="minorHAnsi" w:cstheme="minorBidi"/>
          <w:kern w:val="2"/>
          <w:sz w:val="22"/>
          <w:szCs w:val="22"/>
          <w14:ligatures w14:val="standardContextual"/>
        </w:rPr>
      </w:pPr>
      <w:r>
        <w:t>8.5.5.2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_Toc155966208 \h </w:instrText>
      </w:r>
      <w:r>
        <w:fldChar w:fldCharType="separate"/>
      </w:r>
      <w:r>
        <w:t>32</w:t>
      </w:r>
      <w:r>
        <w:fldChar w:fldCharType="end"/>
      </w:r>
    </w:p>
    <w:p w14:paraId="7DFD4F24" w14:textId="341EB3F9" w:rsidR="00B333C8" w:rsidRDefault="00B333C8">
      <w:pPr>
        <w:pStyle w:val="TOC4"/>
        <w:rPr>
          <w:rFonts w:asciiTheme="minorHAnsi" w:eastAsiaTheme="minorEastAsia" w:hAnsiTheme="minorHAnsi" w:cstheme="minorBidi"/>
          <w:kern w:val="2"/>
          <w:sz w:val="22"/>
          <w:szCs w:val="22"/>
          <w14:ligatures w14:val="standardContextual"/>
        </w:rPr>
      </w:pPr>
      <w:r>
        <w:t>8.5.5.3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_Toc155966209 \h </w:instrText>
      </w:r>
      <w:r>
        <w:fldChar w:fldCharType="separate"/>
      </w:r>
      <w:r>
        <w:t>32</w:t>
      </w:r>
      <w:r>
        <w:fldChar w:fldCharType="end"/>
      </w:r>
    </w:p>
    <w:p w14:paraId="79D21248" w14:textId="327A703A" w:rsidR="00B333C8" w:rsidRDefault="00B333C8">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Elements for NRPPa Communication</w:t>
      </w:r>
      <w:r>
        <w:tab/>
      </w:r>
      <w:r>
        <w:fldChar w:fldCharType="begin" w:fldLock="1"/>
      </w:r>
      <w:r>
        <w:instrText xml:space="preserve"> PAGEREF _Toc155966210 \h </w:instrText>
      </w:r>
      <w:r>
        <w:fldChar w:fldCharType="separate"/>
      </w:r>
      <w:r>
        <w:t>32</w:t>
      </w:r>
      <w:r>
        <w:fldChar w:fldCharType="end"/>
      </w:r>
    </w:p>
    <w:p w14:paraId="0B145E41" w14:textId="737CA331" w:rsidR="00B333C8" w:rsidRDefault="00B333C8">
      <w:pPr>
        <w:pStyle w:val="TOC2"/>
        <w:rPr>
          <w:rFonts w:asciiTheme="minorHAnsi" w:eastAsiaTheme="minorEastAsia" w:hAnsiTheme="minorHAnsi" w:cstheme="minorBidi"/>
          <w:kern w:val="2"/>
          <w:sz w:val="22"/>
          <w:szCs w:val="22"/>
          <w14:ligatures w14:val="standardContextual"/>
        </w:rPr>
      </w:pPr>
      <w:r>
        <w:t>9.0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_Toc155966211 \h </w:instrText>
      </w:r>
      <w:r>
        <w:fldChar w:fldCharType="separate"/>
      </w:r>
      <w:r>
        <w:t>32</w:t>
      </w:r>
      <w:r>
        <w:fldChar w:fldCharType="end"/>
      </w:r>
    </w:p>
    <w:p w14:paraId="27708E19" w14:textId="2A70BE6C" w:rsidR="00B333C8" w:rsidRDefault="00B333C8">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Message Functional Definition and Content</w:t>
      </w:r>
      <w:r>
        <w:tab/>
      </w:r>
      <w:r>
        <w:fldChar w:fldCharType="begin" w:fldLock="1"/>
      </w:r>
      <w:r>
        <w:instrText xml:space="preserve"> PAGEREF _Toc155966212 \h </w:instrText>
      </w:r>
      <w:r>
        <w:fldChar w:fldCharType="separate"/>
      </w:r>
      <w:r>
        <w:t>32</w:t>
      </w:r>
      <w:r>
        <w:fldChar w:fldCharType="end"/>
      </w:r>
    </w:p>
    <w:p w14:paraId="24082E8C" w14:textId="6D572D4A" w:rsidR="00B333C8" w:rsidRDefault="00B333C8">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Messages for Location Information Transfer Procedures</w:t>
      </w:r>
      <w:r>
        <w:tab/>
      </w:r>
      <w:r>
        <w:fldChar w:fldCharType="begin" w:fldLock="1"/>
      </w:r>
      <w:r>
        <w:instrText xml:space="preserve"> PAGEREF _Toc155966213 \h </w:instrText>
      </w:r>
      <w:r>
        <w:fldChar w:fldCharType="separate"/>
      </w:r>
      <w:r>
        <w:t>32</w:t>
      </w:r>
      <w:r>
        <w:fldChar w:fldCharType="end"/>
      </w:r>
    </w:p>
    <w:p w14:paraId="68EE860D" w14:textId="306B8097" w:rsidR="00B333C8" w:rsidRDefault="00B333C8">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E-CID MEASUREMENT INITIATION REQUEST</w:t>
      </w:r>
      <w:r>
        <w:tab/>
      </w:r>
      <w:r>
        <w:fldChar w:fldCharType="begin" w:fldLock="1"/>
      </w:r>
      <w:r>
        <w:instrText xml:space="preserve"> PAGEREF _Toc155966214 \h </w:instrText>
      </w:r>
      <w:r>
        <w:fldChar w:fldCharType="separate"/>
      </w:r>
      <w:r>
        <w:t>32</w:t>
      </w:r>
      <w:r>
        <w:fldChar w:fldCharType="end"/>
      </w:r>
    </w:p>
    <w:p w14:paraId="21998EB8" w14:textId="37D08DD8" w:rsidR="00B333C8" w:rsidRDefault="00B333C8">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E-CID MEASUREMENT INITIATION RESPONSE</w:t>
      </w:r>
      <w:r>
        <w:tab/>
      </w:r>
      <w:r>
        <w:fldChar w:fldCharType="begin" w:fldLock="1"/>
      </w:r>
      <w:r>
        <w:instrText xml:space="preserve"> PAGEREF _Toc155966215 \h </w:instrText>
      </w:r>
      <w:r>
        <w:fldChar w:fldCharType="separate"/>
      </w:r>
      <w:r>
        <w:t>34</w:t>
      </w:r>
      <w:r>
        <w:fldChar w:fldCharType="end"/>
      </w:r>
    </w:p>
    <w:p w14:paraId="1B04F533" w14:textId="574C0FF1" w:rsidR="00B333C8" w:rsidRDefault="00B333C8">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E-CID MEASUREMENT INITIATION FAILURE</w:t>
      </w:r>
      <w:r>
        <w:tab/>
      </w:r>
      <w:r>
        <w:fldChar w:fldCharType="begin" w:fldLock="1"/>
      </w:r>
      <w:r>
        <w:instrText xml:space="preserve"> PAGEREF _Toc155966216 \h </w:instrText>
      </w:r>
      <w:r>
        <w:fldChar w:fldCharType="separate"/>
      </w:r>
      <w:r>
        <w:t>34</w:t>
      </w:r>
      <w:r>
        <w:fldChar w:fldCharType="end"/>
      </w:r>
    </w:p>
    <w:p w14:paraId="283F5C87" w14:textId="26DA7998" w:rsidR="00B333C8" w:rsidRDefault="00B333C8">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_Toc155966217 \h </w:instrText>
      </w:r>
      <w:r>
        <w:fldChar w:fldCharType="separate"/>
      </w:r>
      <w:r>
        <w:t>34</w:t>
      </w:r>
      <w:r>
        <w:fldChar w:fldCharType="end"/>
      </w:r>
    </w:p>
    <w:p w14:paraId="21CD66F5" w14:textId="185B0588" w:rsidR="00B333C8" w:rsidRDefault="00B333C8">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_Toc155966218 \h </w:instrText>
      </w:r>
      <w:r>
        <w:fldChar w:fldCharType="separate"/>
      </w:r>
      <w:r>
        <w:t>35</w:t>
      </w:r>
      <w:r>
        <w:fldChar w:fldCharType="end"/>
      </w:r>
    </w:p>
    <w:p w14:paraId="5FF39C85" w14:textId="4878CBB9" w:rsidR="00B333C8" w:rsidRDefault="00B333C8">
      <w:pPr>
        <w:pStyle w:val="TOC4"/>
        <w:rPr>
          <w:rFonts w:asciiTheme="minorHAnsi" w:eastAsiaTheme="minorEastAsia" w:hAnsiTheme="minorHAnsi" w:cstheme="minorBidi"/>
          <w:kern w:val="2"/>
          <w:sz w:val="22"/>
          <w:szCs w:val="22"/>
          <w14:ligatures w14:val="standardContextual"/>
        </w:rPr>
      </w:pPr>
      <w:r>
        <w:t>9.1.1.6</w:t>
      </w:r>
      <w:r>
        <w:rPr>
          <w:rFonts w:asciiTheme="minorHAnsi" w:eastAsiaTheme="minorEastAsia" w:hAnsiTheme="minorHAnsi" w:cstheme="minorBidi"/>
          <w:kern w:val="2"/>
          <w:sz w:val="22"/>
          <w:szCs w:val="22"/>
          <w14:ligatures w14:val="standardContextual"/>
        </w:rPr>
        <w:tab/>
      </w:r>
      <w:r>
        <w:t>E-CID MEASUREMENT TERMINATION COMMAND</w:t>
      </w:r>
      <w:r>
        <w:tab/>
      </w:r>
      <w:r>
        <w:fldChar w:fldCharType="begin" w:fldLock="1"/>
      </w:r>
      <w:r>
        <w:instrText xml:space="preserve"> PAGEREF _Toc155966219 \h </w:instrText>
      </w:r>
      <w:r>
        <w:fldChar w:fldCharType="separate"/>
      </w:r>
      <w:r>
        <w:t>35</w:t>
      </w:r>
      <w:r>
        <w:fldChar w:fldCharType="end"/>
      </w:r>
    </w:p>
    <w:p w14:paraId="1FC87A27" w14:textId="7D5E692D" w:rsidR="00B333C8" w:rsidRDefault="00B333C8">
      <w:pPr>
        <w:pStyle w:val="TOC4"/>
        <w:rPr>
          <w:rFonts w:asciiTheme="minorHAnsi" w:eastAsiaTheme="minorEastAsia" w:hAnsiTheme="minorHAnsi" w:cstheme="minorBidi"/>
          <w:kern w:val="2"/>
          <w:sz w:val="22"/>
          <w:szCs w:val="22"/>
          <w14:ligatures w14:val="standardContextual"/>
        </w:rPr>
      </w:pPr>
      <w:r>
        <w:t>9.1.1.7</w:t>
      </w:r>
      <w:r>
        <w:rPr>
          <w:rFonts w:asciiTheme="minorHAnsi" w:eastAsiaTheme="minorEastAsia" w:hAnsiTheme="minorHAnsi" w:cstheme="minorBidi"/>
          <w:kern w:val="2"/>
          <w:sz w:val="22"/>
          <w:szCs w:val="22"/>
          <w14:ligatures w14:val="standardContextual"/>
        </w:rPr>
        <w:tab/>
      </w:r>
      <w:r>
        <w:t>OTDOA INFORMATION REQUEST</w:t>
      </w:r>
      <w:r>
        <w:tab/>
      </w:r>
      <w:r>
        <w:fldChar w:fldCharType="begin" w:fldLock="1"/>
      </w:r>
      <w:r>
        <w:instrText xml:space="preserve"> PAGEREF _Toc155966220 \h </w:instrText>
      </w:r>
      <w:r>
        <w:fldChar w:fldCharType="separate"/>
      </w:r>
      <w:r>
        <w:t>35</w:t>
      </w:r>
      <w:r>
        <w:fldChar w:fldCharType="end"/>
      </w:r>
    </w:p>
    <w:p w14:paraId="6902E9DB" w14:textId="1EDD8AEA" w:rsidR="00B333C8" w:rsidRDefault="00B333C8">
      <w:pPr>
        <w:pStyle w:val="TOC4"/>
        <w:rPr>
          <w:rFonts w:asciiTheme="minorHAnsi" w:eastAsiaTheme="minorEastAsia" w:hAnsiTheme="minorHAnsi" w:cstheme="minorBidi"/>
          <w:kern w:val="2"/>
          <w:sz w:val="22"/>
          <w:szCs w:val="22"/>
          <w14:ligatures w14:val="standardContextual"/>
        </w:rPr>
      </w:pPr>
      <w:r>
        <w:t>9.1.1.8</w:t>
      </w:r>
      <w:r>
        <w:rPr>
          <w:rFonts w:asciiTheme="minorHAnsi" w:eastAsiaTheme="minorEastAsia" w:hAnsiTheme="minorHAnsi" w:cstheme="minorBidi"/>
          <w:kern w:val="2"/>
          <w:sz w:val="22"/>
          <w:szCs w:val="22"/>
          <w14:ligatures w14:val="standardContextual"/>
        </w:rPr>
        <w:tab/>
      </w:r>
      <w:r>
        <w:t>OTDOA INFORMATION RESPONSE</w:t>
      </w:r>
      <w:r>
        <w:tab/>
      </w:r>
      <w:r>
        <w:fldChar w:fldCharType="begin" w:fldLock="1"/>
      </w:r>
      <w:r>
        <w:instrText xml:space="preserve"> PAGEREF _Toc155966221 \h </w:instrText>
      </w:r>
      <w:r>
        <w:fldChar w:fldCharType="separate"/>
      </w:r>
      <w:r>
        <w:t>36</w:t>
      </w:r>
      <w:r>
        <w:fldChar w:fldCharType="end"/>
      </w:r>
    </w:p>
    <w:p w14:paraId="2FD25F89" w14:textId="004F1BD6" w:rsidR="00B333C8" w:rsidRDefault="00B333C8">
      <w:pPr>
        <w:pStyle w:val="TOC4"/>
        <w:rPr>
          <w:rFonts w:asciiTheme="minorHAnsi" w:eastAsiaTheme="minorEastAsia" w:hAnsiTheme="minorHAnsi" w:cstheme="minorBidi"/>
          <w:kern w:val="2"/>
          <w:sz w:val="22"/>
          <w:szCs w:val="22"/>
          <w14:ligatures w14:val="standardContextual"/>
        </w:rPr>
      </w:pPr>
      <w:r>
        <w:t>9.1.1.9</w:t>
      </w:r>
      <w:r>
        <w:rPr>
          <w:rFonts w:asciiTheme="minorHAnsi" w:eastAsiaTheme="minorEastAsia" w:hAnsiTheme="minorHAnsi" w:cstheme="minorBidi"/>
          <w:kern w:val="2"/>
          <w:sz w:val="22"/>
          <w:szCs w:val="22"/>
          <w14:ligatures w14:val="standardContextual"/>
        </w:rPr>
        <w:tab/>
      </w:r>
      <w:r>
        <w:t>OTDOA INFORMATION FAILURE</w:t>
      </w:r>
      <w:r>
        <w:tab/>
      </w:r>
      <w:r>
        <w:fldChar w:fldCharType="begin" w:fldLock="1"/>
      </w:r>
      <w:r>
        <w:instrText xml:space="preserve"> PAGEREF _Toc155966222 \h </w:instrText>
      </w:r>
      <w:r>
        <w:fldChar w:fldCharType="separate"/>
      </w:r>
      <w:r>
        <w:t>37</w:t>
      </w:r>
      <w:r>
        <w:fldChar w:fldCharType="end"/>
      </w:r>
    </w:p>
    <w:p w14:paraId="34A7D09B" w14:textId="46D5A83B" w:rsidR="00B333C8" w:rsidRDefault="00B333C8">
      <w:pPr>
        <w:pStyle w:val="TOC4"/>
        <w:rPr>
          <w:rFonts w:asciiTheme="minorHAnsi" w:eastAsiaTheme="minorEastAsia" w:hAnsiTheme="minorHAnsi" w:cstheme="minorBidi"/>
          <w:kern w:val="2"/>
          <w:sz w:val="22"/>
          <w:szCs w:val="22"/>
          <w14:ligatures w14:val="standardContextual"/>
        </w:rPr>
      </w:pPr>
      <w:r>
        <w:t>9.1.1.10</w:t>
      </w:r>
      <w:r>
        <w:rPr>
          <w:rFonts w:asciiTheme="minorHAnsi" w:eastAsiaTheme="minorEastAsia" w:hAnsiTheme="minorHAnsi" w:cstheme="minorBidi"/>
          <w:kern w:val="2"/>
          <w:sz w:val="22"/>
          <w:szCs w:val="22"/>
          <w14:ligatures w14:val="standardContextual"/>
        </w:rPr>
        <w:tab/>
      </w:r>
      <w:r>
        <w:t>POSITIONING INFORMATION REQUEST</w:t>
      </w:r>
      <w:r>
        <w:tab/>
      </w:r>
      <w:r>
        <w:fldChar w:fldCharType="begin" w:fldLock="1"/>
      </w:r>
      <w:r>
        <w:instrText xml:space="preserve"> PAGEREF _Toc155966223 \h </w:instrText>
      </w:r>
      <w:r>
        <w:fldChar w:fldCharType="separate"/>
      </w:r>
      <w:r>
        <w:t>37</w:t>
      </w:r>
      <w:r>
        <w:fldChar w:fldCharType="end"/>
      </w:r>
    </w:p>
    <w:p w14:paraId="24FA88E0" w14:textId="750D7537" w:rsidR="00B333C8" w:rsidRDefault="00B333C8">
      <w:pPr>
        <w:pStyle w:val="TOC4"/>
        <w:rPr>
          <w:rFonts w:asciiTheme="minorHAnsi" w:eastAsiaTheme="minorEastAsia" w:hAnsiTheme="minorHAnsi" w:cstheme="minorBidi"/>
          <w:kern w:val="2"/>
          <w:sz w:val="22"/>
          <w:szCs w:val="22"/>
          <w14:ligatures w14:val="standardContextual"/>
        </w:rPr>
      </w:pPr>
      <w:r>
        <w:t>9.1.1.11</w:t>
      </w:r>
      <w:r>
        <w:rPr>
          <w:rFonts w:asciiTheme="minorHAnsi" w:eastAsiaTheme="minorEastAsia" w:hAnsiTheme="minorHAnsi" w:cstheme="minorBidi"/>
          <w:kern w:val="2"/>
          <w:sz w:val="22"/>
          <w:szCs w:val="22"/>
          <w14:ligatures w14:val="standardContextual"/>
        </w:rPr>
        <w:tab/>
      </w:r>
      <w:r>
        <w:t>POSITIONING INFORMATION RESPONSE</w:t>
      </w:r>
      <w:r>
        <w:tab/>
      </w:r>
      <w:r>
        <w:fldChar w:fldCharType="begin" w:fldLock="1"/>
      </w:r>
      <w:r>
        <w:instrText xml:space="preserve"> PAGEREF _Toc155966224 \h </w:instrText>
      </w:r>
      <w:r>
        <w:fldChar w:fldCharType="separate"/>
      </w:r>
      <w:r>
        <w:t>37</w:t>
      </w:r>
      <w:r>
        <w:fldChar w:fldCharType="end"/>
      </w:r>
    </w:p>
    <w:p w14:paraId="3A61C68D" w14:textId="5C807A8B" w:rsidR="00B333C8" w:rsidRDefault="00B333C8">
      <w:pPr>
        <w:pStyle w:val="TOC4"/>
        <w:rPr>
          <w:rFonts w:asciiTheme="minorHAnsi" w:eastAsiaTheme="minorEastAsia" w:hAnsiTheme="minorHAnsi" w:cstheme="minorBidi"/>
          <w:kern w:val="2"/>
          <w:sz w:val="22"/>
          <w:szCs w:val="22"/>
          <w14:ligatures w14:val="standardContextual"/>
        </w:rPr>
      </w:pPr>
      <w:r>
        <w:t>9.1.1.12</w:t>
      </w:r>
      <w:r>
        <w:rPr>
          <w:rFonts w:asciiTheme="minorHAnsi" w:eastAsiaTheme="minorEastAsia" w:hAnsiTheme="minorHAnsi" w:cstheme="minorBidi"/>
          <w:kern w:val="2"/>
          <w:sz w:val="22"/>
          <w:szCs w:val="22"/>
          <w14:ligatures w14:val="standardContextual"/>
        </w:rPr>
        <w:tab/>
      </w:r>
      <w:r>
        <w:t>POSITIONING INFORMATION FAILURE</w:t>
      </w:r>
      <w:r>
        <w:tab/>
      </w:r>
      <w:r>
        <w:fldChar w:fldCharType="begin" w:fldLock="1"/>
      </w:r>
      <w:r>
        <w:instrText xml:space="preserve"> PAGEREF _Toc155966225 \h </w:instrText>
      </w:r>
      <w:r>
        <w:fldChar w:fldCharType="separate"/>
      </w:r>
      <w:r>
        <w:t>38</w:t>
      </w:r>
      <w:r>
        <w:fldChar w:fldCharType="end"/>
      </w:r>
    </w:p>
    <w:p w14:paraId="540AEC82" w14:textId="576003E6" w:rsidR="00B333C8" w:rsidRDefault="00B333C8">
      <w:pPr>
        <w:pStyle w:val="TOC4"/>
        <w:rPr>
          <w:rFonts w:asciiTheme="minorHAnsi" w:eastAsiaTheme="minorEastAsia" w:hAnsiTheme="minorHAnsi" w:cstheme="minorBidi"/>
          <w:kern w:val="2"/>
          <w:sz w:val="22"/>
          <w:szCs w:val="22"/>
          <w14:ligatures w14:val="standardContextual"/>
        </w:rPr>
      </w:pPr>
      <w:r>
        <w:t>9.1.1.13</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_Toc155966226 \h </w:instrText>
      </w:r>
      <w:r>
        <w:fldChar w:fldCharType="separate"/>
      </w:r>
      <w:r>
        <w:t>38</w:t>
      </w:r>
      <w:r>
        <w:fldChar w:fldCharType="end"/>
      </w:r>
    </w:p>
    <w:p w14:paraId="42201689" w14:textId="6E50ED87" w:rsidR="00B333C8" w:rsidRDefault="00B333C8">
      <w:pPr>
        <w:pStyle w:val="TOC4"/>
        <w:rPr>
          <w:rFonts w:asciiTheme="minorHAnsi" w:eastAsiaTheme="minorEastAsia" w:hAnsiTheme="minorHAnsi" w:cstheme="minorBidi"/>
          <w:kern w:val="2"/>
          <w:sz w:val="22"/>
          <w:szCs w:val="22"/>
          <w14:ligatures w14:val="standardContextual"/>
        </w:rPr>
      </w:pPr>
      <w:r>
        <w:t>9.1.1.14</w:t>
      </w:r>
      <w:r>
        <w:rPr>
          <w:rFonts w:asciiTheme="minorHAnsi" w:eastAsiaTheme="minorEastAsia" w:hAnsiTheme="minorHAnsi" w:cstheme="minorBidi"/>
          <w:kern w:val="2"/>
          <w:sz w:val="22"/>
          <w:szCs w:val="22"/>
          <w14:ligatures w14:val="standardContextual"/>
        </w:rPr>
        <w:tab/>
      </w:r>
      <w:r>
        <w:t>TRP INFORMATION REQUEST</w:t>
      </w:r>
      <w:r>
        <w:tab/>
      </w:r>
      <w:r>
        <w:fldChar w:fldCharType="begin" w:fldLock="1"/>
      </w:r>
      <w:r>
        <w:instrText xml:space="preserve"> PAGEREF _Toc155966227 \h </w:instrText>
      </w:r>
      <w:r>
        <w:fldChar w:fldCharType="separate"/>
      </w:r>
      <w:r>
        <w:t>38</w:t>
      </w:r>
      <w:r>
        <w:fldChar w:fldCharType="end"/>
      </w:r>
    </w:p>
    <w:p w14:paraId="640D6168" w14:textId="0BA5B9C1" w:rsidR="00B333C8" w:rsidRDefault="00B333C8">
      <w:pPr>
        <w:pStyle w:val="TOC4"/>
        <w:rPr>
          <w:rFonts w:asciiTheme="minorHAnsi" w:eastAsiaTheme="minorEastAsia" w:hAnsiTheme="minorHAnsi" w:cstheme="minorBidi"/>
          <w:kern w:val="2"/>
          <w:sz w:val="22"/>
          <w:szCs w:val="22"/>
          <w14:ligatures w14:val="standardContextual"/>
        </w:rPr>
      </w:pPr>
      <w:r>
        <w:t>9.1.1.15</w:t>
      </w:r>
      <w:r>
        <w:rPr>
          <w:rFonts w:asciiTheme="minorHAnsi" w:eastAsiaTheme="minorEastAsia" w:hAnsiTheme="minorHAnsi" w:cstheme="minorBidi"/>
          <w:kern w:val="2"/>
          <w:sz w:val="22"/>
          <w:szCs w:val="22"/>
          <w14:ligatures w14:val="standardContextual"/>
        </w:rPr>
        <w:tab/>
      </w:r>
      <w:r>
        <w:t>TRP INFORMATION RESPONSE</w:t>
      </w:r>
      <w:r>
        <w:tab/>
      </w:r>
      <w:r>
        <w:fldChar w:fldCharType="begin" w:fldLock="1"/>
      </w:r>
      <w:r>
        <w:instrText xml:space="preserve"> PAGEREF _Toc155966228 \h </w:instrText>
      </w:r>
      <w:r>
        <w:fldChar w:fldCharType="separate"/>
      </w:r>
      <w:r>
        <w:t>39</w:t>
      </w:r>
      <w:r>
        <w:fldChar w:fldCharType="end"/>
      </w:r>
    </w:p>
    <w:p w14:paraId="705EB23D" w14:textId="1ACEF4C7" w:rsidR="00B333C8" w:rsidRDefault="00B333C8">
      <w:pPr>
        <w:pStyle w:val="TOC4"/>
        <w:rPr>
          <w:rFonts w:asciiTheme="minorHAnsi" w:eastAsiaTheme="minorEastAsia" w:hAnsiTheme="minorHAnsi" w:cstheme="minorBidi"/>
          <w:kern w:val="2"/>
          <w:sz w:val="22"/>
          <w:szCs w:val="22"/>
          <w14:ligatures w14:val="standardContextual"/>
        </w:rPr>
      </w:pPr>
      <w:r>
        <w:t>9.1.1.16</w:t>
      </w:r>
      <w:r>
        <w:rPr>
          <w:rFonts w:asciiTheme="minorHAnsi" w:eastAsiaTheme="minorEastAsia" w:hAnsiTheme="minorHAnsi" w:cstheme="minorBidi"/>
          <w:kern w:val="2"/>
          <w:sz w:val="22"/>
          <w:szCs w:val="22"/>
          <w14:ligatures w14:val="standardContextual"/>
        </w:rPr>
        <w:tab/>
      </w:r>
      <w:r>
        <w:t>TRP INFORMATION FAILURE</w:t>
      </w:r>
      <w:r>
        <w:tab/>
      </w:r>
      <w:r>
        <w:fldChar w:fldCharType="begin" w:fldLock="1"/>
      </w:r>
      <w:r>
        <w:instrText xml:space="preserve"> PAGEREF _Toc155966229 \h </w:instrText>
      </w:r>
      <w:r>
        <w:fldChar w:fldCharType="separate"/>
      </w:r>
      <w:r>
        <w:t>39</w:t>
      </w:r>
      <w:r>
        <w:fldChar w:fldCharType="end"/>
      </w:r>
    </w:p>
    <w:p w14:paraId="7BE8B7BB" w14:textId="630D8039" w:rsidR="00B333C8" w:rsidRDefault="00B333C8">
      <w:pPr>
        <w:pStyle w:val="TOC4"/>
        <w:rPr>
          <w:rFonts w:asciiTheme="minorHAnsi" w:eastAsiaTheme="minorEastAsia" w:hAnsiTheme="minorHAnsi" w:cstheme="minorBidi"/>
          <w:kern w:val="2"/>
          <w:sz w:val="22"/>
          <w:szCs w:val="22"/>
          <w14:ligatures w14:val="standardContextual"/>
        </w:rPr>
      </w:pPr>
      <w:r>
        <w:t>9.1.1.17</w:t>
      </w:r>
      <w:r>
        <w:rPr>
          <w:rFonts w:asciiTheme="minorHAnsi" w:eastAsiaTheme="minorEastAsia" w:hAnsiTheme="minorHAnsi" w:cstheme="minorBidi"/>
          <w:kern w:val="2"/>
          <w:sz w:val="22"/>
          <w:szCs w:val="22"/>
          <w14:ligatures w14:val="standardContextual"/>
        </w:rPr>
        <w:tab/>
      </w:r>
      <w:r>
        <w:t>POSITIONING ACTIVATION REQUEST</w:t>
      </w:r>
      <w:r>
        <w:tab/>
      </w:r>
      <w:r>
        <w:fldChar w:fldCharType="begin" w:fldLock="1"/>
      </w:r>
      <w:r>
        <w:instrText xml:space="preserve"> PAGEREF _Toc155966230 \h </w:instrText>
      </w:r>
      <w:r>
        <w:fldChar w:fldCharType="separate"/>
      </w:r>
      <w:r>
        <w:t>39</w:t>
      </w:r>
      <w:r>
        <w:fldChar w:fldCharType="end"/>
      </w:r>
    </w:p>
    <w:p w14:paraId="29DD7E97" w14:textId="2A15CF1E" w:rsidR="00B333C8" w:rsidRDefault="00B333C8">
      <w:pPr>
        <w:pStyle w:val="TOC4"/>
        <w:rPr>
          <w:rFonts w:asciiTheme="minorHAnsi" w:eastAsiaTheme="minorEastAsia" w:hAnsiTheme="minorHAnsi" w:cstheme="minorBidi"/>
          <w:kern w:val="2"/>
          <w:sz w:val="22"/>
          <w:szCs w:val="22"/>
          <w14:ligatures w14:val="standardContextual"/>
        </w:rPr>
      </w:pPr>
      <w:r>
        <w:t>9.1.1.18</w:t>
      </w:r>
      <w:r>
        <w:rPr>
          <w:rFonts w:asciiTheme="minorHAnsi" w:eastAsiaTheme="minorEastAsia" w:hAnsiTheme="minorHAnsi" w:cstheme="minorBidi"/>
          <w:kern w:val="2"/>
          <w:sz w:val="22"/>
          <w:szCs w:val="22"/>
          <w14:ligatures w14:val="standardContextual"/>
        </w:rPr>
        <w:tab/>
      </w:r>
      <w:r>
        <w:t>POSITIONING ACTIVATION RESPONSE</w:t>
      </w:r>
      <w:r>
        <w:tab/>
      </w:r>
      <w:r>
        <w:fldChar w:fldCharType="begin" w:fldLock="1"/>
      </w:r>
      <w:r>
        <w:instrText xml:space="preserve"> PAGEREF _Toc155966231 \h </w:instrText>
      </w:r>
      <w:r>
        <w:fldChar w:fldCharType="separate"/>
      </w:r>
      <w:r>
        <w:t>40</w:t>
      </w:r>
      <w:r>
        <w:fldChar w:fldCharType="end"/>
      </w:r>
    </w:p>
    <w:p w14:paraId="314E31DC" w14:textId="156165C7" w:rsidR="00B333C8" w:rsidRDefault="00B333C8">
      <w:pPr>
        <w:pStyle w:val="TOC4"/>
        <w:rPr>
          <w:rFonts w:asciiTheme="minorHAnsi" w:eastAsiaTheme="minorEastAsia" w:hAnsiTheme="minorHAnsi" w:cstheme="minorBidi"/>
          <w:kern w:val="2"/>
          <w:sz w:val="22"/>
          <w:szCs w:val="22"/>
          <w14:ligatures w14:val="standardContextual"/>
        </w:rPr>
      </w:pPr>
      <w:r>
        <w:t>9.1.1.19</w:t>
      </w:r>
      <w:r>
        <w:rPr>
          <w:rFonts w:asciiTheme="minorHAnsi" w:eastAsiaTheme="minorEastAsia" w:hAnsiTheme="minorHAnsi" w:cstheme="minorBidi"/>
          <w:kern w:val="2"/>
          <w:sz w:val="22"/>
          <w:szCs w:val="22"/>
          <w14:ligatures w14:val="standardContextual"/>
        </w:rPr>
        <w:tab/>
      </w:r>
      <w:r>
        <w:t>POSITIONING ACTIVATION FAILURE</w:t>
      </w:r>
      <w:r>
        <w:tab/>
      </w:r>
      <w:r>
        <w:fldChar w:fldCharType="begin" w:fldLock="1"/>
      </w:r>
      <w:r>
        <w:instrText xml:space="preserve"> PAGEREF _Toc155966232 \h </w:instrText>
      </w:r>
      <w:r>
        <w:fldChar w:fldCharType="separate"/>
      </w:r>
      <w:r>
        <w:t>40</w:t>
      </w:r>
      <w:r>
        <w:fldChar w:fldCharType="end"/>
      </w:r>
    </w:p>
    <w:p w14:paraId="1FDB97F2" w14:textId="6EEA3414" w:rsidR="00B333C8" w:rsidRDefault="00B333C8">
      <w:pPr>
        <w:pStyle w:val="TOC4"/>
        <w:rPr>
          <w:rFonts w:asciiTheme="minorHAnsi" w:eastAsiaTheme="minorEastAsia" w:hAnsiTheme="minorHAnsi" w:cstheme="minorBidi"/>
          <w:kern w:val="2"/>
          <w:sz w:val="22"/>
          <w:szCs w:val="22"/>
          <w14:ligatures w14:val="standardContextual"/>
        </w:rPr>
      </w:pPr>
      <w:r>
        <w:t>9.1.1.20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_Toc155966233 \h </w:instrText>
      </w:r>
      <w:r>
        <w:fldChar w:fldCharType="separate"/>
      </w:r>
      <w:r>
        <w:t>40</w:t>
      </w:r>
      <w:r>
        <w:fldChar w:fldCharType="end"/>
      </w:r>
    </w:p>
    <w:p w14:paraId="4660DC48" w14:textId="6ADD6C6F" w:rsidR="00B333C8" w:rsidRDefault="00B333C8">
      <w:pPr>
        <w:pStyle w:val="TOC4"/>
        <w:rPr>
          <w:rFonts w:asciiTheme="minorHAnsi" w:eastAsiaTheme="minorEastAsia" w:hAnsiTheme="minorHAnsi" w:cstheme="minorBidi"/>
          <w:kern w:val="2"/>
          <w:sz w:val="22"/>
          <w:szCs w:val="22"/>
          <w14:ligatures w14:val="standardContextual"/>
        </w:rPr>
      </w:pPr>
      <w:r>
        <w:t>9.1.1.21</w:t>
      </w:r>
      <w:r>
        <w:rPr>
          <w:rFonts w:asciiTheme="minorHAnsi" w:eastAsiaTheme="minorEastAsia" w:hAnsiTheme="minorHAnsi" w:cstheme="minorBidi"/>
          <w:kern w:val="2"/>
          <w:sz w:val="22"/>
          <w:szCs w:val="22"/>
          <w14:ligatures w14:val="standardContextual"/>
        </w:rPr>
        <w:tab/>
      </w:r>
      <w:r>
        <w:t>PRS CONFIGURATION REQUEST</w:t>
      </w:r>
      <w:r>
        <w:tab/>
      </w:r>
      <w:r>
        <w:fldChar w:fldCharType="begin" w:fldLock="1"/>
      </w:r>
      <w:r>
        <w:instrText xml:space="preserve"> PAGEREF _Toc155966234 \h </w:instrText>
      </w:r>
      <w:r>
        <w:fldChar w:fldCharType="separate"/>
      </w:r>
      <w:r>
        <w:t>41</w:t>
      </w:r>
      <w:r>
        <w:fldChar w:fldCharType="end"/>
      </w:r>
    </w:p>
    <w:p w14:paraId="0CEF86EF" w14:textId="54DA6BC2" w:rsidR="00B333C8" w:rsidRDefault="00B333C8">
      <w:pPr>
        <w:pStyle w:val="TOC4"/>
        <w:rPr>
          <w:rFonts w:asciiTheme="minorHAnsi" w:eastAsiaTheme="minorEastAsia" w:hAnsiTheme="minorHAnsi" w:cstheme="minorBidi"/>
          <w:kern w:val="2"/>
          <w:sz w:val="22"/>
          <w:szCs w:val="22"/>
          <w14:ligatures w14:val="standardContextual"/>
        </w:rPr>
      </w:pPr>
      <w:r>
        <w:t>9.1.1.22</w:t>
      </w:r>
      <w:r>
        <w:rPr>
          <w:rFonts w:asciiTheme="minorHAnsi" w:eastAsiaTheme="minorEastAsia" w:hAnsiTheme="minorHAnsi" w:cstheme="minorBidi"/>
          <w:kern w:val="2"/>
          <w:sz w:val="22"/>
          <w:szCs w:val="22"/>
          <w14:ligatures w14:val="standardContextual"/>
        </w:rPr>
        <w:tab/>
      </w:r>
      <w:r>
        <w:t>PRS CONFIGURATION RESPONSE</w:t>
      </w:r>
      <w:r>
        <w:tab/>
      </w:r>
      <w:r>
        <w:fldChar w:fldCharType="begin" w:fldLock="1"/>
      </w:r>
      <w:r>
        <w:instrText xml:space="preserve"> PAGEREF _Toc155966235 \h </w:instrText>
      </w:r>
      <w:r>
        <w:fldChar w:fldCharType="separate"/>
      </w:r>
      <w:r>
        <w:t>41</w:t>
      </w:r>
      <w:r>
        <w:fldChar w:fldCharType="end"/>
      </w:r>
    </w:p>
    <w:p w14:paraId="5C182AF5" w14:textId="71B54B98" w:rsidR="00B333C8" w:rsidRDefault="00B333C8">
      <w:pPr>
        <w:pStyle w:val="TOC4"/>
        <w:rPr>
          <w:rFonts w:asciiTheme="minorHAnsi" w:eastAsiaTheme="minorEastAsia" w:hAnsiTheme="minorHAnsi" w:cstheme="minorBidi"/>
          <w:kern w:val="2"/>
          <w:sz w:val="22"/>
          <w:szCs w:val="22"/>
          <w14:ligatures w14:val="standardContextual"/>
        </w:rPr>
      </w:pPr>
      <w:r>
        <w:t>9.1.1.23</w:t>
      </w:r>
      <w:r>
        <w:rPr>
          <w:rFonts w:asciiTheme="minorHAnsi" w:eastAsiaTheme="minorEastAsia" w:hAnsiTheme="minorHAnsi" w:cstheme="minorBidi"/>
          <w:kern w:val="2"/>
          <w:sz w:val="22"/>
          <w:szCs w:val="22"/>
          <w14:ligatures w14:val="standardContextual"/>
        </w:rPr>
        <w:tab/>
      </w:r>
      <w:r>
        <w:t>PRS CONFIGURATION FAILURE</w:t>
      </w:r>
      <w:r>
        <w:tab/>
      </w:r>
      <w:r>
        <w:fldChar w:fldCharType="begin" w:fldLock="1"/>
      </w:r>
      <w:r>
        <w:instrText xml:space="preserve"> PAGEREF _Toc155966236 \h </w:instrText>
      </w:r>
      <w:r>
        <w:fldChar w:fldCharType="separate"/>
      </w:r>
      <w:r>
        <w:t>42</w:t>
      </w:r>
      <w:r>
        <w:fldChar w:fldCharType="end"/>
      </w:r>
    </w:p>
    <w:p w14:paraId="2634D252" w14:textId="173BC23F" w:rsidR="00B333C8" w:rsidRDefault="00B333C8">
      <w:pPr>
        <w:pStyle w:val="TOC4"/>
        <w:rPr>
          <w:rFonts w:asciiTheme="minorHAnsi" w:eastAsiaTheme="minorEastAsia" w:hAnsiTheme="minorHAnsi" w:cstheme="minorBidi"/>
          <w:kern w:val="2"/>
          <w:sz w:val="22"/>
          <w:szCs w:val="22"/>
          <w14:ligatures w14:val="standardContextual"/>
        </w:rPr>
      </w:pPr>
      <w:r w:rsidRPr="00332323">
        <w:rPr>
          <w:rFonts w:eastAsia="SimSun"/>
        </w:rPr>
        <w:t>9.1.1.24</w:t>
      </w:r>
      <w:r>
        <w:rPr>
          <w:rFonts w:asciiTheme="minorHAnsi" w:eastAsiaTheme="minorEastAsia" w:hAnsiTheme="minorHAnsi" w:cstheme="minorBidi"/>
          <w:kern w:val="2"/>
          <w:sz w:val="22"/>
          <w:szCs w:val="22"/>
          <w14:ligatures w14:val="standardContextual"/>
        </w:rPr>
        <w:tab/>
      </w:r>
      <w:r w:rsidRPr="00332323">
        <w:rPr>
          <w:rFonts w:eastAsia="SimSun"/>
        </w:rPr>
        <w:t>MEASUREMENT PRECONFIGURATION REQUIRED</w:t>
      </w:r>
      <w:r>
        <w:tab/>
      </w:r>
      <w:r>
        <w:fldChar w:fldCharType="begin" w:fldLock="1"/>
      </w:r>
      <w:r>
        <w:instrText xml:space="preserve"> PAGEREF _Toc155966237 \h </w:instrText>
      </w:r>
      <w:r>
        <w:fldChar w:fldCharType="separate"/>
      </w:r>
      <w:r>
        <w:t>42</w:t>
      </w:r>
      <w:r>
        <w:fldChar w:fldCharType="end"/>
      </w:r>
    </w:p>
    <w:p w14:paraId="53755B0C" w14:textId="140B28C0" w:rsidR="00B333C8" w:rsidRDefault="00B333C8">
      <w:pPr>
        <w:pStyle w:val="TOC4"/>
        <w:rPr>
          <w:rFonts w:asciiTheme="minorHAnsi" w:eastAsiaTheme="minorEastAsia" w:hAnsiTheme="minorHAnsi" w:cstheme="minorBidi"/>
          <w:kern w:val="2"/>
          <w:sz w:val="22"/>
          <w:szCs w:val="22"/>
          <w14:ligatures w14:val="standardContextual"/>
        </w:rPr>
      </w:pPr>
      <w:r w:rsidRPr="00332323">
        <w:rPr>
          <w:rFonts w:eastAsia="SimSun"/>
        </w:rPr>
        <w:t>9.1.1.25</w:t>
      </w:r>
      <w:r>
        <w:rPr>
          <w:rFonts w:asciiTheme="minorHAnsi" w:eastAsiaTheme="minorEastAsia" w:hAnsiTheme="minorHAnsi" w:cstheme="minorBidi"/>
          <w:kern w:val="2"/>
          <w:sz w:val="22"/>
          <w:szCs w:val="22"/>
          <w14:ligatures w14:val="standardContextual"/>
        </w:rPr>
        <w:tab/>
      </w:r>
      <w:r w:rsidRPr="00332323">
        <w:rPr>
          <w:rFonts w:eastAsia="SimSun"/>
        </w:rPr>
        <w:t>MEASUREMENT PRECONFIGURATION CONFIRM</w:t>
      </w:r>
      <w:r>
        <w:tab/>
      </w:r>
      <w:r>
        <w:fldChar w:fldCharType="begin" w:fldLock="1"/>
      </w:r>
      <w:r>
        <w:instrText xml:space="preserve"> PAGEREF _Toc155966238 \h </w:instrText>
      </w:r>
      <w:r>
        <w:fldChar w:fldCharType="separate"/>
      </w:r>
      <w:r>
        <w:t>42</w:t>
      </w:r>
      <w:r>
        <w:fldChar w:fldCharType="end"/>
      </w:r>
    </w:p>
    <w:p w14:paraId="5832AB3B" w14:textId="49ACB398" w:rsidR="00B333C8" w:rsidRDefault="00B333C8">
      <w:pPr>
        <w:pStyle w:val="TOC4"/>
        <w:rPr>
          <w:rFonts w:asciiTheme="minorHAnsi" w:eastAsiaTheme="minorEastAsia" w:hAnsiTheme="minorHAnsi" w:cstheme="minorBidi"/>
          <w:kern w:val="2"/>
          <w:sz w:val="22"/>
          <w:szCs w:val="22"/>
          <w14:ligatures w14:val="standardContextual"/>
        </w:rPr>
      </w:pPr>
      <w:r w:rsidRPr="00332323">
        <w:rPr>
          <w:rFonts w:eastAsia="SimSun"/>
        </w:rPr>
        <w:t>9.1.1.26</w:t>
      </w:r>
      <w:r>
        <w:rPr>
          <w:rFonts w:asciiTheme="minorHAnsi" w:eastAsiaTheme="minorEastAsia" w:hAnsiTheme="minorHAnsi" w:cstheme="minorBidi"/>
          <w:kern w:val="2"/>
          <w:sz w:val="22"/>
          <w:szCs w:val="22"/>
          <w14:ligatures w14:val="standardContextual"/>
        </w:rPr>
        <w:tab/>
      </w:r>
      <w:r w:rsidRPr="00332323">
        <w:rPr>
          <w:rFonts w:eastAsia="SimSun"/>
        </w:rPr>
        <w:t>MEASUREMENT PRECONFIGURATION REFUSE</w:t>
      </w:r>
      <w:r>
        <w:tab/>
      </w:r>
      <w:r>
        <w:fldChar w:fldCharType="begin" w:fldLock="1"/>
      </w:r>
      <w:r>
        <w:instrText xml:space="preserve"> PAGEREF _Toc155966239 \h </w:instrText>
      </w:r>
      <w:r>
        <w:fldChar w:fldCharType="separate"/>
      </w:r>
      <w:r>
        <w:t>43</w:t>
      </w:r>
      <w:r>
        <w:fldChar w:fldCharType="end"/>
      </w:r>
    </w:p>
    <w:p w14:paraId="2ADFE867" w14:textId="3108BD7A" w:rsidR="00B333C8" w:rsidRDefault="00B333C8">
      <w:pPr>
        <w:pStyle w:val="TOC4"/>
        <w:rPr>
          <w:rFonts w:asciiTheme="minorHAnsi" w:eastAsiaTheme="minorEastAsia" w:hAnsiTheme="minorHAnsi" w:cstheme="minorBidi"/>
          <w:kern w:val="2"/>
          <w:sz w:val="22"/>
          <w:szCs w:val="22"/>
          <w14:ligatures w14:val="standardContextual"/>
        </w:rPr>
      </w:pPr>
      <w:r w:rsidRPr="00332323">
        <w:rPr>
          <w:rFonts w:eastAsia="SimSun"/>
        </w:rPr>
        <w:t>9.1.1.27</w:t>
      </w:r>
      <w:r>
        <w:rPr>
          <w:rFonts w:asciiTheme="minorHAnsi" w:eastAsiaTheme="minorEastAsia" w:hAnsiTheme="minorHAnsi" w:cstheme="minorBidi"/>
          <w:kern w:val="2"/>
          <w:sz w:val="22"/>
          <w:szCs w:val="22"/>
          <w14:ligatures w14:val="standardContextual"/>
        </w:rPr>
        <w:tab/>
      </w:r>
      <w:r w:rsidRPr="00332323">
        <w:rPr>
          <w:rFonts w:eastAsia="SimSun"/>
        </w:rPr>
        <w:t>MEASUREMENT ACTIVATION</w:t>
      </w:r>
      <w:r>
        <w:tab/>
      </w:r>
      <w:r>
        <w:fldChar w:fldCharType="begin" w:fldLock="1"/>
      </w:r>
      <w:r>
        <w:instrText xml:space="preserve"> PAGEREF _Toc155966240 \h </w:instrText>
      </w:r>
      <w:r>
        <w:fldChar w:fldCharType="separate"/>
      </w:r>
      <w:r>
        <w:t>43</w:t>
      </w:r>
      <w:r>
        <w:fldChar w:fldCharType="end"/>
      </w:r>
    </w:p>
    <w:p w14:paraId="6AE37575" w14:textId="1E972F53" w:rsidR="00B333C8" w:rsidRDefault="00B333C8">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Messages for Management Procedures</w:t>
      </w:r>
      <w:r>
        <w:tab/>
      </w:r>
      <w:r>
        <w:fldChar w:fldCharType="begin" w:fldLock="1"/>
      </w:r>
      <w:r>
        <w:instrText xml:space="preserve"> PAGEREF _Toc155966241 \h </w:instrText>
      </w:r>
      <w:r>
        <w:fldChar w:fldCharType="separate"/>
      </w:r>
      <w:r>
        <w:t>44</w:t>
      </w:r>
      <w:r>
        <w:fldChar w:fldCharType="end"/>
      </w:r>
    </w:p>
    <w:p w14:paraId="331DF2A1" w14:textId="4249244C" w:rsidR="00B333C8" w:rsidRDefault="00B333C8">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_Toc155966242 \h </w:instrText>
      </w:r>
      <w:r>
        <w:fldChar w:fldCharType="separate"/>
      </w:r>
      <w:r>
        <w:t>44</w:t>
      </w:r>
      <w:r>
        <w:fldChar w:fldCharType="end"/>
      </w:r>
    </w:p>
    <w:p w14:paraId="1EF1DE56" w14:textId="59922021" w:rsidR="00B333C8" w:rsidRDefault="00B333C8">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Messages for Assistance Information Transfer Procedures</w:t>
      </w:r>
      <w:r>
        <w:tab/>
      </w:r>
      <w:r>
        <w:fldChar w:fldCharType="begin" w:fldLock="1"/>
      </w:r>
      <w:r>
        <w:instrText xml:space="preserve"> PAGEREF _Toc155966243 \h </w:instrText>
      </w:r>
      <w:r>
        <w:fldChar w:fldCharType="separate"/>
      </w:r>
      <w:r>
        <w:t>44</w:t>
      </w:r>
      <w:r>
        <w:fldChar w:fldCharType="end"/>
      </w:r>
    </w:p>
    <w:p w14:paraId="3FEB4689" w14:textId="71827DD3" w:rsidR="00B333C8" w:rsidRDefault="00B333C8">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_Toc155966244 \h </w:instrText>
      </w:r>
      <w:r>
        <w:fldChar w:fldCharType="separate"/>
      </w:r>
      <w:r>
        <w:t>44</w:t>
      </w:r>
      <w:r>
        <w:fldChar w:fldCharType="end"/>
      </w:r>
    </w:p>
    <w:p w14:paraId="3FFDBF93" w14:textId="691A1B43" w:rsidR="00B333C8" w:rsidRDefault="00B333C8">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_Toc155966245 \h </w:instrText>
      </w:r>
      <w:r>
        <w:fldChar w:fldCharType="separate"/>
      </w:r>
      <w:r>
        <w:t>45</w:t>
      </w:r>
      <w:r>
        <w:fldChar w:fldCharType="end"/>
      </w:r>
    </w:p>
    <w:p w14:paraId="04AB4106" w14:textId="54A7BB39" w:rsidR="00B333C8" w:rsidRDefault="00B333C8">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Messages for Measurement Information Transfer Procedures</w:t>
      </w:r>
      <w:r>
        <w:tab/>
      </w:r>
      <w:r>
        <w:fldChar w:fldCharType="begin" w:fldLock="1"/>
      </w:r>
      <w:r>
        <w:instrText xml:space="preserve"> PAGEREF _Toc155966246 \h </w:instrText>
      </w:r>
      <w:r>
        <w:fldChar w:fldCharType="separate"/>
      </w:r>
      <w:r>
        <w:t>45</w:t>
      </w:r>
      <w:r>
        <w:fldChar w:fldCharType="end"/>
      </w:r>
    </w:p>
    <w:p w14:paraId="38EA35C2" w14:textId="75E6BAD6" w:rsidR="00B333C8" w:rsidRDefault="00B333C8">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MEASUREMENT REQUEST</w:t>
      </w:r>
      <w:r>
        <w:tab/>
      </w:r>
      <w:r>
        <w:fldChar w:fldCharType="begin" w:fldLock="1"/>
      </w:r>
      <w:r>
        <w:instrText xml:space="preserve"> PAGEREF _Toc155966247 \h </w:instrText>
      </w:r>
      <w:r>
        <w:fldChar w:fldCharType="separate"/>
      </w:r>
      <w:r>
        <w:t>45</w:t>
      </w:r>
      <w:r>
        <w:fldChar w:fldCharType="end"/>
      </w:r>
    </w:p>
    <w:p w14:paraId="0C1D1E42" w14:textId="2C2497F0" w:rsidR="00B333C8" w:rsidRDefault="00B333C8">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MEASUREMENT RESPONSE</w:t>
      </w:r>
      <w:r>
        <w:tab/>
      </w:r>
      <w:r>
        <w:fldChar w:fldCharType="begin" w:fldLock="1"/>
      </w:r>
      <w:r>
        <w:instrText xml:space="preserve"> PAGEREF _Toc155966248 \h </w:instrText>
      </w:r>
      <w:r>
        <w:fldChar w:fldCharType="separate"/>
      </w:r>
      <w:r>
        <w:t>47</w:t>
      </w:r>
      <w:r>
        <w:fldChar w:fldCharType="end"/>
      </w:r>
    </w:p>
    <w:p w14:paraId="541E8817" w14:textId="0BE99D43" w:rsidR="00B333C8" w:rsidRDefault="00B333C8">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MEASUREMENT FAILURE</w:t>
      </w:r>
      <w:r>
        <w:tab/>
      </w:r>
      <w:r>
        <w:fldChar w:fldCharType="begin" w:fldLock="1"/>
      </w:r>
      <w:r>
        <w:instrText xml:space="preserve"> PAGEREF _Toc155966249 \h </w:instrText>
      </w:r>
      <w:r>
        <w:fldChar w:fldCharType="separate"/>
      </w:r>
      <w:r>
        <w:t>47</w:t>
      </w:r>
      <w:r>
        <w:fldChar w:fldCharType="end"/>
      </w:r>
    </w:p>
    <w:p w14:paraId="3257CA73" w14:textId="5B1CE276" w:rsidR="00B333C8" w:rsidRDefault="00B333C8">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_Toc155966250 \h </w:instrText>
      </w:r>
      <w:r>
        <w:fldChar w:fldCharType="separate"/>
      </w:r>
      <w:r>
        <w:t>48</w:t>
      </w:r>
      <w:r>
        <w:fldChar w:fldCharType="end"/>
      </w:r>
    </w:p>
    <w:p w14:paraId="6CFE6D6C" w14:textId="121FB188" w:rsidR="00B333C8" w:rsidRDefault="00B333C8">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_Toc155966251 \h </w:instrText>
      </w:r>
      <w:r>
        <w:fldChar w:fldCharType="separate"/>
      </w:r>
      <w:r>
        <w:t>48</w:t>
      </w:r>
      <w:r>
        <w:fldChar w:fldCharType="end"/>
      </w:r>
    </w:p>
    <w:p w14:paraId="77B8CBA8" w14:textId="64572EB1" w:rsidR="00B333C8" w:rsidRDefault="00B333C8">
      <w:pPr>
        <w:pStyle w:val="TOC4"/>
        <w:rPr>
          <w:rFonts w:asciiTheme="minorHAnsi" w:eastAsiaTheme="minorEastAsia" w:hAnsiTheme="minorHAnsi" w:cstheme="minorBidi"/>
          <w:kern w:val="2"/>
          <w:sz w:val="22"/>
          <w:szCs w:val="22"/>
          <w14:ligatures w14:val="standardContextual"/>
        </w:rPr>
      </w:pPr>
      <w:r>
        <w:t>9.1.4.6</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_Toc155966252 \h </w:instrText>
      </w:r>
      <w:r>
        <w:fldChar w:fldCharType="separate"/>
      </w:r>
      <w:r>
        <w:t>49</w:t>
      </w:r>
      <w:r>
        <w:fldChar w:fldCharType="end"/>
      </w:r>
    </w:p>
    <w:p w14:paraId="0769DCF4" w14:textId="1D6CD110" w:rsidR="00B333C8" w:rsidRDefault="00B333C8">
      <w:pPr>
        <w:pStyle w:val="TOC4"/>
        <w:rPr>
          <w:rFonts w:asciiTheme="minorHAnsi" w:eastAsiaTheme="minorEastAsia" w:hAnsiTheme="minorHAnsi" w:cstheme="minorBidi"/>
          <w:kern w:val="2"/>
          <w:sz w:val="22"/>
          <w:szCs w:val="22"/>
          <w14:ligatures w14:val="standardContextual"/>
        </w:rPr>
      </w:pPr>
      <w:r>
        <w:t>9.1.4.7</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_Toc155966253 \h </w:instrText>
      </w:r>
      <w:r>
        <w:fldChar w:fldCharType="separate"/>
      </w:r>
      <w:r>
        <w:t>49</w:t>
      </w:r>
      <w:r>
        <w:fldChar w:fldCharType="end"/>
      </w:r>
    </w:p>
    <w:p w14:paraId="034E25EE" w14:textId="599CDEFB" w:rsidR="00B333C8" w:rsidRDefault="00B333C8">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_Toc155966254 \h </w:instrText>
      </w:r>
      <w:r>
        <w:fldChar w:fldCharType="separate"/>
      </w:r>
      <w:r>
        <w:t>49</w:t>
      </w:r>
      <w:r>
        <w:fldChar w:fldCharType="end"/>
      </w:r>
    </w:p>
    <w:p w14:paraId="6811D228" w14:textId="22CB4F10" w:rsidR="00B333C8" w:rsidRDefault="00B333C8">
      <w:pPr>
        <w:pStyle w:val="TOC3"/>
        <w:rPr>
          <w:rFonts w:asciiTheme="minorHAnsi" w:eastAsiaTheme="minorEastAsia" w:hAnsiTheme="minorHAnsi" w:cstheme="minorBidi"/>
          <w:kern w:val="2"/>
          <w:sz w:val="22"/>
          <w:szCs w:val="22"/>
          <w14:ligatures w14:val="standardContextual"/>
        </w:rPr>
      </w:pPr>
      <w:r>
        <w:t>9.2.0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_Toc155966255 \h </w:instrText>
      </w:r>
      <w:r>
        <w:fldChar w:fldCharType="separate"/>
      </w:r>
      <w:r>
        <w:t>49</w:t>
      </w:r>
      <w:r>
        <w:fldChar w:fldCharType="end"/>
      </w:r>
    </w:p>
    <w:p w14:paraId="0EB8394E" w14:textId="500013CC" w:rsidR="00B333C8" w:rsidRDefault="00B333C8">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Cause</w:t>
      </w:r>
      <w:r>
        <w:tab/>
      </w:r>
      <w:r>
        <w:fldChar w:fldCharType="begin" w:fldLock="1"/>
      </w:r>
      <w:r>
        <w:instrText xml:space="preserve"> PAGEREF _Toc155966256 \h </w:instrText>
      </w:r>
      <w:r>
        <w:fldChar w:fldCharType="separate"/>
      </w:r>
      <w:r>
        <w:t>50</w:t>
      </w:r>
      <w:r>
        <w:fldChar w:fldCharType="end"/>
      </w:r>
    </w:p>
    <w:p w14:paraId="4C7B179D" w14:textId="26F39121" w:rsidR="00B333C8" w:rsidRDefault="00B333C8">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Criticality Diagnostics</w:t>
      </w:r>
      <w:r>
        <w:tab/>
      </w:r>
      <w:r>
        <w:fldChar w:fldCharType="begin" w:fldLock="1"/>
      </w:r>
      <w:r>
        <w:instrText xml:space="preserve"> PAGEREF _Toc155966257 \h </w:instrText>
      </w:r>
      <w:r>
        <w:fldChar w:fldCharType="separate"/>
      </w:r>
      <w:r>
        <w:t>51</w:t>
      </w:r>
      <w:r>
        <w:fldChar w:fldCharType="end"/>
      </w:r>
    </w:p>
    <w:p w14:paraId="2945B74E" w14:textId="4BAF8452" w:rsidR="00B333C8" w:rsidRDefault="00B333C8">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_Toc155966258 \h </w:instrText>
      </w:r>
      <w:r>
        <w:fldChar w:fldCharType="separate"/>
      </w:r>
      <w:r>
        <w:t>52</w:t>
      </w:r>
      <w:r>
        <w:fldChar w:fldCharType="end"/>
      </w:r>
    </w:p>
    <w:p w14:paraId="7295F9EF" w14:textId="1884533D" w:rsidR="00B333C8" w:rsidRDefault="00B333C8">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NRPPa Transaction ID</w:t>
      </w:r>
      <w:r>
        <w:tab/>
      </w:r>
      <w:r>
        <w:fldChar w:fldCharType="begin" w:fldLock="1"/>
      </w:r>
      <w:r>
        <w:instrText xml:space="preserve"> PAGEREF _Toc155966259 \h </w:instrText>
      </w:r>
      <w:r>
        <w:fldChar w:fldCharType="separate"/>
      </w:r>
      <w:r>
        <w:t>52</w:t>
      </w:r>
      <w:r>
        <w:fldChar w:fldCharType="end"/>
      </w:r>
    </w:p>
    <w:p w14:paraId="7EA2346A" w14:textId="59444891" w:rsidR="00B333C8" w:rsidRDefault="00B333C8">
      <w:pPr>
        <w:pStyle w:val="TOC3"/>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E-CID Measurement Result</w:t>
      </w:r>
      <w:r>
        <w:tab/>
      </w:r>
      <w:r>
        <w:fldChar w:fldCharType="begin" w:fldLock="1"/>
      </w:r>
      <w:r>
        <w:instrText xml:space="preserve"> PAGEREF _Toc155966260 \h </w:instrText>
      </w:r>
      <w:r>
        <w:fldChar w:fldCharType="separate"/>
      </w:r>
      <w:r>
        <w:t>52</w:t>
      </w:r>
      <w:r>
        <w:fldChar w:fldCharType="end"/>
      </w:r>
    </w:p>
    <w:p w14:paraId="2FC1CA9C" w14:textId="3EF0C914" w:rsidR="00B333C8" w:rsidRDefault="00B333C8">
      <w:pPr>
        <w:pStyle w:val="TOC3"/>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NG-RAN CGI</w:t>
      </w:r>
      <w:r>
        <w:tab/>
      </w:r>
      <w:r>
        <w:fldChar w:fldCharType="begin" w:fldLock="1"/>
      </w:r>
      <w:r>
        <w:instrText xml:space="preserve"> PAGEREF _Toc155966261 \h </w:instrText>
      </w:r>
      <w:r>
        <w:fldChar w:fldCharType="separate"/>
      </w:r>
      <w:r>
        <w:t>55</w:t>
      </w:r>
      <w:r>
        <w:fldChar w:fldCharType="end"/>
      </w:r>
    </w:p>
    <w:p w14:paraId="38867F24" w14:textId="20B878C0" w:rsidR="00B333C8" w:rsidRDefault="00B333C8">
      <w:pPr>
        <w:pStyle w:val="TOC3"/>
        <w:rPr>
          <w:rFonts w:asciiTheme="minorHAnsi" w:eastAsiaTheme="minorEastAsia" w:hAnsiTheme="minorHAnsi" w:cstheme="minorBidi"/>
          <w:kern w:val="2"/>
          <w:sz w:val="22"/>
          <w:szCs w:val="22"/>
          <w14:ligatures w14:val="standardContextual"/>
        </w:rPr>
      </w:pPr>
      <w:r>
        <w:t>9.2.7</w:t>
      </w:r>
      <w:r>
        <w:rPr>
          <w:rFonts w:asciiTheme="minorHAnsi" w:eastAsiaTheme="minorEastAsia" w:hAnsiTheme="minorHAnsi" w:cstheme="minorBidi"/>
          <w:kern w:val="2"/>
          <w:sz w:val="22"/>
          <w:szCs w:val="22"/>
          <w14:ligatures w14:val="standardContextual"/>
        </w:rPr>
        <w:tab/>
      </w:r>
      <w:r>
        <w:t>CGI EUTRA</w:t>
      </w:r>
      <w:r>
        <w:tab/>
      </w:r>
      <w:r>
        <w:fldChar w:fldCharType="begin" w:fldLock="1"/>
      </w:r>
      <w:r>
        <w:instrText xml:space="preserve"> PAGEREF _Toc155966262 \h </w:instrText>
      </w:r>
      <w:r>
        <w:fldChar w:fldCharType="separate"/>
      </w:r>
      <w:r>
        <w:t>55</w:t>
      </w:r>
      <w:r>
        <w:fldChar w:fldCharType="end"/>
      </w:r>
    </w:p>
    <w:p w14:paraId="1AC851F6" w14:textId="02E352B6" w:rsidR="00B333C8" w:rsidRDefault="00B333C8">
      <w:pPr>
        <w:pStyle w:val="TOC3"/>
        <w:rPr>
          <w:rFonts w:asciiTheme="minorHAnsi" w:eastAsiaTheme="minorEastAsia" w:hAnsiTheme="minorHAnsi" w:cstheme="minorBidi"/>
          <w:kern w:val="2"/>
          <w:sz w:val="22"/>
          <w:szCs w:val="22"/>
          <w14:ligatures w14:val="standardContextual"/>
        </w:rPr>
      </w:pPr>
      <w:r>
        <w:t>9.2.8</w:t>
      </w:r>
      <w:r>
        <w:rPr>
          <w:rFonts w:asciiTheme="minorHAnsi" w:eastAsiaTheme="minorEastAsia" w:hAnsiTheme="minorHAnsi" w:cstheme="minorBidi"/>
          <w:kern w:val="2"/>
          <w:sz w:val="22"/>
          <w:szCs w:val="22"/>
          <w14:ligatures w14:val="standardContextual"/>
        </w:rPr>
        <w:tab/>
      </w:r>
      <w:r>
        <w:t>PLMN Identity</w:t>
      </w:r>
      <w:r>
        <w:tab/>
      </w:r>
      <w:r>
        <w:fldChar w:fldCharType="begin" w:fldLock="1"/>
      </w:r>
      <w:r>
        <w:instrText xml:space="preserve"> PAGEREF _Toc155966263 \h </w:instrText>
      </w:r>
      <w:r>
        <w:fldChar w:fldCharType="separate"/>
      </w:r>
      <w:r>
        <w:t>56</w:t>
      </w:r>
      <w:r>
        <w:fldChar w:fldCharType="end"/>
      </w:r>
    </w:p>
    <w:p w14:paraId="11FD0198" w14:textId="20201B96"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S Mincho"/>
        </w:rPr>
        <w:lastRenderedPageBreak/>
        <w:t>9.2.9</w:t>
      </w:r>
      <w:r>
        <w:rPr>
          <w:rFonts w:asciiTheme="minorHAnsi" w:eastAsiaTheme="minorEastAsia" w:hAnsiTheme="minorHAnsi" w:cstheme="minorBidi"/>
          <w:kern w:val="2"/>
          <w:sz w:val="22"/>
          <w:szCs w:val="22"/>
          <w14:ligatures w14:val="standardContextual"/>
        </w:rPr>
        <w:tab/>
      </w:r>
      <w:r w:rsidRPr="00332323">
        <w:rPr>
          <w:rFonts w:eastAsia="MS Mincho"/>
        </w:rPr>
        <w:t>NR CGI</w:t>
      </w:r>
      <w:r>
        <w:tab/>
      </w:r>
      <w:r>
        <w:fldChar w:fldCharType="begin" w:fldLock="1"/>
      </w:r>
      <w:r>
        <w:instrText xml:space="preserve"> PAGEREF _Toc155966264 \h </w:instrText>
      </w:r>
      <w:r>
        <w:fldChar w:fldCharType="separate"/>
      </w:r>
      <w:r>
        <w:t>56</w:t>
      </w:r>
      <w:r>
        <w:fldChar w:fldCharType="end"/>
      </w:r>
    </w:p>
    <w:p w14:paraId="3232D2AD" w14:textId="7ADF7C94" w:rsidR="00B333C8" w:rsidRDefault="00B333C8">
      <w:pPr>
        <w:pStyle w:val="TOC3"/>
        <w:rPr>
          <w:rFonts w:asciiTheme="minorHAnsi" w:eastAsiaTheme="minorEastAsia" w:hAnsiTheme="minorHAnsi" w:cstheme="minorBidi"/>
          <w:kern w:val="2"/>
          <w:sz w:val="22"/>
          <w:szCs w:val="22"/>
          <w14:ligatures w14:val="standardContextual"/>
        </w:rPr>
      </w:pPr>
      <w:r>
        <w:t>9.2.10</w:t>
      </w:r>
      <w:r>
        <w:rPr>
          <w:rFonts w:asciiTheme="minorHAnsi" w:eastAsiaTheme="minorEastAsia" w:hAnsiTheme="minorHAnsi" w:cstheme="minorBidi"/>
          <w:kern w:val="2"/>
          <w:sz w:val="22"/>
          <w:szCs w:val="22"/>
          <w14:ligatures w14:val="standardContextual"/>
        </w:rPr>
        <w:tab/>
      </w:r>
      <w:r>
        <w:t>NG-RAN Access Point Position</w:t>
      </w:r>
      <w:r>
        <w:tab/>
      </w:r>
      <w:r>
        <w:fldChar w:fldCharType="begin" w:fldLock="1"/>
      </w:r>
      <w:r>
        <w:instrText xml:space="preserve"> PAGEREF _Toc155966265 \h </w:instrText>
      </w:r>
      <w:r>
        <w:fldChar w:fldCharType="separate"/>
      </w:r>
      <w:r>
        <w:t>56</w:t>
      </w:r>
      <w:r>
        <w:fldChar w:fldCharType="end"/>
      </w:r>
    </w:p>
    <w:p w14:paraId="62C90200" w14:textId="70DE4055" w:rsidR="00B333C8" w:rsidRDefault="00B333C8">
      <w:pPr>
        <w:pStyle w:val="TOC3"/>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TAC</w:t>
      </w:r>
      <w:r>
        <w:tab/>
      </w:r>
      <w:r>
        <w:fldChar w:fldCharType="begin" w:fldLock="1"/>
      </w:r>
      <w:r>
        <w:instrText xml:space="preserve"> PAGEREF _Toc155966266 \h </w:instrText>
      </w:r>
      <w:r>
        <w:fldChar w:fldCharType="separate"/>
      </w:r>
      <w:r>
        <w:t>57</w:t>
      </w:r>
      <w:r>
        <w:fldChar w:fldCharType="end"/>
      </w:r>
    </w:p>
    <w:p w14:paraId="545E9AF5" w14:textId="33B3A593"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9.2.12</w:t>
      </w:r>
      <w:r>
        <w:rPr>
          <w:rFonts w:asciiTheme="minorHAnsi" w:eastAsiaTheme="minorEastAsia" w:hAnsiTheme="minorHAnsi" w:cstheme="minorBidi"/>
          <w:kern w:val="2"/>
          <w:sz w:val="22"/>
          <w:szCs w:val="22"/>
          <w14:ligatures w14:val="standardContextual"/>
        </w:rPr>
        <w:tab/>
      </w:r>
      <w:r>
        <w:rPr>
          <w:lang w:eastAsia="zh-CN"/>
        </w:rPr>
        <w:t>Cell Portion ID</w:t>
      </w:r>
      <w:r>
        <w:tab/>
      </w:r>
      <w:r>
        <w:fldChar w:fldCharType="begin" w:fldLock="1"/>
      </w:r>
      <w:r>
        <w:instrText xml:space="preserve"> PAGEREF _Toc155966267 \h </w:instrText>
      </w:r>
      <w:r>
        <w:fldChar w:fldCharType="separate"/>
      </w:r>
      <w:r>
        <w:t>57</w:t>
      </w:r>
      <w:r>
        <w:fldChar w:fldCharType="end"/>
      </w:r>
    </w:p>
    <w:p w14:paraId="4C6B847E" w14:textId="2D7B5C3E" w:rsidR="00B333C8" w:rsidRDefault="00B333C8">
      <w:pPr>
        <w:pStyle w:val="TOC3"/>
        <w:rPr>
          <w:rFonts w:asciiTheme="minorHAnsi" w:eastAsiaTheme="minorEastAsia" w:hAnsiTheme="minorHAnsi" w:cstheme="minorBidi"/>
          <w:kern w:val="2"/>
          <w:sz w:val="22"/>
          <w:szCs w:val="22"/>
          <w14:ligatures w14:val="standardContextual"/>
        </w:rPr>
      </w:pPr>
      <w:r>
        <w:t>9.2.13</w:t>
      </w:r>
      <w:r>
        <w:rPr>
          <w:rFonts w:asciiTheme="minorHAnsi" w:eastAsiaTheme="minorEastAsia" w:hAnsiTheme="minorHAnsi" w:cstheme="minorBidi"/>
          <w:kern w:val="2"/>
          <w:sz w:val="22"/>
          <w:szCs w:val="22"/>
          <w14:ligatures w14:val="standardContextual"/>
        </w:rPr>
        <w:tab/>
      </w:r>
      <w:r>
        <w:t>Other-RAT Measurement Result</w:t>
      </w:r>
      <w:r>
        <w:tab/>
      </w:r>
      <w:r>
        <w:fldChar w:fldCharType="begin" w:fldLock="1"/>
      </w:r>
      <w:r>
        <w:instrText xml:space="preserve"> PAGEREF _Toc155966268 \h </w:instrText>
      </w:r>
      <w:r>
        <w:fldChar w:fldCharType="separate"/>
      </w:r>
      <w:r>
        <w:t>57</w:t>
      </w:r>
      <w:r>
        <w:fldChar w:fldCharType="end"/>
      </w:r>
    </w:p>
    <w:p w14:paraId="53C6A74B" w14:textId="7EE0AD2B" w:rsidR="00B333C8" w:rsidRDefault="00B333C8">
      <w:pPr>
        <w:pStyle w:val="TOC3"/>
        <w:rPr>
          <w:rFonts w:asciiTheme="minorHAnsi" w:eastAsiaTheme="minorEastAsia" w:hAnsiTheme="minorHAnsi" w:cstheme="minorBidi"/>
          <w:kern w:val="2"/>
          <w:sz w:val="22"/>
          <w:szCs w:val="22"/>
          <w14:ligatures w14:val="standardContextual"/>
        </w:rPr>
      </w:pPr>
      <w:r>
        <w:t>9.2.14</w:t>
      </w:r>
      <w:r>
        <w:rPr>
          <w:rFonts w:asciiTheme="minorHAnsi" w:eastAsiaTheme="minorEastAsia" w:hAnsiTheme="minorHAnsi" w:cstheme="minorBidi"/>
          <w:kern w:val="2"/>
          <w:sz w:val="22"/>
          <w:szCs w:val="22"/>
          <w14:ligatures w14:val="standardContextual"/>
        </w:rPr>
        <w:tab/>
      </w:r>
      <w:r>
        <w:t>WLAN Measurement Result</w:t>
      </w:r>
      <w:r>
        <w:tab/>
      </w:r>
      <w:r>
        <w:fldChar w:fldCharType="begin" w:fldLock="1"/>
      </w:r>
      <w:r>
        <w:instrText xml:space="preserve"> PAGEREF _Toc155966269 \h </w:instrText>
      </w:r>
      <w:r>
        <w:fldChar w:fldCharType="separate"/>
      </w:r>
      <w:r>
        <w:t>59</w:t>
      </w:r>
      <w:r>
        <w:fldChar w:fldCharType="end"/>
      </w:r>
    </w:p>
    <w:p w14:paraId="070CDA11" w14:textId="6A0B15A3" w:rsidR="00B333C8" w:rsidRDefault="00B333C8">
      <w:pPr>
        <w:pStyle w:val="TOC3"/>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OTDOA Cell Information</w:t>
      </w:r>
      <w:r>
        <w:tab/>
      </w:r>
      <w:r>
        <w:fldChar w:fldCharType="begin" w:fldLock="1"/>
      </w:r>
      <w:r>
        <w:instrText xml:space="preserve"> PAGEREF _Toc155966270 \h </w:instrText>
      </w:r>
      <w:r>
        <w:fldChar w:fldCharType="separate"/>
      </w:r>
      <w:r>
        <w:t>60</w:t>
      </w:r>
      <w:r>
        <w:fldChar w:fldCharType="end"/>
      </w:r>
    </w:p>
    <w:p w14:paraId="13166E48" w14:textId="0FFC54A8" w:rsidR="00B333C8" w:rsidRDefault="00B333C8">
      <w:pPr>
        <w:pStyle w:val="TOC3"/>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t>PRS Muting Configuration EUTRA</w:t>
      </w:r>
      <w:r>
        <w:tab/>
      </w:r>
      <w:r>
        <w:fldChar w:fldCharType="begin" w:fldLock="1"/>
      </w:r>
      <w:r>
        <w:instrText xml:space="preserve"> PAGEREF _Toc155966271 \h </w:instrText>
      </w:r>
      <w:r>
        <w:fldChar w:fldCharType="separate"/>
      </w:r>
      <w:r>
        <w:t>62</w:t>
      </w:r>
      <w:r>
        <w:fldChar w:fldCharType="end"/>
      </w:r>
    </w:p>
    <w:p w14:paraId="5E918B28" w14:textId="5B34C5D0" w:rsidR="00B333C8" w:rsidRDefault="00B333C8">
      <w:pPr>
        <w:pStyle w:val="TOC3"/>
        <w:rPr>
          <w:rFonts w:asciiTheme="minorHAnsi" w:eastAsiaTheme="minorEastAsia" w:hAnsiTheme="minorHAnsi" w:cstheme="minorBidi"/>
          <w:kern w:val="2"/>
          <w:sz w:val="22"/>
          <w:szCs w:val="22"/>
          <w14:ligatures w14:val="standardContextual"/>
        </w:rPr>
      </w:pPr>
      <w:r>
        <w:t>9.2.17</w:t>
      </w:r>
      <w:r>
        <w:rPr>
          <w:rFonts w:asciiTheme="minorHAnsi" w:eastAsiaTheme="minorEastAsia" w:hAnsiTheme="minorHAnsi" w:cstheme="minorBidi"/>
          <w:kern w:val="2"/>
          <w:sz w:val="22"/>
          <w:szCs w:val="22"/>
          <w14:ligatures w14:val="standardContextual"/>
        </w:rPr>
        <w:tab/>
      </w:r>
      <w:r>
        <w:t>PRS Frequency Hopping Configuration EUTRA</w:t>
      </w:r>
      <w:r>
        <w:tab/>
      </w:r>
      <w:r>
        <w:fldChar w:fldCharType="begin" w:fldLock="1"/>
      </w:r>
      <w:r>
        <w:instrText xml:space="preserve"> PAGEREF _Toc155966272 \h </w:instrText>
      </w:r>
      <w:r>
        <w:fldChar w:fldCharType="separate"/>
      </w:r>
      <w:r>
        <w:t>62</w:t>
      </w:r>
      <w:r>
        <w:fldChar w:fldCharType="end"/>
      </w:r>
    </w:p>
    <w:p w14:paraId="109476EB" w14:textId="5395AA02" w:rsidR="00B333C8" w:rsidRDefault="00B333C8">
      <w:pPr>
        <w:pStyle w:val="TOC3"/>
        <w:rPr>
          <w:rFonts w:asciiTheme="minorHAnsi" w:eastAsiaTheme="minorEastAsia" w:hAnsiTheme="minorHAnsi" w:cstheme="minorBidi"/>
          <w:kern w:val="2"/>
          <w:sz w:val="22"/>
          <w:szCs w:val="22"/>
          <w14:ligatures w14:val="standardContextual"/>
        </w:rPr>
      </w:pPr>
      <w:r>
        <w:t>9.2.18</w:t>
      </w:r>
      <w:r>
        <w:rPr>
          <w:rFonts w:asciiTheme="minorHAnsi" w:eastAsiaTheme="minorEastAsia" w:hAnsiTheme="minorHAnsi" w:cstheme="minorBidi"/>
          <w:kern w:val="2"/>
          <w:sz w:val="22"/>
          <w:szCs w:val="22"/>
          <w14:ligatures w14:val="standardContextual"/>
        </w:rPr>
        <w:tab/>
      </w:r>
      <w:r>
        <w:rPr>
          <w:lang w:eastAsia="zh-CN"/>
        </w:rPr>
        <w:t>TDD Configuration EUTRA</w:t>
      </w:r>
      <w:r>
        <w:tab/>
      </w:r>
      <w:r>
        <w:fldChar w:fldCharType="begin" w:fldLock="1"/>
      </w:r>
      <w:r>
        <w:instrText xml:space="preserve"> PAGEREF _Toc155966273 \h </w:instrText>
      </w:r>
      <w:r>
        <w:fldChar w:fldCharType="separate"/>
      </w:r>
      <w:r>
        <w:t>63</w:t>
      </w:r>
      <w:r>
        <w:fldChar w:fldCharType="end"/>
      </w:r>
    </w:p>
    <w:p w14:paraId="2AA2D2BD" w14:textId="5385A6EC"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9.2.19</w:t>
      </w:r>
      <w:r>
        <w:rPr>
          <w:rFonts w:asciiTheme="minorHAnsi" w:eastAsiaTheme="minorEastAsia" w:hAnsiTheme="minorHAnsi" w:cstheme="minorBidi"/>
          <w:kern w:val="2"/>
          <w:sz w:val="22"/>
          <w:szCs w:val="22"/>
          <w14:ligatures w14:val="standardContextual"/>
        </w:rPr>
        <w:tab/>
      </w:r>
      <w:r>
        <w:rPr>
          <w:lang w:eastAsia="zh-CN"/>
        </w:rPr>
        <w:t>Assistance Information</w:t>
      </w:r>
      <w:r>
        <w:tab/>
      </w:r>
      <w:r>
        <w:fldChar w:fldCharType="begin" w:fldLock="1"/>
      </w:r>
      <w:r>
        <w:instrText xml:space="preserve"> PAGEREF _Toc155966274 \h </w:instrText>
      </w:r>
      <w:r>
        <w:fldChar w:fldCharType="separate"/>
      </w:r>
      <w:r>
        <w:t>63</w:t>
      </w:r>
      <w:r>
        <w:fldChar w:fldCharType="end"/>
      </w:r>
    </w:p>
    <w:p w14:paraId="437B6D6F" w14:textId="11C1DF46"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9.2.20</w:t>
      </w:r>
      <w:r>
        <w:rPr>
          <w:rFonts w:asciiTheme="minorHAnsi" w:eastAsiaTheme="minorEastAsia" w:hAnsiTheme="minorHAnsi" w:cstheme="minorBidi"/>
          <w:kern w:val="2"/>
          <w:sz w:val="22"/>
          <w:szCs w:val="22"/>
          <w14:ligatures w14:val="standardContextual"/>
        </w:rPr>
        <w:tab/>
      </w:r>
      <w:r>
        <w:rPr>
          <w:lang w:eastAsia="zh-CN"/>
        </w:rPr>
        <w:t>PosSIB Segments</w:t>
      </w:r>
      <w:r>
        <w:tab/>
      </w:r>
      <w:r>
        <w:fldChar w:fldCharType="begin" w:fldLock="1"/>
      </w:r>
      <w:r>
        <w:instrText xml:space="preserve"> PAGEREF _Toc155966275 \h </w:instrText>
      </w:r>
      <w:r>
        <w:fldChar w:fldCharType="separate"/>
      </w:r>
      <w:r>
        <w:t>63</w:t>
      </w:r>
      <w:r>
        <w:fldChar w:fldCharType="end"/>
      </w:r>
    </w:p>
    <w:p w14:paraId="71220DD1" w14:textId="70497FD6"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9.2.21</w:t>
      </w:r>
      <w:r>
        <w:rPr>
          <w:rFonts w:asciiTheme="minorHAnsi" w:eastAsiaTheme="minorEastAsia" w:hAnsiTheme="minorHAnsi" w:cstheme="minorBidi"/>
          <w:kern w:val="2"/>
          <w:sz w:val="22"/>
          <w:szCs w:val="22"/>
          <w14:ligatures w14:val="standardContextual"/>
        </w:rPr>
        <w:tab/>
      </w:r>
      <w:r>
        <w:rPr>
          <w:lang w:eastAsia="zh-CN"/>
        </w:rPr>
        <w:t>Assistance Information Meta Data</w:t>
      </w:r>
      <w:r>
        <w:tab/>
      </w:r>
      <w:r>
        <w:fldChar w:fldCharType="begin" w:fldLock="1"/>
      </w:r>
      <w:r>
        <w:instrText xml:space="preserve"> PAGEREF _Toc155966276 \h </w:instrText>
      </w:r>
      <w:r>
        <w:fldChar w:fldCharType="separate"/>
      </w:r>
      <w:r>
        <w:t>64</w:t>
      </w:r>
      <w:r>
        <w:fldChar w:fldCharType="end"/>
      </w:r>
    </w:p>
    <w:p w14:paraId="42790A9B" w14:textId="57C8C4B0"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9.2.22</w:t>
      </w:r>
      <w:r>
        <w:rPr>
          <w:rFonts w:asciiTheme="minorHAnsi" w:eastAsiaTheme="minorEastAsia" w:hAnsiTheme="minorHAnsi" w:cstheme="minorBidi"/>
          <w:kern w:val="2"/>
          <w:sz w:val="22"/>
          <w:szCs w:val="22"/>
          <w14:ligatures w14:val="standardContextual"/>
        </w:rPr>
        <w:tab/>
      </w:r>
      <w:r>
        <w:rPr>
          <w:lang w:eastAsia="zh-CN"/>
        </w:rPr>
        <w:t>Positioning SIB Type</w:t>
      </w:r>
      <w:r>
        <w:tab/>
      </w:r>
      <w:r>
        <w:fldChar w:fldCharType="begin" w:fldLock="1"/>
      </w:r>
      <w:r>
        <w:instrText xml:space="preserve"> PAGEREF _Toc155966277 \h </w:instrText>
      </w:r>
      <w:r>
        <w:fldChar w:fldCharType="separate"/>
      </w:r>
      <w:r>
        <w:t>64</w:t>
      </w:r>
      <w:r>
        <w:fldChar w:fldCharType="end"/>
      </w:r>
    </w:p>
    <w:p w14:paraId="3898A391" w14:textId="455C1FC8"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9.2.23</w:t>
      </w:r>
      <w:r>
        <w:rPr>
          <w:rFonts w:asciiTheme="minorHAnsi" w:eastAsiaTheme="minorEastAsia" w:hAnsiTheme="minorHAnsi" w:cstheme="minorBidi"/>
          <w:kern w:val="2"/>
          <w:sz w:val="22"/>
          <w:szCs w:val="22"/>
          <w14:ligatures w14:val="standardContextual"/>
        </w:rPr>
        <w:tab/>
      </w:r>
      <w:r>
        <w:rPr>
          <w:lang w:eastAsia="zh-CN"/>
        </w:rPr>
        <w:t>Assistance Information Failure List</w:t>
      </w:r>
      <w:r>
        <w:tab/>
      </w:r>
      <w:r>
        <w:fldChar w:fldCharType="begin" w:fldLock="1"/>
      </w:r>
      <w:r>
        <w:instrText xml:space="preserve"> PAGEREF _Toc155966278 \h </w:instrText>
      </w:r>
      <w:r>
        <w:fldChar w:fldCharType="separate"/>
      </w:r>
      <w:r>
        <w:t>65</w:t>
      </w:r>
      <w:r>
        <w:fldChar w:fldCharType="end"/>
      </w:r>
    </w:p>
    <w:p w14:paraId="52C7C18C" w14:textId="21F39CE6" w:rsidR="00B333C8" w:rsidRDefault="00B333C8">
      <w:pPr>
        <w:pStyle w:val="TOC3"/>
        <w:rPr>
          <w:rFonts w:asciiTheme="minorHAnsi" w:eastAsiaTheme="minorEastAsia" w:hAnsiTheme="minorHAnsi" w:cstheme="minorBidi"/>
          <w:kern w:val="2"/>
          <w:sz w:val="22"/>
          <w:szCs w:val="22"/>
          <w14:ligatures w14:val="standardContextual"/>
        </w:rPr>
      </w:pPr>
      <w:r>
        <w:t>9.2.24</w:t>
      </w:r>
      <w:r>
        <w:rPr>
          <w:rFonts w:asciiTheme="minorHAnsi" w:eastAsiaTheme="minorEastAsia" w:hAnsiTheme="minorHAnsi" w:cstheme="minorBidi"/>
          <w:kern w:val="2"/>
          <w:sz w:val="22"/>
          <w:szCs w:val="22"/>
          <w14:ligatures w14:val="standardContextual"/>
        </w:rPr>
        <w:tab/>
      </w:r>
      <w:r>
        <w:t>TRP ID</w:t>
      </w:r>
      <w:r>
        <w:tab/>
      </w:r>
      <w:r>
        <w:fldChar w:fldCharType="begin" w:fldLock="1"/>
      </w:r>
      <w:r>
        <w:instrText xml:space="preserve"> PAGEREF _Toc155966279 \h </w:instrText>
      </w:r>
      <w:r>
        <w:fldChar w:fldCharType="separate"/>
      </w:r>
      <w:r>
        <w:t>65</w:t>
      </w:r>
      <w:r>
        <w:fldChar w:fldCharType="end"/>
      </w:r>
    </w:p>
    <w:p w14:paraId="545909D3" w14:textId="54E4F401" w:rsidR="00B333C8" w:rsidRDefault="00B333C8">
      <w:pPr>
        <w:pStyle w:val="TOC3"/>
        <w:rPr>
          <w:rFonts w:asciiTheme="minorHAnsi" w:eastAsiaTheme="minorEastAsia" w:hAnsiTheme="minorHAnsi" w:cstheme="minorBidi"/>
          <w:kern w:val="2"/>
          <w:sz w:val="22"/>
          <w:szCs w:val="22"/>
          <w14:ligatures w14:val="standardContextual"/>
        </w:rPr>
      </w:pPr>
      <w:r>
        <w:t>9.2.25</w:t>
      </w:r>
      <w:r>
        <w:rPr>
          <w:rFonts w:asciiTheme="minorHAnsi" w:eastAsiaTheme="minorEastAsia" w:hAnsiTheme="minorHAnsi" w:cstheme="minorBidi"/>
          <w:kern w:val="2"/>
          <w:sz w:val="22"/>
          <w:szCs w:val="22"/>
          <w14:ligatures w14:val="standardContextual"/>
        </w:rPr>
        <w:tab/>
      </w:r>
      <w:r>
        <w:t>TRP Information</w:t>
      </w:r>
      <w:r>
        <w:tab/>
      </w:r>
      <w:r>
        <w:fldChar w:fldCharType="begin" w:fldLock="1"/>
      </w:r>
      <w:r>
        <w:instrText xml:space="preserve"> PAGEREF _Toc155966280 \h </w:instrText>
      </w:r>
      <w:r>
        <w:fldChar w:fldCharType="separate"/>
      </w:r>
      <w:r>
        <w:t>65</w:t>
      </w:r>
      <w:r>
        <w:fldChar w:fldCharType="end"/>
      </w:r>
    </w:p>
    <w:p w14:paraId="76DAC80E" w14:textId="30EA49F5"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algun Gothic"/>
        </w:rPr>
        <w:t>9.2.26</w:t>
      </w:r>
      <w:r>
        <w:rPr>
          <w:rFonts w:asciiTheme="minorHAnsi" w:eastAsiaTheme="minorEastAsia" w:hAnsiTheme="minorHAnsi" w:cstheme="minorBidi"/>
          <w:kern w:val="2"/>
          <w:sz w:val="22"/>
          <w:szCs w:val="22"/>
          <w14:ligatures w14:val="standardContextual"/>
        </w:rPr>
        <w:tab/>
      </w:r>
      <w:r w:rsidRPr="00332323">
        <w:rPr>
          <w:rFonts w:eastAsia="Malgun Gothic"/>
        </w:rPr>
        <w:t>Search Window Information</w:t>
      </w:r>
      <w:r>
        <w:tab/>
      </w:r>
      <w:r>
        <w:fldChar w:fldCharType="begin" w:fldLock="1"/>
      </w:r>
      <w:r>
        <w:instrText xml:space="preserve"> PAGEREF _Toc155966281 \h </w:instrText>
      </w:r>
      <w:r>
        <w:fldChar w:fldCharType="separate"/>
      </w:r>
      <w:r>
        <w:t>66</w:t>
      </w:r>
      <w:r>
        <w:fldChar w:fldCharType="end"/>
      </w:r>
    </w:p>
    <w:p w14:paraId="4239AA36" w14:textId="7CE81318" w:rsidR="00B333C8" w:rsidRDefault="00B333C8">
      <w:pPr>
        <w:pStyle w:val="TOC3"/>
        <w:rPr>
          <w:rFonts w:asciiTheme="minorHAnsi" w:eastAsiaTheme="minorEastAsia" w:hAnsiTheme="minorHAnsi" w:cstheme="minorBidi"/>
          <w:kern w:val="2"/>
          <w:sz w:val="22"/>
          <w:szCs w:val="22"/>
          <w14:ligatures w14:val="standardContextual"/>
        </w:rPr>
      </w:pPr>
      <w:r>
        <w:t>9.2.27</w:t>
      </w:r>
      <w:r>
        <w:rPr>
          <w:rFonts w:asciiTheme="minorHAnsi" w:eastAsiaTheme="minorEastAsia" w:hAnsiTheme="minorHAnsi" w:cstheme="minorBidi"/>
          <w:kern w:val="2"/>
          <w:sz w:val="22"/>
          <w:szCs w:val="22"/>
          <w14:ligatures w14:val="standardContextual"/>
        </w:rPr>
        <w:tab/>
      </w:r>
      <w:r>
        <w:t>Requested SRS Transmission Characteristics</w:t>
      </w:r>
      <w:r>
        <w:tab/>
      </w:r>
      <w:r>
        <w:fldChar w:fldCharType="begin" w:fldLock="1"/>
      </w:r>
      <w:r>
        <w:instrText xml:space="preserve"> PAGEREF _Toc155966282 \h </w:instrText>
      </w:r>
      <w:r>
        <w:fldChar w:fldCharType="separate"/>
      </w:r>
      <w:r>
        <w:t>67</w:t>
      </w:r>
      <w:r>
        <w:fldChar w:fldCharType="end"/>
      </w:r>
    </w:p>
    <w:p w14:paraId="3943AD76" w14:textId="2660DA47" w:rsidR="00B333C8" w:rsidRDefault="00B333C8">
      <w:pPr>
        <w:pStyle w:val="TOC3"/>
        <w:rPr>
          <w:rFonts w:asciiTheme="minorHAnsi" w:eastAsiaTheme="minorEastAsia" w:hAnsiTheme="minorHAnsi" w:cstheme="minorBidi"/>
          <w:kern w:val="2"/>
          <w:sz w:val="22"/>
          <w:szCs w:val="22"/>
          <w14:ligatures w14:val="standardContextual"/>
        </w:rPr>
      </w:pPr>
      <w:r>
        <w:t>9.2.28</w:t>
      </w:r>
      <w:r>
        <w:rPr>
          <w:rFonts w:asciiTheme="minorHAnsi" w:eastAsiaTheme="minorEastAsia" w:hAnsiTheme="minorHAnsi" w:cstheme="minorBidi"/>
          <w:kern w:val="2"/>
          <w:sz w:val="22"/>
          <w:szCs w:val="22"/>
          <w14:ligatures w14:val="standardContextual"/>
        </w:rPr>
        <w:tab/>
      </w:r>
      <w:r>
        <w:t>SRS Configuration</w:t>
      </w:r>
      <w:r>
        <w:tab/>
      </w:r>
      <w:r>
        <w:fldChar w:fldCharType="begin" w:fldLock="1"/>
      </w:r>
      <w:r>
        <w:instrText xml:space="preserve"> PAGEREF _Toc155966283 \h </w:instrText>
      </w:r>
      <w:r>
        <w:fldChar w:fldCharType="separate"/>
      </w:r>
      <w:r>
        <w:t>68</w:t>
      </w:r>
      <w:r>
        <w:fldChar w:fldCharType="end"/>
      </w:r>
    </w:p>
    <w:p w14:paraId="74626B85" w14:textId="6C1F0F84" w:rsidR="00B333C8" w:rsidRDefault="00B333C8">
      <w:pPr>
        <w:pStyle w:val="TOC3"/>
        <w:rPr>
          <w:rFonts w:asciiTheme="minorHAnsi" w:eastAsiaTheme="minorEastAsia" w:hAnsiTheme="minorHAnsi" w:cstheme="minorBidi"/>
          <w:kern w:val="2"/>
          <w:sz w:val="22"/>
          <w:szCs w:val="22"/>
          <w14:ligatures w14:val="standardContextual"/>
        </w:rPr>
      </w:pPr>
      <w:r>
        <w:t>9.2.29</w:t>
      </w:r>
      <w:r>
        <w:rPr>
          <w:rFonts w:asciiTheme="minorHAnsi" w:eastAsiaTheme="minorEastAsia" w:hAnsiTheme="minorHAnsi" w:cstheme="minorBidi"/>
          <w:kern w:val="2"/>
          <w:sz w:val="22"/>
          <w:szCs w:val="22"/>
          <w14:ligatures w14:val="standardContextual"/>
        </w:rPr>
        <w:tab/>
      </w:r>
      <w:r>
        <w:t>SRS Resource</w:t>
      </w:r>
      <w:r>
        <w:tab/>
      </w:r>
      <w:r>
        <w:fldChar w:fldCharType="begin" w:fldLock="1"/>
      </w:r>
      <w:r>
        <w:instrText xml:space="preserve"> PAGEREF _Toc155966284 \h </w:instrText>
      </w:r>
      <w:r>
        <w:fldChar w:fldCharType="separate"/>
      </w:r>
      <w:r>
        <w:t>69</w:t>
      </w:r>
      <w:r>
        <w:fldChar w:fldCharType="end"/>
      </w:r>
    </w:p>
    <w:p w14:paraId="7EC3BD7B" w14:textId="14271E65" w:rsidR="00B333C8" w:rsidRDefault="00B333C8">
      <w:pPr>
        <w:pStyle w:val="TOC3"/>
        <w:rPr>
          <w:rFonts w:asciiTheme="minorHAnsi" w:eastAsiaTheme="minorEastAsia" w:hAnsiTheme="minorHAnsi" w:cstheme="minorBidi"/>
          <w:kern w:val="2"/>
          <w:sz w:val="22"/>
          <w:szCs w:val="22"/>
          <w14:ligatures w14:val="standardContextual"/>
        </w:rPr>
      </w:pPr>
      <w:r>
        <w:t>9.2.30</w:t>
      </w:r>
      <w:r>
        <w:rPr>
          <w:rFonts w:asciiTheme="minorHAnsi" w:eastAsiaTheme="minorEastAsia" w:hAnsiTheme="minorHAnsi" w:cstheme="minorBidi"/>
          <w:kern w:val="2"/>
          <w:sz w:val="22"/>
          <w:szCs w:val="22"/>
          <w14:ligatures w14:val="standardContextual"/>
        </w:rPr>
        <w:tab/>
      </w:r>
      <w:r>
        <w:t>Positioning SRS Resource</w:t>
      </w:r>
      <w:r>
        <w:tab/>
      </w:r>
      <w:r>
        <w:fldChar w:fldCharType="begin" w:fldLock="1"/>
      </w:r>
      <w:r>
        <w:instrText xml:space="preserve"> PAGEREF _Toc155966285 \h </w:instrText>
      </w:r>
      <w:r>
        <w:fldChar w:fldCharType="separate"/>
      </w:r>
      <w:r>
        <w:t>71</w:t>
      </w:r>
      <w:r>
        <w:fldChar w:fldCharType="end"/>
      </w:r>
    </w:p>
    <w:p w14:paraId="364914BD" w14:textId="5DB4E0ED" w:rsidR="00B333C8" w:rsidRDefault="00B333C8">
      <w:pPr>
        <w:pStyle w:val="TOC3"/>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SRS Resource Set</w:t>
      </w:r>
      <w:r>
        <w:tab/>
      </w:r>
      <w:r>
        <w:fldChar w:fldCharType="begin" w:fldLock="1"/>
      </w:r>
      <w:r>
        <w:instrText xml:space="preserve"> PAGEREF _Toc155966286 \h </w:instrText>
      </w:r>
      <w:r>
        <w:fldChar w:fldCharType="separate"/>
      </w:r>
      <w:r>
        <w:t>72</w:t>
      </w:r>
      <w:r>
        <w:fldChar w:fldCharType="end"/>
      </w:r>
    </w:p>
    <w:p w14:paraId="2CAD76A5" w14:textId="2FE085EB" w:rsidR="00B333C8" w:rsidRDefault="00B333C8">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Positioning SRS Resource Set</w:t>
      </w:r>
      <w:r>
        <w:tab/>
      </w:r>
      <w:r>
        <w:fldChar w:fldCharType="begin" w:fldLock="1"/>
      </w:r>
      <w:r>
        <w:instrText xml:space="preserve"> PAGEREF _Toc155966287 \h </w:instrText>
      </w:r>
      <w:r>
        <w:fldChar w:fldCharType="separate"/>
      </w:r>
      <w:r>
        <w:t>73</w:t>
      </w:r>
      <w:r>
        <w:fldChar w:fldCharType="end"/>
      </w:r>
    </w:p>
    <w:p w14:paraId="15AD6592" w14:textId="5A2420F2" w:rsidR="00B333C8" w:rsidRDefault="00B333C8">
      <w:pPr>
        <w:pStyle w:val="TOC3"/>
        <w:rPr>
          <w:rFonts w:asciiTheme="minorHAnsi" w:eastAsiaTheme="minorEastAsia" w:hAnsiTheme="minorHAnsi" w:cstheme="minorBidi"/>
          <w:kern w:val="2"/>
          <w:sz w:val="22"/>
          <w:szCs w:val="22"/>
          <w14:ligatures w14:val="standardContextual"/>
        </w:rPr>
      </w:pPr>
      <w:r>
        <w:t>9.2.33</w:t>
      </w:r>
      <w:r>
        <w:rPr>
          <w:rFonts w:asciiTheme="minorHAnsi" w:eastAsiaTheme="minorEastAsia" w:hAnsiTheme="minorHAnsi" w:cstheme="minorBidi"/>
          <w:kern w:val="2"/>
          <w:sz w:val="22"/>
          <w:szCs w:val="22"/>
          <w14:ligatures w14:val="standardContextual"/>
        </w:rPr>
        <w:tab/>
      </w:r>
      <w:r>
        <w:t>SRS Resource Set ID</w:t>
      </w:r>
      <w:r>
        <w:tab/>
      </w:r>
      <w:r>
        <w:fldChar w:fldCharType="begin" w:fldLock="1"/>
      </w:r>
      <w:r>
        <w:instrText xml:space="preserve"> PAGEREF _Toc155966288 \h </w:instrText>
      </w:r>
      <w:r>
        <w:fldChar w:fldCharType="separate"/>
      </w:r>
      <w:r>
        <w:t>73</w:t>
      </w:r>
      <w:r>
        <w:fldChar w:fldCharType="end"/>
      </w:r>
    </w:p>
    <w:p w14:paraId="381E4C69" w14:textId="552809D0" w:rsidR="00B333C8" w:rsidRDefault="00B333C8">
      <w:pPr>
        <w:pStyle w:val="TOC3"/>
        <w:rPr>
          <w:rFonts w:asciiTheme="minorHAnsi" w:eastAsiaTheme="minorEastAsia" w:hAnsiTheme="minorHAnsi" w:cstheme="minorBidi"/>
          <w:kern w:val="2"/>
          <w:sz w:val="22"/>
          <w:szCs w:val="22"/>
          <w14:ligatures w14:val="standardContextual"/>
        </w:rPr>
      </w:pPr>
      <w:r>
        <w:t>9.2.34</w:t>
      </w:r>
      <w:r>
        <w:rPr>
          <w:rFonts w:asciiTheme="minorHAnsi" w:eastAsiaTheme="minorEastAsia" w:hAnsiTheme="minorHAnsi" w:cstheme="minorBidi"/>
          <w:kern w:val="2"/>
          <w:sz w:val="22"/>
          <w:szCs w:val="22"/>
          <w14:ligatures w14:val="standardContextual"/>
        </w:rPr>
        <w:tab/>
      </w:r>
      <w:r>
        <w:t>Spatial Relation Information</w:t>
      </w:r>
      <w:r>
        <w:tab/>
      </w:r>
      <w:r>
        <w:fldChar w:fldCharType="begin" w:fldLock="1"/>
      </w:r>
      <w:r>
        <w:instrText xml:space="preserve"> PAGEREF _Toc155966289 \h </w:instrText>
      </w:r>
      <w:r>
        <w:fldChar w:fldCharType="separate"/>
      </w:r>
      <w:r>
        <w:t>73</w:t>
      </w:r>
      <w:r>
        <w:fldChar w:fldCharType="end"/>
      </w:r>
    </w:p>
    <w:p w14:paraId="7D661EB9" w14:textId="72659EA7" w:rsidR="00B333C8" w:rsidRDefault="00B333C8">
      <w:pPr>
        <w:pStyle w:val="TOC3"/>
        <w:rPr>
          <w:rFonts w:asciiTheme="minorHAnsi" w:eastAsiaTheme="minorEastAsia" w:hAnsiTheme="minorHAnsi" w:cstheme="minorBidi"/>
          <w:kern w:val="2"/>
          <w:sz w:val="22"/>
          <w:szCs w:val="22"/>
          <w14:ligatures w14:val="standardContextual"/>
        </w:rPr>
      </w:pPr>
      <w:r>
        <w:t>9.2.35</w:t>
      </w:r>
      <w:r>
        <w:rPr>
          <w:rFonts w:asciiTheme="minorHAnsi" w:eastAsiaTheme="minorEastAsia" w:hAnsiTheme="minorHAnsi" w:cstheme="minorBidi"/>
          <w:kern w:val="2"/>
          <w:sz w:val="22"/>
          <w:szCs w:val="22"/>
          <w14:ligatures w14:val="standardContextual"/>
        </w:rPr>
        <w:tab/>
      </w:r>
      <w:r>
        <w:t>SRS Resource Trigger</w:t>
      </w:r>
      <w:r>
        <w:tab/>
      </w:r>
      <w:r>
        <w:fldChar w:fldCharType="begin" w:fldLock="1"/>
      </w:r>
      <w:r>
        <w:instrText xml:space="preserve"> PAGEREF _Toc155966290 \h </w:instrText>
      </w:r>
      <w:r>
        <w:fldChar w:fldCharType="separate"/>
      </w:r>
      <w:r>
        <w:t>74</w:t>
      </w:r>
      <w:r>
        <w:fldChar w:fldCharType="end"/>
      </w:r>
    </w:p>
    <w:p w14:paraId="51B5A374" w14:textId="1EE4912E" w:rsidR="00B333C8" w:rsidRDefault="00B333C8">
      <w:pPr>
        <w:pStyle w:val="TOC3"/>
        <w:rPr>
          <w:rFonts w:asciiTheme="minorHAnsi" w:eastAsiaTheme="minorEastAsia" w:hAnsiTheme="minorHAnsi" w:cstheme="minorBidi"/>
          <w:kern w:val="2"/>
          <w:sz w:val="22"/>
          <w:szCs w:val="22"/>
          <w14:ligatures w14:val="standardContextual"/>
        </w:rPr>
      </w:pPr>
      <w:r>
        <w:t>9.2.36</w:t>
      </w:r>
      <w:r>
        <w:rPr>
          <w:rFonts w:asciiTheme="minorHAnsi" w:eastAsiaTheme="minorEastAsia" w:hAnsiTheme="minorHAnsi" w:cstheme="minorBidi"/>
          <w:kern w:val="2"/>
          <w:sz w:val="22"/>
          <w:szCs w:val="22"/>
          <w14:ligatures w14:val="standardContextual"/>
        </w:rPr>
        <w:tab/>
      </w:r>
      <w:r>
        <w:t>Relative Time 1900</w:t>
      </w:r>
      <w:r>
        <w:tab/>
      </w:r>
      <w:r>
        <w:fldChar w:fldCharType="begin" w:fldLock="1"/>
      </w:r>
      <w:r>
        <w:instrText xml:space="preserve"> PAGEREF _Toc155966291 \h </w:instrText>
      </w:r>
      <w:r>
        <w:fldChar w:fldCharType="separate"/>
      </w:r>
      <w:r>
        <w:t>74</w:t>
      </w:r>
      <w:r>
        <w:fldChar w:fldCharType="end"/>
      </w:r>
    </w:p>
    <w:p w14:paraId="404C89E8" w14:textId="181892FB" w:rsidR="00B333C8" w:rsidRDefault="00B333C8">
      <w:pPr>
        <w:pStyle w:val="TOC3"/>
        <w:rPr>
          <w:rFonts w:asciiTheme="minorHAnsi" w:eastAsiaTheme="minorEastAsia" w:hAnsiTheme="minorHAnsi" w:cstheme="minorBidi"/>
          <w:kern w:val="2"/>
          <w:sz w:val="22"/>
          <w:szCs w:val="22"/>
          <w14:ligatures w14:val="standardContextual"/>
        </w:rPr>
      </w:pPr>
      <w:r>
        <w:t>9.2.37</w:t>
      </w:r>
      <w:r>
        <w:rPr>
          <w:rFonts w:asciiTheme="minorHAnsi" w:eastAsiaTheme="minorEastAsia" w:hAnsiTheme="minorHAnsi" w:cstheme="minorBidi"/>
          <w:kern w:val="2"/>
          <w:sz w:val="22"/>
          <w:szCs w:val="22"/>
          <w14:ligatures w14:val="standardContextual"/>
        </w:rPr>
        <w:tab/>
      </w:r>
      <w:r>
        <w:t>TRP Measurement Result</w:t>
      </w:r>
      <w:r>
        <w:tab/>
      </w:r>
      <w:r>
        <w:fldChar w:fldCharType="begin" w:fldLock="1"/>
      </w:r>
      <w:r>
        <w:instrText xml:space="preserve"> PAGEREF _Toc155966292 \h </w:instrText>
      </w:r>
      <w:r>
        <w:fldChar w:fldCharType="separate"/>
      </w:r>
      <w:r>
        <w:t>75</w:t>
      </w:r>
      <w:r>
        <w:fldChar w:fldCharType="end"/>
      </w:r>
    </w:p>
    <w:p w14:paraId="53537148" w14:textId="490F2490" w:rsidR="00B333C8" w:rsidRDefault="00B333C8">
      <w:pPr>
        <w:pStyle w:val="TOC3"/>
        <w:rPr>
          <w:rFonts w:asciiTheme="minorHAnsi" w:eastAsiaTheme="minorEastAsia" w:hAnsiTheme="minorHAnsi" w:cstheme="minorBidi"/>
          <w:kern w:val="2"/>
          <w:sz w:val="22"/>
          <w:szCs w:val="22"/>
          <w14:ligatures w14:val="standardContextual"/>
        </w:rPr>
      </w:pPr>
      <w:r>
        <w:t>9.2.38</w:t>
      </w:r>
      <w:r>
        <w:rPr>
          <w:rFonts w:asciiTheme="minorHAnsi" w:eastAsiaTheme="minorEastAsia" w:hAnsiTheme="minorHAnsi" w:cstheme="minorBidi"/>
          <w:kern w:val="2"/>
          <w:sz w:val="22"/>
          <w:szCs w:val="22"/>
          <w14:ligatures w14:val="standardContextual"/>
        </w:rPr>
        <w:tab/>
      </w:r>
      <w:r>
        <w:t>UL Angle of Arrival</w:t>
      </w:r>
      <w:r>
        <w:tab/>
      </w:r>
      <w:r>
        <w:fldChar w:fldCharType="begin" w:fldLock="1"/>
      </w:r>
      <w:r>
        <w:instrText xml:space="preserve"> PAGEREF _Toc155966293 \h </w:instrText>
      </w:r>
      <w:r>
        <w:fldChar w:fldCharType="separate"/>
      </w:r>
      <w:r>
        <w:t>75</w:t>
      </w:r>
      <w:r>
        <w:fldChar w:fldCharType="end"/>
      </w:r>
    </w:p>
    <w:p w14:paraId="432DB57E" w14:textId="0603ADB1" w:rsidR="00B333C8" w:rsidRDefault="00B333C8">
      <w:pPr>
        <w:pStyle w:val="TOC3"/>
        <w:rPr>
          <w:rFonts w:asciiTheme="minorHAnsi" w:eastAsiaTheme="minorEastAsia" w:hAnsiTheme="minorHAnsi" w:cstheme="minorBidi"/>
          <w:kern w:val="2"/>
          <w:sz w:val="22"/>
          <w:szCs w:val="22"/>
          <w14:ligatures w14:val="standardContextual"/>
        </w:rPr>
      </w:pPr>
      <w:r>
        <w:t>9.2.39</w:t>
      </w:r>
      <w:r>
        <w:rPr>
          <w:rFonts w:asciiTheme="minorHAnsi" w:eastAsiaTheme="minorEastAsia" w:hAnsiTheme="minorHAnsi" w:cstheme="minorBidi"/>
          <w:kern w:val="2"/>
          <w:sz w:val="22"/>
          <w:szCs w:val="22"/>
          <w14:ligatures w14:val="standardContextual"/>
        </w:rPr>
        <w:tab/>
      </w:r>
      <w:r>
        <w:t>UL RTOA Measurement</w:t>
      </w:r>
      <w:r>
        <w:tab/>
      </w:r>
      <w:r>
        <w:fldChar w:fldCharType="begin" w:fldLock="1"/>
      </w:r>
      <w:r>
        <w:instrText xml:space="preserve"> PAGEREF _Toc155966294 \h </w:instrText>
      </w:r>
      <w:r>
        <w:fldChar w:fldCharType="separate"/>
      </w:r>
      <w:r>
        <w:t>75</w:t>
      </w:r>
      <w:r>
        <w:fldChar w:fldCharType="end"/>
      </w:r>
    </w:p>
    <w:p w14:paraId="4B98708C" w14:textId="415874E9" w:rsidR="00B333C8" w:rsidRDefault="00B333C8">
      <w:pPr>
        <w:pStyle w:val="TOC3"/>
        <w:rPr>
          <w:rFonts w:asciiTheme="minorHAnsi" w:eastAsiaTheme="minorEastAsia" w:hAnsiTheme="minorHAnsi" w:cstheme="minorBidi"/>
          <w:kern w:val="2"/>
          <w:sz w:val="22"/>
          <w:szCs w:val="22"/>
          <w14:ligatures w14:val="standardContextual"/>
        </w:rPr>
      </w:pPr>
      <w:r>
        <w:t>9.2.40</w:t>
      </w:r>
      <w:r>
        <w:rPr>
          <w:rFonts w:asciiTheme="minorHAnsi" w:eastAsiaTheme="minorEastAsia" w:hAnsiTheme="minorHAnsi" w:cstheme="minorBidi"/>
          <w:kern w:val="2"/>
          <w:sz w:val="22"/>
          <w:szCs w:val="22"/>
          <w14:ligatures w14:val="standardContextual"/>
        </w:rPr>
        <w:tab/>
      </w:r>
      <w:r>
        <w:t>gNB Rx-Tx Time Difference</w:t>
      </w:r>
      <w:r>
        <w:tab/>
      </w:r>
      <w:r>
        <w:fldChar w:fldCharType="begin" w:fldLock="1"/>
      </w:r>
      <w:r>
        <w:instrText xml:space="preserve"> PAGEREF _Toc155966295 \h </w:instrText>
      </w:r>
      <w:r>
        <w:fldChar w:fldCharType="separate"/>
      </w:r>
      <w:r>
        <w:t>76</w:t>
      </w:r>
      <w:r>
        <w:fldChar w:fldCharType="end"/>
      </w:r>
    </w:p>
    <w:p w14:paraId="32229988" w14:textId="6CC72F28" w:rsidR="00B333C8" w:rsidRDefault="00B333C8">
      <w:pPr>
        <w:pStyle w:val="TOC3"/>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Additional Path List</w:t>
      </w:r>
      <w:r>
        <w:tab/>
      </w:r>
      <w:r>
        <w:fldChar w:fldCharType="begin" w:fldLock="1"/>
      </w:r>
      <w:r>
        <w:instrText xml:space="preserve"> PAGEREF _Toc155966296 \h </w:instrText>
      </w:r>
      <w:r>
        <w:fldChar w:fldCharType="separate"/>
      </w:r>
      <w:r>
        <w:t>76</w:t>
      </w:r>
      <w:r>
        <w:fldChar w:fldCharType="end"/>
      </w:r>
    </w:p>
    <w:p w14:paraId="7468B4BE" w14:textId="10DAF090" w:rsidR="00B333C8" w:rsidRDefault="00B333C8">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_Toc155966297 \h </w:instrText>
      </w:r>
      <w:r>
        <w:fldChar w:fldCharType="separate"/>
      </w:r>
      <w:r>
        <w:t>77</w:t>
      </w:r>
      <w:r>
        <w:fldChar w:fldCharType="end"/>
      </w:r>
    </w:p>
    <w:p w14:paraId="6FEAE205" w14:textId="2847BED2" w:rsidR="00B333C8" w:rsidRDefault="00B333C8">
      <w:pPr>
        <w:pStyle w:val="TOC3"/>
        <w:rPr>
          <w:rFonts w:asciiTheme="minorHAnsi" w:eastAsiaTheme="minorEastAsia" w:hAnsiTheme="minorHAnsi" w:cstheme="minorBidi"/>
          <w:kern w:val="2"/>
          <w:sz w:val="22"/>
          <w:szCs w:val="22"/>
          <w14:ligatures w14:val="standardContextual"/>
        </w:rPr>
      </w:pPr>
      <w:r>
        <w:t>9.2.43</w:t>
      </w:r>
      <w:r>
        <w:rPr>
          <w:rFonts w:asciiTheme="minorHAnsi" w:eastAsiaTheme="minorEastAsia" w:hAnsiTheme="minorHAnsi" w:cstheme="minorBidi"/>
          <w:kern w:val="2"/>
          <w:sz w:val="22"/>
          <w:szCs w:val="22"/>
          <w14:ligatures w14:val="standardContextual"/>
        </w:rPr>
        <w:tab/>
      </w:r>
      <w:r>
        <w:t>Measurement Quality</w:t>
      </w:r>
      <w:r>
        <w:tab/>
      </w:r>
      <w:r>
        <w:fldChar w:fldCharType="begin" w:fldLock="1"/>
      </w:r>
      <w:r>
        <w:instrText xml:space="preserve"> PAGEREF _Toc155966298 \h </w:instrText>
      </w:r>
      <w:r>
        <w:fldChar w:fldCharType="separate"/>
      </w:r>
      <w:r>
        <w:t>77</w:t>
      </w:r>
      <w:r>
        <w:fldChar w:fldCharType="end"/>
      </w:r>
    </w:p>
    <w:p w14:paraId="20EDC38B" w14:textId="7D997453" w:rsidR="00B333C8" w:rsidRDefault="00B333C8">
      <w:pPr>
        <w:pStyle w:val="TOC3"/>
        <w:rPr>
          <w:rFonts w:asciiTheme="minorHAnsi" w:eastAsiaTheme="minorEastAsia" w:hAnsiTheme="minorHAnsi" w:cstheme="minorBidi"/>
          <w:kern w:val="2"/>
          <w:sz w:val="22"/>
          <w:szCs w:val="22"/>
          <w14:ligatures w14:val="standardContextual"/>
        </w:rPr>
      </w:pPr>
      <w:r>
        <w:t>9.2.44</w:t>
      </w:r>
      <w:r>
        <w:rPr>
          <w:rFonts w:asciiTheme="minorHAnsi" w:eastAsiaTheme="minorEastAsia" w:hAnsiTheme="minorHAnsi" w:cstheme="minorBidi"/>
          <w:kern w:val="2"/>
          <w:sz w:val="22"/>
          <w:szCs w:val="22"/>
          <w14:ligatures w14:val="standardContextual"/>
        </w:rPr>
        <w:tab/>
      </w:r>
      <w:r>
        <w:t>PRS Configuration</w:t>
      </w:r>
      <w:r>
        <w:tab/>
      </w:r>
      <w:r>
        <w:fldChar w:fldCharType="begin" w:fldLock="1"/>
      </w:r>
      <w:r>
        <w:instrText xml:space="preserve"> PAGEREF _Toc155966299 \h </w:instrText>
      </w:r>
      <w:r>
        <w:fldChar w:fldCharType="separate"/>
      </w:r>
      <w:r>
        <w:t>78</w:t>
      </w:r>
      <w:r>
        <w:fldChar w:fldCharType="end"/>
      </w:r>
    </w:p>
    <w:p w14:paraId="5C736A5C" w14:textId="2327BD1A" w:rsidR="00B333C8" w:rsidRDefault="00B333C8">
      <w:pPr>
        <w:pStyle w:val="TOC3"/>
        <w:rPr>
          <w:rFonts w:asciiTheme="minorHAnsi" w:eastAsiaTheme="minorEastAsia" w:hAnsiTheme="minorHAnsi" w:cstheme="minorBidi"/>
          <w:kern w:val="2"/>
          <w:sz w:val="22"/>
          <w:szCs w:val="22"/>
          <w14:ligatures w14:val="standardContextual"/>
        </w:rPr>
      </w:pPr>
      <w:r>
        <w:t>9.2.45</w:t>
      </w:r>
      <w:r>
        <w:rPr>
          <w:rFonts w:asciiTheme="minorHAnsi" w:eastAsiaTheme="minorEastAsia" w:hAnsiTheme="minorHAnsi" w:cstheme="minorBidi"/>
          <w:kern w:val="2"/>
          <w:sz w:val="22"/>
          <w:szCs w:val="22"/>
          <w14:ligatures w14:val="standardContextual"/>
        </w:rPr>
        <w:tab/>
      </w:r>
      <w:r>
        <w:t>Spatial Direction Information</w:t>
      </w:r>
      <w:r>
        <w:tab/>
      </w:r>
      <w:r>
        <w:fldChar w:fldCharType="begin" w:fldLock="1"/>
      </w:r>
      <w:r>
        <w:instrText xml:space="preserve"> PAGEREF _Toc155966300 \h </w:instrText>
      </w:r>
      <w:r>
        <w:fldChar w:fldCharType="separate"/>
      </w:r>
      <w:r>
        <w:t>79</w:t>
      </w:r>
      <w:r>
        <w:fldChar w:fldCharType="end"/>
      </w:r>
    </w:p>
    <w:p w14:paraId="52C43478" w14:textId="61D97760" w:rsidR="00B333C8" w:rsidRDefault="00B333C8">
      <w:pPr>
        <w:pStyle w:val="TOC3"/>
        <w:rPr>
          <w:rFonts w:asciiTheme="minorHAnsi" w:eastAsiaTheme="minorEastAsia" w:hAnsiTheme="minorHAnsi" w:cstheme="minorBidi"/>
          <w:kern w:val="2"/>
          <w:sz w:val="22"/>
          <w:szCs w:val="22"/>
          <w14:ligatures w14:val="standardContextual"/>
        </w:rPr>
      </w:pPr>
      <w:r>
        <w:t>9.2.46</w:t>
      </w:r>
      <w:r>
        <w:rPr>
          <w:rFonts w:asciiTheme="minorHAnsi" w:eastAsiaTheme="minorEastAsia" w:hAnsiTheme="minorHAnsi" w:cstheme="minorBidi"/>
          <w:kern w:val="2"/>
          <w:sz w:val="22"/>
          <w:szCs w:val="22"/>
          <w14:ligatures w14:val="standardContextual"/>
        </w:rPr>
        <w:tab/>
      </w:r>
      <w:r>
        <w:t>Geographical Coordinates</w:t>
      </w:r>
      <w:r>
        <w:tab/>
      </w:r>
      <w:r>
        <w:fldChar w:fldCharType="begin" w:fldLock="1"/>
      </w:r>
      <w:r>
        <w:instrText xml:space="preserve"> PAGEREF _Toc155966301 \h </w:instrText>
      </w:r>
      <w:r>
        <w:fldChar w:fldCharType="separate"/>
      </w:r>
      <w:r>
        <w:t>79</w:t>
      </w:r>
      <w:r>
        <w:fldChar w:fldCharType="end"/>
      </w:r>
    </w:p>
    <w:p w14:paraId="4C1DD2C2" w14:textId="5F0C2687" w:rsidR="00B333C8" w:rsidRDefault="00B333C8">
      <w:pPr>
        <w:pStyle w:val="TOC3"/>
        <w:rPr>
          <w:rFonts w:asciiTheme="minorHAnsi" w:eastAsiaTheme="minorEastAsia" w:hAnsiTheme="minorHAnsi" w:cstheme="minorBidi"/>
          <w:kern w:val="2"/>
          <w:sz w:val="22"/>
          <w:szCs w:val="22"/>
          <w14:ligatures w14:val="standardContextual"/>
        </w:rPr>
      </w:pPr>
      <w:r>
        <w:t>9.2.47</w:t>
      </w:r>
      <w:r>
        <w:rPr>
          <w:rFonts w:asciiTheme="minorHAnsi" w:eastAsiaTheme="minorEastAsia" w:hAnsiTheme="minorHAnsi" w:cstheme="minorBidi"/>
          <w:kern w:val="2"/>
          <w:sz w:val="22"/>
          <w:szCs w:val="22"/>
          <w14:ligatures w14:val="standardContextual"/>
        </w:rPr>
        <w:tab/>
      </w:r>
      <w:r>
        <w:t>DL-PRS Resource Coordinates</w:t>
      </w:r>
      <w:r>
        <w:tab/>
      </w:r>
      <w:r>
        <w:fldChar w:fldCharType="begin" w:fldLock="1"/>
      </w:r>
      <w:r>
        <w:instrText xml:space="preserve"> PAGEREF _Toc155966302 \h </w:instrText>
      </w:r>
      <w:r>
        <w:fldChar w:fldCharType="separate"/>
      </w:r>
      <w:r>
        <w:t>80</w:t>
      </w:r>
      <w:r>
        <w:fldChar w:fldCharType="end"/>
      </w:r>
    </w:p>
    <w:p w14:paraId="2F2B3D49" w14:textId="5F68ED34" w:rsidR="00B333C8" w:rsidRDefault="00B333C8">
      <w:pPr>
        <w:pStyle w:val="TOC3"/>
        <w:rPr>
          <w:rFonts w:asciiTheme="minorHAnsi" w:eastAsiaTheme="minorEastAsia" w:hAnsiTheme="minorHAnsi" w:cstheme="minorBidi"/>
          <w:kern w:val="2"/>
          <w:sz w:val="22"/>
          <w:szCs w:val="22"/>
          <w14:ligatures w14:val="standardContextual"/>
        </w:rPr>
      </w:pPr>
      <w:r>
        <w:t>9.2.48</w:t>
      </w:r>
      <w:r>
        <w:rPr>
          <w:rFonts w:asciiTheme="minorHAnsi" w:eastAsiaTheme="minorEastAsia" w:hAnsiTheme="minorHAnsi" w:cstheme="minorBidi"/>
          <w:kern w:val="2"/>
          <w:sz w:val="22"/>
          <w:szCs w:val="22"/>
          <w14:ligatures w14:val="standardContextual"/>
        </w:rPr>
        <w:tab/>
      </w:r>
      <w:r>
        <w:t>Relative Geodetic Location</w:t>
      </w:r>
      <w:r>
        <w:tab/>
      </w:r>
      <w:r>
        <w:fldChar w:fldCharType="begin" w:fldLock="1"/>
      </w:r>
      <w:r>
        <w:instrText xml:space="preserve"> PAGEREF _Toc155966303 \h </w:instrText>
      </w:r>
      <w:r>
        <w:fldChar w:fldCharType="separate"/>
      </w:r>
      <w:r>
        <w:t>81</w:t>
      </w:r>
      <w:r>
        <w:fldChar w:fldCharType="end"/>
      </w:r>
    </w:p>
    <w:p w14:paraId="28DAE712" w14:textId="7813847A" w:rsidR="00B333C8" w:rsidRDefault="00B333C8">
      <w:pPr>
        <w:pStyle w:val="TOC3"/>
        <w:rPr>
          <w:rFonts w:asciiTheme="minorHAnsi" w:eastAsiaTheme="minorEastAsia" w:hAnsiTheme="minorHAnsi" w:cstheme="minorBidi"/>
          <w:kern w:val="2"/>
          <w:sz w:val="22"/>
          <w:szCs w:val="22"/>
          <w14:ligatures w14:val="standardContextual"/>
        </w:rPr>
      </w:pPr>
      <w:r>
        <w:t>9.2.49</w:t>
      </w:r>
      <w:r>
        <w:rPr>
          <w:rFonts w:asciiTheme="minorHAnsi" w:eastAsiaTheme="minorEastAsia" w:hAnsiTheme="minorHAnsi" w:cstheme="minorBidi"/>
          <w:kern w:val="2"/>
          <w:sz w:val="22"/>
          <w:szCs w:val="22"/>
          <w14:ligatures w14:val="standardContextual"/>
        </w:rPr>
        <w:tab/>
      </w:r>
      <w:r>
        <w:t>NG-RAN High Accuracy Access Point Position</w:t>
      </w:r>
      <w:r>
        <w:tab/>
      </w:r>
      <w:r>
        <w:fldChar w:fldCharType="begin" w:fldLock="1"/>
      </w:r>
      <w:r>
        <w:instrText xml:space="preserve"> PAGEREF _Toc155966304 \h </w:instrText>
      </w:r>
      <w:r>
        <w:fldChar w:fldCharType="separate"/>
      </w:r>
      <w:r>
        <w:t>81</w:t>
      </w:r>
      <w:r>
        <w:fldChar w:fldCharType="end"/>
      </w:r>
    </w:p>
    <w:p w14:paraId="70DF774D" w14:textId="5BF656B9" w:rsidR="00B333C8" w:rsidRDefault="00B333C8">
      <w:pPr>
        <w:pStyle w:val="TOC3"/>
        <w:rPr>
          <w:rFonts w:asciiTheme="minorHAnsi" w:eastAsiaTheme="minorEastAsia" w:hAnsiTheme="minorHAnsi" w:cstheme="minorBidi"/>
          <w:kern w:val="2"/>
          <w:sz w:val="22"/>
          <w:szCs w:val="22"/>
          <w14:ligatures w14:val="standardContextual"/>
        </w:rPr>
      </w:pPr>
      <w:r>
        <w:t>9.2.50</w:t>
      </w:r>
      <w:r>
        <w:rPr>
          <w:rFonts w:asciiTheme="minorHAnsi" w:eastAsiaTheme="minorEastAsia" w:hAnsiTheme="minorHAnsi" w:cstheme="minorBidi"/>
          <w:kern w:val="2"/>
          <w:sz w:val="22"/>
          <w:szCs w:val="22"/>
          <w14:ligatures w14:val="standardContextual"/>
        </w:rPr>
        <w:tab/>
      </w:r>
      <w:r>
        <w:t>Relative Cartesian Location</w:t>
      </w:r>
      <w:r>
        <w:tab/>
      </w:r>
      <w:r>
        <w:fldChar w:fldCharType="begin" w:fldLock="1"/>
      </w:r>
      <w:r>
        <w:instrText xml:space="preserve"> PAGEREF _Toc155966305 \h </w:instrText>
      </w:r>
      <w:r>
        <w:fldChar w:fldCharType="separate"/>
      </w:r>
      <w:r>
        <w:t>81</w:t>
      </w:r>
      <w:r>
        <w:fldChar w:fldCharType="end"/>
      </w:r>
    </w:p>
    <w:p w14:paraId="47F0B60A" w14:textId="046A202F" w:rsidR="00B333C8" w:rsidRDefault="00B333C8">
      <w:pPr>
        <w:pStyle w:val="TOC3"/>
        <w:rPr>
          <w:rFonts w:asciiTheme="minorHAnsi" w:eastAsiaTheme="minorEastAsia" w:hAnsiTheme="minorHAnsi" w:cstheme="minorBidi"/>
          <w:kern w:val="2"/>
          <w:sz w:val="22"/>
          <w:szCs w:val="22"/>
          <w14:ligatures w14:val="standardContextual"/>
        </w:rPr>
      </w:pPr>
      <w:r>
        <w:t>9.2.51</w:t>
      </w:r>
      <w:r>
        <w:rPr>
          <w:rFonts w:asciiTheme="minorHAnsi" w:eastAsiaTheme="minorEastAsia" w:hAnsiTheme="minorHAnsi" w:cstheme="minorBidi"/>
          <w:kern w:val="2"/>
          <w:sz w:val="22"/>
          <w:szCs w:val="22"/>
          <w14:ligatures w14:val="standardContextual"/>
        </w:rPr>
        <w:tab/>
      </w:r>
      <w:r>
        <w:t>Reference Point</w:t>
      </w:r>
      <w:r>
        <w:tab/>
      </w:r>
      <w:r>
        <w:fldChar w:fldCharType="begin" w:fldLock="1"/>
      </w:r>
      <w:r>
        <w:instrText xml:space="preserve"> PAGEREF _Toc155966306 \h </w:instrText>
      </w:r>
      <w:r>
        <w:fldChar w:fldCharType="separate"/>
      </w:r>
      <w:r>
        <w:t>82</w:t>
      </w:r>
      <w:r>
        <w:fldChar w:fldCharType="end"/>
      </w:r>
    </w:p>
    <w:p w14:paraId="78847B37" w14:textId="3E101DFD" w:rsidR="00B333C8" w:rsidRDefault="00B333C8">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Location Uncertainty</w:t>
      </w:r>
      <w:r>
        <w:tab/>
      </w:r>
      <w:r>
        <w:fldChar w:fldCharType="begin" w:fldLock="1"/>
      </w:r>
      <w:r>
        <w:instrText xml:space="preserve"> PAGEREF _Toc155966307 \h </w:instrText>
      </w:r>
      <w:r>
        <w:fldChar w:fldCharType="separate"/>
      </w:r>
      <w:r>
        <w:t>82</w:t>
      </w:r>
      <w:r>
        <w:fldChar w:fldCharType="end"/>
      </w:r>
    </w:p>
    <w:p w14:paraId="0D77E82A" w14:textId="4B704B09" w:rsidR="00B333C8" w:rsidRDefault="00B333C8">
      <w:pPr>
        <w:pStyle w:val="TOC3"/>
        <w:rPr>
          <w:rFonts w:asciiTheme="minorHAnsi" w:eastAsiaTheme="minorEastAsia" w:hAnsiTheme="minorHAnsi" w:cstheme="minorBidi"/>
          <w:kern w:val="2"/>
          <w:sz w:val="22"/>
          <w:szCs w:val="22"/>
          <w14:ligatures w14:val="standardContextual"/>
        </w:rPr>
      </w:pPr>
      <w:r>
        <w:t>9.2.53</w:t>
      </w:r>
      <w:r>
        <w:rPr>
          <w:rFonts w:asciiTheme="minorHAnsi" w:eastAsiaTheme="minorEastAsia" w:hAnsiTheme="minorHAnsi" w:cstheme="minorBidi"/>
          <w:kern w:val="2"/>
          <w:sz w:val="22"/>
          <w:szCs w:val="22"/>
          <w14:ligatures w14:val="standardContextual"/>
        </w:rPr>
        <w:tab/>
      </w:r>
      <w:r>
        <w:t>Pathloss Reference Information</w:t>
      </w:r>
      <w:r>
        <w:tab/>
      </w:r>
      <w:r>
        <w:fldChar w:fldCharType="begin" w:fldLock="1"/>
      </w:r>
      <w:r>
        <w:instrText xml:space="preserve"> PAGEREF _Toc155966308 \h </w:instrText>
      </w:r>
      <w:r>
        <w:fldChar w:fldCharType="separate"/>
      </w:r>
      <w:r>
        <w:t>82</w:t>
      </w:r>
      <w:r>
        <w:fldChar w:fldCharType="end"/>
      </w:r>
    </w:p>
    <w:p w14:paraId="4C125E69" w14:textId="444AB4EC" w:rsidR="00B333C8" w:rsidRDefault="00B333C8">
      <w:pPr>
        <w:pStyle w:val="TOC3"/>
        <w:rPr>
          <w:rFonts w:asciiTheme="minorHAnsi" w:eastAsiaTheme="minorEastAsia" w:hAnsiTheme="minorHAnsi" w:cstheme="minorBidi"/>
          <w:kern w:val="2"/>
          <w:sz w:val="22"/>
          <w:szCs w:val="22"/>
          <w14:ligatures w14:val="standardContextual"/>
        </w:rPr>
      </w:pPr>
      <w:r>
        <w:t>9.2.54</w:t>
      </w:r>
      <w:r>
        <w:rPr>
          <w:rFonts w:asciiTheme="minorHAnsi" w:eastAsiaTheme="minorEastAsia" w:hAnsiTheme="minorHAnsi" w:cstheme="minorBidi"/>
          <w:kern w:val="2"/>
          <w:sz w:val="22"/>
          <w:szCs w:val="22"/>
          <w14:ligatures w14:val="standardContextual"/>
        </w:rPr>
        <w:tab/>
      </w:r>
      <w:r>
        <w:t>SSB Information</w:t>
      </w:r>
      <w:r>
        <w:tab/>
      </w:r>
      <w:r>
        <w:fldChar w:fldCharType="begin" w:fldLock="1"/>
      </w:r>
      <w:r>
        <w:instrText xml:space="preserve"> PAGEREF _Toc155966309 \h </w:instrText>
      </w:r>
      <w:r>
        <w:fldChar w:fldCharType="separate"/>
      </w:r>
      <w:r>
        <w:t>83</w:t>
      </w:r>
      <w:r>
        <w:fldChar w:fldCharType="end"/>
      </w:r>
    </w:p>
    <w:p w14:paraId="77BCC319" w14:textId="705A918F"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SimSun"/>
        </w:rPr>
        <w:t>9.2.55</w:t>
      </w:r>
      <w:r>
        <w:rPr>
          <w:rFonts w:asciiTheme="minorHAnsi" w:eastAsiaTheme="minorEastAsia" w:hAnsiTheme="minorHAnsi" w:cstheme="minorBidi"/>
          <w:kern w:val="2"/>
          <w:sz w:val="22"/>
          <w:szCs w:val="22"/>
          <w14:ligatures w14:val="standardContextual"/>
        </w:rPr>
        <w:tab/>
      </w:r>
      <w:r w:rsidRPr="00332323">
        <w:rPr>
          <w:rFonts w:eastAsia="SimSun"/>
        </w:rPr>
        <w:t xml:space="preserve">SSB </w:t>
      </w:r>
      <w:r w:rsidRPr="00332323">
        <w:rPr>
          <w:rFonts w:eastAsia="SimSun"/>
          <w:lang w:eastAsia="zh-CN"/>
        </w:rPr>
        <w:t>Time/Frequency Configuration</w:t>
      </w:r>
      <w:r>
        <w:tab/>
      </w:r>
      <w:r>
        <w:fldChar w:fldCharType="begin" w:fldLock="1"/>
      </w:r>
      <w:r>
        <w:instrText xml:space="preserve"> PAGEREF _Toc155966310 \h </w:instrText>
      </w:r>
      <w:r>
        <w:fldChar w:fldCharType="separate"/>
      </w:r>
      <w:r>
        <w:t>83</w:t>
      </w:r>
      <w:r>
        <w:fldChar w:fldCharType="end"/>
      </w:r>
    </w:p>
    <w:p w14:paraId="1F9597EF" w14:textId="665C81C4"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SimSun"/>
        </w:rPr>
        <w:t>9.2.56</w:t>
      </w:r>
      <w:r>
        <w:rPr>
          <w:rFonts w:asciiTheme="minorHAnsi" w:eastAsiaTheme="minorEastAsia" w:hAnsiTheme="minorHAnsi" w:cstheme="minorBidi"/>
          <w:kern w:val="2"/>
          <w:sz w:val="22"/>
          <w:szCs w:val="22"/>
          <w14:ligatures w14:val="standardContextual"/>
        </w:rPr>
        <w:tab/>
      </w:r>
      <w:r w:rsidRPr="00332323">
        <w:rPr>
          <w:rFonts w:eastAsia="SimSun"/>
          <w:lang w:eastAsia="zh-CN"/>
        </w:rPr>
        <w:t>DL-PRS Muting Pattern</w:t>
      </w:r>
      <w:r>
        <w:tab/>
      </w:r>
      <w:r>
        <w:fldChar w:fldCharType="begin" w:fldLock="1"/>
      </w:r>
      <w:r>
        <w:instrText xml:space="preserve"> PAGEREF _Toc155966311 \h </w:instrText>
      </w:r>
      <w:r>
        <w:fldChar w:fldCharType="separate"/>
      </w:r>
      <w:r>
        <w:t>84</w:t>
      </w:r>
      <w:r>
        <w:fldChar w:fldCharType="end"/>
      </w:r>
    </w:p>
    <w:p w14:paraId="48F27D6C" w14:textId="7828C03D" w:rsidR="00B333C8" w:rsidRDefault="00B333C8">
      <w:pPr>
        <w:pStyle w:val="TOC3"/>
        <w:rPr>
          <w:rFonts w:asciiTheme="minorHAnsi" w:eastAsiaTheme="minorEastAsia" w:hAnsiTheme="minorHAnsi" w:cstheme="minorBidi"/>
          <w:kern w:val="2"/>
          <w:sz w:val="22"/>
          <w:szCs w:val="22"/>
          <w14:ligatures w14:val="standardContextual"/>
        </w:rPr>
      </w:pPr>
      <w:r>
        <w:t>9.2.57</w:t>
      </w:r>
      <w:r>
        <w:rPr>
          <w:rFonts w:asciiTheme="minorHAnsi" w:eastAsiaTheme="minorEastAsia" w:hAnsiTheme="minorHAnsi" w:cstheme="minorBidi"/>
          <w:kern w:val="2"/>
          <w:sz w:val="22"/>
          <w:szCs w:val="22"/>
          <w14:ligatures w14:val="standardContextual"/>
        </w:rPr>
        <w:tab/>
      </w:r>
      <w:r>
        <w:t>Measurement Beam Information</w:t>
      </w:r>
      <w:r>
        <w:tab/>
      </w:r>
      <w:r>
        <w:fldChar w:fldCharType="begin" w:fldLock="1"/>
      </w:r>
      <w:r>
        <w:instrText xml:space="preserve"> PAGEREF _Toc155966312 \h </w:instrText>
      </w:r>
      <w:r>
        <w:fldChar w:fldCharType="separate"/>
      </w:r>
      <w:r>
        <w:t>84</w:t>
      </w:r>
      <w:r>
        <w:fldChar w:fldCharType="end"/>
      </w:r>
    </w:p>
    <w:p w14:paraId="19C26AA8" w14:textId="3E7EAA2F" w:rsidR="00B333C8" w:rsidRDefault="00B333C8">
      <w:pPr>
        <w:pStyle w:val="TOC3"/>
        <w:rPr>
          <w:rFonts w:asciiTheme="minorHAnsi" w:eastAsiaTheme="minorEastAsia" w:hAnsiTheme="minorHAnsi" w:cstheme="minorBidi"/>
          <w:kern w:val="2"/>
          <w:sz w:val="22"/>
          <w:szCs w:val="22"/>
          <w14:ligatures w14:val="standardContextual"/>
        </w:rPr>
      </w:pPr>
      <w:r>
        <w:t>9.2.58</w:t>
      </w:r>
      <w:r>
        <w:rPr>
          <w:rFonts w:asciiTheme="minorHAnsi" w:eastAsiaTheme="minorEastAsia" w:hAnsiTheme="minorHAnsi" w:cstheme="minorBidi"/>
          <w:kern w:val="2"/>
          <w:sz w:val="22"/>
          <w:szCs w:val="22"/>
          <w14:ligatures w14:val="standardContextual"/>
        </w:rPr>
        <w:tab/>
      </w:r>
      <w:r>
        <w:t>NR-PRS Beam Information</w:t>
      </w:r>
      <w:r>
        <w:tab/>
      </w:r>
      <w:r>
        <w:fldChar w:fldCharType="begin" w:fldLock="1"/>
      </w:r>
      <w:r>
        <w:instrText xml:space="preserve"> PAGEREF _Toc155966313 \h </w:instrText>
      </w:r>
      <w:r>
        <w:fldChar w:fldCharType="separate"/>
      </w:r>
      <w:r>
        <w:t>84</w:t>
      </w:r>
      <w:r>
        <w:fldChar w:fldCharType="end"/>
      </w:r>
    </w:p>
    <w:p w14:paraId="52828160" w14:textId="5C93C552" w:rsidR="00B333C8" w:rsidRDefault="00B333C8">
      <w:pPr>
        <w:pStyle w:val="TOC3"/>
        <w:rPr>
          <w:rFonts w:asciiTheme="minorHAnsi" w:eastAsiaTheme="minorEastAsia" w:hAnsiTheme="minorHAnsi" w:cstheme="minorBidi"/>
          <w:kern w:val="2"/>
          <w:sz w:val="22"/>
          <w:szCs w:val="22"/>
          <w14:ligatures w14:val="standardContextual"/>
        </w:rPr>
      </w:pPr>
      <w:r>
        <w:t>9.2.59</w:t>
      </w:r>
      <w:r>
        <w:rPr>
          <w:rFonts w:asciiTheme="minorHAnsi" w:eastAsiaTheme="minorEastAsia" w:hAnsiTheme="minorHAnsi" w:cstheme="minorBidi"/>
          <w:kern w:val="2"/>
          <w:sz w:val="22"/>
          <w:szCs w:val="22"/>
          <w14:ligatures w14:val="standardContextual"/>
        </w:rPr>
        <w:tab/>
      </w:r>
      <w:r>
        <w:t>Positioning Broadcast Cells</w:t>
      </w:r>
      <w:r>
        <w:tab/>
      </w:r>
      <w:r>
        <w:fldChar w:fldCharType="begin" w:fldLock="1"/>
      </w:r>
      <w:r>
        <w:instrText xml:space="preserve"> PAGEREF _Toc155966314 \h </w:instrText>
      </w:r>
      <w:r>
        <w:fldChar w:fldCharType="separate"/>
      </w:r>
      <w:r>
        <w:t>85</w:t>
      </w:r>
      <w:r>
        <w:fldChar w:fldCharType="end"/>
      </w:r>
    </w:p>
    <w:p w14:paraId="73AA319D" w14:textId="5E692AD4" w:rsidR="00B333C8" w:rsidRDefault="00B333C8">
      <w:pPr>
        <w:pStyle w:val="TOC3"/>
        <w:rPr>
          <w:rFonts w:asciiTheme="minorHAnsi" w:eastAsiaTheme="minorEastAsia" w:hAnsiTheme="minorHAnsi" w:cstheme="minorBidi"/>
          <w:kern w:val="2"/>
          <w:sz w:val="22"/>
          <w:szCs w:val="22"/>
          <w14:ligatures w14:val="standardContextual"/>
        </w:rPr>
      </w:pPr>
      <w:r>
        <w:t>9.2.60</w:t>
      </w:r>
      <w:r>
        <w:rPr>
          <w:rFonts w:asciiTheme="minorHAnsi" w:eastAsiaTheme="minorEastAsia" w:hAnsiTheme="minorHAnsi" w:cstheme="minorBidi"/>
          <w:kern w:val="2"/>
          <w:sz w:val="22"/>
          <w:szCs w:val="22"/>
          <w14:ligatures w14:val="standardContextual"/>
        </w:rPr>
        <w:tab/>
      </w:r>
      <w:r>
        <w:t>Spatial Relation Information per SRS Resource</w:t>
      </w:r>
      <w:r>
        <w:tab/>
      </w:r>
      <w:r>
        <w:fldChar w:fldCharType="begin" w:fldLock="1"/>
      </w:r>
      <w:r>
        <w:instrText xml:space="preserve"> PAGEREF _Toc155966315 \h </w:instrText>
      </w:r>
      <w:r>
        <w:fldChar w:fldCharType="separate"/>
      </w:r>
      <w:r>
        <w:t>85</w:t>
      </w:r>
      <w:r>
        <w:fldChar w:fldCharType="end"/>
      </w:r>
    </w:p>
    <w:p w14:paraId="633E49E5" w14:textId="0BB91B87" w:rsidR="00B333C8" w:rsidRDefault="00B333C8">
      <w:pPr>
        <w:pStyle w:val="TOC3"/>
        <w:rPr>
          <w:rFonts w:asciiTheme="minorHAnsi" w:eastAsiaTheme="minorEastAsia" w:hAnsiTheme="minorHAnsi" w:cstheme="minorBidi"/>
          <w:kern w:val="2"/>
          <w:sz w:val="22"/>
          <w:szCs w:val="22"/>
          <w14:ligatures w14:val="standardContextual"/>
        </w:rPr>
      </w:pPr>
      <w:r>
        <w:t>9.2.61</w:t>
      </w:r>
      <w:r>
        <w:rPr>
          <w:rFonts w:asciiTheme="minorHAnsi" w:eastAsiaTheme="minorEastAsia" w:hAnsiTheme="minorHAnsi" w:cstheme="minorBidi"/>
          <w:kern w:val="2"/>
          <w:sz w:val="22"/>
          <w:szCs w:val="22"/>
          <w14:ligatures w14:val="standardContextual"/>
        </w:rPr>
        <w:tab/>
      </w:r>
      <w:r>
        <w:t>Requested DL PRS Transmission Characteristics</w:t>
      </w:r>
      <w:r>
        <w:tab/>
      </w:r>
      <w:r>
        <w:fldChar w:fldCharType="begin" w:fldLock="1"/>
      </w:r>
      <w:r>
        <w:instrText xml:space="preserve"> PAGEREF _Toc155966316 \h </w:instrText>
      </w:r>
      <w:r>
        <w:fldChar w:fldCharType="separate"/>
      </w:r>
      <w:r>
        <w:t>86</w:t>
      </w:r>
      <w:r>
        <w:fldChar w:fldCharType="end"/>
      </w:r>
    </w:p>
    <w:p w14:paraId="67A5CBC0" w14:textId="3F31B8B0" w:rsidR="00B333C8" w:rsidRDefault="00B333C8">
      <w:pPr>
        <w:pStyle w:val="TOC3"/>
        <w:rPr>
          <w:rFonts w:asciiTheme="minorHAnsi" w:eastAsiaTheme="minorEastAsia" w:hAnsiTheme="minorHAnsi" w:cstheme="minorBidi"/>
          <w:kern w:val="2"/>
          <w:sz w:val="22"/>
          <w:szCs w:val="22"/>
          <w14:ligatures w14:val="standardContextual"/>
        </w:rPr>
      </w:pPr>
      <w:r>
        <w:t>9.2.62</w:t>
      </w:r>
      <w:r>
        <w:rPr>
          <w:rFonts w:asciiTheme="minorHAnsi" w:eastAsiaTheme="minorEastAsia" w:hAnsiTheme="minorHAnsi" w:cstheme="minorBidi"/>
          <w:kern w:val="2"/>
          <w:sz w:val="22"/>
          <w:szCs w:val="22"/>
          <w14:ligatures w14:val="standardContextual"/>
        </w:rPr>
        <w:tab/>
      </w:r>
      <w:r>
        <w:t>Requested DL-PRS Resource List</w:t>
      </w:r>
      <w:r>
        <w:tab/>
      </w:r>
      <w:r>
        <w:fldChar w:fldCharType="begin" w:fldLock="1"/>
      </w:r>
      <w:r>
        <w:instrText xml:space="preserve"> PAGEREF _Toc155966317 \h </w:instrText>
      </w:r>
      <w:r>
        <w:fldChar w:fldCharType="separate"/>
      </w:r>
      <w:r>
        <w:t>86</w:t>
      </w:r>
      <w:r>
        <w:fldChar w:fldCharType="end"/>
      </w:r>
    </w:p>
    <w:p w14:paraId="5E8684BA" w14:textId="5B09FB08"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algun Gothic"/>
        </w:rPr>
        <w:t>9.2.63</w:t>
      </w:r>
      <w:r>
        <w:rPr>
          <w:rFonts w:asciiTheme="minorHAnsi" w:eastAsiaTheme="minorEastAsia" w:hAnsiTheme="minorHAnsi" w:cstheme="minorBidi"/>
          <w:kern w:val="2"/>
          <w:sz w:val="22"/>
          <w:szCs w:val="22"/>
          <w14:ligatures w14:val="standardContextual"/>
        </w:rPr>
        <w:tab/>
      </w:r>
      <w:r w:rsidRPr="00332323">
        <w:rPr>
          <w:rFonts w:eastAsia="Malgun Gothic"/>
        </w:rPr>
        <w:t>Start Time and Duration</w:t>
      </w:r>
      <w:r>
        <w:tab/>
      </w:r>
      <w:r>
        <w:fldChar w:fldCharType="begin" w:fldLock="1"/>
      </w:r>
      <w:r>
        <w:instrText xml:space="preserve"> PAGEREF _Toc155966318 \h </w:instrText>
      </w:r>
      <w:r>
        <w:fldChar w:fldCharType="separate"/>
      </w:r>
      <w:r>
        <w:t>87</w:t>
      </w:r>
      <w:r>
        <w:fldChar w:fldCharType="end"/>
      </w:r>
    </w:p>
    <w:p w14:paraId="699EB6B3" w14:textId="65685956" w:rsidR="00B333C8" w:rsidRDefault="00B333C8">
      <w:pPr>
        <w:pStyle w:val="TOC3"/>
        <w:rPr>
          <w:rFonts w:asciiTheme="minorHAnsi" w:eastAsiaTheme="minorEastAsia" w:hAnsiTheme="minorHAnsi" w:cstheme="minorBidi"/>
          <w:kern w:val="2"/>
          <w:sz w:val="22"/>
          <w:szCs w:val="22"/>
          <w14:ligatures w14:val="standardContextual"/>
        </w:rPr>
      </w:pPr>
      <w:r>
        <w:t>9.2.64</w:t>
      </w:r>
      <w:r>
        <w:rPr>
          <w:rFonts w:asciiTheme="minorHAnsi" w:eastAsiaTheme="minorEastAsia" w:hAnsiTheme="minorHAnsi" w:cstheme="minorBidi"/>
          <w:kern w:val="2"/>
          <w:sz w:val="22"/>
          <w:szCs w:val="22"/>
          <w14:ligatures w14:val="standardContextual"/>
        </w:rPr>
        <w:tab/>
      </w:r>
      <w:r>
        <w:t>PRS Transmission Off Information</w:t>
      </w:r>
      <w:r>
        <w:tab/>
      </w:r>
      <w:r>
        <w:fldChar w:fldCharType="begin" w:fldLock="1"/>
      </w:r>
      <w:r>
        <w:instrText xml:space="preserve"> PAGEREF _Toc155966319 \h </w:instrText>
      </w:r>
      <w:r>
        <w:fldChar w:fldCharType="separate"/>
      </w:r>
      <w:r>
        <w:t>87</w:t>
      </w:r>
      <w:r>
        <w:fldChar w:fldCharType="end"/>
      </w:r>
    </w:p>
    <w:p w14:paraId="08D3D6C9" w14:textId="4B792DE3"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algun Gothic"/>
        </w:rPr>
        <w:t>9.2.65</w:t>
      </w:r>
      <w:r>
        <w:rPr>
          <w:rFonts w:asciiTheme="minorHAnsi" w:eastAsiaTheme="minorEastAsia" w:hAnsiTheme="minorHAnsi" w:cstheme="minorBidi"/>
          <w:kern w:val="2"/>
          <w:sz w:val="22"/>
          <w:szCs w:val="22"/>
          <w14:ligatures w14:val="standardContextual"/>
        </w:rPr>
        <w:tab/>
      </w:r>
      <w:r w:rsidRPr="00332323">
        <w:rPr>
          <w:rFonts w:eastAsia="Malgun Gothic"/>
        </w:rPr>
        <w:t>On-demand PRS TRP Information</w:t>
      </w:r>
      <w:r>
        <w:tab/>
      </w:r>
      <w:r>
        <w:fldChar w:fldCharType="begin" w:fldLock="1"/>
      </w:r>
      <w:r>
        <w:instrText xml:space="preserve"> PAGEREF _Toc155966320 \h </w:instrText>
      </w:r>
      <w:r>
        <w:fldChar w:fldCharType="separate"/>
      </w:r>
      <w:r>
        <w:t>88</w:t>
      </w:r>
      <w:r>
        <w:fldChar w:fldCharType="end"/>
      </w:r>
    </w:p>
    <w:p w14:paraId="41E383C2" w14:textId="7101049B"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algun Gothic"/>
        </w:rPr>
        <w:t>9.2.66</w:t>
      </w:r>
      <w:r>
        <w:rPr>
          <w:rFonts w:asciiTheme="minorHAnsi" w:eastAsiaTheme="minorEastAsia" w:hAnsiTheme="minorHAnsi" w:cstheme="minorBidi"/>
          <w:kern w:val="2"/>
          <w:sz w:val="22"/>
          <w:szCs w:val="22"/>
          <w14:ligatures w14:val="standardContextual"/>
        </w:rPr>
        <w:tab/>
      </w:r>
      <w:r w:rsidRPr="00332323">
        <w:rPr>
          <w:rFonts w:eastAsia="Malgun Gothic"/>
        </w:rPr>
        <w:t>UL-AoA assistance information</w:t>
      </w:r>
      <w:r>
        <w:tab/>
      </w:r>
      <w:r>
        <w:fldChar w:fldCharType="begin" w:fldLock="1"/>
      </w:r>
      <w:r>
        <w:instrText xml:space="preserve"> PAGEREF _Toc155966321 \h </w:instrText>
      </w:r>
      <w:r>
        <w:fldChar w:fldCharType="separate"/>
      </w:r>
      <w:r>
        <w:t>89</w:t>
      </w:r>
      <w:r>
        <w:fldChar w:fldCharType="end"/>
      </w:r>
    </w:p>
    <w:p w14:paraId="50427FCB" w14:textId="0132A344"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algun Gothic"/>
        </w:rPr>
        <w:t>9.2.67</w:t>
      </w:r>
      <w:r>
        <w:rPr>
          <w:rFonts w:asciiTheme="minorHAnsi" w:eastAsiaTheme="minorEastAsia" w:hAnsiTheme="minorHAnsi" w:cstheme="minorBidi"/>
          <w:kern w:val="2"/>
          <w:sz w:val="22"/>
          <w:szCs w:val="22"/>
          <w14:ligatures w14:val="standardContextual"/>
        </w:rPr>
        <w:tab/>
      </w:r>
      <w:r w:rsidRPr="00332323">
        <w:rPr>
          <w:rFonts w:eastAsia="Malgun Gothic"/>
        </w:rPr>
        <w:t>Z-AoA</w:t>
      </w:r>
      <w:r>
        <w:tab/>
      </w:r>
      <w:r>
        <w:fldChar w:fldCharType="begin" w:fldLock="1"/>
      </w:r>
      <w:r>
        <w:instrText xml:space="preserve"> PAGEREF _Toc155966322 \h </w:instrText>
      </w:r>
      <w:r>
        <w:fldChar w:fldCharType="separate"/>
      </w:r>
      <w:r>
        <w:t>90</w:t>
      </w:r>
      <w:r>
        <w:fldChar w:fldCharType="end"/>
      </w:r>
    </w:p>
    <w:p w14:paraId="222D722E" w14:textId="07C6DE79" w:rsidR="00B333C8" w:rsidRDefault="00B333C8">
      <w:pPr>
        <w:pStyle w:val="TOC3"/>
        <w:rPr>
          <w:rFonts w:asciiTheme="minorHAnsi" w:eastAsiaTheme="minorEastAsia" w:hAnsiTheme="minorHAnsi" w:cstheme="minorBidi"/>
          <w:kern w:val="2"/>
          <w:sz w:val="22"/>
          <w:szCs w:val="22"/>
          <w14:ligatures w14:val="standardContextual"/>
        </w:rPr>
      </w:pPr>
      <w:r>
        <w:t>9.2.68</w:t>
      </w:r>
      <w:r>
        <w:rPr>
          <w:rFonts w:asciiTheme="minorHAnsi" w:eastAsiaTheme="minorEastAsia" w:hAnsiTheme="minorHAnsi" w:cstheme="minorBidi"/>
          <w:kern w:val="2"/>
          <w:sz w:val="22"/>
          <w:szCs w:val="22"/>
          <w14:ligatures w14:val="standardContextual"/>
        </w:rPr>
        <w:tab/>
      </w:r>
      <w:r>
        <w:t>Response Time</w:t>
      </w:r>
      <w:r>
        <w:tab/>
      </w:r>
      <w:r>
        <w:fldChar w:fldCharType="begin" w:fldLock="1"/>
      </w:r>
      <w:r>
        <w:instrText xml:space="preserve"> PAGEREF _Toc155966323 \h </w:instrText>
      </w:r>
      <w:r>
        <w:fldChar w:fldCharType="separate"/>
      </w:r>
      <w:r>
        <w:t>90</w:t>
      </w:r>
      <w:r>
        <w:fldChar w:fldCharType="end"/>
      </w:r>
    </w:p>
    <w:p w14:paraId="4482039C" w14:textId="1EABAC75" w:rsidR="00B333C8" w:rsidRDefault="00B333C8">
      <w:pPr>
        <w:pStyle w:val="TOC3"/>
        <w:rPr>
          <w:rFonts w:asciiTheme="minorHAnsi" w:eastAsiaTheme="minorEastAsia" w:hAnsiTheme="minorHAnsi" w:cstheme="minorBidi"/>
          <w:kern w:val="2"/>
          <w:sz w:val="22"/>
          <w:szCs w:val="22"/>
          <w14:ligatures w14:val="standardContextual"/>
        </w:rPr>
      </w:pPr>
      <w:r>
        <w:t>9.2.69</w:t>
      </w:r>
      <w:r>
        <w:rPr>
          <w:rFonts w:asciiTheme="minorHAnsi" w:eastAsiaTheme="minorEastAsia" w:hAnsiTheme="minorHAnsi" w:cstheme="minorBidi"/>
          <w:kern w:val="2"/>
          <w:sz w:val="22"/>
          <w:szCs w:val="22"/>
          <w14:ligatures w14:val="standardContextual"/>
        </w:rPr>
        <w:tab/>
      </w:r>
      <w:r>
        <w:t>LCS to GCS Translation</w:t>
      </w:r>
      <w:r>
        <w:tab/>
      </w:r>
      <w:r>
        <w:fldChar w:fldCharType="begin" w:fldLock="1"/>
      </w:r>
      <w:r>
        <w:instrText xml:space="preserve"> PAGEREF _Toc155966324 \h </w:instrText>
      </w:r>
      <w:r>
        <w:fldChar w:fldCharType="separate"/>
      </w:r>
      <w:r>
        <w:t>90</w:t>
      </w:r>
      <w:r>
        <w:fldChar w:fldCharType="end"/>
      </w:r>
    </w:p>
    <w:p w14:paraId="4AD15AA7" w14:textId="190B868B" w:rsidR="00B333C8" w:rsidRDefault="00B333C8">
      <w:pPr>
        <w:pStyle w:val="TOC3"/>
        <w:rPr>
          <w:rFonts w:asciiTheme="minorHAnsi" w:eastAsiaTheme="minorEastAsia" w:hAnsiTheme="minorHAnsi" w:cstheme="minorBidi"/>
          <w:kern w:val="2"/>
          <w:sz w:val="22"/>
          <w:szCs w:val="22"/>
          <w14:ligatures w14:val="standardContextual"/>
        </w:rPr>
      </w:pPr>
      <w:r>
        <w:t>9.2.70</w:t>
      </w:r>
      <w:r>
        <w:rPr>
          <w:rFonts w:asciiTheme="minorHAnsi" w:eastAsiaTheme="minorEastAsia" w:hAnsiTheme="minorHAnsi" w:cstheme="minorBidi"/>
          <w:kern w:val="2"/>
          <w:sz w:val="22"/>
          <w:szCs w:val="22"/>
          <w14:ligatures w14:val="standardContextual"/>
        </w:rPr>
        <w:tab/>
      </w:r>
      <w:r>
        <w:t>UE Reporting Information</w:t>
      </w:r>
      <w:r>
        <w:tab/>
      </w:r>
      <w:r>
        <w:fldChar w:fldCharType="begin" w:fldLock="1"/>
      </w:r>
      <w:r>
        <w:instrText xml:space="preserve"> PAGEREF _Toc155966325 \h </w:instrText>
      </w:r>
      <w:r>
        <w:fldChar w:fldCharType="separate"/>
      </w:r>
      <w:r>
        <w:t>90</w:t>
      </w:r>
      <w:r>
        <w:fldChar w:fldCharType="end"/>
      </w:r>
    </w:p>
    <w:p w14:paraId="5C8F907C" w14:textId="49195E3C" w:rsidR="00B333C8" w:rsidRDefault="00B333C8">
      <w:pPr>
        <w:pStyle w:val="TOC3"/>
        <w:rPr>
          <w:rFonts w:asciiTheme="minorHAnsi" w:eastAsiaTheme="minorEastAsia" w:hAnsiTheme="minorHAnsi" w:cstheme="minorBidi"/>
          <w:kern w:val="2"/>
          <w:sz w:val="22"/>
          <w:szCs w:val="22"/>
          <w14:ligatures w14:val="standardContextual"/>
        </w:rPr>
      </w:pPr>
      <w:r>
        <w:lastRenderedPageBreak/>
        <w:t>9.2.71</w:t>
      </w:r>
      <w:r>
        <w:rPr>
          <w:rFonts w:asciiTheme="minorHAnsi" w:eastAsiaTheme="minorEastAsia" w:hAnsiTheme="minorHAnsi" w:cstheme="minorBidi"/>
          <w:kern w:val="2"/>
          <w:sz w:val="22"/>
          <w:szCs w:val="22"/>
          <w14:ligatures w14:val="standardContextual"/>
        </w:rPr>
        <w:tab/>
      </w:r>
      <w:r>
        <w:t>Multiple UL-AoA</w:t>
      </w:r>
      <w:r>
        <w:tab/>
      </w:r>
      <w:r>
        <w:fldChar w:fldCharType="begin" w:fldLock="1"/>
      </w:r>
      <w:r>
        <w:instrText xml:space="preserve"> PAGEREF _Toc155966326 \h </w:instrText>
      </w:r>
      <w:r>
        <w:fldChar w:fldCharType="separate"/>
      </w:r>
      <w:r>
        <w:t>91</w:t>
      </w:r>
      <w:r>
        <w:fldChar w:fldCharType="end"/>
      </w:r>
    </w:p>
    <w:p w14:paraId="0AA6BA65" w14:textId="51F09F18" w:rsidR="00B333C8" w:rsidRDefault="00B333C8">
      <w:pPr>
        <w:pStyle w:val="TOC3"/>
        <w:rPr>
          <w:rFonts w:asciiTheme="minorHAnsi" w:eastAsiaTheme="minorEastAsia" w:hAnsiTheme="minorHAnsi" w:cstheme="minorBidi"/>
          <w:kern w:val="2"/>
          <w:sz w:val="22"/>
          <w:szCs w:val="22"/>
          <w14:ligatures w14:val="standardContextual"/>
        </w:rPr>
      </w:pPr>
      <w:r>
        <w:t>9.2.72</w:t>
      </w:r>
      <w:r>
        <w:rPr>
          <w:rFonts w:asciiTheme="minorHAnsi" w:eastAsiaTheme="minorEastAsia" w:hAnsiTheme="minorHAnsi" w:cstheme="minorBidi"/>
          <w:kern w:val="2"/>
          <w:sz w:val="22"/>
          <w:szCs w:val="22"/>
          <w14:ligatures w14:val="standardContextual"/>
        </w:rPr>
        <w:tab/>
      </w:r>
      <w:r>
        <w:t>UL SRS-RSRPP</w:t>
      </w:r>
      <w:r>
        <w:tab/>
      </w:r>
      <w:r>
        <w:fldChar w:fldCharType="begin" w:fldLock="1"/>
      </w:r>
      <w:r>
        <w:instrText xml:space="preserve"> PAGEREF _Toc155966327 \h </w:instrText>
      </w:r>
      <w:r>
        <w:fldChar w:fldCharType="separate"/>
      </w:r>
      <w:r>
        <w:t>91</w:t>
      </w:r>
      <w:r>
        <w:fldChar w:fldCharType="end"/>
      </w:r>
    </w:p>
    <w:p w14:paraId="394963E6" w14:textId="75DF70AD"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9.2.73</w:t>
      </w:r>
      <w:r>
        <w:rPr>
          <w:rFonts w:asciiTheme="minorHAnsi" w:eastAsiaTheme="minorEastAsia" w:hAnsiTheme="minorHAnsi" w:cstheme="minorBidi"/>
          <w:kern w:val="2"/>
          <w:sz w:val="22"/>
          <w:szCs w:val="22"/>
          <w14:ligatures w14:val="standardContextual"/>
        </w:rPr>
        <w:tab/>
      </w:r>
      <w:r w:rsidRPr="00332323">
        <w:rPr>
          <w:rFonts w:eastAsia="Yu Mincho"/>
        </w:rPr>
        <w:t>SRS Resource type</w:t>
      </w:r>
      <w:r>
        <w:tab/>
      </w:r>
      <w:r>
        <w:fldChar w:fldCharType="begin" w:fldLock="1"/>
      </w:r>
      <w:r>
        <w:instrText xml:space="preserve"> PAGEREF _Toc155966328 \h </w:instrText>
      </w:r>
      <w:r>
        <w:fldChar w:fldCharType="separate"/>
      </w:r>
      <w:r>
        <w:t>91</w:t>
      </w:r>
      <w:r>
        <w:fldChar w:fldCharType="end"/>
      </w:r>
    </w:p>
    <w:p w14:paraId="4F8A32AA" w14:textId="0E28BB71"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9.2.74</w:t>
      </w:r>
      <w:r>
        <w:rPr>
          <w:rFonts w:asciiTheme="minorHAnsi" w:eastAsiaTheme="minorEastAsia" w:hAnsiTheme="minorHAnsi" w:cstheme="minorBidi"/>
          <w:kern w:val="2"/>
          <w:sz w:val="22"/>
          <w:szCs w:val="22"/>
          <w14:ligatures w14:val="standardContextual"/>
        </w:rPr>
        <w:tab/>
      </w:r>
      <w:r w:rsidRPr="00332323">
        <w:rPr>
          <w:rFonts w:eastAsia="Yu Mincho"/>
        </w:rPr>
        <w:t>Extended Additional Path List</w:t>
      </w:r>
      <w:r>
        <w:tab/>
      </w:r>
      <w:r>
        <w:fldChar w:fldCharType="begin" w:fldLock="1"/>
      </w:r>
      <w:r>
        <w:instrText xml:space="preserve"> PAGEREF _Toc155966329 \h </w:instrText>
      </w:r>
      <w:r>
        <w:fldChar w:fldCharType="separate"/>
      </w:r>
      <w:r>
        <w:t>92</w:t>
      </w:r>
      <w:r>
        <w:fldChar w:fldCharType="end"/>
      </w:r>
    </w:p>
    <w:p w14:paraId="03C681DF" w14:textId="3A27BE58"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9.2.75</w:t>
      </w:r>
      <w:r>
        <w:rPr>
          <w:rFonts w:asciiTheme="minorHAnsi" w:eastAsiaTheme="minorEastAsia" w:hAnsiTheme="minorHAnsi" w:cstheme="minorBidi"/>
          <w:kern w:val="2"/>
          <w:sz w:val="22"/>
          <w:szCs w:val="22"/>
          <w14:ligatures w14:val="standardContextual"/>
        </w:rPr>
        <w:tab/>
      </w:r>
      <w:r w:rsidRPr="00332323">
        <w:rPr>
          <w:rFonts w:eastAsia="Yu Mincho"/>
        </w:rPr>
        <w:t>ARP ID</w:t>
      </w:r>
      <w:r>
        <w:tab/>
      </w:r>
      <w:r>
        <w:fldChar w:fldCharType="begin" w:fldLock="1"/>
      </w:r>
      <w:r>
        <w:instrText xml:space="preserve"> PAGEREF _Toc155966330 \h </w:instrText>
      </w:r>
      <w:r>
        <w:fldChar w:fldCharType="separate"/>
      </w:r>
      <w:r>
        <w:t>92</w:t>
      </w:r>
      <w:r>
        <w:fldChar w:fldCharType="end"/>
      </w:r>
    </w:p>
    <w:p w14:paraId="717100E1" w14:textId="29FB35B0"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9.2.76</w:t>
      </w:r>
      <w:r>
        <w:rPr>
          <w:rFonts w:asciiTheme="minorHAnsi" w:eastAsiaTheme="minorEastAsia" w:hAnsiTheme="minorHAnsi" w:cstheme="minorBidi"/>
          <w:kern w:val="2"/>
          <w:sz w:val="22"/>
          <w:szCs w:val="22"/>
          <w14:ligatures w14:val="standardContextual"/>
        </w:rPr>
        <w:tab/>
      </w:r>
      <w:r w:rsidRPr="00332323">
        <w:rPr>
          <w:rFonts w:eastAsia="Yu Mincho"/>
        </w:rPr>
        <w:t>ARP Location Information</w:t>
      </w:r>
      <w:r>
        <w:tab/>
      </w:r>
      <w:r>
        <w:fldChar w:fldCharType="begin" w:fldLock="1"/>
      </w:r>
      <w:r>
        <w:instrText xml:space="preserve"> PAGEREF _Toc155966331 \h </w:instrText>
      </w:r>
      <w:r>
        <w:fldChar w:fldCharType="separate"/>
      </w:r>
      <w:r>
        <w:t>92</w:t>
      </w:r>
      <w:r>
        <w:fldChar w:fldCharType="end"/>
      </w:r>
    </w:p>
    <w:p w14:paraId="173BB2C6" w14:textId="24F8368F"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9.2.77</w:t>
      </w:r>
      <w:r>
        <w:rPr>
          <w:rFonts w:asciiTheme="minorHAnsi" w:eastAsiaTheme="minorEastAsia" w:hAnsiTheme="minorHAnsi" w:cstheme="minorBidi"/>
          <w:kern w:val="2"/>
          <w:sz w:val="22"/>
          <w:szCs w:val="22"/>
          <w14:ligatures w14:val="standardContextual"/>
        </w:rPr>
        <w:tab/>
      </w:r>
      <w:r w:rsidRPr="00332323">
        <w:rPr>
          <w:rFonts w:eastAsia="Yu Mincho"/>
        </w:rPr>
        <w:t>LoS/NLoS Information</w:t>
      </w:r>
      <w:r>
        <w:tab/>
      </w:r>
      <w:r>
        <w:fldChar w:fldCharType="begin" w:fldLock="1"/>
      </w:r>
      <w:r>
        <w:instrText xml:space="preserve"> PAGEREF _Toc155966332 \h </w:instrText>
      </w:r>
      <w:r>
        <w:fldChar w:fldCharType="separate"/>
      </w:r>
      <w:r>
        <w:t>93</w:t>
      </w:r>
      <w:r>
        <w:fldChar w:fldCharType="end"/>
      </w:r>
    </w:p>
    <w:p w14:paraId="6846134B" w14:textId="375BB79C"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9.2.78</w:t>
      </w:r>
      <w:r>
        <w:rPr>
          <w:rFonts w:asciiTheme="minorHAnsi" w:eastAsiaTheme="minorEastAsia" w:hAnsiTheme="minorHAnsi" w:cstheme="minorBidi"/>
          <w:kern w:val="2"/>
          <w:sz w:val="22"/>
          <w:szCs w:val="22"/>
          <w14:ligatures w14:val="standardContextual"/>
        </w:rPr>
        <w:tab/>
      </w:r>
      <w:r w:rsidRPr="00332323">
        <w:rPr>
          <w:rFonts w:eastAsia="Yu Mincho"/>
        </w:rPr>
        <w:t>UE Tx TEG Association List</w:t>
      </w:r>
      <w:r>
        <w:tab/>
      </w:r>
      <w:r>
        <w:fldChar w:fldCharType="begin" w:fldLock="1"/>
      </w:r>
      <w:r>
        <w:instrText xml:space="preserve"> PAGEREF _Toc155966333 \h </w:instrText>
      </w:r>
      <w:r>
        <w:fldChar w:fldCharType="separate"/>
      </w:r>
      <w:r>
        <w:t>93</w:t>
      </w:r>
      <w:r>
        <w:fldChar w:fldCharType="end"/>
      </w:r>
    </w:p>
    <w:p w14:paraId="635F1B61" w14:textId="16524C63" w:rsidR="00B333C8" w:rsidRDefault="00B333C8">
      <w:pPr>
        <w:pStyle w:val="TOC3"/>
        <w:rPr>
          <w:rFonts w:asciiTheme="minorHAnsi" w:eastAsiaTheme="minorEastAsia" w:hAnsiTheme="minorHAnsi" w:cstheme="minorBidi"/>
          <w:kern w:val="2"/>
          <w:sz w:val="22"/>
          <w:szCs w:val="22"/>
          <w14:ligatures w14:val="standardContextual"/>
        </w:rPr>
      </w:pPr>
      <w:r>
        <w:t>9.2.79</w:t>
      </w:r>
      <w:r>
        <w:rPr>
          <w:rFonts w:asciiTheme="minorHAnsi" w:eastAsiaTheme="minorEastAsia" w:hAnsiTheme="minorHAnsi" w:cstheme="minorBidi"/>
          <w:kern w:val="2"/>
          <w:sz w:val="22"/>
          <w:szCs w:val="22"/>
          <w14:ligatures w14:val="standardContextual"/>
        </w:rPr>
        <w:tab/>
      </w:r>
      <w:r>
        <w:t>TRP Tx TEG Association</w:t>
      </w:r>
      <w:r>
        <w:tab/>
      </w:r>
      <w:r>
        <w:fldChar w:fldCharType="begin" w:fldLock="1"/>
      </w:r>
      <w:r>
        <w:instrText xml:space="preserve"> PAGEREF _Toc155966334 \h </w:instrText>
      </w:r>
      <w:r>
        <w:fldChar w:fldCharType="separate"/>
      </w:r>
      <w:r>
        <w:t>94</w:t>
      </w:r>
      <w:r>
        <w:fldChar w:fldCharType="end"/>
      </w:r>
    </w:p>
    <w:p w14:paraId="52AA5119" w14:textId="6E27A1EA" w:rsidR="00B333C8" w:rsidRDefault="00B333C8">
      <w:pPr>
        <w:pStyle w:val="TOC3"/>
        <w:rPr>
          <w:rFonts w:asciiTheme="minorHAnsi" w:eastAsiaTheme="minorEastAsia" w:hAnsiTheme="minorHAnsi" w:cstheme="minorBidi"/>
          <w:kern w:val="2"/>
          <w:sz w:val="22"/>
          <w:szCs w:val="22"/>
          <w14:ligatures w14:val="standardContextual"/>
        </w:rPr>
      </w:pPr>
      <w:r>
        <w:t>9.2.80</w:t>
      </w:r>
      <w:r>
        <w:rPr>
          <w:rFonts w:asciiTheme="minorHAnsi" w:eastAsiaTheme="minorEastAsia" w:hAnsiTheme="minorHAnsi" w:cstheme="minorBidi"/>
          <w:kern w:val="2"/>
          <w:sz w:val="22"/>
          <w:szCs w:val="22"/>
          <w14:ligatures w14:val="standardContextual"/>
        </w:rPr>
        <w:tab/>
      </w:r>
      <w:r>
        <w:t>TRP TEG Information</w:t>
      </w:r>
      <w:r>
        <w:tab/>
      </w:r>
      <w:r>
        <w:fldChar w:fldCharType="begin" w:fldLock="1"/>
      </w:r>
      <w:r>
        <w:instrText xml:space="preserve"> PAGEREF _Toc155966335 \h </w:instrText>
      </w:r>
      <w:r>
        <w:fldChar w:fldCharType="separate"/>
      </w:r>
      <w:r>
        <w:t>94</w:t>
      </w:r>
      <w:r>
        <w:fldChar w:fldCharType="end"/>
      </w:r>
    </w:p>
    <w:p w14:paraId="6AF60565" w14:textId="504C613A"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algun Gothic"/>
        </w:rPr>
        <w:t>9.2.81</w:t>
      </w:r>
      <w:r>
        <w:rPr>
          <w:rFonts w:asciiTheme="minorHAnsi" w:eastAsiaTheme="minorEastAsia" w:hAnsiTheme="minorHAnsi" w:cstheme="minorBidi"/>
          <w:kern w:val="2"/>
          <w:sz w:val="22"/>
          <w:szCs w:val="22"/>
          <w14:ligatures w14:val="standardContextual"/>
        </w:rPr>
        <w:tab/>
      </w:r>
      <w:r w:rsidRPr="00332323">
        <w:rPr>
          <w:rFonts w:eastAsia="Malgun Gothic"/>
        </w:rPr>
        <w:t>Measurement Characteristics Request Indicator</w:t>
      </w:r>
      <w:r>
        <w:tab/>
      </w:r>
      <w:r>
        <w:fldChar w:fldCharType="begin" w:fldLock="1"/>
      </w:r>
      <w:r>
        <w:instrText xml:space="preserve"> PAGEREF _Toc155966336 \h </w:instrText>
      </w:r>
      <w:r>
        <w:fldChar w:fldCharType="separate"/>
      </w:r>
      <w:r>
        <w:t>94</w:t>
      </w:r>
      <w:r>
        <w:fldChar w:fldCharType="end"/>
      </w:r>
    </w:p>
    <w:p w14:paraId="7B39E14F" w14:textId="2505A3B3" w:rsidR="00B333C8" w:rsidRDefault="00B333C8">
      <w:pPr>
        <w:pStyle w:val="TOC3"/>
        <w:rPr>
          <w:rFonts w:asciiTheme="minorHAnsi" w:eastAsiaTheme="minorEastAsia" w:hAnsiTheme="minorHAnsi" w:cstheme="minorBidi"/>
          <w:kern w:val="2"/>
          <w:sz w:val="22"/>
          <w:szCs w:val="22"/>
          <w14:ligatures w14:val="standardContextual"/>
        </w:rPr>
      </w:pPr>
      <w:r>
        <w:t>9.2.82</w:t>
      </w:r>
      <w:r>
        <w:rPr>
          <w:rFonts w:asciiTheme="minorHAnsi" w:eastAsiaTheme="minorEastAsia" w:hAnsiTheme="minorHAnsi" w:cstheme="minorBidi"/>
          <w:kern w:val="2"/>
          <w:sz w:val="22"/>
          <w:szCs w:val="22"/>
          <w14:ligatures w14:val="standardContextual"/>
        </w:rPr>
        <w:tab/>
      </w:r>
      <w:r>
        <w:t>TRP Beam Antenna Information</w:t>
      </w:r>
      <w:r>
        <w:tab/>
      </w:r>
      <w:r>
        <w:fldChar w:fldCharType="begin" w:fldLock="1"/>
      </w:r>
      <w:r>
        <w:instrText xml:space="preserve"> PAGEREF _Toc155966337 \h </w:instrText>
      </w:r>
      <w:r>
        <w:fldChar w:fldCharType="separate"/>
      </w:r>
      <w:r>
        <w:t>95</w:t>
      </w:r>
      <w:r>
        <w:fldChar w:fldCharType="end"/>
      </w:r>
    </w:p>
    <w:p w14:paraId="76858A02" w14:textId="18BAA464" w:rsidR="00B333C8" w:rsidRDefault="00B333C8">
      <w:pPr>
        <w:pStyle w:val="TOC3"/>
        <w:rPr>
          <w:rFonts w:asciiTheme="minorHAnsi" w:eastAsiaTheme="minorEastAsia" w:hAnsiTheme="minorHAnsi" w:cstheme="minorBidi"/>
          <w:kern w:val="2"/>
          <w:sz w:val="22"/>
          <w:szCs w:val="22"/>
          <w14:ligatures w14:val="standardContextual"/>
        </w:rPr>
      </w:pPr>
      <w:r>
        <w:t>9.2.83</w:t>
      </w:r>
      <w:r>
        <w:rPr>
          <w:rFonts w:asciiTheme="minorHAnsi" w:eastAsiaTheme="minorEastAsia" w:hAnsiTheme="minorHAnsi" w:cstheme="minorBidi"/>
          <w:kern w:val="2"/>
          <w:sz w:val="22"/>
          <w:szCs w:val="22"/>
          <w14:ligatures w14:val="standardContextual"/>
        </w:rPr>
        <w:tab/>
      </w:r>
      <w:r>
        <w:t>TRP Beam Antenna Angles</w:t>
      </w:r>
      <w:r>
        <w:tab/>
      </w:r>
      <w:r>
        <w:fldChar w:fldCharType="begin" w:fldLock="1"/>
      </w:r>
      <w:r>
        <w:instrText xml:space="preserve"> PAGEREF _Toc155966338 \h </w:instrText>
      </w:r>
      <w:r>
        <w:fldChar w:fldCharType="separate"/>
      </w:r>
      <w:r>
        <w:t>96</w:t>
      </w:r>
      <w:r>
        <w:fldChar w:fldCharType="end"/>
      </w:r>
    </w:p>
    <w:p w14:paraId="7C0C67BB" w14:textId="6ADB83AA" w:rsidR="00B333C8" w:rsidRDefault="00B333C8">
      <w:pPr>
        <w:pStyle w:val="TOC3"/>
        <w:rPr>
          <w:rFonts w:asciiTheme="minorHAnsi" w:eastAsiaTheme="minorEastAsia" w:hAnsiTheme="minorHAnsi" w:cstheme="minorBidi"/>
          <w:kern w:val="2"/>
          <w:sz w:val="22"/>
          <w:szCs w:val="22"/>
          <w14:ligatures w14:val="standardContextual"/>
        </w:rPr>
      </w:pPr>
      <w:r>
        <w:t>9.2.84</w:t>
      </w:r>
      <w:r>
        <w:rPr>
          <w:rFonts w:asciiTheme="minorHAnsi" w:eastAsiaTheme="minorEastAsia" w:hAnsiTheme="minorHAnsi" w:cstheme="minorBidi"/>
          <w:kern w:val="2"/>
          <w:sz w:val="22"/>
          <w:szCs w:val="22"/>
          <w14:ligatures w14:val="standardContextual"/>
        </w:rPr>
        <w:tab/>
      </w:r>
      <w:r>
        <w:t>Timing Error Margin</w:t>
      </w:r>
      <w:r>
        <w:tab/>
      </w:r>
      <w:r>
        <w:fldChar w:fldCharType="begin" w:fldLock="1"/>
      </w:r>
      <w:r>
        <w:instrText xml:space="preserve"> PAGEREF _Toc155966339 \h </w:instrText>
      </w:r>
      <w:r>
        <w:fldChar w:fldCharType="separate"/>
      </w:r>
      <w:r>
        <w:t>97</w:t>
      </w:r>
      <w:r>
        <w:fldChar w:fldCharType="end"/>
      </w:r>
    </w:p>
    <w:p w14:paraId="02F47EA1" w14:textId="16F3AB14" w:rsidR="00B333C8" w:rsidRDefault="00B333C8">
      <w:pPr>
        <w:pStyle w:val="TOC3"/>
        <w:rPr>
          <w:rFonts w:asciiTheme="minorHAnsi" w:eastAsiaTheme="minorEastAsia" w:hAnsiTheme="minorHAnsi" w:cstheme="minorBidi"/>
          <w:kern w:val="2"/>
          <w:sz w:val="22"/>
          <w:szCs w:val="22"/>
          <w14:ligatures w14:val="standardContextual"/>
        </w:rPr>
      </w:pPr>
      <w:r>
        <w:t>9.2.85</w:t>
      </w:r>
      <w:r>
        <w:rPr>
          <w:rFonts w:asciiTheme="minorHAnsi" w:eastAsiaTheme="minorEastAsia" w:hAnsiTheme="minorHAnsi" w:cstheme="minorBidi"/>
          <w:kern w:val="2"/>
          <w:sz w:val="22"/>
          <w:szCs w:val="22"/>
          <w14:ligatures w14:val="standardContextual"/>
        </w:rPr>
        <w:tab/>
      </w:r>
      <w:r>
        <w:t>TRP Rx TEG Information</w:t>
      </w:r>
      <w:r>
        <w:tab/>
      </w:r>
      <w:r>
        <w:fldChar w:fldCharType="begin" w:fldLock="1"/>
      </w:r>
      <w:r>
        <w:instrText xml:space="preserve"> PAGEREF _Toc155966340 \h </w:instrText>
      </w:r>
      <w:r>
        <w:fldChar w:fldCharType="separate"/>
      </w:r>
      <w:r>
        <w:t>97</w:t>
      </w:r>
      <w:r>
        <w:fldChar w:fldCharType="end"/>
      </w:r>
    </w:p>
    <w:p w14:paraId="78AA862E" w14:textId="4601BC62" w:rsidR="00B333C8" w:rsidRDefault="00B333C8">
      <w:pPr>
        <w:pStyle w:val="TOC3"/>
        <w:rPr>
          <w:rFonts w:asciiTheme="minorHAnsi" w:eastAsiaTheme="minorEastAsia" w:hAnsiTheme="minorHAnsi" w:cstheme="minorBidi"/>
          <w:kern w:val="2"/>
          <w:sz w:val="22"/>
          <w:szCs w:val="22"/>
          <w14:ligatures w14:val="standardContextual"/>
        </w:rPr>
      </w:pPr>
      <w:r>
        <w:t>9.2.86</w:t>
      </w:r>
      <w:r>
        <w:rPr>
          <w:rFonts w:asciiTheme="minorHAnsi" w:eastAsiaTheme="minorEastAsia" w:hAnsiTheme="minorHAnsi" w:cstheme="minorBidi"/>
          <w:kern w:val="2"/>
          <w:sz w:val="22"/>
          <w:szCs w:val="22"/>
          <w14:ligatures w14:val="standardContextual"/>
        </w:rPr>
        <w:tab/>
      </w:r>
      <w:r>
        <w:t>TRP Tx TEG Information</w:t>
      </w:r>
      <w:r>
        <w:tab/>
      </w:r>
      <w:r>
        <w:fldChar w:fldCharType="begin" w:fldLock="1"/>
      </w:r>
      <w:r>
        <w:instrText xml:space="preserve"> PAGEREF _Toc155966341 \h </w:instrText>
      </w:r>
      <w:r>
        <w:fldChar w:fldCharType="separate"/>
      </w:r>
      <w:r>
        <w:t>97</w:t>
      </w:r>
      <w:r>
        <w:fldChar w:fldCharType="end"/>
      </w:r>
    </w:p>
    <w:p w14:paraId="40EA8C8C" w14:textId="7D659B31" w:rsidR="00B333C8" w:rsidRDefault="00B333C8">
      <w:pPr>
        <w:pStyle w:val="TOC3"/>
        <w:rPr>
          <w:rFonts w:asciiTheme="minorHAnsi" w:eastAsiaTheme="minorEastAsia" w:hAnsiTheme="minorHAnsi" w:cstheme="minorBidi"/>
          <w:kern w:val="2"/>
          <w:sz w:val="22"/>
          <w:szCs w:val="22"/>
          <w14:ligatures w14:val="standardContextual"/>
        </w:rPr>
      </w:pPr>
      <w:r>
        <w:t>9.2.87</w:t>
      </w:r>
      <w:r>
        <w:rPr>
          <w:rFonts w:asciiTheme="minorHAnsi" w:eastAsiaTheme="minorEastAsia" w:hAnsiTheme="minorHAnsi" w:cstheme="minorBidi"/>
          <w:kern w:val="2"/>
          <w:sz w:val="22"/>
          <w:szCs w:val="22"/>
          <w14:ligatures w14:val="standardContextual"/>
        </w:rPr>
        <w:tab/>
      </w:r>
      <w:r>
        <w:t>TRP RxTx TEG Information</w:t>
      </w:r>
      <w:r>
        <w:tab/>
      </w:r>
      <w:r>
        <w:fldChar w:fldCharType="begin" w:fldLock="1"/>
      </w:r>
      <w:r>
        <w:instrText xml:space="preserve"> PAGEREF _Toc155966342 \h </w:instrText>
      </w:r>
      <w:r>
        <w:fldChar w:fldCharType="separate"/>
      </w:r>
      <w:r>
        <w:t>97</w:t>
      </w:r>
      <w:r>
        <w:fldChar w:fldCharType="end"/>
      </w:r>
    </w:p>
    <w:p w14:paraId="011EAEC1" w14:textId="21737E54" w:rsidR="00B333C8" w:rsidRDefault="00B333C8">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Message and Information Element Abstract Syntax (with ASN.1)</w:t>
      </w:r>
      <w:r>
        <w:tab/>
      </w:r>
      <w:r>
        <w:fldChar w:fldCharType="begin" w:fldLock="1"/>
      </w:r>
      <w:r>
        <w:instrText xml:space="preserve"> PAGEREF _Toc155966343 \h </w:instrText>
      </w:r>
      <w:r>
        <w:fldChar w:fldCharType="separate"/>
      </w:r>
      <w:r>
        <w:t>99</w:t>
      </w:r>
      <w:r>
        <w:fldChar w:fldCharType="end"/>
      </w:r>
    </w:p>
    <w:p w14:paraId="1122D811" w14:textId="4BC5ACE7" w:rsidR="00B333C8" w:rsidRDefault="00B333C8">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_Toc155966344 \h </w:instrText>
      </w:r>
      <w:r>
        <w:fldChar w:fldCharType="separate"/>
      </w:r>
      <w:r>
        <w:t>99</w:t>
      </w:r>
      <w:r>
        <w:fldChar w:fldCharType="end"/>
      </w:r>
    </w:p>
    <w:p w14:paraId="00C7AF44" w14:textId="4B527F32" w:rsidR="00B333C8" w:rsidRDefault="00B333C8">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Usage of Private Message Mechanism for Non-standard Use</w:t>
      </w:r>
      <w:r>
        <w:tab/>
      </w:r>
      <w:r>
        <w:fldChar w:fldCharType="begin" w:fldLock="1"/>
      </w:r>
      <w:r>
        <w:instrText xml:space="preserve"> PAGEREF _Toc155966345 \h </w:instrText>
      </w:r>
      <w:r>
        <w:fldChar w:fldCharType="separate"/>
      </w:r>
      <w:r>
        <w:t>99</w:t>
      </w:r>
      <w:r>
        <w:fldChar w:fldCharType="end"/>
      </w:r>
    </w:p>
    <w:p w14:paraId="079B6D54" w14:textId="669E190B" w:rsidR="00B333C8" w:rsidRDefault="00B333C8">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Elementary Procedure Definitions</w:t>
      </w:r>
      <w:r>
        <w:tab/>
      </w:r>
      <w:r>
        <w:fldChar w:fldCharType="begin" w:fldLock="1"/>
      </w:r>
      <w:r>
        <w:instrText xml:space="preserve"> PAGEREF _Toc155966346 \h </w:instrText>
      </w:r>
      <w:r>
        <w:fldChar w:fldCharType="separate"/>
      </w:r>
      <w:r>
        <w:t>99</w:t>
      </w:r>
      <w:r>
        <w:fldChar w:fldCharType="end"/>
      </w:r>
    </w:p>
    <w:p w14:paraId="70BDF263" w14:textId="573B02CE" w:rsidR="00B333C8" w:rsidRDefault="00B333C8">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PDU Definitions</w:t>
      </w:r>
      <w:r>
        <w:tab/>
      </w:r>
      <w:r>
        <w:fldChar w:fldCharType="begin" w:fldLock="1"/>
      </w:r>
      <w:r>
        <w:instrText xml:space="preserve"> PAGEREF _Toc155966347 \h </w:instrText>
      </w:r>
      <w:r>
        <w:fldChar w:fldCharType="separate"/>
      </w:r>
      <w:r>
        <w:t>106</w:t>
      </w:r>
      <w:r>
        <w:fldChar w:fldCharType="end"/>
      </w:r>
    </w:p>
    <w:p w14:paraId="4208BCDF" w14:textId="2D6D3E33" w:rsidR="00B333C8" w:rsidRDefault="00B333C8">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_Toc155966348 \h </w:instrText>
      </w:r>
      <w:r>
        <w:fldChar w:fldCharType="separate"/>
      </w:r>
      <w:r>
        <w:t>124</w:t>
      </w:r>
      <w:r>
        <w:fldChar w:fldCharType="end"/>
      </w:r>
    </w:p>
    <w:p w14:paraId="6442890E" w14:textId="61505C0C" w:rsidR="00B333C8" w:rsidRDefault="00B333C8">
      <w:pPr>
        <w:pStyle w:val="TOC3"/>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Common definitions</w:t>
      </w:r>
      <w:r>
        <w:tab/>
      </w:r>
      <w:r>
        <w:fldChar w:fldCharType="begin" w:fldLock="1"/>
      </w:r>
      <w:r>
        <w:instrText xml:space="preserve"> PAGEREF _Toc155966349 \h </w:instrText>
      </w:r>
      <w:r>
        <w:fldChar w:fldCharType="separate"/>
      </w:r>
      <w:r>
        <w:t>187</w:t>
      </w:r>
      <w:r>
        <w:fldChar w:fldCharType="end"/>
      </w:r>
    </w:p>
    <w:p w14:paraId="6790DA51" w14:textId="3C85D9C2" w:rsidR="00B333C8" w:rsidRDefault="00B333C8">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Constant definitions</w:t>
      </w:r>
      <w:r>
        <w:tab/>
      </w:r>
      <w:r>
        <w:fldChar w:fldCharType="begin" w:fldLock="1"/>
      </w:r>
      <w:r>
        <w:instrText xml:space="preserve"> PAGEREF _Toc155966350 \h </w:instrText>
      </w:r>
      <w:r>
        <w:fldChar w:fldCharType="separate"/>
      </w:r>
      <w:r>
        <w:t>188</w:t>
      </w:r>
      <w:r>
        <w:fldChar w:fldCharType="end"/>
      </w:r>
    </w:p>
    <w:p w14:paraId="3B143569" w14:textId="3D324C80" w:rsidR="00B333C8" w:rsidRDefault="00B333C8">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Container definitions</w:t>
      </w:r>
      <w:r>
        <w:tab/>
      </w:r>
      <w:r>
        <w:fldChar w:fldCharType="begin" w:fldLock="1"/>
      </w:r>
      <w:r>
        <w:instrText xml:space="preserve"> PAGEREF _Toc155966351 \h </w:instrText>
      </w:r>
      <w:r>
        <w:fldChar w:fldCharType="separate"/>
      </w:r>
      <w:r>
        <w:t>193</w:t>
      </w:r>
      <w:r>
        <w:fldChar w:fldCharType="end"/>
      </w:r>
    </w:p>
    <w:p w14:paraId="1151CAC6" w14:textId="2E65160D" w:rsidR="00B333C8" w:rsidRDefault="00B333C8">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Message transfer syntax</w:t>
      </w:r>
      <w:r>
        <w:tab/>
      </w:r>
      <w:r>
        <w:fldChar w:fldCharType="begin" w:fldLock="1"/>
      </w:r>
      <w:r>
        <w:instrText xml:space="preserve"> PAGEREF _Toc155966352 \h </w:instrText>
      </w:r>
      <w:r>
        <w:fldChar w:fldCharType="separate"/>
      </w:r>
      <w:r>
        <w:t>196</w:t>
      </w:r>
      <w:r>
        <w:fldChar w:fldCharType="end"/>
      </w:r>
    </w:p>
    <w:p w14:paraId="09DCC84D" w14:textId="060AB857" w:rsidR="00B333C8" w:rsidRDefault="00B333C8">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_Toc155966353 \h </w:instrText>
      </w:r>
      <w:r>
        <w:fldChar w:fldCharType="separate"/>
      </w:r>
      <w:r>
        <w:t>196</w:t>
      </w:r>
      <w:r>
        <w:fldChar w:fldCharType="end"/>
      </w:r>
    </w:p>
    <w:p w14:paraId="75FCF88D" w14:textId="70E04FC6" w:rsidR="00B333C8" w:rsidRDefault="00B333C8">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Handling of unknown, unforeseen and erroneous protocol data</w:t>
      </w:r>
      <w:r>
        <w:tab/>
      </w:r>
      <w:r>
        <w:fldChar w:fldCharType="begin" w:fldLock="1"/>
      </w:r>
      <w:r>
        <w:instrText xml:space="preserve"> PAGEREF _Toc155966354 \h </w:instrText>
      </w:r>
      <w:r>
        <w:fldChar w:fldCharType="separate"/>
      </w:r>
      <w:r>
        <w:t>196</w:t>
      </w:r>
      <w:r>
        <w:fldChar w:fldCharType="end"/>
      </w:r>
    </w:p>
    <w:p w14:paraId="04D83D7A" w14:textId="23A879D7" w:rsidR="00B333C8" w:rsidRDefault="00B333C8">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_Toc155966355 \h </w:instrText>
      </w:r>
      <w:r>
        <w:fldChar w:fldCharType="separate"/>
      </w:r>
      <w:r>
        <w:t>197</w:t>
      </w:r>
      <w:r>
        <w:fldChar w:fldCharType="end"/>
      </w:r>
    </w:p>
    <w:p w14:paraId="5C15C1B0" w14:textId="7E857D2D"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99056091"/>
      <w:bookmarkStart w:id="11" w:name="_Toc99959024"/>
      <w:bookmarkStart w:id="12" w:name="_Toc105612200"/>
      <w:bookmarkStart w:id="13" w:name="_Toc106109416"/>
      <w:bookmarkStart w:id="14" w:name="_Toc112766308"/>
      <w:bookmarkStart w:id="15" w:name="_Toc113379224"/>
      <w:bookmarkStart w:id="16" w:name="_Toc120091777"/>
      <w:bookmarkStart w:id="17" w:name="_Toc155966088"/>
      <w:r w:rsidRPr="00707B3F">
        <w:rPr>
          <w:noProof/>
        </w:rPr>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w:t>
      </w:r>
      <w:r w:rsidRPr="00707B3F">
        <w:rPr>
          <w:noProof/>
        </w:rPr>
        <w:lastRenderedPageBreak/>
        <w: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8" w:name="_CR1"/>
      <w:bookmarkEnd w:id="18"/>
      <w:r w:rsidRPr="00707B3F">
        <w:rPr>
          <w:noProof/>
        </w:rPr>
        <w:br w:type="page"/>
      </w:r>
      <w:bookmarkStart w:id="19" w:name="_Toc534903021"/>
      <w:bookmarkStart w:id="20" w:name="_Toc51775883"/>
      <w:bookmarkStart w:id="21" w:name="_Toc56772905"/>
      <w:bookmarkStart w:id="22" w:name="_Toc64447534"/>
      <w:bookmarkStart w:id="23" w:name="_Toc74152190"/>
      <w:bookmarkStart w:id="24" w:name="_Toc88654043"/>
      <w:bookmarkStart w:id="25" w:name="_Toc99056092"/>
      <w:bookmarkStart w:id="26" w:name="_Toc99959025"/>
      <w:bookmarkStart w:id="27" w:name="_Toc105612201"/>
      <w:bookmarkStart w:id="28" w:name="_Toc106109417"/>
      <w:bookmarkStart w:id="29" w:name="_Toc112766309"/>
      <w:bookmarkStart w:id="30" w:name="_Toc113379225"/>
      <w:bookmarkStart w:id="31" w:name="_Toc120091778"/>
      <w:bookmarkStart w:id="32" w:name="_Toc155966089"/>
      <w:r w:rsidRPr="00707B3F">
        <w:rPr>
          <w:noProof/>
        </w:rPr>
        <w:t>1</w:t>
      </w:r>
      <w:r w:rsidRPr="00707B3F">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3" w:name="_CR2"/>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bookmarkStart w:id="46" w:name="_Toc120091779"/>
      <w:bookmarkStart w:id="47" w:name="_Toc155966090"/>
      <w:bookmarkEnd w:id="33"/>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8" w:name="OLE_LINK1"/>
      <w:bookmarkStart w:id="49" w:name="OLE_LINK2"/>
      <w:bookmarkStart w:id="50" w:name="OLE_LINK3"/>
      <w:bookmarkStart w:id="51"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8"/>
    <w:bookmarkEnd w:id="49"/>
    <w:bookmarkEnd w:id="50"/>
    <w:bookmarkEnd w:id="51"/>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2" w:name="_Hlk515363528"/>
      <w:r w:rsidRPr="00707B3F">
        <w:rPr>
          <w:noProof/>
        </w:rPr>
        <w:t>3GPP TS 36.211</w:t>
      </w:r>
      <w:bookmarkEnd w:id="52"/>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3" w:name="_Hlk515363508"/>
      <w:r w:rsidRPr="00707B3F">
        <w:rPr>
          <w:noProof/>
        </w:rPr>
        <w:t>IEEE Std 802.11™-2012</w:t>
      </w:r>
      <w:bookmarkEnd w:id="53"/>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4" w:name="_Toc534903023"/>
      <w:bookmarkStart w:id="55" w:name="_Toc51775885"/>
      <w:bookmarkStart w:id="56" w:name="_Toc56772907"/>
      <w:bookmarkStart w:id="57" w:name="_Toc64447536"/>
      <w:bookmarkStart w:id="58" w:name="_Toc74152192"/>
      <w:bookmarkStart w:id="59"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0" w:name="_CR3"/>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55966091"/>
      <w:bookmarkEnd w:id="60"/>
      <w:r w:rsidRPr="00707B3F">
        <w:rPr>
          <w:noProof/>
        </w:rPr>
        <w:t>3</w:t>
      </w:r>
      <w:r w:rsidRPr="00707B3F">
        <w:rPr>
          <w:noProof/>
        </w:rPr>
        <w:tab/>
        <w:t xml:space="preserve">Definitions, </w:t>
      </w:r>
      <w:r w:rsidR="008028A4" w:rsidRPr="00707B3F">
        <w:rPr>
          <w:noProof/>
        </w:rPr>
        <w:t>symbols and abbreviations</w:t>
      </w:r>
      <w:bookmarkEnd w:id="54"/>
      <w:bookmarkEnd w:id="55"/>
      <w:bookmarkEnd w:id="56"/>
      <w:bookmarkEnd w:id="57"/>
      <w:bookmarkEnd w:id="58"/>
      <w:bookmarkEnd w:id="59"/>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CR3_1"/>
      <w:bookmarkStart w:id="70" w:name="_Toc534903024"/>
      <w:bookmarkStart w:id="71" w:name="_Toc51775886"/>
      <w:bookmarkStart w:id="72" w:name="_Toc56772908"/>
      <w:bookmarkStart w:id="73" w:name="_Toc64447537"/>
      <w:bookmarkStart w:id="74" w:name="_Toc74152193"/>
      <w:bookmarkStart w:id="75" w:name="_Toc88654046"/>
      <w:bookmarkStart w:id="76" w:name="_Toc99056095"/>
      <w:bookmarkStart w:id="77" w:name="_Toc99959028"/>
      <w:bookmarkStart w:id="78" w:name="_Toc105612204"/>
      <w:bookmarkStart w:id="79" w:name="_Toc106109420"/>
      <w:bookmarkStart w:id="80" w:name="_Toc112766312"/>
      <w:bookmarkStart w:id="81" w:name="_Toc113379228"/>
      <w:bookmarkStart w:id="82" w:name="_Toc120091781"/>
      <w:bookmarkStart w:id="83" w:name="_Toc155966092"/>
      <w:bookmarkEnd w:id="69"/>
      <w:r w:rsidRPr="00707B3F">
        <w:rPr>
          <w:noProof/>
        </w:rPr>
        <w:t>3.1</w:t>
      </w:r>
      <w:r w:rsidRPr="00707B3F">
        <w:rPr>
          <w:noProof/>
        </w:rPr>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4" w:name="OLE_LINK6"/>
      <w:bookmarkStart w:id="85" w:name="OLE_LINK7"/>
      <w:bookmarkStart w:id="86" w:name="OLE_LINK8"/>
      <w:r w:rsidR="00DF62CD" w:rsidRPr="00707B3F">
        <w:rPr>
          <w:noProof/>
        </w:rPr>
        <w:t xml:space="preserve">3GPP </w:t>
      </w:r>
      <w:bookmarkEnd w:id="84"/>
      <w:bookmarkEnd w:id="85"/>
      <w:bookmarkEnd w:id="8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7" w:name="_CR3_2"/>
      <w:bookmarkStart w:id="88" w:name="_Toc534903025"/>
      <w:bookmarkStart w:id="89" w:name="_Toc51775887"/>
      <w:bookmarkStart w:id="90" w:name="_Toc56772909"/>
      <w:bookmarkStart w:id="91" w:name="_Toc64447538"/>
      <w:bookmarkStart w:id="92" w:name="_Toc74152194"/>
      <w:bookmarkStart w:id="93" w:name="_Toc88654047"/>
      <w:bookmarkStart w:id="94" w:name="_Toc99056096"/>
      <w:bookmarkStart w:id="95" w:name="_Toc99959029"/>
      <w:bookmarkStart w:id="96" w:name="_Toc105612205"/>
      <w:bookmarkStart w:id="97" w:name="_Toc106109421"/>
      <w:bookmarkStart w:id="98" w:name="_Toc112766313"/>
      <w:bookmarkStart w:id="99" w:name="_Toc113379229"/>
      <w:bookmarkStart w:id="100" w:name="_Toc120091782"/>
      <w:bookmarkStart w:id="101" w:name="_Toc155966093"/>
      <w:bookmarkEnd w:id="87"/>
      <w:r w:rsidRPr="00707B3F">
        <w:rPr>
          <w:noProof/>
        </w:rPr>
        <w:t>3.2</w:t>
      </w:r>
      <w:r w:rsidRPr="00707B3F">
        <w:rPr>
          <w:noProof/>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2" w:name="_CR3_3"/>
      <w:bookmarkStart w:id="103" w:name="_Toc534903026"/>
      <w:bookmarkStart w:id="104" w:name="_Toc51775888"/>
      <w:bookmarkStart w:id="105" w:name="_Toc56772910"/>
      <w:bookmarkStart w:id="106" w:name="_Toc64447539"/>
      <w:bookmarkStart w:id="107" w:name="_Toc74152195"/>
      <w:bookmarkStart w:id="108" w:name="_Toc88654048"/>
      <w:bookmarkStart w:id="109" w:name="_Toc99056097"/>
      <w:bookmarkStart w:id="110" w:name="_Toc99959030"/>
      <w:bookmarkStart w:id="111" w:name="_Toc105612206"/>
      <w:bookmarkStart w:id="112" w:name="_Toc106109422"/>
      <w:bookmarkStart w:id="113" w:name="_Toc112766314"/>
      <w:bookmarkStart w:id="114" w:name="_Toc113379230"/>
      <w:bookmarkStart w:id="115" w:name="_Toc120091783"/>
      <w:bookmarkStart w:id="116" w:name="_Toc155966094"/>
      <w:bookmarkEnd w:id="102"/>
      <w:r w:rsidRPr="00707B3F">
        <w:rPr>
          <w:noProof/>
        </w:rPr>
        <w:t>3.3</w:t>
      </w:r>
      <w:r w:rsidRPr="00707B3F">
        <w:rPr>
          <w:noProof/>
        </w:rP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7" w:name="_CR4"/>
      <w:bookmarkStart w:id="118" w:name="_Toc534903027"/>
      <w:bookmarkStart w:id="119" w:name="_Toc51775889"/>
      <w:bookmarkStart w:id="120" w:name="_Toc56772911"/>
      <w:bookmarkStart w:id="121" w:name="_Toc64447540"/>
      <w:bookmarkStart w:id="122" w:name="_Toc74152196"/>
      <w:bookmarkStart w:id="123" w:name="_Toc88654049"/>
      <w:bookmarkStart w:id="124" w:name="_Toc99056098"/>
      <w:bookmarkStart w:id="125" w:name="_Toc99959031"/>
      <w:bookmarkStart w:id="126" w:name="_Toc105612207"/>
      <w:bookmarkStart w:id="127" w:name="_Toc106109423"/>
      <w:bookmarkStart w:id="128" w:name="_Toc112766315"/>
      <w:bookmarkStart w:id="129" w:name="_Toc113379231"/>
      <w:bookmarkStart w:id="130" w:name="_Toc120091784"/>
      <w:bookmarkStart w:id="131" w:name="_Toc155966095"/>
      <w:bookmarkEnd w:id="117"/>
      <w:r w:rsidRPr="00707B3F">
        <w:rPr>
          <w:noProof/>
        </w:rPr>
        <w:t>4</w:t>
      </w:r>
      <w:r w:rsidRPr="00707B3F">
        <w:rPr>
          <w:noProof/>
        </w:rPr>
        <w:tab/>
      </w:r>
      <w:r w:rsidR="008B0DC7" w:rsidRPr="00707B3F">
        <w:rPr>
          <w:noProof/>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852809" w14:textId="77777777" w:rsidR="00080512" w:rsidRPr="00707B3F" w:rsidRDefault="00080512">
      <w:pPr>
        <w:pStyle w:val="Heading2"/>
        <w:rPr>
          <w:noProof/>
        </w:rPr>
      </w:pPr>
      <w:bookmarkStart w:id="132" w:name="_CR4_1"/>
      <w:bookmarkStart w:id="133" w:name="_Toc534903028"/>
      <w:bookmarkStart w:id="134" w:name="_Toc51775890"/>
      <w:bookmarkStart w:id="135" w:name="_Toc56772912"/>
      <w:bookmarkStart w:id="136" w:name="_Toc64447541"/>
      <w:bookmarkStart w:id="137" w:name="_Toc74152197"/>
      <w:bookmarkStart w:id="138" w:name="_Toc88654050"/>
      <w:bookmarkStart w:id="139" w:name="_Toc99056099"/>
      <w:bookmarkStart w:id="140" w:name="_Toc99959032"/>
      <w:bookmarkStart w:id="141" w:name="_Toc105612208"/>
      <w:bookmarkStart w:id="142" w:name="_Toc106109424"/>
      <w:bookmarkStart w:id="143" w:name="_Toc112766316"/>
      <w:bookmarkStart w:id="144" w:name="_Toc113379232"/>
      <w:bookmarkStart w:id="145" w:name="_Toc120091785"/>
      <w:bookmarkStart w:id="146" w:name="_Toc155966096"/>
      <w:bookmarkEnd w:id="132"/>
      <w:r w:rsidRPr="00707B3F">
        <w:rPr>
          <w:noProof/>
        </w:rPr>
        <w:t>4.1</w:t>
      </w:r>
      <w:r w:rsidRPr="00707B3F">
        <w:rPr>
          <w:noProof/>
        </w:rPr>
        <w:tab/>
      </w:r>
      <w:r w:rsidR="008B0DC7" w:rsidRPr="00707B3F">
        <w:rPr>
          <w:noProof/>
        </w:rPr>
        <w:t>Procedure specification principles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7" w:name="_CR4_2"/>
      <w:bookmarkStart w:id="148" w:name="_Toc534903029"/>
      <w:bookmarkStart w:id="149" w:name="_Toc51775891"/>
      <w:bookmarkStart w:id="150" w:name="_Toc56772913"/>
      <w:bookmarkStart w:id="151" w:name="_Toc64447542"/>
      <w:bookmarkStart w:id="152" w:name="_Toc74152198"/>
      <w:bookmarkStart w:id="153" w:name="_Toc88654051"/>
      <w:bookmarkStart w:id="154" w:name="_Toc99056100"/>
      <w:bookmarkStart w:id="155" w:name="_Toc99959033"/>
      <w:bookmarkStart w:id="156" w:name="_Toc105612209"/>
      <w:bookmarkStart w:id="157" w:name="_Toc106109425"/>
      <w:bookmarkStart w:id="158" w:name="_Toc112766317"/>
      <w:bookmarkStart w:id="159" w:name="_Toc113379233"/>
      <w:bookmarkStart w:id="160" w:name="_Toc120091786"/>
      <w:bookmarkStart w:id="161" w:name="_Toc155966097"/>
      <w:bookmarkEnd w:id="147"/>
      <w:r w:rsidRPr="00707B3F">
        <w:rPr>
          <w:noProof/>
        </w:rPr>
        <w:t>4.2</w:t>
      </w:r>
      <w:r w:rsidRPr="00707B3F">
        <w:rPr>
          <w:noProof/>
        </w:rPr>
        <w:tab/>
      </w:r>
      <w:r w:rsidR="008B0DC7" w:rsidRPr="00707B3F">
        <w:rPr>
          <w:noProof/>
        </w:rPr>
        <w:t>Forwards and backwards compatibility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2" w:name="_CR4_3"/>
      <w:bookmarkStart w:id="163" w:name="_Toc534903030"/>
      <w:bookmarkStart w:id="164" w:name="_Toc51775892"/>
      <w:bookmarkStart w:id="165" w:name="_Toc56772914"/>
      <w:bookmarkStart w:id="166" w:name="_Toc64447543"/>
      <w:bookmarkStart w:id="167" w:name="_Toc74152199"/>
      <w:bookmarkStart w:id="168" w:name="_Toc88654052"/>
      <w:bookmarkStart w:id="169" w:name="_Toc99056101"/>
      <w:bookmarkStart w:id="170" w:name="_Toc99959034"/>
      <w:bookmarkStart w:id="171" w:name="_Toc105612210"/>
      <w:bookmarkStart w:id="172" w:name="_Toc106109426"/>
      <w:bookmarkStart w:id="173" w:name="_Toc112766318"/>
      <w:bookmarkStart w:id="174" w:name="_Toc113379234"/>
      <w:bookmarkStart w:id="175" w:name="_Toc120091787"/>
      <w:bookmarkStart w:id="176" w:name="_Toc155966098"/>
      <w:bookmarkEnd w:id="162"/>
      <w:r w:rsidRPr="00707B3F">
        <w:rPr>
          <w:noProof/>
        </w:rPr>
        <w:t>4.3</w:t>
      </w:r>
      <w:r w:rsidRPr="00707B3F">
        <w:rPr>
          <w:noProof/>
        </w:rPr>
        <w:tab/>
        <w:t>Specification notations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7" w:name="_CR5"/>
      <w:bookmarkStart w:id="178" w:name="_Toc534903031"/>
      <w:bookmarkStart w:id="179" w:name="_Toc51775893"/>
      <w:bookmarkStart w:id="180" w:name="_Toc56772915"/>
      <w:bookmarkStart w:id="181" w:name="_Toc64447544"/>
      <w:bookmarkStart w:id="182" w:name="_Toc74152200"/>
      <w:bookmarkStart w:id="183" w:name="_Toc88654053"/>
      <w:bookmarkStart w:id="184" w:name="_Toc99056102"/>
      <w:bookmarkStart w:id="185" w:name="_Toc99959035"/>
      <w:bookmarkStart w:id="186" w:name="_Toc105612211"/>
      <w:bookmarkStart w:id="187" w:name="_Toc106109427"/>
      <w:bookmarkStart w:id="188" w:name="_Toc112766319"/>
      <w:bookmarkStart w:id="189" w:name="_Toc113379235"/>
      <w:bookmarkStart w:id="190" w:name="_Toc120091788"/>
      <w:bookmarkStart w:id="191" w:name="_Toc155966099"/>
      <w:bookmarkEnd w:id="177"/>
      <w:r w:rsidRPr="00707B3F">
        <w:rPr>
          <w:noProof/>
        </w:rPr>
        <w:t>5</w:t>
      </w:r>
      <w:r w:rsidRPr="00707B3F">
        <w:rPr>
          <w:noProof/>
        </w:rPr>
        <w:tab/>
        <w:t>NRPPa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2" w:name="_CR5_1"/>
      <w:bookmarkStart w:id="193" w:name="_Toc534903032"/>
      <w:bookmarkStart w:id="194" w:name="_Toc51775894"/>
      <w:bookmarkStart w:id="195" w:name="_Toc56772916"/>
      <w:bookmarkStart w:id="196" w:name="_Toc64447545"/>
      <w:bookmarkStart w:id="197" w:name="_Toc74152201"/>
      <w:bookmarkStart w:id="198" w:name="_Toc88654054"/>
      <w:bookmarkStart w:id="199" w:name="_Toc99056103"/>
      <w:bookmarkStart w:id="200" w:name="_Toc99959036"/>
      <w:bookmarkStart w:id="201" w:name="_Toc105612212"/>
      <w:bookmarkStart w:id="202" w:name="_Toc106109428"/>
      <w:bookmarkStart w:id="203" w:name="_Toc112766320"/>
      <w:bookmarkStart w:id="204" w:name="_Toc113379236"/>
      <w:bookmarkStart w:id="205" w:name="_Toc120091789"/>
      <w:bookmarkStart w:id="206" w:name="_Toc155966100"/>
      <w:bookmarkEnd w:id="192"/>
      <w:r w:rsidRPr="00A4571B">
        <w:t>5.1</w:t>
      </w:r>
      <w:r w:rsidRPr="00A4571B">
        <w:tab/>
        <w:t>NRPPa procedure modules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07" w:name="_CR5_2"/>
      <w:bookmarkStart w:id="208" w:name="_Toc534903033"/>
      <w:bookmarkStart w:id="209" w:name="_Toc51775895"/>
      <w:bookmarkStart w:id="210" w:name="_Toc56772917"/>
      <w:bookmarkStart w:id="211" w:name="_Toc64447546"/>
      <w:bookmarkStart w:id="212" w:name="_Toc74152202"/>
      <w:bookmarkStart w:id="213" w:name="_Toc88654055"/>
      <w:bookmarkStart w:id="214" w:name="_Toc99056104"/>
      <w:bookmarkStart w:id="215" w:name="_Toc99959037"/>
      <w:bookmarkStart w:id="216" w:name="_Toc105612213"/>
      <w:bookmarkStart w:id="217" w:name="_Toc106109429"/>
      <w:bookmarkStart w:id="218" w:name="_Toc112766321"/>
      <w:bookmarkStart w:id="219" w:name="_Toc113379237"/>
      <w:bookmarkStart w:id="220" w:name="_Toc120091790"/>
      <w:bookmarkStart w:id="221" w:name="_Toc155966101"/>
      <w:bookmarkEnd w:id="207"/>
      <w:r w:rsidRPr="00A4571B">
        <w:t>5.2</w:t>
      </w:r>
      <w:r w:rsidRPr="00A4571B">
        <w:tab/>
        <w:t>Parallel transactions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2" w:name="_CR6"/>
      <w:bookmarkStart w:id="223" w:name="_Toc534903034"/>
      <w:bookmarkStart w:id="224" w:name="_Toc51775896"/>
      <w:bookmarkStart w:id="225" w:name="_Toc56772918"/>
      <w:bookmarkStart w:id="226" w:name="_Toc64447547"/>
      <w:bookmarkStart w:id="227" w:name="_Toc74152203"/>
      <w:bookmarkStart w:id="228" w:name="_Toc88654056"/>
      <w:bookmarkStart w:id="229" w:name="_Toc99056105"/>
      <w:bookmarkStart w:id="230" w:name="_Toc99959038"/>
      <w:bookmarkStart w:id="231" w:name="_Toc105612214"/>
      <w:bookmarkStart w:id="232" w:name="_Toc106109430"/>
      <w:bookmarkStart w:id="233" w:name="_Toc112766322"/>
      <w:bookmarkStart w:id="234" w:name="_Toc113379238"/>
      <w:bookmarkStart w:id="235" w:name="_Toc120091791"/>
      <w:bookmarkStart w:id="236" w:name="_Toc155966102"/>
      <w:bookmarkEnd w:id="222"/>
      <w:r w:rsidRPr="00707B3F">
        <w:rPr>
          <w:noProof/>
        </w:rPr>
        <w:t>6</w:t>
      </w:r>
      <w:r w:rsidRPr="00707B3F">
        <w:rPr>
          <w:noProof/>
        </w:rPr>
        <w:tab/>
        <w:t>Services expected from lower layer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7" w:name="_CR7"/>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155966103"/>
      <w:bookmarkEnd w:id="237"/>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A4571B">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2" w:name="_CR8"/>
      <w:bookmarkStart w:id="253" w:name="_Toc534903036"/>
      <w:bookmarkStart w:id="254" w:name="_Toc51775898"/>
      <w:bookmarkStart w:id="255" w:name="_Toc56772920"/>
      <w:bookmarkStart w:id="256" w:name="_Toc64447549"/>
      <w:bookmarkStart w:id="257" w:name="_Toc74152205"/>
      <w:bookmarkStart w:id="258" w:name="_Toc88654058"/>
      <w:bookmarkStart w:id="259" w:name="_Toc99056107"/>
      <w:bookmarkStart w:id="260" w:name="_Toc99959040"/>
      <w:bookmarkStart w:id="261" w:name="_Toc105612216"/>
      <w:bookmarkStart w:id="262" w:name="_Toc106109432"/>
      <w:bookmarkStart w:id="263" w:name="_Toc112766324"/>
      <w:bookmarkStart w:id="264" w:name="_Toc113379240"/>
      <w:bookmarkStart w:id="265" w:name="_Toc120091793"/>
      <w:bookmarkStart w:id="266" w:name="_Toc155966104"/>
      <w:bookmarkEnd w:id="252"/>
      <w:r w:rsidRPr="00707B3F">
        <w:rPr>
          <w:noProof/>
        </w:rPr>
        <w:t>8</w:t>
      </w:r>
      <w:r w:rsidRPr="00707B3F">
        <w:rPr>
          <w:noProof/>
        </w:rPr>
        <w:tab/>
        <w:t>NRPPa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44EAA6" w14:textId="77777777" w:rsidR="0012221A" w:rsidRPr="00707B3F" w:rsidRDefault="0012221A" w:rsidP="0012221A">
      <w:pPr>
        <w:pStyle w:val="Heading2"/>
        <w:rPr>
          <w:noProof/>
        </w:rPr>
      </w:pPr>
      <w:bookmarkStart w:id="267" w:name="_CR8_1"/>
      <w:bookmarkStart w:id="268" w:name="_Toc534903037"/>
      <w:bookmarkStart w:id="269" w:name="_Toc51775899"/>
      <w:bookmarkStart w:id="270" w:name="_Toc56772921"/>
      <w:bookmarkStart w:id="271" w:name="_Toc64447550"/>
      <w:bookmarkStart w:id="272" w:name="_Toc74152206"/>
      <w:bookmarkStart w:id="273" w:name="_Toc88654059"/>
      <w:bookmarkStart w:id="274" w:name="_Toc99056108"/>
      <w:bookmarkStart w:id="275" w:name="_Toc99959041"/>
      <w:bookmarkStart w:id="276" w:name="_Toc105612217"/>
      <w:bookmarkStart w:id="277" w:name="_Toc106109433"/>
      <w:bookmarkStart w:id="278" w:name="_Toc112766325"/>
      <w:bookmarkStart w:id="279" w:name="_Toc113379241"/>
      <w:bookmarkStart w:id="280" w:name="_Toc120091794"/>
      <w:bookmarkStart w:id="281" w:name="_Toc155966105"/>
      <w:bookmarkEnd w:id="267"/>
      <w:r w:rsidRPr="00707B3F">
        <w:rPr>
          <w:noProof/>
        </w:rPr>
        <w:t>8.1</w:t>
      </w:r>
      <w:r w:rsidRPr="00707B3F">
        <w:rPr>
          <w:noProof/>
        </w:rPr>
        <w:tab/>
        <w:t>Elementary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2" w:name="_CR8_2"/>
      <w:bookmarkStart w:id="283" w:name="_Toc534903038"/>
      <w:bookmarkStart w:id="284" w:name="_Toc51775900"/>
      <w:bookmarkStart w:id="285" w:name="_Toc56772922"/>
      <w:bookmarkStart w:id="286" w:name="_Toc64447551"/>
      <w:bookmarkStart w:id="287" w:name="_Toc74152207"/>
      <w:bookmarkStart w:id="288" w:name="_Toc88654060"/>
      <w:bookmarkStart w:id="289" w:name="_Toc99056109"/>
      <w:bookmarkStart w:id="290" w:name="_Toc99959042"/>
      <w:bookmarkStart w:id="291" w:name="_Toc105612218"/>
      <w:bookmarkStart w:id="292" w:name="_Toc106109434"/>
      <w:bookmarkStart w:id="293" w:name="_Toc112766326"/>
      <w:bookmarkStart w:id="294" w:name="_Toc113379242"/>
      <w:bookmarkStart w:id="295" w:name="_Toc120091795"/>
      <w:bookmarkStart w:id="296" w:name="_Toc155966106"/>
      <w:bookmarkEnd w:id="282"/>
      <w:r w:rsidRPr="00707B3F">
        <w:rPr>
          <w:noProof/>
        </w:rPr>
        <w:t>8.2</w:t>
      </w:r>
      <w:r w:rsidRPr="00707B3F">
        <w:rPr>
          <w:noProof/>
        </w:rPr>
        <w:tab/>
        <w:t>Location Information Transfer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DD66EA6" w14:textId="77777777" w:rsidR="0012221A" w:rsidRPr="00707B3F" w:rsidRDefault="0012221A" w:rsidP="0012221A">
      <w:pPr>
        <w:pStyle w:val="Heading3"/>
        <w:rPr>
          <w:noProof/>
        </w:rPr>
      </w:pPr>
      <w:bookmarkStart w:id="297" w:name="_CR8_2_1"/>
      <w:bookmarkStart w:id="298" w:name="_Toc534903039"/>
      <w:bookmarkStart w:id="299" w:name="_Toc51775901"/>
      <w:bookmarkStart w:id="300" w:name="_Toc56772923"/>
      <w:bookmarkStart w:id="301" w:name="_Toc64447552"/>
      <w:bookmarkStart w:id="302" w:name="_Toc74152208"/>
      <w:bookmarkStart w:id="303" w:name="_Toc88654061"/>
      <w:bookmarkStart w:id="304" w:name="_Toc99056110"/>
      <w:bookmarkStart w:id="305" w:name="_Toc99959043"/>
      <w:bookmarkStart w:id="306" w:name="_Toc105612219"/>
      <w:bookmarkStart w:id="307" w:name="_Toc106109435"/>
      <w:bookmarkStart w:id="308" w:name="_Toc112766327"/>
      <w:bookmarkStart w:id="309" w:name="_Toc113379243"/>
      <w:bookmarkStart w:id="310" w:name="_Toc120091796"/>
      <w:bookmarkStart w:id="311" w:name="_Toc155966107"/>
      <w:bookmarkEnd w:id="297"/>
      <w:r w:rsidRPr="00707B3F">
        <w:rPr>
          <w:noProof/>
        </w:rPr>
        <w:t>8.2.1</w:t>
      </w:r>
      <w:r w:rsidRPr="00707B3F">
        <w:rPr>
          <w:noProof/>
        </w:rPr>
        <w:tab/>
        <w:t>E-CID Measurement Initiation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5FC14E" w14:textId="77777777" w:rsidR="000B2037" w:rsidRPr="00707B3F" w:rsidRDefault="000B2037" w:rsidP="000B2037">
      <w:pPr>
        <w:pStyle w:val="Heading4"/>
        <w:rPr>
          <w:noProof/>
        </w:rPr>
      </w:pPr>
      <w:bookmarkStart w:id="312" w:name="_CR8_2_1_1"/>
      <w:bookmarkStart w:id="313" w:name="_Toc534903040"/>
      <w:bookmarkStart w:id="314" w:name="_Toc51775902"/>
      <w:bookmarkStart w:id="315" w:name="_Toc56772924"/>
      <w:bookmarkStart w:id="316" w:name="_Toc64447553"/>
      <w:bookmarkStart w:id="317" w:name="_Toc74152209"/>
      <w:bookmarkStart w:id="318" w:name="_Toc88654062"/>
      <w:bookmarkStart w:id="319" w:name="_Toc99056111"/>
      <w:bookmarkStart w:id="320" w:name="_Toc99959044"/>
      <w:bookmarkStart w:id="321" w:name="_Toc105612220"/>
      <w:bookmarkStart w:id="322" w:name="_Toc106109436"/>
      <w:bookmarkStart w:id="323" w:name="_Toc112766328"/>
      <w:bookmarkStart w:id="324" w:name="_Toc113379244"/>
      <w:bookmarkStart w:id="325" w:name="_Toc120091797"/>
      <w:bookmarkStart w:id="326" w:name="_Toc155966108"/>
      <w:bookmarkEnd w:id="312"/>
      <w:r w:rsidRPr="00707B3F">
        <w:rPr>
          <w:noProof/>
        </w:rPr>
        <w:t>8.2.1.1</w:t>
      </w:r>
      <w:r w:rsidRPr="00707B3F">
        <w:rPr>
          <w:noProof/>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7" w:name="_CR8_2_1_2"/>
      <w:bookmarkStart w:id="328" w:name="_Toc534903041"/>
      <w:bookmarkStart w:id="329" w:name="_Toc51775903"/>
      <w:bookmarkStart w:id="330" w:name="_Toc56772925"/>
      <w:bookmarkStart w:id="331" w:name="_Toc64447554"/>
      <w:bookmarkStart w:id="332" w:name="_Toc74152210"/>
      <w:bookmarkStart w:id="333" w:name="_Toc88654063"/>
      <w:bookmarkStart w:id="334" w:name="_Toc99056112"/>
      <w:bookmarkStart w:id="335" w:name="_Toc99959045"/>
      <w:bookmarkStart w:id="336" w:name="_Toc105612221"/>
      <w:bookmarkStart w:id="337" w:name="_Toc106109437"/>
      <w:bookmarkStart w:id="338" w:name="_Toc112766329"/>
      <w:bookmarkStart w:id="339" w:name="_Toc113379245"/>
      <w:bookmarkStart w:id="340" w:name="_Toc120091798"/>
      <w:bookmarkStart w:id="341" w:name="_Toc155966109"/>
      <w:bookmarkEnd w:id="327"/>
      <w:r w:rsidRPr="00707B3F">
        <w:rPr>
          <w:noProof/>
        </w:rPr>
        <w:t>8.2.1.2</w:t>
      </w:r>
      <w:r w:rsidRPr="00707B3F">
        <w:rPr>
          <w:noProof/>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bookmarkStart w:id="342" w:name="_MON_1318320815"/>
    <w:bookmarkStart w:id="343" w:name="_MON_1318314392"/>
    <w:bookmarkEnd w:id="342"/>
    <w:bookmarkEnd w:id="343"/>
    <w:bookmarkStart w:id="344" w:name="_MON_1318314530"/>
    <w:bookmarkEnd w:id="34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127.25pt" o:ole="">
            <v:imagedata r:id="rId11" o:title=""/>
          </v:shape>
          <o:OLEObject Type="Embed" ProgID="Word.Picture.8" ShapeID="_x0000_i1025" DrawAspect="Content" ObjectID="_1766595354"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5" w:name="_CR8_2_1_3"/>
      <w:bookmarkStart w:id="346" w:name="_Toc534903042"/>
      <w:bookmarkStart w:id="347" w:name="_Toc51775904"/>
      <w:bookmarkStart w:id="348" w:name="_Toc56772926"/>
      <w:bookmarkStart w:id="349" w:name="_Toc64447555"/>
      <w:bookmarkStart w:id="350" w:name="_Toc74152211"/>
      <w:bookmarkStart w:id="351" w:name="_Toc88654064"/>
      <w:bookmarkStart w:id="352" w:name="_Toc99056113"/>
      <w:bookmarkStart w:id="353" w:name="_Toc99959046"/>
      <w:bookmarkStart w:id="354" w:name="_Toc105612222"/>
      <w:bookmarkStart w:id="355" w:name="_Toc106109438"/>
      <w:bookmarkStart w:id="356" w:name="_Toc112766330"/>
      <w:bookmarkStart w:id="357" w:name="_Toc113379246"/>
      <w:bookmarkStart w:id="358" w:name="_Toc120091799"/>
      <w:bookmarkStart w:id="359" w:name="_Toc155966110"/>
      <w:bookmarkEnd w:id="345"/>
      <w:r w:rsidRPr="00707B3F">
        <w:rPr>
          <w:noProof/>
        </w:rPr>
        <w:t>8.2.1.3</w:t>
      </w:r>
      <w:r w:rsidRPr="00707B3F">
        <w:rPr>
          <w:noProof/>
        </w:rPr>
        <w:tab/>
        <w:t>Unsuccessful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318314549"/>
    <w:bookmarkEnd w:id="360"/>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35pt;height:127.25pt" o:ole="">
            <v:imagedata r:id="rId13" o:title=""/>
          </v:shape>
          <o:OLEObject Type="Embed" ProgID="Word.Picture.8" ShapeID="_x0000_i1026" DrawAspect="Content" ObjectID="_1766595355"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1" w:name="_CR8_2_1_4"/>
      <w:bookmarkStart w:id="362" w:name="_Toc105612223"/>
      <w:bookmarkStart w:id="363" w:name="_Toc106109439"/>
      <w:bookmarkStart w:id="364" w:name="_Toc112766331"/>
      <w:bookmarkStart w:id="365" w:name="_Toc113379247"/>
      <w:bookmarkStart w:id="366" w:name="_Toc120091800"/>
      <w:bookmarkStart w:id="367" w:name="_Toc155966111"/>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End w:id="361"/>
      <w:r w:rsidRPr="00870814">
        <w:t>8.2.</w:t>
      </w:r>
      <w:r>
        <w:t>1</w:t>
      </w:r>
      <w:r w:rsidRPr="00870814">
        <w:t>.4</w:t>
      </w:r>
      <w:r w:rsidRPr="00870814">
        <w:tab/>
        <w:t>Abnormal Conditions</w:t>
      </w:r>
      <w:bookmarkEnd w:id="362"/>
      <w:bookmarkEnd w:id="363"/>
      <w:bookmarkEnd w:id="364"/>
      <w:bookmarkEnd w:id="365"/>
      <w:bookmarkEnd w:id="366"/>
      <w:bookmarkEnd w:id="36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6" w:name="_CR8_2_2"/>
      <w:bookmarkStart w:id="377" w:name="_Toc105612224"/>
      <w:bookmarkStart w:id="378" w:name="_Toc106109440"/>
      <w:bookmarkStart w:id="379" w:name="_Toc112766332"/>
      <w:bookmarkStart w:id="380" w:name="_Toc113379248"/>
      <w:bookmarkStart w:id="381" w:name="_Toc120091801"/>
      <w:bookmarkStart w:id="382" w:name="_Toc155966112"/>
      <w:bookmarkEnd w:id="376"/>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7"/>
      <w:bookmarkEnd w:id="378"/>
      <w:bookmarkEnd w:id="379"/>
      <w:bookmarkEnd w:id="380"/>
      <w:bookmarkEnd w:id="381"/>
      <w:bookmarkEnd w:id="382"/>
    </w:p>
    <w:p w14:paraId="1F906FF6" w14:textId="77777777" w:rsidR="000B2037" w:rsidRPr="00707B3F" w:rsidRDefault="000B2037" w:rsidP="000B2037">
      <w:pPr>
        <w:pStyle w:val="Heading4"/>
        <w:rPr>
          <w:noProof/>
        </w:rPr>
      </w:pPr>
      <w:bookmarkStart w:id="383" w:name="_CR8_2_2_1"/>
      <w:bookmarkStart w:id="384" w:name="_Toc534903044"/>
      <w:bookmarkStart w:id="385" w:name="_Toc51775906"/>
      <w:bookmarkStart w:id="386" w:name="_Toc56772928"/>
      <w:bookmarkStart w:id="387" w:name="_Toc64447557"/>
      <w:bookmarkStart w:id="388" w:name="_Toc74152213"/>
      <w:bookmarkStart w:id="389" w:name="_Toc88654066"/>
      <w:bookmarkStart w:id="390" w:name="_Toc99056115"/>
      <w:bookmarkStart w:id="391" w:name="_Toc99959048"/>
      <w:bookmarkStart w:id="392" w:name="_Toc105612225"/>
      <w:bookmarkStart w:id="393" w:name="_Toc106109441"/>
      <w:bookmarkStart w:id="394" w:name="_Toc112766333"/>
      <w:bookmarkStart w:id="395" w:name="_Toc113379249"/>
      <w:bookmarkStart w:id="396" w:name="_Toc120091802"/>
      <w:bookmarkStart w:id="397" w:name="_Toc155966113"/>
      <w:bookmarkEnd w:id="383"/>
      <w:r w:rsidRPr="00707B3F">
        <w:rPr>
          <w:noProof/>
        </w:rPr>
        <w:t>8.2.2.1</w:t>
      </w:r>
      <w:r w:rsidRPr="00707B3F">
        <w:rPr>
          <w:noProof/>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8" w:name="_CR8_2_2_2"/>
      <w:bookmarkStart w:id="399" w:name="_Toc534903045"/>
      <w:bookmarkStart w:id="400" w:name="_Toc51775907"/>
      <w:bookmarkStart w:id="401" w:name="_Toc56772929"/>
      <w:bookmarkStart w:id="402" w:name="_Toc64447558"/>
      <w:bookmarkStart w:id="403" w:name="_Toc74152214"/>
      <w:bookmarkStart w:id="404" w:name="_Toc88654067"/>
      <w:bookmarkStart w:id="405" w:name="_Toc99056116"/>
      <w:bookmarkStart w:id="406" w:name="_Toc99959049"/>
      <w:bookmarkStart w:id="407" w:name="_Toc105612226"/>
      <w:bookmarkStart w:id="408" w:name="_Toc106109442"/>
      <w:bookmarkStart w:id="409" w:name="_Toc112766334"/>
      <w:bookmarkStart w:id="410" w:name="_Toc113379250"/>
      <w:bookmarkStart w:id="411" w:name="_Toc120091803"/>
      <w:bookmarkStart w:id="412" w:name="_Toc155966114"/>
      <w:bookmarkEnd w:id="398"/>
      <w:r w:rsidRPr="00707B3F">
        <w:rPr>
          <w:noProof/>
        </w:rPr>
        <w:t>8.2.2.2</w:t>
      </w:r>
      <w:r w:rsidRPr="00707B3F">
        <w:rPr>
          <w:noProof/>
        </w:rPr>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318272044"/>
    <w:bookmarkEnd w:id="413"/>
    <w:bookmarkStart w:id="414" w:name="_MON_1318271543"/>
    <w:bookmarkEnd w:id="414"/>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65pt;height:102.15pt" o:ole="">
            <v:imagedata r:id="rId15" o:title=""/>
          </v:shape>
          <o:OLEObject Type="Embed" ProgID="Word.Picture.8" ShapeID="_x0000_i1027" DrawAspect="Content" ObjectID="_1766595356"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5" w:name="_CR8_2_2_3"/>
      <w:bookmarkStart w:id="416" w:name="_Toc534903046"/>
      <w:bookmarkStart w:id="417" w:name="_Toc51775908"/>
      <w:bookmarkStart w:id="418" w:name="_Toc56772930"/>
      <w:bookmarkStart w:id="419" w:name="_Toc64447559"/>
      <w:bookmarkStart w:id="420" w:name="_Toc74152215"/>
      <w:bookmarkStart w:id="421" w:name="_Toc88654068"/>
      <w:bookmarkStart w:id="422" w:name="_Toc99056117"/>
      <w:bookmarkStart w:id="423" w:name="_Toc99959050"/>
      <w:bookmarkStart w:id="424" w:name="_Toc105612227"/>
      <w:bookmarkStart w:id="425" w:name="_Toc106109443"/>
      <w:bookmarkStart w:id="426" w:name="_Toc112766335"/>
      <w:bookmarkStart w:id="427" w:name="_Toc113379251"/>
      <w:bookmarkStart w:id="428" w:name="_Toc120091804"/>
      <w:bookmarkStart w:id="429" w:name="_Toc155966115"/>
      <w:bookmarkEnd w:id="415"/>
      <w:r w:rsidRPr="00707B3F">
        <w:rPr>
          <w:noProof/>
        </w:rPr>
        <w:t>8.2.2.3</w:t>
      </w:r>
      <w:r w:rsidRPr="00707B3F">
        <w:rPr>
          <w:noProof/>
        </w:rPr>
        <w:tab/>
        <w:t>Unsuccessful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0" w:name="_CR8_2_2_4"/>
      <w:bookmarkStart w:id="431" w:name="_Toc105612228"/>
      <w:bookmarkStart w:id="432" w:name="_Toc106109444"/>
      <w:bookmarkStart w:id="433" w:name="_Toc112766336"/>
      <w:bookmarkStart w:id="434" w:name="_Toc113379252"/>
      <w:bookmarkStart w:id="435" w:name="_Toc120091805"/>
      <w:bookmarkStart w:id="436" w:name="_Toc155966116"/>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End w:id="430"/>
      <w:r w:rsidRPr="00870814">
        <w:t>8.2.</w:t>
      </w:r>
      <w:r>
        <w:t>2</w:t>
      </w:r>
      <w:r w:rsidRPr="00870814">
        <w:t>.4</w:t>
      </w:r>
      <w:r w:rsidRPr="00870814">
        <w:tab/>
        <w:t>Abnormal Conditions</w:t>
      </w:r>
      <w:bookmarkEnd w:id="431"/>
      <w:bookmarkEnd w:id="432"/>
      <w:bookmarkEnd w:id="433"/>
      <w:bookmarkEnd w:id="434"/>
      <w:bookmarkEnd w:id="435"/>
      <w:bookmarkEnd w:id="436"/>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5" w:name="_CR8_2_3"/>
      <w:bookmarkStart w:id="446" w:name="_Toc105612229"/>
      <w:bookmarkStart w:id="447" w:name="_Toc106109445"/>
      <w:bookmarkStart w:id="448" w:name="_Toc112766337"/>
      <w:bookmarkStart w:id="449" w:name="_Toc113379253"/>
      <w:bookmarkStart w:id="450" w:name="_Toc120091806"/>
      <w:bookmarkStart w:id="451" w:name="_Toc155966117"/>
      <w:bookmarkEnd w:id="445"/>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6"/>
      <w:bookmarkEnd w:id="447"/>
      <w:bookmarkEnd w:id="448"/>
      <w:bookmarkEnd w:id="449"/>
      <w:bookmarkEnd w:id="450"/>
      <w:bookmarkEnd w:id="451"/>
    </w:p>
    <w:p w14:paraId="264C3924" w14:textId="77777777" w:rsidR="000B2037" w:rsidRPr="00707B3F" w:rsidRDefault="000B2037" w:rsidP="000B2037">
      <w:pPr>
        <w:pStyle w:val="Heading4"/>
        <w:rPr>
          <w:noProof/>
        </w:rPr>
      </w:pPr>
      <w:bookmarkStart w:id="452" w:name="_CR8_2_3_1"/>
      <w:bookmarkStart w:id="453" w:name="_Toc534903048"/>
      <w:bookmarkStart w:id="454" w:name="_Toc51775910"/>
      <w:bookmarkStart w:id="455" w:name="_Toc56772932"/>
      <w:bookmarkStart w:id="456" w:name="_Toc64447561"/>
      <w:bookmarkStart w:id="457" w:name="_Toc74152217"/>
      <w:bookmarkStart w:id="458" w:name="_Toc88654070"/>
      <w:bookmarkStart w:id="459" w:name="_Toc99056119"/>
      <w:bookmarkStart w:id="460" w:name="_Toc99959052"/>
      <w:bookmarkStart w:id="461" w:name="_Toc105612230"/>
      <w:bookmarkStart w:id="462" w:name="_Toc106109446"/>
      <w:bookmarkStart w:id="463" w:name="_Toc112766338"/>
      <w:bookmarkStart w:id="464" w:name="_Toc113379254"/>
      <w:bookmarkStart w:id="465" w:name="_Toc120091807"/>
      <w:bookmarkStart w:id="466" w:name="_Toc155966118"/>
      <w:bookmarkEnd w:id="452"/>
      <w:r w:rsidRPr="00707B3F">
        <w:rPr>
          <w:noProof/>
        </w:rPr>
        <w:t>8.2.3.1</w:t>
      </w:r>
      <w:r w:rsidRPr="00707B3F">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7" w:name="_CR8_2_3_2"/>
      <w:bookmarkStart w:id="468" w:name="_Toc534903049"/>
      <w:bookmarkStart w:id="469" w:name="_Toc51775911"/>
      <w:bookmarkStart w:id="470" w:name="_Toc56772933"/>
      <w:bookmarkStart w:id="471" w:name="_Toc64447562"/>
      <w:bookmarkStart w:id="472" w:name="_Toc74152218"/>
      <w:bookmarkStart w:id="473" w:name="_Toc88654071"/>
      <w:bookmarkStart w:id="474" w:name="_Toc99056120"/>
      <w:bookmarkStart w:id="475" w:name="_Toc99959053"/>
      <w:bookmarkStart w:id="476" w:name="_Toc105612231"/>
      <w:bookmarkStart w:id="477" w:name="_Toc106109447"/>
      <w:bookmarkStart w:id="478" w:name="_Toc112766339"/>
      <w:bookmarkStart w:id="479" w:name="_Toc113379255"/>
      <w:bookmarkStart w:id="480" w:name="_Toc120091808"/>
      <w:bookmarkStart w:id="481" w:name="_Toc155966119"/>
      <w:bookmarkEnd w:id="467"/>
      <w:r w:rsidRPr="00707B3F">
        <w:rPr>
          <w:noProof/>
        </w:rPr>
        <w:t>8.2.3.2</w:t>
      </w:r>
      <w:r w:rsidRPr="00707B3F">
        <w:rPr>
          <w:noProof/>
        </w:rPr>
        <w:tab/>
        <w:t>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Start w:id="482" w:name="_MON_1318272011"/>
    <w:bookmarkEnd w:id="48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65pt;height:102.15pt" o:ole="">
            <v:imagedata r:id="rId17" o:title=""/>
          </v:shape>
          <o:OLEObject Type="Embed" ProgID="Word.Picture.8" ShapeID="_x0000_i1028" DrawAspect="Content" ObjectID="_1766595357"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3" w:name="_CR8_2_3_3"/>
      <w:bookmarkStart w:id="484" w:name="_Toc534903050"/>
      <w:bookmarkStart w:id="485" w:name="_Toc51775912"/>
      <w:bookmarkStart w:id="486" w:name="_Toc56772934"/>
      <w:bookmarkStart w:id="487" w:name="_Toc64447563"/>
      <w:bookmarkStart w:id="488" w:name="_Toc74152219"/>
      <w:bookmarkStart w:id="489" w:name="_Toc88654072"/>
      <w:bookmarkStart w:id="490" w:name="_Toc99056121"/>
      <w:bookmarkStart w:id="491" w:name="_Toc99959054"/>
      <w:bookmarkStart w:id="492" w:name="_Toc105612232"/>
      <w:bookmarkStart w:id="493" w:name="_Toc106109448"/>
      <w:bookmarkStart w:id="494" w:name="_Toc112766340"/>
      <w:bookmarkStart w:id="495" w:name="_Toc113379256"/>
      <w:bookmarkStart w:id="496" w:name="_Toc120091809"/>
      <w:bookmarkStart w:id="497" w:name="_Toc155966120"/>
      <w:bookmarkEnd w:id="483"/>
      <w:r w:rsidRPr="00707B3F">
        <w:rPr>
          <w:noProof/>
        </w:rPr>
        <w:t>8.2.3.3</w:t>
      </w:r>
      <w:r w:rsidRPr="00707B3F">
        <w:rPr>
          <w:noProof/>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8" w:name="_CR8_2_3_4"/>
      <w:bookmarkStart w:id="499" w:name="_Toc105612233"/>
      <w:bookmarkStart w:id="500" w:name="_Toc106109449"/>
      <w:bookmarkStart w:id="501" w:name="_Toc112766341"/>
      <w:bookmarkStart w:id="502" w:name="_Toc113379257"/>
      <w:bookmarkStart w:id="503" w:name="_Toc120091810"/>
      <w:bookmarkStart w:id="504" w:name="_Toc155966121"/>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End w:id="498"/>
      <w:r w:rsidRPr="00870814">
        <w:t>8.2.</w:t>
      </w:r>
      <w:r>
        <w:t>3</w:t>
      </w:r>
      <w:r w:rsidRPr="00870814">
        <w:t>.4</w:t>
      </w:r>
      <w:r w:rsidRPr="00870814">
        <w:tab/>
        <w:t>Abnormal Conditions</w:t>
      </w:r>
      <w:bookmarkEnd w:id="499"/>
      <w:bookmarkEnd w:id="500"/>
      <w:bookmarkEnd w:id="501"/>
      <w:bookmarkEnd w:id="502"/>
      <w:bookmarkEnd w:id="503"/>
      <w:bookmarkEnd w:id="50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3" w:name="_CR8_2_4"/>
      <w:bookmarkStart w:id="514" w:name="_Toc105612234"/>
      <w:bookmarkStart w:id="515" w:name="_Toc106109450"/>
      <w:bookmarkStart w:id="516" w:name="_Toc112766342"/>
      <w:bookmarkStart w:id="517" w:name="_Toc113379258"/>
      <w:bookmarkStart w:id="518" w:name="_Toc120091811"/>
      <w:bookmarkStart w:id="519" w:name="_Toc155966122"/>
      <w:bookmarkEnd w:id="513"/>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4"/>
      <w:bookmarkEnd w:id="515"/>
      <w:bookmarkEnd w:id="516"/>
      <w:bookmarkEnd w:id="517"/>
      <w:bookmarkEnd w:id="518"/>
      <w:bookmarkEnd w:id="519"/>
    </w:p>
    <w:p w14:paraId="64319D4C" w14:textId="77777777" w:rsidR="000B2037" w:rsidRPr="00707B3F" w:rsidRDefault="000B2037" w:rsidP="000B2037">
      <w:pPr>
        <w:pStyle w:val="Heading4"/>
        <w:rPr>
          <w:noProof/>
        </w:rPr>
      </w:pPr>
      <w:bookmarkStart w:id="520" w:name="_CR8_2_4_1"/>
      <w:bookmarkStart w:id="521" w:name="_Toc534903052"/>
      <w:bookmarkStart w:id="522" w:name="_Toc51775914"/>
      <w:bookmarkStart w:id="523" w:name="_Toc56772936"/>
      <w:bookmarkStart w:id="524" w:name="_Toc64447565"/>
      <w:bookmarkStart w:id="525" w:name="_Toc74152221"/>
      <w:bookmarkStart w:id="526" w:name="_Toc88654074"/>
      <w:bookmarkStart w:id="527" w:name="_Toc99056123"/>
      <w:bookmarkStart w:id="528" w:name="_Toc99959056"/>
      <w:bookmarkStart w:id="529" w:name="_Toc105612235"/>
      <w:bookmarkStart w:id="530" w:name="_Toc106109451"/>
      <w:bookmarkStart w:id="531" w:name="_Toc112766343"/>
      <w:bookmarkStart w:id="532" w:name="_Toc113379259"/>
      <w:bookmarkStart w:id="533" w:name="_Toc120091812"/>
      <w:bookmarkStart w:id="534" w:name="_Toc155966123"/>
      <w:bookmarkEnd w:id="520"/>
      <w:r w:rsidRPr="00707B3F">
        <w:rPr>
          <w:noProof/>
        </w:rPr>
        <w:t>8.2.4.1</w:t>
      </w:r>
      <w:r w:rsidRPr="00707B3F">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5" w:name="_CR8_2_4_2"/>
      <w:bookmarkStart w:id="536" w:name="_Toc534903053"/>
      <w:bookmarkStart w:id="537" w:name="_Toc51775915"/>
      <w:bookmarkStart w:id="538" w:name="_Toc56772937"/>
      <w:bookmarkStart w:id="539" w:name="_Toc64447566"/>
      <w:bookmarkStart w:id="540" w:name="_Toc74152222"/>
      <w:bookmarkStart w:id="541" w:name="_Toc88654075"/>
      <w:bookmarkStart w:id="542" w:name="_Toc99056124"/>
      <w:bookmarkStart w:id="543" w:name="_Toc99959057"/>
      <w:bookmarkStart w:id="544" w:name="_Toc105612236"/>
      <w:bookmarkStart w:id="545" w:name="_Toc106109452"/>
      <w:bookmarkStart w:id="546" w:name="_Toc112766344"/>
      <w:bookmarkStart w:id="547" w:name="_Toc113379260"/>
      <w:bookmarkStart w:id="548" w:name="_Toc120091813"/>
      <w:bookmarkStart w:id="549" w:name="_Toc155966124"/>
      <w:bookmarkEnd w:id="535"/>
      <w:r w:rsidRPr="00707B3F">
        <w:rPr>
          <w:noProof/>
        </w:rPr>
        <w:t>8.2.4.2</w:t>
      </w:r>
      <w:r w:rsidRPr="00707B3F">
        <w:rPr>
          <w:noProof/>
        </w:rPr>
        <w:tab/>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Start w:id="550" w:name="_MON_1318314775"/>
    <w:bookmarkEnd w:id="550"/>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65pt;height:102.15pt" o:ole="">
            <v:imagedata r:id="rId19" o:title=""/>
          </v:shape>
          <o:OLEObject Type="Embed" ProgID="Word.Picture.8" ShapeID="_x0000_i1029" DrawAspect="Content" ObjectID="_1766595358"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1" w:name="_CR8_2_4_3"/>
      <w:bookmarkStart w:id="552" w:name="_Toc534903054"/>
      <w:bookmarkStart w:id="553" w:name="_Toc51775916"/>
      <w:bookmarkStart w:id="554" w:name="_Toc56772938"/>
      <w:bookmarkStart w:id="555" w:name="_Toc64447567"/>
      <w:bookmarkStart w:id="556" w:name="_Toc74152223"/>
      <w:bookmarkStart w:id="557" w:name="_Toc88654076"/>
      <w:bookmarkStart w:id="558" w:name="_Toc99056125"/>
      <w:bookmarkStart w:id="559" w:name="_Toc99959058"/>
      <w:bookmarkStart w:id="560" w:name="_Toc105612237"/>
      <w:bookmarkStart w:id="561" w:name="_Toc106109453"/>
      <w:bookmarkStart w:id="562" w:name="_Toc112766345"/>
      <w:bookmarkStart w:id="563" w:name="_Toc113379261"/>
      <w:bookmarkStart w:id="564" w:name="_Toc120091814"/>
      <w:bookmarkStart w:id="565" w:name="_Toc155966125"/>
      <w:bookmarkEnd w:id="551"/>
      <w:r w:rsidRPr="00707B3F">
        <w:rPr>
          <w:noProof/>
        </w:rPr>
        <w:t>8.2.4.3</w:t>
      </w:r>
      <w:r w:rsidRPr="00707B3F">
        <w:rPr>
          <w:noProof/>
        </w:rPr>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6" w:name="_CR8_2_4_4"/>
      <w:bookmarkStart w:id="567" w:name="_Toc105612238"/>
      <w:bookmarkStart w:id="568" w:name="_Toc106109454"/>
      <w:bookmarkStart w:id="569" w:name="_Toc112766346"/>
      <w:bookmarkStart w:id="570" w:name="_Toc113379262"/>
      <w:bookmarkStart w:id="571" w:name="_Toc120091815"/>
      <w:bookmarkStart w:id="572" w:name="_Toc155966126"/>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End w:id="566"/>
      <w:r w:rsidRPr="00870814">
        <w:t>8.2.</w:t>
      </w:r>
      <w:r>
        <w:t>4</w:t>
      </w:r>
      <w:r w:rsidRPr="00870814">
        <w:t>.4</w:t>
      </w:r>
      <w:r w:rsidRPr="00870814">
        <w:tab/>
        <w:t>Abnormal Conditions</w:t>
      </w:r>
      <w:bookmarkEnd w:id="567"/>
      <w:bookmarkEnd w:id="568"/>
      <w:bookmarkEnd w:id="569"/>
      <w:bookmarkEnd w:id="570"/>
      <w:bookmarkEnd w:id="571"/>
      <w:bookmarkEnd w:id="572"/>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1" w:name="_CR8_2_5"/>
      <w:bookmarkStart w:id="582" w:name="_Toc105612239"/>
      <w:bookmarkStart w:id="583" w:name="_Toc106109455"/>
      <w:bookmarkStart w:id="584" w:name="_Toc112766347"/>
      <w:bookmarkStart w:id="585" w:name="_Toc113379263"/>
      <w:bookmarkStart w:id="586" w:name="_Toc120091816"/>
      <w:bookmarkStart w:id="587" w:name="_Toc155966127"/>
      <w:bookmarkEnd w:id="581"/>
      <w:r w:rsidRPr="00707B3F">
        <w:rPr>
          <w:noProof/>
        </w:rPr>
        <w:t>8.2.5</w:t>
      </w:r>
      <w:r w:rsidRPr="00707B3F">
        <w:rPr>
          <w:noProof/>
        </w:rPr>
        <w:tab/>
        <w:t>OTDOA Information Exchange</w:t>
      </w:r>
      <w:bookmarkEnd w:id="573"/>
      <w:bookmarkEnd w:id="574"/>
      <w:bookmarkEnd w:id="575"/>
      <w:bookmarkEnd w:id="576"/>
      <w:bookmarkEnd w:id="577"/>
      <w:bookmarkEnd w:id="578"/>
      <w:bookmarkEnd w:id="579"/>
      <w:bookmarkEnd w:id="580"/>
      <w:bookmarkEnd w:id="582"/>
      <w:bookmarkEnd w:id="583"/>
      <w:bookmarkEnd w:id="584"/>
      <w:bookmarkEnd w:id="585"/>
      <w:bookmarkEnd w:id="586"/>
      <w:bookmarkEnd w:id="587"/>
    </w:p>
    <w:p w14:paraId="0732615E" w14:textId="77777777" w:rsidR="0053349C" w:rsidRPr="00707B3F" w:rsidRDefault="0053349C" w:rsidP="0053349C">
      <w:pPr>
        <w:pStyle w:val="Heading4"/>
        <w:rPr>
          <w:noProof/>
        </w:rPr>
      </w:pPr>
      <w:bookmarkStart w:id="588" w:name="_CR8_2_5_1"/>
      <w:bookmarkStart w:id="589" w:name="_Toc534903056"/>
      <w:bookmarkStart w:id="590" w:name="_Toc51775918"/>
      <w:bookmarkStart w:id="591" w:name="_Toc56772940"/>
      <w:bookmarkStart w:id="592" w:name="_Toc64447569"/>
      <w:bookmarkStart w:id="593" w:name="_Toc74152225"/>
      <w:bookmarkStart w:id="594" w:name="_Toc88654078"/>
      <w:bookmarkStart w:id="595" w:name="_Toc99056127"/>
      <w:bookmarkStart w:id="596" w:name="_Toc99959060"/>
      <w:bookmarkStart w:id="597" w:name="_Toc105612240"/>
      <w:bookmarkStart w:id="598" w:name="_Toc106109456"/>
      <w:bookmarkStart w:id="599" w:name="_Toc112766348"/>
      <w:bookmarkStart w:id="600" w:name="_Toc113379264"/>
      <w:bookmarkStart w:id="601" w:name="_Toc120091817"/>
      <w:bookmarkStart w:id="602" w:name="_Toc155966128"/>
      <w:bookmarkEnd w:id="588"/>
      <w:r w:rsidRPr="00707B3F">
        <w:rPr>
          <w:noProof/>
        </w:rPr>
        <w:t>8.2.5.1</w:t>
      </w:r>
      <w:r w:rsidRPr="00707B3F">
        <w:rPr>
          <w:noProof/>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3" w:name="_CR8_2_5_2"/>
      <w:bookmarkStart w:id="604" w:name="_Toc534903057"/>
      <w:bookmarkStart w:id="605" w:name="_Toc51775919"/>
      <w:bookmarkStart w:id="606" w:name="_Toc56772941"/>
      <w:bookmarkStart w:id="607" w:name="_Toc64447570"/>
      <w:bookmarkStart w:id="608" w:name="_Toc74152226"/>
      <w:bookmarkStart w:id="609" w:name="_Toc88654079"/>
      <w:bookmarkStart w:id="610" w:name="_Toc99056128"/>
      <w:bookmarkStart w:id="611" w:name="_Toc99959061"/>
      <w:bookmarkStart w:id="612" w:name="_Toc105612241"/>
      <w:bookmarkStart w:id="613" w:name="_Toc106109457"/>
      <w:bookmarkStart w:id="614" w:name="_Toc112766349"/>
      <w:bookmarkStart w:id="615" w:name="_Toc113379265"/>
      <w:bookmarkStart w:id="616" w:name="_Toc120091818"/>
      <w:bookmarkStart w:id="617" w:name="_Toc155966129"/>
      <w:bookmarkEnd w:id="603"/>
      <w:r w:rsidRPr="00707B3F">
        <w:rPr>
          <w:noProof/>
        </w:rPr>
        <w:t>8.2.5.2</w:t>
      </w:r>
      <w:r w:rsidRPr="00707B3F">
        <w:rPr>
          <w:noProof/>
        </w:rPr>
        <w:tab/>
        <w:t>Successful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bookmarkStart w:id="618" w:name="_MON_1589033594"/>
    <w:bookmarkEnd w:id="61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35pt;height:127.25pt" o:ole="">
            <v:imagedata r:id="rId21" o:title=""/>
          </v:shape>
          <o:OLEObject Type="Embed" ProgID="Word.Picture.8" ShapeID="_x0000_i1030" DrawAspect="Content" ObjectID="_1766595359"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19" w:name="_CR8_2_5_3"/>
      <w:bookmarkStart w:id="620" w:name="_Toc534903058"/>
      <w:bookmarkStart w:id="621" w:name="_Toc51775920"/>
      <w:bookmarkStart w:id="622" w:name="_Toc56772942"/>
      <w:bookmarkStart w:id="623" w:name="_Toc64447571"/>
      <w:bookmarkStart w:id="624" w:name="_Toc74152227"/>
      <w:bookmarkStart w:id="625" w:name="_Toc88654080"/>
      <w:bookmarkStart w:id="626" w:name="_Toc99056129"/>
      <w:bookmarkStart w:id="627" w:name="_Toc99959062"/>
      <w:bookmarkStart w:id="628" w:name="_Toc105612242"/>
      <w:bookmarkStart w:id="629" w:name="_Toc106109458"/>
      <w:bookmarkStart w:id="630" w:name="_Toc112766350"/>
      <w:bookmarkStart w:id="631" w:name="_Toc113379266"/>
      <w:bookmarkStart w:id="632" w:name="_Toc120091819"/>
      <w:bookmarkStart w:id="633" w:name="_Toc155966130"/>
      <w:bookmarkEnd w:id="619"/>
      <w:r w:rsidRPr="00707B3F">
        <w:rPr>
          <w:noProof/>
        </w:rPr>
        <w:t>8.2.5.3</w:t>
      </w:r>
      <w:r w:rsidRPr="00707B3F">
        <w:rPr>
          <w:noProof/>
        </w:rPr>
        <w:tab/>
        <w:t>Unsuccessful Operation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bookmarkStart w:id="634" w:name="_MON_1589033650"/>
    <w:bookmarkEnd w:id="634"/>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35pt;height:127.25pt" o:ole="">
            <v:imagedata r:id="rId23" o:title=""/>
          </v:shape>
          <o:OLEObject Type="Embed" ProgID="Word.Picture.8" ShapeID="_x0000_i1031" DrawAspect="Content" ObjectID="_1766595360"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5" w:name="_CR8_2_5_4"/>
      <w:bookmarkStart w:id="636" w:name="_Toc105612243"/>
      <w:bookmarkStart w:id="637" w:name="_Toc106109459"/>
      <w:bookmarkStart w:id="638" w:name="_Toc112766351"/>
      <w:bookmarkStart w:id="639" w:name="_Toc113379267"/>
      <w:bookmarkStart w:id="640" w:name="_Toc120091820"/>
      <w:bookmarkStart w:id="641" w:name="_Toc155966131"/>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End w:id="635"/>
      <w:r w:rsidRPr="00870814">
        <w:t>8.2.</w:t>
      </w:r>
      <w:r>
        <w:t>5</w:t>
      </w:r>
      <w:r w:rsidRPr="00870814">
        <w:t>.4</w:t>
      </w:r>
      <w:r w:rsidRPr="00870814">
        <w:tab/>
        <w:t>Abnormal Conditions</w:t>
      </w:r>
      <w:bookmarkEnd w:id="636"/>
      <w:bookmarkEnd w:id="637"/>
      <w:bookmarkEnd w:id="638"/>
      <w:bookmarkEnd w:id="639"/>
      <w:bookmarkEnd w:id="640"/>
      <w:bookmarkEnd w:id="64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0" w:name="_CR8_2_6"/>
      <w:bookmarkStart w:id="651" w:name="_Toc105612244"/>
      <w:bookmarkStart w:id="652" w:name="_Toc106109460"/>
      <w:bookmarkStart w:id="653" w:name="_Toc112766352"/>
      <w:bookmarkStart w:id="654" w:name="_Toc113379268"/>
      <w:bookmarkStart w:id="655" w:name="_Toc120091821"/>
      <w:bookmarkStart w:id="656" w:name="_Toc155966132"/>
      <w:bookmarkEnd w:id="650"/>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1"/>
      <w:bookmarkEnd w:id="652"/>
      <w:bookmarkEnd w:id="653"/>
      <w:bookmarkEnd w:id="654"/>
      <w:bookmarkEnd w:id="655"/>
      <w:bookmarkEnd w:id="656"/>
    </w:p>
    <w:p w14:paraId="404FCCDD" w14:textId="77777777" w:rsidR="00125019" w:rsidRPr="0054226D" w:rsidRDefault="00125019" w:rsidP="00125019">
      <w:pPr>
        <w:pStyle w:val="Heading4"/>
        <w:rPr>
          <w:noProof/>
        </w:rPr>
      </w:pPr>
      <w:bookmarkStart w:id="657" w:name="_CR8_2_6_1"/>
      <w:bookmarkStart w:id="658" w:name="_Toc534730099"/>
      <w:bookmarkStart w:id="659" w:name="_Toc51775922"/>
      <w:bookmarkStart w:id="660" w:name="_Toc56772944"/>
      <w:bookmarkStart w:id="661" w:name="_Toc64447573"/>
      <w:bookmarkStart w:id="662" w:name="_Toc74152229"/>
      <w:bookmarkStart w:id="663" w:name="_Toc88654082"/>
      <w:bookmarkStart w:id="664" w:name="_Toc99056131"/>
      <w:bookmarkStart w:id="665" w:name="_Toc99959064"/>
      <w:bookmarkStart w:id="666" w:name="_Toc105612245"/>
      <w:bookmarkStart w:id="667" w:name="_Toc106109461"/>
      <w:bookmarkStart w:id="668" w:name="_Toc112766353"/>
      <w:bookmarkStart w:id="669" w:name="_Toc113379269"/>
      <w:bookmarkStart w:id="670" w:name="_Toc120091822"/>
      <w:bookmarkStart w:id="671" w:name="_Toc155966133"/>
      <w:bookmarkEnd w:id="657"/>
      <w:r w:rsidRPr="0054226D">
        <w:rPr>
          <w:noProof/>
        </w:rPr>
        <w:t>8.</w:t>
      </w:r>
      <w:r>
        <w:rPr>
          <w:noProof/>
        </w:rPr>
        <w:t>2.6</w:t>
      </w:r>
      <w:r w:rsidRPr="0054226D">
        <w:rPr>
          <w:noProof/>
        </w:rPr>
        <w:t>.1</w:t>
      </w:r>
      <w:r w:rsidRPr="0054226D">
        <w:rPr>
          <w:noProof/>
        </w:rP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2" w:name="_CR8_2_6_2"/>
      <w:bookmarkStart w:id="673" w:name="_Toc534730100"/>
      <w:bookmarkStart w:id="674" w:name="_Toc51775923"/>
      <w:bookmarkStart w:id="675" w:name="_Toc56772945"/>
      <w:bookmarkStart w:id="676" w:name="_Toc64447574"/>
      <w:bookmarkStart w:id="677" w:name="_Toc74152230"/>
      <w:bookmarkStart w:id="678" w:name="_Toc88654083"/>
      <w:bookmarkStart w:id="679" w:name="_Toc99056132"/>
      <w:bookmarkStart w:id="680" w:name="_Toc99959065"/>
      <w:bookmarkStart w:id="681" w:name="_Toc105612246"/>
      <w:bookmarkStart w:id="682" w:name="_Toc106109462"/>
      <w:bookmarkStart w:id="683" w:name="_Toc112766354"/>
      <w:bookmarkStart w:id="684" w:name="_Toc113379270"/>
      <w:bookmarkStart w:id="685" w:name="_Toc120091823"/>
      <w:bookmarkStart w:id="686" w:name="_Toc155966134"/>
      <w:bookmarkEnd w:id="672"/>
      <w:r w:rsidRPr="0054226D">
        <w:rPr>
          <w:noProof/>
        </w:rPr>
        <w:t>8.</w:t>
      </w:r>
      <w:r>
        <w:rPr>
          <w:noProof/>
        </w:rPr>
        <w:t>2.6</w:t>
      </w:r>
      <w:r w:rsidRPr="0054226D">
        <w:rPr>
          <w:noProof/>
        </w:rPr>
        <w:t>.2</w:t>
      </w:r>
      <w:r w:rsidRPr="0054226D">
        <w:rPr>
          <w:noProof/>
        </w:rPr>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bookmarkStart w:id="687" w:name="_MON_1634472777"/>
    <w:bookmarkEnd w:id="687"/>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4pt;height:123.05pt" o:ole="">
            <v:imagedata r:id="rId25" o:title=""/>
          </v:shape>
          <o:OLEObject Type="Embed" ProgID="Word.Picture.8" ShapeID="_x0000_i1032" DrawAspect="Content" ObjectID="_1766595361"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8" w:name="_Toc534730101"/>
      <w:bookmarkStart w:id="689" w:name="_Toc51775924"/>
      <w:bookmarkStart w:id="690" w:name="_Toc56772946"/>
      <w:bookmarkStart w:id="691" w:name="_Toc64447575"/>
      <w:bookmarkStart w:id="692"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3"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4" w:name="_Toc99056133"/>
      <w:bookmarkStart w:id="695" w:name="_Toc99959066"/>
      <w:bookmarkStart w:id="696" w:name="_Toc105612247"/>
      <w:bookmarkStart w:id="697"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98" w:name="_CR8_2_6_3"/>
      <w:bookmarkStart w:id="699" w:name="_Toc112766355"/>
      <w:bookmarkStart w:id="700" w:name="_Toc113379271"/>
      <w:bookmarkStart w:id="701" w:name="_Toc120091824"/>
      <w:bookmarkStart w:id="702" w:name="_Toc155966135"/>
      <w:bookmarkEnd w:id="698"/>
      <w:r w:rsidRPr="0054226D">
        <w:rPr>
          <w:noProof/>
        </w:rPr>
        <w:t>8.2.</w:t>
      </w:r>
      <w:r>
        <w:rPr>
          <w:noProof/>
        </w:rPr>
        <w:t>6</w:t>
      </w:r>
      <w:r w:rsidRPr="0054226D">
        <w:rPr>
          <w:noProof/>
        </w:rPr>
        <w:t>.3</w:t>
      </w:r>
      <w:r w:rsidRPr="0054226D">
        <w:rPr>
          <w:noProof/>
        </w:rPr>
        <w:tab/>
        <w:t>Unsuccessful Operation</w:t>
      </w:r>
      <w:bookmarkEnd w:id="688"/>
      <w:bookmarkEnd w:id="689"/>
      <w:bookmarkEnd w:id="690"/>
      <w:bookmarkEnd w:id="691"/>
      <w:bookmarkEnd w:id="692"/>
      <w:bookmarkEnd w:id="693"/>
      <w:bookmarkEnd w:id="694"/>
      <w:bookmarkEnd w:id="695"/>
      <w:bookmarkEnd w:id="696"/>
      <w:bookmarkEnd w:id="697"/>
      <w:bookmarkEnd w:id="699"/>
      <w:bookmarkEnd w:id="700"/>
      <w:bookmarkEnd w:id="701"/>
      <w:bookmarkEnd w:id="702"/>
    </w:p>
    <w:bookmarkStart w:id="703" w:name="_MON_1488409918"/>
    <w:bookmarkEnd w:id="70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4pt;height:123.05pt" o:ole="">
            <v:imagedata r:id="rId27" o:title=""/>
          </v:shape>
          <o:OLEObject Type="Embed" ProgID="Word.Picture.8" ShapeID="_x0000_i1033" DrawAspect="Content" ObjectID="_1766595362"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4" w:name="_Toc534730102"/>
      <w:bookmarkStart w:id="705" w:name="_Toc51775925"/>
      <w:bookmarkStart w:id="706" w:name="_Toc56772947"/>
      <w:bookmarkStart w:id="707" w:name="_Toc64447576"/>
      <w:bookmarkStart w:id="708" w:name="_Toc74152232"/>
      <w:bookmarkStart w:id="709" w:name="_Toc88654085"/>
      <w:bookmarkStart w:id="710" w:name="_Toc99056134"/>
      <w:bookmarkStart w:id="711"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2" w:name="_CR8_2_6_4"/>
      <w:bookmarkStart w:id="713" w:name="_Toc105612248"/>
      <w:bookmarkStart w:id="714" w:name="_Toc106109464"/>
      <w:bookmarkStart w:id="715" w:name="_Toc112766356"/>
      <w:bookmarkStart w:id="716" w:name="_Toc113379272"/>
      <w:bookmarkStart w:id="717" w:name="_Toc120091825"/>
      <w:bookmarkStart w:id="718" w:name="_Toc155966136"/>
      <w:bookmarkEnd w:id="712"/>
      <w:r w:rsidRPr="0054226D">
        <w:rPr>
          <w:noProof/>
        </w:rPr>
        <w:t>8.2.</w:t>
      </w:r>
      <w:r>
        <w:rPr>
          <w:noProof/>
        </w:rPr>
        <w:t>6</w:t>
      </w:r>
      <w:r w:rsidRPr="0054226D">
        <w:rPr>
          <w:noProof/>
        </w:rPr>
        <w:t>.4</w:t>
      </w:r>
      <w:r w:rsidRPr="0054226D">
        <w:rPr>
          <w:noProof/>
        </w:rPr>
        <w:tab/>
        <w:t>Abnormal Conditions</w:t>
      </w:r>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19" w:name="_CR8_2_7"/>
      <w:bookmarkStart w:id="720" w:name="_Toc534730103"/>
      <w:bookmarkStart w:id="721" w:name="_Toc51775926"/>
      <w:bookmarkStart w:id="722" w:name="_Toc56772948"/>
      <w:bookmarkStart w:id="723" w:name="_Toc64447577"/>
      <w:bookmarkStart w:id="724" w:name="_Toc74152233"/>
      <w:bookmarkStart w:id="725" w:name="_Toc88654086"/>
      <w:bookmarkStart w:id="726" w:name="_Toc99056135"/>
      <w:bookmarkStart w:id="727" w:name="_Toc99959068"/>
      <w:bookmarkStart w:id="728" w:name="_Toc105612249"/>
      <w:bookmarkStart w:id="729" w:name="_Toc106109465"/>
      <w:bookmarkStart w:id="730" w:name="_Toc112766357"/>
      <w:bookmarkStart w:id="731" w:name="_Toc113379273"/>
      <w:bookmarkStart w:id="732" w:name="_Toc120091826"/>
      <w:bookmarkStart w:id="733" w:name="_Toc155966137"/>
      <w:bookmarkEnd w:id="719"/>
      <w:r w:rsidRPr="0054226D">
        <w:rPr>
          <w:noProof/>
        </w:rPr>
        <w:t>8.2.</w:t>
      </w:r>
      <w:r>
        <w:rPr>
          <w:noProof/>
        </w:rPr>
        <w:t>7</w:t>
      </w:r>
      <w:r w:rsidRPr="0054226D">
        <w:rPr>
          <w:noProof/>
        </w:rPr>
        <w:tab/>
      </w:r>
      <w:r>
        <w:rPr>
          <w:noProof/>
        </w:rPr>
        <w:t>Positioning</w:t>
      </w:r>
      <w:r w:rsidRPr="0054226D">
        <w:rPr>
          <w:noProof/>
        </w:rPr>
        <w:t xml:space="preserve"> Information Update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225188" w14:textId="77777777" w:rsidR="00125019" w:rsidRPr="0054226D" w:rsidRDefault="00125019" w:rsidP="00125019">
      <w:pPr>
        <w:pStyle w:val="Heading4"/>
        <w:rPr>
          <w:noProof/>
        </w:rPr>
      </w:pPr>
      <w:bookmarkStart w:id="734" w:name="_CR8_2_7_1"/>
      <w:bookmarkStart w:id="735" w:name="_Toc534730104"/>
      <w:bookmarkStart w:id="736" w:name="_Toc51775927"/>
      <w:bookmarkStart w:id="737" w:name="_Toc56772949"/>
      <w:bookmarkStart w:id="738" w:name="_Toc64447578"/>
      <w:bookmarkStart w:id="739" w:name="_Toc74152234"/>
      <w:bookmarkStart w:id="740" w:name="_Toc88654087"/>
      <w:bookmarkStart w:id="741" w:name="_Toc99056136"/>
      <w:bookmarkStart w:id="742" w:name="_Toc99959069"/>
      <w:bookmarkStart w:id="743" w:name="_Toc105612250"/>
      <w:bookmarkStart w:id="744" w:name="_Toc106109466"/>
      <w:bookmarkStart w:id="745" w:name="_Toc112766358"/>
      <w:bookmarkStart w:id="746" w:name="_Toc113379274"/>
      <w:bookmarkStart w:id="747" w:name="_Toc120091827"/>
      <w:bookmarkStart w:id="748" w:name="_Toc155966138"/>
      <w:bookmarkEnd w:id="734"/>
      <w:r w:rsidRPr="0054226D">
        <w:rPr>
          <w:noProof/>
        </w:rPr>
        <w:t>8.2.</w:t>
      </w:r>
      <w:r>
        <w:rPr>
          <w:noProof/>
        </w:rPr>
        <w:t>7</w:t>
      </w:r>
      <w:r w:rsidRPr="0054226D">
        <w:rPr>
          <w:noProof/>
        </w:rPr>
        <w:t>.1</w:t>
      </w:r>
      <w:r w:rsidRPr="0054226D">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49" w:name="_CR8_2_7_2"/>
      <w:bookmarkStart w:id="750" w:name="_Toc534730105"/>
      <w:bookmarkStart w:id="751" w:name="_Toc51775928"/>
      <w:bookmarkStart w:id="752" w:name="_Toc56772950"/>
      <w:bookmarkStart w:id="753" w:name="_Toc64447579"/>
      <w:bookmarkStart w:id="754" w:name="_Toc74152235"/>
      <w:bookmarkStart w:id="755" w:name="_Toc88654088"/>
      <w:bookmarkStart w:id="756" w:name="_Toc99056137"/>
      <w:bookmarkStart w:id="757" w:name="_Toc99959070"/>
      <w:bookmarkStart w:id="758" w:name="_Toc105612251"/>
      <w:bookmarkStart w:id="759" w:name="_Toc106109467"/>
      <w:bookmarkStart w:id="760" w:name="_Toc112766359"/>
      <w:bookmarkStart w:id="761" w:name="_Toc113379275"/>
      <w:bookmarkStart w:id="762" w:name="_Toc120091828"/>
      <w:bookmarkStart w:id="763" w:name="_Toc155966139"/>
      <w:bookmarkEnd w:id="749"/>
      <w:r w:rsidRPr="0054226D">
        <w:rPr>
          <w:noProof/>
        </w:rPr>
        <w:t>8.2.</w:t>
      </w:r>
      <w:r>
        <w:rPr>
          <w:noProof/>
        </w:rPr>
        <w:t>7</w:t>
      </w:r>
      <w:r w:rsidRPr="0054226D">
        <w:rPr>
          <w:noProof/>
        </w:rPr>
        <w:t>.2</w:t>
      </w:r>
      <w:r w:rsidRPr="0054226D">
        <w:rPr>
          <w:noProof/>
        </w:rPr>
        <w:tab/>
        <w:t>Successful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bookmarkStart w:id="764" w:name="_MON_1634472865"/>
    <w:bookmarkEnd w:id="76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4pt;height:123.05pt" o:ole="">
            <v:imagedata r:id="rId29" o:title=""/>
          </v:shape>
          <o:OLEObject Type="Embed" ProgID="Word.Picture.8" ShapeID="_x0000_i1034" DrawAspect="Content" ObjectID="_1766595363"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5" w:name="_Toc534730106"/>
      <w:bookmarkStart w:id="766" w:name="_Toc51775929"/>
      <w:bookmarkStart w:id="767" w:name="_Toc56772951"/>
      <w:bookmarkStart w:id="768" w:name="_Toc64447580"/>
      <w:bookmarkStart w:id="769" w:name="_Toc74152236"/>
      <w:bookmarkStart w:id="770" w:name="_Toc88654089"/>
      <w:bookmarkStart w:id="771" w:name="_Toc99056138"/>
      <w:bookmarkStart w:id="772" w:name="_Toc99959071"/>
      <w:bookmarkStart w:id="773" w:name="_Toc105612252"/>
      <w:bookmarkStart w:id="774" w:name="_Toc106109468"/>
      <w:bookmarkStart w:id="775" w:name="_Toc112766360"/>
      <w:bookmarkStart w:id="776" w:name="_Toc113379276"/>
      <w:bookmarkStart w:id="777"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8" w:name="_CR8_2_7_3"/>
      <w:bookmarkStart w:id="779" w:name="_Toc155966140"/>
      <w:bookmarkEnd w:id="778"/>
      <w:r w:rsidRPr="0054226D">
        <w:rPr>
          <w:noProof/>
        </w:rPr>
        <w:t>8.2.</w:t>
      </w:r>
      <w:r>
        <w:rPr>
          <w:noProof/>
        </w:rPr>
        <w:t>7</w:t>
      </w:r>
      <w:r w:rsidRPr="0054226D">
        <w:rPr>
          <w:noProof/>
        </w:rPr>
        <w:t>.3</w:t>
      </w:r>
      <w:r w:rsidRPr="0054226D">
        <w:rPr>
          <w:noProof/>
        </w:rPr>
        <w:tab/>
        <w:t>Unsuccessful 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0" w:name="_CR8_2_7_4"/>
      <w:bookmarkStart w:id="781" w:name="_Toc534730107"/>
      <w:bookmarkStart w:id="782" w:name="_Toc51775930"/>
      <w:bookmarkStart w:id="783" w:name="_Toc56772952"/>
      <w:bookmarkStart w:id="784" w:name="_Toc64447581"/>
      <w:bookmarkStart w:id="785" w:name="_Toc74152237"/>
      <w:bookmarkStart w:id="786" w:name="_Toc88654090"/>
      <w:bookmarkStart w:id="787" w:name="_Toc99056139"/>
      <w:bookmarkStart w:id="788" w:name="_Toc99959072"/>
      <w:bookmarkStart w:id="789" w:name="_Toc105612253"/>
      <w:bookmarkStart w:id="790" w:name="_Toc106109469"/>
      <w:bookmarkStart w:id="791" w:name="_Toc112766361"/>
      <w:bookmarkStart w:id="792" w:name="_Toc113379277"/>
      <w:bookmarkStart w:id="793" w:name="_Toc120091830"/>
      <w:bookmarkStart w:id="794" w:name="_Toc155966141"/>
      <w:bookmarkEnd w:id="780"/>
      <w:r w:rsidRPr="0054226D">
        <w:rPr>
          <w:noProof/>
        </w:rPr>
        <w:t>8.2.</w:t>
      </w:r>
      <w:r>
        <w:rPr>
          <w:noProof/>
        </w:rPr>
        <w:t>7</w:t>
      </w:r>
      <w:r w:rsidRPr="0054226D">
        <w:rPr>
          <w:noProof/>
        </w:rPr>
        <w:t>.4</w:t>
      </w:r>
      <w:r w:rsidRPr="0054226D">
        <w:rPr>
          <w:noProof/>
        </w:rPr>
        <w:tab/>
        <w:t>Abnormal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5" w:name="_CR8_2_8"/>
      <w:bookmarkStart w:id="796" w:name="_Toc51775931"/>
      <w:bookmarkStart w:id="797" w:name="_Toc56772953"/>
      <w:bookmarkStart w:id="798" w:name="_Toc64447582"/>
      <w:bookmarkStart w:id="799" w:name="_Toc74152238"/>
      <w:bookmarkStart w:id="800" w:name="_Toc88654091"/>
      <w:bookmarkStart w:id="801" w:name="_Toc99056140"/>
      <w:bookmarkStart w:id="802" w:name="_Toc99959073"/>
      <w:bookmarkStart w:id="803" w:name="_Toc105612254"/>
      <w:bookmarkStart w:id="804" w:name="_Toc106109470"/>
      <w:bookmarkStart w:id="805" w:name="_Toc112766362"/>
      <w:bookmarkStart w:id="806" w:name="_Toc113379278"/>
      <w:bookmarkStart w:id="807" w:name="_Toc120091831"/>
      <w:bookmarkStart w:id="808" w:name="_Toc155966142"/>
      <w:bookmarkEnd w:id="795"/>
      <w:r w:rsidRPr="00707B3F">
        <w:rPr>
          <w:noProof/>
        </w:rPr>
        <w:t>8.2.</w:t>
      </w:r>
      <w:r>
        <w:rPr>
          <w:noProof/>
        </w:rPr>
        <w:t>8</w:t>
      </w:r>
      <w:r w:rsidRPr="00707B3F">
        <w:rPr>
          <w:noProof/>
        </w:rPr>
        <w:tab/>
      </w:r>
      <w:r w:rsidRPr="007E39C2">
        <w:rPr>
          <w:noProof/>
        </w:rPr>
        <w:t>TRP Information Exchange</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62F41F27" w14:textId="77777777" w:rsidR="00125019" w:rsidRPr="00707B3F" w:rsidRDefault="00125019" w:rsidP="00125019">
      <w:pPr>
        <w:pStyle w:val="Heading4"/>
        <w:rPr>
          <w:noProof/>
        </w:rPr>
      </w:pPr>
      <w:bookmarkStart w:id="809" w:name="_CR8_2_8_1"/>
      <w:bookmarkStart w:id="810" w:name="_Toc51775932"/>
      <w:bookmarkStart w:id="811" w:name="_Toc56772954"/>
      <w:bookmarkStart w:id="812" w:name="_Toc64447583"/>
      <w:bookmarkStart w:id="813" w:name="_Toc74152239"/>
      <w:bookmarkStart w:id="814" w:name="_Toc88654092"/>
      <w:bookmarkStart w:id="815" w:name="_Toc99056141"/>
      <w:bookmarkStart w:id="816" w:name="_Toc99959074"/>
      <w:bookmarkStart w:id="817" w:name="_Toc105612255"/>
      <w:bookmarkStart w:id="818" w:name="_Toc106109471"/>
      <w:bookmarkStart w:id="819" w:name="_Toc112766363"/>
      <w:bookmarkStart w:id="820" w:name="_Toc113379279"/>
      <w:bookmarkStart w:id="821" w:name="_Toc120091832"/>
      <w:bookmarkStart w:id="822" w:name="_Toc155966143"/>
      <w:bookmarkEnd w:id="809"/>
      <w:r w:rsidRPr="00707B3F">
        <w:rPr>
          <w:noProof/>
        </w:rPr>
        <w:t>8.2.</w:t>
      </w:r>
      <w:r>
        <w:rPr>
          <w:noProof/>
        </w:rPr>
        <w:t>8</w:t>
      </w:r>
      <w:r w:rsidRPr="00707B3F">
        <w:rPr>
          <w:noProof/>
        </w:rPr>
        <w:t>.1</w:t>
      </w:r>
      <w:r w:rsidRPr="00707B3F">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3" w:name="_CR8_2_8_2"/>
      <w:bookmarkStart w:id="824" w:name="_Toc51775933"/>
      <w:bookmarkStart w:id="825" w:name="_Toc56772955"/>
      <w:bookmarkStart w:id="826" w:name="_Toc64447584"/>
      <w:bookmarkStart w:id="827" w:name="_Toc74152240"/>
      <w:bookmarkStart w:id="828" w:name="_Toc88654093"/>
      <w:bookmarkStart w:id="829" w:name="_Toc99056142"/>
      <w:bookmarkStart w:id="830" w:name="_Toc99959075"/>
      <w:bookmarkStart w:id="831" w:name="_Toc105612256"/>
      <w:bookmarkStart w:id="832" w:name="_Toc106109472"/>
      <w:bookmarkStart w:id="833" w:name="_Toc112766364"/>
      <w:bookmarkStart w:id="834" w:name="_Toc113379280"/>
      <w:bookmarkStart w:id="835" w:name="_Toc120091833"/>
      <w:bookmarkStart w:id="836" w:name="_Toc155966144"/>
      <w:bookmarkEnd w:id="823"/>
      <w:r w:rsidRPr="00707B3F">
        <w:rPr>
          <w:noProof/>
        </w:rPr>
        <w:t>8.2.</w:t>
      </w:r>
      <w:r>
        <w:rPr>
          <w:noProof/>
        </w:rPr>
        <w:t>8</w:t>
      </w:r>
      <w:r w:rsidRPr="00707B3F">
        <w:rPr>
          <w:noProof/>
        </w:rPr>
        <w:t>.2</w:t>
      </w:r>
      <w:r w:rsidRPr="00707B3F">
        <w:rPr>
          <w:noProof/>
        </w:rPr>
        <w:tab/>
        <w:t>Successful Operation</w:t>
      </w:r>
      <w:bookmarkEnd w:id="824"/>
      <w:bookmarkEnd w:id="825"/>
      <w:bookmarkEnd w:id="826"/>
      <w:bookmarkEnd w:id="827"/>
      <w:bookmarkEnd w:id="828"/>
      <w:bookmarkEnd w:id="829"/>
      <w:bookmarkEnd w:id="830"/>
      <w:bookmarkEnd w:id="831"/>
      <w:bookmarkEnd w:id="832"/>
      <w:bookmarkEnd w:id="833"/>
      <w:bookmarkEnd w:id="834"/>
      <w:bookmarkEnd w:id="835"/>
      <w:bookmarkEnd w:id="836"/>
    </w:p>
    <w:bookmarkStart w:id="837" w:name="_MON_1634654171"/>
    <w:bookmarkEnd w:id="837"/>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35pt;height:123.05pt" o:ole="">
            <v:imagedata r:id="rId31" o:title=""/>
          </v:shape>
          <o:OLEObject Type="Embed" ProgID="Word.Picture.8" ShapeID="_x0000_i1035" DrawAspect="Content" ObjectID="_1766595364"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8"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39" w:name="_CR8_2_8_3"/>
      <w:bookmarkStart w:id="840" w:name="_Toc56772956"/>
      <w:bookmarkStart w:id="841" w:name="_Toc64447585"/>
      <w:bookmarkStart w:id="842" w:name="_Toc74152241"/>
      <w:bookmarkStart w:id="843" w:name="_Toc88654094"/>
      <w:bookmarkStart w:id="844" w:name="_Toc99056143"/>
      <w:bookmarkStart w:id="845" w:name="_Toc99959076"/>
      <w:bookmarkStart w:id="846" w:name="_Toc105612257"/>
      <w:bookmarkStart w:id="847" w:name="_Toc106109473"/>
      <w:bookmarkStart w:id="848" w:name="_Toc112766365"/>
      <w:bookmarkStart w:id="849" w:name="_Toc113379281"/>
      <w:bookmarkStart w:id="850" w:name="_Toc120091834"/>
      <w:bookmarkStart w:id="851" w:name="_Toc155966145"/>
      <w:bookmarkEnd w:id="839"/>
      <w:r w:rsidRPr="00707B3F">
        <w:rPr>
          <w:noProof/>
        </w:rPr>
        <w:t>8.2.</w:t>
      </w:r>
      <w:r>
        <w:rPr>
          <w:noProof/>
        </w:rPr>
        <w:t>8</w:t>
      </w:r>
      <w:r w:rsidRPr="00707B3F">
        <w:rPr>
          <w:noProof/>
        </w:rPr>
        <w:t>.3</w:t>
      </w:r>
      <w:r w:rsidRPr="00707B3F">
        <w:rPr>
          <w:noProof/>
        </w:rPr>
        <w:tab/>
        <w:t>Unsuccessful Operation</w:t>
      </w:r>
      <w:bookmarkEnd w:id="838"/>
      <w:bookmarkEnd w:id="840"/>
      <w:bookmarkEnd w:id="841"/>
      <w:bookmarkEnd w:id="842"/>
      <w:bookmarkEnd w:id="843"/>
      <w:bookmarkEnd w:id="844"/>
      <w:bookmarkEnd w:id="845"/>
      <w:bookmarkEnd w:id="846"/>
      <w:bookmarkEnd w:id="847"/>
      <w:bookmarkEnd w:id="848"/>
      <w:bookmarkEnd w:id="849"/>
      <w:bookmarkEnd w:id="850"/>
      <w:bookmarkEnd w:id="851"/>
    </w:p>
    <w:bookmarkStart w:id="852" w:name="_MON_1634654242"/>
    <w:bookmarkEnd w:id="85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35pt;height:123.05pt" o:ole="">
            <v:imagedata r:id="rId33" o:title=""/>
          </v:shape>
          <o:OLEObject Type="Embed" ProgID="Word.Picture.8" ShapeID="_x0000_i1036" DrawAspect="Content" ObjectID="_1766595365"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3" w:name="_CR8_2_8_4"/>
      <w:bookmarkStart w:id="854" w:name="_Toc105612258"/>
      <w:bookmarkStart w:id="855" w:name="_Toc106109474"/>
      <w:bookmarkStart w:id="856" w:name="_Toc112766366"/>
      <w:bookmarkStart w:id="857" w:name="_Toc113379282"/>
      <w:bookmarkStart w:id="858" w:name="_Toc120091835"/>
      <w:bookmarkStart w:id="859" w:name="_Toc155966146"/>
      <w:bookmarkStart w:id="860" w:name="_Toc51775935"/>
      <w:bookmarkStart w:id="861" w:name="_Toc56772957"/>
      <w:bookmarkStart w:id="862" w:name="_Toc64447586"/>
      <w:bookmarkStart w:id="863" w:name="_Toc74152242"/>
      <w:bookmarkStart w:id="864" w:name="_Toc88654095"/>
      <w:bookmarkStart w:id="865" w:name="_Toc99056144"/>
      <w:bookmarkStart w:id="866" w:name="_Toc99959077"/>
      <w:bookmarkEnd w:id="853"/>
      <w:r w:rsidRPr="00870814">
        <w:t>8.2.</w:t>
      </w:r>
      <w:r>
        <w:t>8</w:t>
      </w:r>
      <w:r w:rsidRPr="00870814">
        <w:t>.4</w:t>
      </w:r>
      <w:r w:rsidRPr="00870814">
        <w:tab/>
        <w:t>Abnormal Conditions</w:t>
      </w:r>
      <w:bookmarkEnd w:id="854"/>
      <w:bookmarkEnd w:id="855"/>
      <w:bookmarkEnd w:id="856"/>
      <w:bookmarkEnd w:id="857"/>
      <w:bookmarkEnd w:id="858"/>
      <w:bookmarkEnd w:id="859"/>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7" w:name="_CR8_2_9"/>
      <w:bookmarkStart w:id="868" w:name="_Toc105612259"/>
      <w:bookmarkStart w:id="869" w:name="_Toc106109475"/>
      <w:bookmarkStart w:id="870" w:name="_Toc112766367"/>
      <w:bookmarkStart w:id="871" w:name="_Toc113379283"/>
      <w:bookmarkStart w:id="872" w:name="_Toc120091836"/>
      <w:bookmarkStart w:id="873" w:name="_Toc155966147"/>
      <w:bookmarkEnd w:id="867"/>
      <w:r w:rsidRPr="004151EA">
        <w:rPr>
          <w:noProof/>
        </w:rPr>
        <w:t>8.2.</w:t>
      </w:r>
      <w:r>
        <w:rPr>
          <w:noProof/>
        </w:rPr>
        <w:t>9</w:t>
      </w:r>
      <w:r w:rsidRPr="004151EA">
        <w:rPr>
          <w:noProof/>
        </w:rPr>
        <w:tab/>
        <w:t>Positioning Activation</w:t>
      </w:r>
      <w:bookmarkEnd w:id="860"/>
      <w:bookmarkEnd w:id="861"/>
      <w:bookmarkEnd w:id="862"/>
      <w:bookmarkEnd w:id="863"/>
      <w:bookmarkEnd w:id="864"/>
      <w:bookmarkEnd w:id="865"/>
      <w:bookmarkEnd w:id="866"/>
      <w:bookmarkEnd w:id="868"/>
      <w:bookmarkEnd w:id="869"/>
      <w:bookmarkEnd w:id="870"/>
      <w:bookmarkEnd w:id="871"/>
      <w:bookmarkEnd w:id="872"/>
      <w:bookmarkEnd w:id="873"/>
    </w:p>
    <w:p w14:paraId="6CFDEBED" w14:textId="77777777" w:rsidR="00125019" w:rsidRPr="004151EA" w:rsidRDefault="00125019" w:rsidP="00125019">
      <w:pPr>
        <w:pStyle w:val="Heading4"/>
      </w:pPr>
      <w:bookmarkStart w:id="874" w:name="_CR8_2_9_1"/>
      <w:bookmarkStart w:id="875" w:name="_Toc51775936"/>
      <w:bookmarkStart w:id="876" w:name="_Toc56772958"/>
      <w:bookmarkStart w:id="877" w:name="_Toc64447587"/>
      <w:bookmarkStart w:id="878" w:name="_Toc74152243"/>
      <w:bookmarkStart w:id="879" w:name="_Toc88654096"/>
      <w:bookmarkStart w:id="880" w:name="_Toc99056145"/>
      <w:bookmarkStart w:id="881" w:name="_Toc99959078"/>
      <w:bookmarkStart w:id="882" w:name="_Toc105612260"/>
      <w:bookmarkStart w:id="883" w:name="_Toc106109476"/>
      <w:bookmarkStart w:id="884" w:name="_Toc112766368"/>
      <w:bookmarkStart w:id="885" w:name="_Toc113379284"/>
      <w:bookmarkStart w:id="886" w:name="_Toc120091837"/>
      <w:bookmarkStart w:id="887" w:name="_Toc155966148"/>
      <w:bookmarkEnd w:id="874"/>
      <w:r w:rsidRPr="004151EA">
        <w:t>8.2.</w:t>
      </w:r>
      <w:r>
        <w:t>9</w:t>
      </w:r>
      <w:r w:rsidRPr="004151EA">
        <w:t>.1</w:t>
      </w:r>
      <w:r w:rsidRPr="004151EA">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8" w:name="_CR8_2_9_2"/>
      <w:bookmarkStart w:id="889" w:name="_Toc51775937"/>
      <w:bookmarkStart w:id="890" w:name="_Toc56772959"/>
      <w:bookmarkStart w:id="891" w:name="_Toc64447588"/>
      <w:bookmarkStart w:id="892" w:name="_Toc74152244"/>
      <w:bookmarkStart w:id="893" w:name="_Toc88654097"/>
      <w:bookmarkStart w:id="894" w:name="_Toc99056146"/>
      <w:bookmarkStart w:id="895" w:name="_Toc99959079"/>
      <w:bookmarkStart w:id="896" w:name="_Toc105612261"/>
      <w:bookmarkStart w:id="897" w:name="_Toc106109477"/>
      <w:bookmarkStart w:id="898" w:name="_Toc112766369"/>
      <w:bookmarkStart w:id="899" w:name="_Toc113379285"/>
      <w:bookmarkStart w:id="900" w:name="_Toc120091838"/>
      <w:bookmarkStart w:id="901" w:name="_Toc155966149"/>
      <w:bookmarkEnd w:id="888"/>
      <w:r w:rsidRPr="004151EA">
        <w:t>8.2.</w:t>
      </w:r>
      <w:r>
        <w:t>9</w:t>
      </w:r>
      <w:r w:rsidRPr="004151EA">
        <w:t>.2</w:t>
      </w:r>
      <w:r w:rsidRPr="004151EA">
        <w:tab/>
        <w:t>Successful Operation</w:t>
      </w:r>
      <w:bookmarkEnd w:id="889"/>
      <w:bookmarkEnd w:id="890"/>
      <w:bookmarkEnd w:id="891"/>
      <w:bookmarkEnd w:id="892"/>
      <w:bookmarkEnd w:id="893"/>
      <w:bookmarkEnd w:id="894"/>
      <w:bookmarkEnd w:id="895"/>
      <w:bookmarkEnd w:id="896"/>
      <w:bookmarkEnd w:id="897"/>
      <w:bookmarkEnd w:id="898"/>
      <w:bookmarkEnd w:id="899"/>
      <w:bookmarkEnd w:id="900"/>
      <w:bookmarkEnd w:id="901"/>
    </w:p>
    <w:bookmarkStart w:id="902" w:name="_MON_1651512469"/>
    <w:bookmarkEnd w:id="902"/>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4pt;height:123.05pt" o:ole="">
            <v:imagedata r:id="rId35" o:title=""/>
          </v:shape>
          <o:OLEObject Type="Embed" ProgID="Word.Picture.8" ShapeID="_x0000_i1037" DrawAspect="Content" ObjectID="_1766595366"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3" w:name="_CR8_2_9_3"/>
      <w:bookmarkStart w:id="904" w:name="_Toc51775938"/>
      <w:bookmarkStart w:id="905" w:name="_Toc56772960"/>
      <w:bookmarkStart w:id="906" w:name="_Toc64447589"/>
      <w:bookmarkStart w:id="907" w:name="_Toc74152245"/>
      <w:bookmarkStart w:id="908" w:name="_Toc88654098"/>
      <w:bookmarkStart w:id="909" w:name="_Toc99056147"/>
      <w:bookmarkStart w:id="910" w:name="_Toc99959080"/>
      <w:bookmarkStart w:id="911" w:name="_Toc105612262"/>
      <w:bookmarkStart w:id="912" w:name="_Toc106109478"/>
      <w:bookmarkStart w:id="913" w:name="_Toc112766370"/>
      <w:bookmarkStart w:id="914" w:name="_Toc113379286"/>
      <w:bookmarkStart w:id="915" w:name="_Toc120091839"/>
      <w:bookmarkStart w:id="916" w:name="_Toc155966150"/>
      <w:bookmarkEnd w:id="903"/>
      <w:r w:rsidRPr="004151EA">
        <w:t>8.2.</w:t>
      </w:r>
      <w:r>
        <w:t>9</w:t>
      </w:r>
      <w:r w:rsidRPr="004151EA">
        <w:t>.3</w:t>
      </w:r>
      <w:r w:rsidRPr="004151EA">
        <w:tab/>
        <w:t>Unsuccessful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036"/>
    <w:bookmarkEnd w:id="917"/>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4pt;height:123.05pt" o:ole="">
            <v:imagedata r:id="rId37" o:title=""/>
          </v:shape>
          <o:OLEObject Type="Embed" ProgID="Word.Picture.8" ShapeID="_x0000_i1038" DrawAspect="Content" ObjectID="_1766595367"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19" w:name="_CR8_2_9_4"/>
      <w:bookmarkStart w:id="920" w:name="_Toc56772961"/>
      <w:bookmarkStart w:id="921" w:name="_Toc64447590"/>
      <w:bookmarkStart w:id="922" w:name="_Toc74152246"/>
      <w:bookmarkStart w:id="923" w:name="_Toc88654099"/>
      <w:bookmarkStart w:id="924" w:name="_Toc99056148"/>
      <w:bookmarkStart w:id="925" w:name="_Toc99959081"/>
      <w:bookmarkStart w:id="926" w:name="_Toc105612263"/>
      <w:bookmarkStart w:id="927" w:name="_Toc106109479"/>
      <w:bookmarkStart w:id="928" w:name="_Toc112766371"/>
      <w:bookmarkStart w:id="929" w:name="_Toc113379287"/>
      <w:bookmarkStart w:id="930" w:name="_Toc120091840"/>
      <w:bookmarkStart w:id="931" w:name="_Toc155966151"/>
      <w:bookmarkEnd w:id="919"/>
      <w:r w:rsidRPr="004151EA">
        <w:t>8.2.</w:t>
      </w:r>
      <w:r>
        <w:t>9</w:t>
      </w:r>
      <w:r w:rsidRPr="004151EA">
        <w:t>.4</w:t>
      </w:r>
      <w:r w:rsidRPr="004151EA">
        <w:tab/>
        <w:t>Abnormal Conditions</w:t>
      </w:r>
      <w:bookmarkEnd w:id="918"/>
      <w:bookmarkEnd w:id="920"/>
      <w:bookmarkEnd w:id="921"/>
      <w:bookmarkEnd w:id="922"/>
      <w:bookmarkEnd w:id="923"/>
      <w:bookmarkEnd w:id="924"/>
      <w:bookmarkEnd w:id="925"/>
      <w:bookmarkEnd w:id="926"/>
      <w:bookmarkEnd w:id="927"/>
      <w:bookmarkEnd w:id="928"/>
      <w:bookmarkEnd w:id="929"/>
      <w:bookmarkEnd w:id="930"/>
      <w:bookmarkEnd w:id="93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2" w:name="_CR8_2_10"/>
      <w:bookmarkStart w:id="933" w:name="_Toc51775940"/>
      <w:bookmarkStart w:id="934" w:name="_Toc56772962"/>
      <w:bookmarkStart w:id="935" w:name="_Toc64447591"/>
      <w:bookmarkStart w:id="936" w:name="_Toc74152247"/>
      <w:bookmarkStart w:id="937" w:name="_Toc88654100"/>
      <w:bookmarkStart w:id="938" w:name="_Toc99056149"/>
      <w:bookmarkStart w:id="939" w:name="_Toc99959082"/>
      <w:bookmarkStart w:id="940" w:name="_Toc105612264"/>
      <w:bookmarkStart w:id="941" w:name="_Toc106109480"/>
      <w:bookmarkStart w:id="942" w:name="_Toc112766372"/>
      <w:bookmarkStart w:id="943" w:name="_Toc113379288"/>
      <w:bookmarkStart w:id="944" w:name="_Toc120091841"/>
      <w:bookmarkStart w:id="945" w:name="_Toc155966152"/>
      <w:bookmarkEnd w:id="932"/>
      <w:r w:rsidRPr="004151EA">
        <w:rPr>
          <w:noProof/>
        </w:rPr>
        <w:t>8.2.</w:t>
      </w:r>
      <w:r>
        <w:rPr>
          <w:noProof/>
        </w:rPr>
        <w:t>10</w:t>
      </w:r>
      <w:r w:rsidRPr="004151EA">
        <w:rPr>
          <w:noProof/>
        </w:rPr>
        <w:tab/>
        <w:t>Positioning Deactivation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51C33897" w14:textId="77777777" w:rsidR="00125019" w:rsidRPr="004151EA" w:rsidRDefault="00125019" w:rsidP="00125019">
      <w:pPr>
        <w:pStyle w:val="Heading4"/>
      </w:pPr>
      <w:bookmarkStart w:id="946" w:name="_CR8_2_10_1"/>
      <w:bookmarkStart w:id="947" w:name="_Toc51775941"/>
      <w:bookmarkStart w:id="948" w:name="_Toc56772963"/>
      <w:bookmarkStart w:id="949" w:name="_Toc64447592"/>
      <w:bookmarkStart w:id="950" w:name="_Toc74152248"/>
      <w:bookmarkStart w:id="951" w:name="_Toc88654101"/>
      <w:bookmarkStart w:id="952" w:name="_Toc99056150"/>
      <w:bookmarkStart w:id="953" w:name="_Toc99959083"/>
      <w:bookmarkStart w:id="954" w:name="_Toc105612265"/>
      <w:bookmarkStart w:id="955" w:name="_Toc106109481"/>
      <w:bookmarkStart w:id="956" w:name="_Toc112766373"/>
      <w:bookmarkStart w:id="957" w:name="_Toc113379289"/>
      <w:bookmarkStart w:id="958" w:name="_Toc120091842"/>
      <w:bookmarkStart w:id="959" w:name="_Toc155966153"/>
      <w:bookmarkEnd w:id="946"/>
      <w:r w:rsidRPr="004151EA">
        <w:t>8.2.</w:t>
      </w:r>
      <w:r>
        <w:t>10</w:t>
      </w:r>
      <w:r w:rsidRPr="004151EA">
        <w:t>.1</w:t>
      </w:r>
      <w:r w:rsidRPr="004151EA">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0" w:name="_CR8_2_10_2"/>
      <w:bookmarkStart w:id="961" w:name="_Toc51775942"/>
      <w:bookmarkStart w:id="962" w:name="_Toc56772964"/>
      <w:bookmarkStart w:id="963" w:name="_Toc64447593"/>
      <w:bookmarkStart w:id="964" w:name="_Toc74152249"/>
      <w:bookmarkStart w:id="965" w:name="_Toc88654102"/>
      <w:bookmarkStart w:id="966" w:name="_Toc99056151"/>
      <w:bookmarkStart w:id="967" w:name="_Toc99959084"/>
      <w:bookmarkStart w:id="968" w:name="_Toc105612266"/>
      <w:bookmarkStart w:id="969" w:name="_Toc106109482"/>
      <w:bookmarkStart w:id="970" w:name="_Toc112766374"/>
      <w:bookmarkStart w:id="971" w:name="_Toc113379290"/>
      <w:bookmarkStart w:id="972" w:name="_Toc120091843"/>
      <w:bookmarkStart w:id="973" w:name="_Toc155966154"/>
      <w:bookmarkEnd w:id="960"/>
      <w:r w:rsidRPr="004151EA">
        <w:t>8.2.</w:t>
      </w:r>
      <w:r>
        <w:t>10</w:t>
      </w:r>
      <w:r w:rsidRPr="004151EA">
        <w:t>.2</w:t>
      </w:r>
      <w:r w:rsidRPr="004151EA">
        <w:tab/>
        <w:t>Successful Operation</w:t>
      </w:r>
      <w:bookmarkEnd w:id="961"/>
      <w:bookmarkEnd w:id="962"/>
      <w:bookmarkEnd w:id="963"/>
      <w:bookmarkEnd w:id="964"/>
      <w:bookmarkEnd w:id="965"/>
      <w:bookmarkEnd w:id="966"/>
      <w:bookmarkEnd w:id="967"/>
      <w:bookmarkEnd w:id="968"/>
      <w:bookmarkEnd w:id="969"/>
      <w:bookmarkEnd w:id="970"/>
      <w:bookmarkEnd w:id="971"/>
      <w:bookmarkEnd w:id="972"/>
      <w:bookmarkEnd w:id="973"/>
    </w:p>
    <w:bookmarkStart w:id="974" w:name="_MON_1651514810"/>
    <w:bookmarkEnd w:id="974"/>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4pt;height:123.05pt" o:ole="">
            <v:imagedata r:id="rId39" o:title=""/>
          </v:shape>
          <o:OLEObject Type="Embed" ProgID="Word.Picture.8" ShapeID="_x0000_i1039" DrawAspect="Content" ObjectID="_1766595368"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5" w:name="_CR8_2_10_3"/>
      <w:bookmarkStart w:id="976" w:name="_Toc51775943"/>
      <w:bookmarkStart w:id="977" w:name="_Toc56772965"/>
      <w:bookmarkStart w:id="978" w:name="_Toc64447594"/>
      <w:bookmarkStart w:id="979" w:name="_Toc74152250"/>
      <w:bookmarkStart w:id="980" w:name="_Toc88654103"/>
      <w:bookmarkStart w:id="981" w:name="_Toc99056152"/>
      <w:bookmarkStart w:id="982" w:name="_Toc99959085"/>
      <w:bookmarkStart w:id="983" w:name="_Toc105612267"/>
      <w:bookmarkStart w:id="984" w:name="_Toc106109483"/>
      <w:bookmarkStart w:id="985" w:name="_Toc112766375"/>
      <w:bookmarkStart w:id="986" w:name="_Toc113379291"/>
      <w:bookmarkStart w:id="987" w:name="_Toc120091844"/>
      <w:bookmarkStart w:id="988" w:name="_Toc155966155"/>
      <w:bookmarkEnd w:id="975"/>
      <w:r w:rsidRPr="004151EA">
        <w:t>8.2.</w:t>
      </w:r>
      <w:r>
        <w:t>10</w:t>
      </w:r>
      <w:r w:rsidRPr="004151EA">
        <w:t>.3</w:t>
      </w:r>
      <w:r w:rsidRPr="004151EA">
        <w:tab/>
        <w:t>Unsuccessful Operation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89" w:name="_CR8_2_10_4"/>
      <w:bookmarkStart w:id="990" w:name="_Toc51775944"/>
      <w:bookmarkStart w:id="991" w:name="_Toc56772966"/>
      <w:bookmarkStart w:id="992" w:name="_Toc64447595"/>
      <w:bookmarkStart w:id="993" w:name="_Toc74152251"/>
      <w:bookmarkStart w:id="994" w:name="_Toc88654104"/>
      <w:bookmarkStart w:id="995" w:name="_Toc99056153"/>
      <w:bookmarkStart w:id="996" w:name="_Toc99959086"/>
      <w:bookmarkStart w:id="997" w:name="_Toc105612268"/>
      <w:bookmarkStart w:id="998" w:name="_Toc106109484"/>
      <w:bookmarkStart w:id="999" w:name="_Toc112766376"/>
      <w:bookmarkStart w:id="1000" w:name="_Toc113379292"/>
      <w:bookmarkStart w:id="1001" w:name="_Toc120091845"/>
      <w:bookmarkStart w:id="1002" w:name="_Toc155966156"/>
      <w:bookmarkEnd w:id="989"/>
      <w:r w:rsidRPr="004151EA">
        <w:t>8.2.</w:t>
      </w:r>
      <w:r>
        <w:t>10</w:t>
      </w:r>
      <w:r w:rsidRPr="004151EA">
        <w:t>.4</w:t>
      </w:r>
      <w:r w:rsidRPr="004151EA">
        <w:tab/>
        <w:t>Abnormal Conditions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3" w:name="_CR8_2_11"/>
      <w:bookmarkStart w:id="1004" w:name="_Toc99056154"/>
      <w:bookmarkStart w:id="1005" w:name="_Toc99959087"/>
      <w:bookmarkStart w:id="1006" w:name="_Toc105612269"/>
      <w:bookmarkStart w:id="1007" w:name="_Toc106109485"/>
      <w:bookmarkStart w:id="1008" w:name="_Toc112766377"/>
      <w:bookmarkStart w:id="1009" w:name="_Toc113379293"/>
      <w:bookmarkStart w:id="1010" w:name="_Toc120091846"/>
      <w:bookmarkStart w:id="1011" w:name="_Toc155966157"/>
      <w:bookmarkStart w:id="1012" w:name="_Toc51775945"/>
      <w:bookmarkStart w:id="1013" w:name="_Toc56772967"/>
      <w:bookmarkStart w:id="1014" w:name="_Toc64447596"/>
      <w:bookmarkStart w:id="1015" w:name="_Toc74152252"/>
      <w:bookmarkStart w:id="1016" w:name="_Toc88654105"/>
      <w:bookmarkEnd w:id="1003"/>
      <w:r w:rsidRPr="00A05F82">
        <w:t>8.2.</w:t>
      </w:r>
      <w:r>
        <w:t>11</w:t>
      </w:r>
      <w:r w:rsidRPr="00A05F82">
        <w:tab/>
        <w:t>PRS Configuration Exchange</w:t>
      </w:r>
      <w:bookmarkEnd w:id="1004"/>
      <w:bookmarkEnd w:id="1005"/>
      <w:bookmarkEnd w:id="1006"/>
      <w:bookmarkEnd w:id="1007"/>
      <w:bookmarkEnd w:id="1008"/>
      <w:bookmarkEnd w:id="1009"/>
      <w:bookmarkEnd w:id="1010"/>
      <w:bookmarkEnd w:id="1011"/>
    </w:p>
    <w:p w14:paraId="63DEAA9A" w14:textId="77777777" w:rsidR="00BD32AD" w:rsidRPr="00A05F82" w:rsidRDefault="00BD32AD" w:rsidP="00AC4B5B">
      <w:pPr>
        <w:pStyle w:val="Heading4"/>
      </w:pPr>
      <w:bookmarkStart w:id="1017" w:name="_CR8_2_11_1"/>
      <w:bookmarkStart w:id="1018" w:name="_Toc99056155"/>
      <w:bookmarkStart w:id="1019" w:name="_Toc99959088"/>
      <w:bookmarkStart w:id="1020" w:name="_Toc105612270"/>
      <w:bookmarkStart w:id="1021" w:name="_Toc106109486"/>
      <w:bookmarkStart w:id="1022" w:name="_Toc112766378"/>
      <w:bookmarkStart w:id="1023" w:name="_Toc113379294"/>
      <w:bookmarkStart w:id="1024" w:name="_Toc120091847"/>
      <w:bookmarkStart w:id="1025" w:name="_Toc155966158"/>
      <w:bookmarkEnd w:id="1017"/>
      <w:r w:rsidRPr="00A05F82">
        <w:t>8.2.</w:t>
      </w:r>
      <w:r>
        <w:t>11</w:t>
      </w:r>
      <w:r w:rsidRPr="00A05F82">
        <w:t>.1</w:t>
      </w:r>
      <w:r w:rsidRPr="00A05F82">
        <w:tab/>
        <w:t>General</w:t>
      </w:r>
      <w:bookmarkEnd w:id="1018"/>
      <w:bookmarkEnd w:id="1019"/>
      <w:bookmarkEnd w:id="1020"/>
      <w:bookmarkEnd w:id="1021"/>
      <w:bookmarkEnd w:id="1022"/>
      <w:bookmarkEnd w:id="1023"/>
      <w:bookmarkEnd w:id="1024"/>
      <w:bookmarkEnd w:id="102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6" w:name="_CR8_2_11_2"/>
      <w:bookmarkStart w:id="1027" w:name="_Toc99056156"/>
      <w:bookmarkStart w:id="1028" w:name="_Toc99959089"/>
      <w:bookmarkStart w:id="1029" w:name="_Toc105612271"/>
      <w:bookmarkStart w:id="1030" w:name="_Toc106109487"/>
      <w:bookmarkStart w:id="1031" w:name="_Toc112766379"/>
      <w:bookmarkStart w:id="1032" w:name="_Toc113379295"/>
      <w:bookmarkStart w:id="1033" w:name="_Toc120091848"/>
      <w:bookmarkStart w:id="1034" w:name="_Toc155966159"/>
      <w:bookmarkEnd w:id="1026"/>
      <w:r w:rsidRPr="00A05F82">
        <w:t>8.2.</w:t>
      </w:r>
      <w:r>
        <w:t>11</w:t>
      </w:r>
      <w:r w:rsidRPr="00A05F82">
        <w:t>.2</w:t>
      </w:r>
      <w:r w:rsidRPr="00A05F82">
        <w:tab/>
        <w:t>Successful Operation</w:t>
      </w:r>
      <w:bookmarkEnd w:id="1027"/>
      <w:bookmarkEnd w:id="1028"/>
      <w:bookmarkEnd w:id="1029"/>
      <w:bookmarkEnd w:id="1030"/>
      <w:bookmarkEnd w:id="1031"/>
      <w:bookmarkEnd w:id="1032"/>
      <w:bookmarkEnd w:id="1033"/>
      <w:bookmarkEnd w:id="1034"/>
    </w:p>
    <w:bookmarkStart w:id="1035" w:name="_MON_1669446572"/>
    <w:bookmarkEnd w:id="1035"/>
    <w:p w14:paraId="5027DBF2" w14:textId="77777777" w:rsidR="00BD32AD" w:rsidRPr="00A05F82" w:rsidRDefault="00BD32AD" w:rsidP="00AC4B5B">
      <w:pPr>
        <w:pStyle w:val="TH"/>
      </w:pPr>
      <w:r w:rsidRPr="00A05F82">
        <w:rPr>
          <w:noProof/>
        </w:rPr>
        <w:object w:dxaOrig="6597" w:dyaOrig="2130" w14:anchorId="2CD45D02">
          <v:shape id="_x0000_i1040" type="#_x0000_t75" style="width:316.45pt;height:100.45pt" o:ole="">
            <v:imagedata r:id="rId41" o:title=""/>
          </v:shape>
          <o:OLEObject Type="Embed" ProgID="Word.Picture.8" ShapeID="_x0000_i1040" DrawAspect="Content" ObjectID="_1766595369"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6" w:name="_CR8_2_11_3"/>
      <w:bookmarkStart w:id="1037" w:name="_Toc99056157"/>
      <w:bookmarkStart w:id="1038" w:name="_Toc99959090"/>
      <w:bookmarkStart w:id="1039" w:name="_Toc105612272"/>
      <w:bookmarkStart w:id="1040" w:name="_Toc106109488"/>
      <w:bookmarkStart w:id="1041" w:name="_Toc112766380"/>
      <w:bookmarkStart w:id="1042" w:name="_Toc113379296"/>
      <w:bookmarkStart w:id="1043" w:name="_Toc120091849"/>
      <w:bookmarkStart w:id="1044" w:name="_Toc155966160"/>
      <w:bookmarkEnd w:id="1036"/>
      <w:r w:rsidRPr="00A05F82">
        <w:t>8.2.</w:t>
      </w:r>
      <w:r>
        <w:t>11</w:t>
      </w:r>
      <w:r w:rsidRPr="00A05F82">
        <w:t>.3</w:t>
      </w:r>
      <w:r w:rsidRPr="00A05F82">
        <w:tab/>
        <w:t>Unsuccessful Operation</w:t>
      </w:r>
      <w:bookmarkEnd w:id="1037"/>
      <w:bookmarkEnd w:id="1038"/>
      <w:bookmarkEnd w:id="1039"/>
      <w:bookmarkEnd w:id="1040"/>
      <w:bookmarkEnd w:id="1041"/>
      <w:bookmarkEnd w:id="1042"/>
      <w:bookmarkEnd w:id="1043"/>
      <w:bookmarkEnd w:id="1044"/>
    </w:p>
    <w:bookmarkStart w:id="1045" w:name="_MON_1681575820"/>
    <w:bookmarkEnd w:id="1045"/>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45pt;height:100.45pt" o:ole="">
            <v:imagedata r:id="rId43" o:title=""/>
          </v:shape>
          <o:OLEObject Type="Embed" ProgID="Word.Picture.8" ShapeID="_x0000_i1041" DrawAspect="Content" ObjectID="_1766595370"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6" w:name="_CR8_2_11_4"/>
      <w:bookmarkStart w:id="1047" w:name="_Toc99056158"/>
      <w:bookmarkStart w:id="1048" w:name="_Toc99959091"/>
      <w:bookmarkStart w:id="1049" w:name="_Toc105612273"/>
      <w:bookmarkStart w:id="1050" w:name="_Toc106109489"/>
      <w:bookmarkStart w:id="1051" w:name="_Toc112766381"/>
      <w:bookmarkStart w:id="1052" w:name="_Toc113379297"/>
      <w:bookmarkStart w:id="1053" w:name="_Toc120091850"/>
      <w:bookmarkStart w:id="1054" w:name="_Toc155966161"/>
      <w:bookmarkEnd w:id="1046"/>
      <w:r w:rsidRPr="00A05F82">
        <w:t>8.2.</w:t>
      </w:r>
      <w:r>
        <w:t>11</w:t>
      </w:r>
      <w:r w:rsidRPr="00A05F82">
        <w:t>.4</w:t>
      </w:r>
      <w:r w:rsidRPr="00A05F82">
        <w:tab/>
        <w:t>Abnormal Conditions</w:t>
      </w:r>
      <w:bookmarkEnd w:id="1047"/>
      <w:bookmarkEnd w:id="1048"/>
      <w:bookmarkEnd w:id="1049"/>
      <w:bookmarkEnd w:id="1050"/>
      <w:bookmarkEnd w:id="1051"/>
      <w:bookmarkEnd w:id="1052"/>
      <w:bookmarkEnd w:id="1053"/>
      <w:bookmarkEnd w:id="105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5" w:name="_CR8_2_12"/>
      <w:bookmarkStart w:id="1056" w:name="_Toc99056159"/>
      <w:bookmarkStart w:id="1057" w:name="_Toc99959092"/>
      <w:bookmarkStart w:id="1058" w:name="_Toc105612274"/>
      <w:bookmarkStart w:id="1059" w:name="_Toc106109490"/>
      <w:bookmarkStart w:id="1060" w:name="_Toc112766382"/>
      <w:bookmarkStart w:id="1061" w:name="_Toc113379298"/>
      <w:bookmarkStart w:id="1062" w:name="_Toc120091851"/>
      <w:bookmarkStart w:id="1063" w:name="_Toc155966162"/>
      <w:bookmarkEnd w:id="1055"/>
      <w:r w:rsidRPr="002C37CB">
        <w:t>8.2.</w:t>
      </w:r>
      <w:r>
        <w:t>12</w:t>
      </w:r>
      <w:r w:rsidRPr="002C37CB">
        <w:tab/>
      </w:r>
      <w:r w:rsidRPr="00870410">
        <w:t>Measurement Preconfiguration</w:t>
      </w:r>
      <w:bookmarkEnd w:id="1056"/>
      <w:bookmarkEnd w:id="1057"/>
      <w:bookmarkEnd w:id="1058"/>
      <w:bookmarkEnd w:id="1059"/>
      <w:bookmarkEnd w:id="1060"/>
      <w:bookmarkEnd w:id="1061"/>
      <w:bookmarkEnd w:id="1062"/>
      <w:bookmarkEnd w:id="1063"/>
    </w:p>
    <w:p w14:paraId="09749DBE" w14:textId="77777777" w:rsidR="00BD32AD" w:rsidRPr="002C37CB" w:rsidRDefault="00BD32AD" w:rsidP="00AC4B5B">
      <w:pPr>
        <w:pStyle w:val="Heading4"/>
      </w:pPr>
      <w:bookmarkStart w:id="1064" w:name="_CR8_2_12_1"/>
      <w:bookmarkStart w:id="1065" w:name="_Toc99056160"/>
      <w:bookmarkStart w:id="1066" w:name="_Toc99959093"/>
      <w:bookmarkStart w:id="1067" w:name="_Toc105612275"/>
      <w:bookmarkStart w:id="1068" w:name="_Toc106109491"/>
      <w:bookmarkStart w:id="1069" w:name="_Toc112766383"/>
      <w:bookmarkStart w:id="1070" w:name="_Toc113379299"/>
      <w:bookmarkStart w:id="1071" w:name="_Toc120091852"/>
      <w:bookmarkStart w:id="1072" w:name="_Toc155966163"/>
      <w:bookmarkEnd w:id="1064"/>
      <w:r w:rsidRPr="002C37CB">
        <w:t>8.2.</w:t>
      </w:r>
      <w:r>
        <w:t>12</w:t>
      </w:r>
      <w:r w:rsidRPr="002C37CB">
        <w:t>.1</w:t>
      </w:r>
      <w:r w:rsidRPr="002C37CB">
        <w:tab/>
        <w:t>General</w:t>
      </w:r>
      <w:bookmarkEnd w:id="1065"/>
      <w:bookmarkEnd w:id="1066"/>
      <w:bookmarkEnd w:id="1067"/>
      <w:bookmarkEnd w:id="1068"/>
      <w:bookmarkEnd w:id="1069"/>
      <w:bookmarkEnd w:id="1070"/>
      <w:bookmarkEnd w:id="1071"/>
      <w:bookmarkEnd w:id="107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3" w:name="_CR8_2_12_2"/>
      <w:bookmarkStart w:id="1074" w:name="_Toc99056161"/>
      <w:bookmarkStart w:id="1075" w:name="_Toc99959094"/>
      <w:bookmarkStart w:id="1076" w:name="_Toc105612276"/>
      <w:bookmarkStart w:id="1077" w:name="_Toc106109492"/>
      <w:bookmarkStart w:id="1078" w:name="_Toc112766384"/>
      <w:bookmarkStart w:id="1079" w:name="_Toc113379300"/>
      <w:bookmarkStart w:id="1080" w:name="_Toc120091853"/>
      <w:bookmarkStart w:id="1081" w:name="_Toc155966164"/>
      <w:bookmarkEnd w:id="1073"/>
      <w:r w:rsidRPr="002C37CB">
        <w:t>8.2.</w:t>
      </w:r>
      <w:r>
        <w:t>12</w:t>
      </w:r>
      <w:r w:rsidRPr="002C37CB">
        <w:t>.2</w:t>
      </w:r>
      <w:r w:rsidRPr="002C37CB">
        <w:tab/>
        <w:t>Successful Operation</w:t>
      </w:r>
      <w:bookmarkEnd w:id="1074"/>
      <w:bookmarkEnd w:id="1075"/>
      <w:bookmarkEnd w:id="1076"/>
      <w:bookmarkEnd w:id="1077"/>
      <w:bookmarkEnd w:id="1078"/>
      <w:bookmarkEnd w:id="1079"/>
      <w:bookmarkEnd w:id="1080"/>
      <w:bookmarkEnd w:id="108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05pt" o:ole="">
            <v:imagedata r:id="rId45" o:title=""/>
          </v:shape>
          <o:OLEObject Type="Embed" ProgID="Word.Picture.8" ShapeID="_x0000_i1042" DrawAspect="Content" ObjectID="_1766595371"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2" w:name="_CR8_2_12_3"/>
      <w:bookmarkStart w:id="1083" w:name="_Toc99056162"/>
      <w:bookmarkStart w:id="1084" w:name="_Toc99959095"/>
      <w:bookmarkStart w:id="1085" w:name="_Toc105612277"/>
      <w:bookmarkStart w:id="1086" w:name="_Toc106109493"/>
      <w:bookmarkStart w:id="1087" w:name="_Toc112766385"/>
      <w:bookmarkStart w:id="1088" w:name="_Toc113379301"/>
      <w:bookmarkStart w:id="1089" w:name="_Toc120091854"/>
      <w:bookmarkStart w:id="1090" w:name="_Toc155966165"/>
      <w:bookmarkEnd w:id="1082"/>
      <w:r w:rsidRPr="002C37CB">
        <w:t>8.2.</w:t>
      </w:r>
      <w:r>
        <w:t>12</w:t>
      </w:r>
      <w:r w:rsidRPr="002C37CB">
        <w:t>.3</w:t>
      </w:r>
      <w:r w:rsidRPr="002C37CB">
        <w:tab/>
        <w:t>Unsuccessful Operation</w:t>
      </w:r>
      <w:bookmarkEnd w:id="1083"/>
      <w:bookmarkEnd w:id="1084"/>
      <w:bookmarkEnd w:id="1085"/>
      <w:bookmarkEnd w:id="1086"/>
      <w:bookmarkEnd w:id="1087"/>
      <w:bookmarkEnd w:id="1088"/>
      <w:bookmarkEnd w:id="1089"/>
      <w:bookmarkEnd w:id="1090"/>
    </w:p>
    <w:bookmarkStart w:id="1091" w:name="_MON_1702487809"/>
    <w:bookmarkEnd w:id="109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05pt" o:ole="">
            <v:imagedata r:id="rId47" o:title=""/>
          </v:shape>
          <o:OLEObject Type="Embed" ProgID="Word.Picture.8" ShapeID="_x0000_i1043" DrawAspect="Content" ObjectID="_1766595372"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2" w:name="_CR8_2_12_4"/>
      <w:bookmarkStart w:id="1093" w:name="_Toc105612278"/>
      <w:bookmarkStart w:id="1094" w:name="_Toc106109494"/>
      <w:bookmarkStart w:id="1095" w:name="_Toc112766386"/>
      <w:bookmarkStart w:id="1096" w:name="_Toc113379302"/>
      <w:bookmarkStart w:id="1097" w:name="_Toc120091855"/>
      <w:bookmarkStart w:id="1098" w:name="_Toc155966166"/>
      <w:bookmarkStart w:id="1099" w:name="_Toc99056163"/>
      <w:bookmarkStart w:id="1100" w:name="_Toc99959096"/>
      <w:bookmarkEnd w:id="1092"/>
      <w:r w:rsidRPr="00870814">
        <w:t>8.2.</w:t>
      </w:r>
      <w:r>
        <w:t>12</w:t>
      </w:r>
      <w:r w:rsidRPr="00870814">
        <w:t>.4</w:t>
      </w:r>
      <w:r w:rsidRPr="00870814">
        <w:tab/>
        <w:t>Abnormal Conditions</w:t>
      </w:r>
      <w:bookmarkEnd w:id="1093"/>
      <w:bookmarkEnd w:id="1094"/>
      <w:bookmarkEnd w:id="1095"/>
      <w:bookmarkEnd w:id="1096"/>
      <w:bookmarkEnd w:id="1097"/>
      <w:bookmarkEnd w:id="1098"/>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1" w:name="_CR8_2_13"/>
      <w:bookmarkStart w:id="1102" w:name="_Toc105612279"/>
      <w:bookmarkStart w:id="1103" w:name="_Toc106109495"/>
      <w:bookmarkStart w:id="1104" w:name="_Toc112766387"/>
      <w:bookmarkStart w:id="1105" w:name="_Toc113379303"/>
      <w:bookmarkStart w:id="1106" w:name="_Toc120091856"/>
      <w:bookmarkStart w:id="1107" w:name="_Toc155966167"/>
      <w:bookmarkEnd w:id="1101"/>
      <w:r w:rsidRPr="002C37CB">
        <w:t>8.2.</w:t>
      </w:r>
      <w:r>
        <w:t>13</w:t>
      </w:r>
      <w:r w:rsidRPr="002C37CB">
        <w:tab/>
        <w:t>Measurement Activation</w:t>
      </w:r>
      <w:bookmarkEnd w:id="1099"/>
      <w:bookmarkEnd w:id="1100"/>
      <w:bookmarkEnd w:id="1102"/>
      <w:bookmarkEnd w:id="1103"/>
      <w:bookmarkEnd w:id="1104"/>
      <w:bookmarkEnd w:id="1105"/>
      <w:bookmarkEnd w:id="1106"/>
      <w:bookmarkEnd w:id="1107"/>
    </w:p>
    <w:p w14:paraId="212F939B" w14:textId="77777777" w:rsidR="00BD32AD" w:rsidRPr="002C37CB" w:rsidRDefault="00BD32AD" w:rsidP="00AC4B5B">
      <w:pPr>
        <w:pStyle w:val="Heading4"/>
      </w:pPr>
      <w:bookmarkStart w:id="1108" w:name="_CR8_2_13_1"/>
      <w:bookmarkStart w:id="1109" w:name="_Toc99056164"/>
      <w:bookmarkStart w:id="1110" w:name="_Toc99959097"/>
      <w:bookmarkStart w:id="1111" w:name="_Toc105612280"/>
      <w:bookmarkStart w:id="1112" w:name="_Toc106109496"/>
      <w:bookmarkStart w:id="1113" w:name="_Toc112766388"/>
      <w:bookmarkStart w:id="1114" w:name="_Toc113379304"/>
      <w:bookmarkStart w:id="1115" w:name="_Toc120091857"/>
      <w:bookmarkStart w:id="1116" w:name="_Toc155966168"/>
      <w:bookmarkEnd w:id="1108"/>
      <w:r w:rsidRPr="002C37CB">
        <w:t>8.2.</w:t>
      </w:r>
      <w:r>
        <w:t>13</w:t>
      </w:r>
      <w:r w:rsidRPr="002C37CB">
        <w:t>.1</w:t>
      </w:r>
      <w:r w:rsidRPr="002C37CB">
        <w:tab/>
        <w:t>General</w:t>
      </w:r>
      <w:bookmarkEnd w:id="1109"/>
      <w:bookmarkEnd w:id="1110"/>
      <w:bookmarkEnd w:id="1111"/>
      <w:bookmarkEnd w:id="1112"/>
      <w:bookmarkEnd w:id="1113"/>
      <w:bookmarkEnd w:id="1114"/>
      <w:bookmarkEnd w:id="1115"/>
      <w:bookmarkEnd w:id="111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7" w:name="_Hlk103412045"/>
      <w:r w:rsidR="00FD67D6">
        <w:t>request</w:t>
      </w:r>
      <w:bookmarkEnd w:id="111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8" w:name="_Hlk103412054"/>
      <w:r w:rsidR="00FD67D6">
        <w:t>or PRS processing window</w:t>
      </w:r>
      <w:bookmarkEnd w:id="111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19" w:name="_CR8_2_13_2"/>
      <w:bookmarkStart w:id="1120" w:name="_Toc99056165"/>
      <w:bookmarkStart w:id="1121" w:name="_Toc99959098"/>
      <w:bookmarkStart w:id="1122" w:name="_Toc105612281"/>
      <w:bookmarkStart w:id="1123" w:name="_Toc106109497"/>
      <w:bookmarkStart w:id="1124" w:name="_Toc112766389"/>
      <w:bookmarkStart w:id="1125" w:name="_Toc113379305"/>
      <w:bookmarkStart w:id="1126" w:name="_Toc120091858"/>
      <w:bookmarkStart w:id="1127" w:name="_Toc155966169"/>
      <w:bookmarkEnd w:id="1119"/>
      <w:r w:rsidRPr="002C37CB">
        <w:t>8.2.</w:t>
      </w:r>
      <w:r>
        <w:t>13</w:t>
      </w:r>
      <w:r w:rsidRPr="002C37CB">
        <w:t>.2</w:t>
      </w:r>
      <w:r w:rsidRPr="002C37CB">
        <w:tab/>
        <w:t>Successful Operation</w:t>
      </w:r>
      <w:bookmarkEnd w:id="1120"/>
      <w:bookmarkEnd w:id="1121"/>
      <w:bookmarkEnd w:id="1122"/>
      <w:bookmarkEnd w:id="1123"/>
      <w:bookmarkEnd w:id="1124"/>
      <w:bookmarkEnd w:id="1125"/>
      <w:bookmarkEnd w:id="1126"/>
      <w:bookmarkEnd w:id="1127"/>
    </w:p>
    <w:p w14:paraId="653193EB" w14:textId="3263EEEB" w:rsidR="00BD32AD" w:rsidRPr="002C37CB" w:rsidRDefault="000A3064" w:rsidP="00AC4B5B">
      <w:pPr>
        <w:pStyle w:val="TH"/>
        <w:rPr>
          <w:rFonts w:eastAsia="SimSun"/>
          <w:noProof/>
        </w:rPr>
      </w:pPr>
      <w:bookmarkStart w:id="1128" w:name="_MON_1651514810"/>
      <w:bookmarkEnd w:id="112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29" w:name="_Toc99056166"/>
      <w:bookmarkStart w:id="113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1" w:name="_CR8_2_13_3"/>
      <w:bookmarkStart w:id="1132" w:name="_Toc105612282"/>
      <w:bookmarkStart w:id="1133" w:name="_Toc106109498"/>
      <w:bookmarkStart w:id="1134" w:name="_Toc112766390"/>
      <w:bookmarkStart w:id="1135" w:name="_Toc113379306"/>
      <w:bookmarkStart w:id="1136" w:name="_Toc120091859"/>
      <w:bookmarkStart w:id="1137" w:name="_Toc155966170"/>
      <w:bookmarkEnd w:id="1131"/>
      <w:r w:rsidRPr="002C37CB">
        <w:t>8.2.</w:t>
      </w:r>
      <w:r>
        <w:t>13</w:t>
      </w:r>
      <w:r w:rsidRPr="002C37CB">
        <w:t>.3</w:t>
      </w:r>
      <w:r w:rsidRPr="002C37CB">
        <w:tab/>
        <w:t>Unsuccessful Operation</w:t>
      </w:r>
      <w:bookmarkEnd w:id="1129"/>
      <w:bookmarkEnd w:id="1130"/>
      <w:bookmarkEnd w:id="1132"/>
      <w:bookmarkEnd w:id="1133"/>
      <w:bookmarkEnd w:id="1134"/>
      <w:bookmarkEnd w:id="1135"/>
      <w:bookmarkEnd w:id="1136"/>
      <w:bookmarkEnd w:id="113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8" w:name="_CR8_2_13_4"/>
      <w:bookmarkStart w:id="1139" w:name="_Toc105612283"/>
      <w:bookmarkStart w:id="1140" w:name="_Toc106109499"/>
      <w:bookmarkStart w:id="1141" w:name="_Toc112766391"/>
      <w:bookmarkStart w:id="1142" w:name="_Toc113379307"/>
      <w:bookmarkStart w:id="1143" w:name="_Toc120091860"/>
      <w:bookmarkStart w:id="1144" w:name="_Toc155966171"/>
      <w:bookmarkStart w:id="1145" w:name="_Toc99056167"/>
      <w:bookmarkStart w:id="1146" w:name="_Toc99959100"/>
      <w:bookmarkEnd w:id="1138"/>
      <w:r w:rsidRPr="00870814">
        <w:t>8.2.</w:t>
      </w:r>
      <w:r>
        <w:t>13</w:t>
      </w:r>
      <w:r w:rsidRPr="00870814">
        <w:t>.4</w:t>
      </w:r>
      <w:r w:rsidRPr="00870814">
        <w:tab/>
        <w:t>Abnormal Conditions</w:t>
      </w:r>
      <w:bookmarkEnd w:id="1139"/>
      <w:bookmarkEnd w:id="1140"/>
      <w:bookmarkEnd w:id="1141"/>
      <w:bookmarkEnd w:id="1142"/>
      <w:bookmarkEnd w:id="1143"/>
      <w:bookmarkEnd w:id="1144"/>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7" w:name="_CR8_3"/>
      <w:bookmarkStart w:id="1148" w:name="_Toc105612284"/>
      <w:bookmarkStart w:id="1149" w:name="_Toc106109500"/>
      <w:bookmarkStart w:id="1150" w:name="_Toc112766392"/>
      <w:bookmarkStart w:id="1151" w:name="_Toc113379308"/>
      <w:bookmarkStart w:id="1152" w:name="_Toc120091861"/>
      <w:bookmarkStart w:id="1153" w:name="_Toc155966172"/>
      <w:bookmarkEnd w:id="1147"/>
      <w:r w:rsidRPr="00707B3F">
        <w:rPr>
          <w:noProof/>
        </w:rPr>
        <w:t>8.3</w:t>
      </w:r>
      <w:r w:rsidRPr="00707B3F">
        <w:rPr>
          <w:noProof/>
        </w:rPr>
        <w:tab/>
        <w:t>Management Procedures</w:t>
      </w:r>
      <w:bookmarkEnd w:id="649"/>
      <w:bookmarkEnd w:id="1012"/>
      <w:bookmarkEnd w:id="1013"/>
      <w:bookmarkEnd w:id="1014"/>
      <w:bookmarkEnd w:id="1015"/>
      <w:bookmarkEnd w:id="1016"/>
      <w:bookmarkEnd w:id="1145"/>
      <w:bookmarkEnd w:id="1146"/>
      <w:bookmarkEnd w:id="1148"/>
      <w:bookmarkEnd w:id="1149"/>
      <w:bookmarkEnd w:id="1150"/>
      <w:bookmarkEnd w:id="1151"/>
      <w:bookmarkEnd w:id="1152"/>
      <w:bookmarkEnd w:id="1153"/>
    </w:p>
    <w:p w14:paraId="2E13B4FE" w14:textId="77777777" w:rsidR="00DF07DA" w:rsidRPr="00707B3F" w:rsidRDefault="00DF07DA" w:rsidP="00DF07DA">
      <w:pPr>
        <w:pStyle w:val="Heading4"/>
        <w:rPr>
          <w:noProof/>
        </w:rPr>
      </w:pPr>
      <w:bookmarkStart w:id="1154" w:name="_CR8_3_1"/>
      <w:bookmarkStart w:id="1155" w:name="_Toc534903060"/>
      <w:bookmarkStart w:id="1156" w:name="_Toc51775946"/>
      <w:bookmarkStart w:id="1157" w:name="_Toc56772968"/>
      <w:bookmarkStart w:id="1158" w:name="_Toc64447597"/>
      <w:bookmarkStart w:id="1159" w:name="_Toc74152253"/>
      <w:bookmarkStart w:id="1160" w:name="_Toc88654106"/>
      <w:bookmarkStart w:id="1161" w:name="_Toc99056168"/>
      <w:bookmarkStart w:id="1162" w:name="_Toc99959101"/>
      <w:bookmarkStart w:id="1163" w:name="_Toc105612285"/>
      <w:bookmarkStart w:id="1164" w:name="_Toc106109501"/>
      <w:bookmarkStart w:id="1165" w:name="_Toc112766393"/>
      <w:bookmarkStart w:id="1166" w:name="_Toc113379309"/>
      <w:bookmarkStart w:id="1167" w:name="_Toc120091862"/>
      <w:bookmarkStart w:id="1168" w:name="_Toc155966173"/>
      <w:bookmarkEnd w:id="1154"/>
      <w:r w:rsidRPr="00707B3F">
        <w:rPr>
          <w:noProof/>
        </w:rPr>
        <w:t>8.3.1</w:t>
      </w:r>
      <w:r w:rsidRPr="00707B3F">
        <w:rPr>
          <w:noProof/>
        </w:rPr>
        <w:tab/>
        <w:t>Error Indication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133EAD" w14:textId="77777777" w:rsidR="00DF07DA" w:rsidRPr="00707B3F" w:rsidRDefault="00DF07DA" w:rsidP="00DF07DA">
      <w:pPr>
        <w:pStyle w:val="Heading4"/>
        <w:rPr>
          <w:noProof/>
        </w:rPr>
      </w:pPr>
      <w:bookmarkStart w:id="1169" w:name="_CR8_3_1_1"/>
      <w:bookmarkStart w:id="1170" w:name="_Toc534903061"/>
      <w:bookmarkStart w:id="1171" w:name="_Toc51775947"/>
      <w:bookmarkStart w:id="1172" w:name="_Toc56772969"/>
      <w:bookmarkStart w:id="1173" w:name="_Toc64447598"/>
      <w:bookmarkStart w:id="1174" w:name="_Toc74152254"/>
      <w:bookmarkStart w:id="1175" w:name="_Toc88654107"/>
      <w:bookmarkStart w:id="1176" w:name="_Toc99056169"/>
      <w:bookmarkStart w:id="1177" w:name="_Toc99959102"/>
      <w:bookmarkStart w:id="1178" w:name="_Toc105612286"/>
      <w:bookmarkStart w:id="1179" w:name="_Toc106109502"/>
      <w:bookmarkStart w:id="1180" w:name="_Toc112766394"/>
      <w:bookmarkStart w:id="1181" w:name="_Toc113379310"/>
      <w:bookmarkStart w:id="1182" w:name="_Toc120091863"/>
      <w:bookmarkStart w:id="1183" w:name="_Toc155966174"/>
      <w:bookmarkEnd w:id="1169"/>
      <w:r w:rsidRPr="00707B3F">
        <w:rPr>
          <w:noProof/>
        </w:rPr>
        <w:t>8.3.1.1</w:t>
      </w:r>
      <w:r w:rsidRPr="00707B3F">
        <w:rPr>
          <w:noProof/>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4" w:name="_CR8_3_1_2"/>
      <w:bookmarkStart w:id="1185" w:name="_Toc534903062"/>
      <w:bookmarkStart w:id="1186" w:name="_Toc51775948"/>
      <w:bookmarkStart w:id="1187" w:name="_Toc56772970"/>
      <w:bookmarkStart w:id="1188" w:name="_Toc64447599"/>
      <w:bookmarkStart w:id="1189" w:name="_Toc74152255"/>
      <w:bookmarkStart w:id="1190" w:name="_Toc88654108"/>
      <w:bookmarkStart w:id="1191" w:name="_Toc99056170"/>
      <w:bookmarkStart w:id="1192" w:name="_Toc99959103"/>
      <w:bookmarkStart w:id="1193" w:name="_Toc105612287"/>
      <w:bookmarkStart w:id="1194" w:name="_Toc106109503"/>
      <w:bookmarkStart w:id="1195" w:name="_Toc112766395"/>
      <w:bookmarkStart w:id="1196" w:name="_Toc113379311"/>
      <w:bookmarkStart w:id="1197" w:name="_Toc120091864"/>
      <w:bookmarkStart w:id="1198" w:name="_Toc155966175"/>
      <w:bookmarkEnd w:id="1184"/>
      <w:r w:rsidRPr="00707B3F">
        <w:rPr>
          <w:noProof/>
        </w:rPr>
        <w:t>8.3.1.2</w:t>
      </w:r>
      <w:r w:rsidRPr="00707B3F">
        <w:rPr>
          <w:noProof/>
        </w:rPr>
        <w:tab/>
        <w:t>Successful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Start w:id="1199" w:name="_MON_1254840926"/>
    <w:bookmarkStart w:id="1200" w:name="_MON_1256469412"/>
    <w:bookmarkStart w:id="1201" w:name="_MON_1256573471"/>
    <w:bookmarkStart w:id="1202" w:name="_MON_1256574058"/>
    <w:bookmarkStart w:id="1203" w:name="_MON_1318076554"/>
    <w:bookmarkStart w:id="1204" w:name="_MON_1318076594"/>
    <w:bookmarkStart w:id="1205" w:name="_MON_1318076600"/>
    <w:bookmarkStart w:id="1206" w:name="_MON_1005512419"/>
    <w:bookmarkEnd w:id="1199"/>
    <w:bookmarkEnd w:id="1200"/>
    <w:bookmarkEnd w:id="1201"/>
    <w:bookmarkEnd w:id="1202"/>
    <w:bookmarkEnd w:id="1203"/>
    <w:bookmarkEnd w:id="1204"/>
    <w:bookmarkEnd w:id="1205"/>
    <w:bookmarkEnd w:id="1206"/>
    <w:bookmarkStart w:id="1207" w:name="_MON_1008778238"/>
    <w:bookmarkEnd w:id="120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4pt;height:101.3pt" o:ole="" fillcolor="window">
            <v:imagedata r:id="rId50" o:title=""/>
          </v:shape>
          <o:OLEObject Type="Embed" ProgID="Word.Picture.8" ShapeID="_x0000_i1044" DrawAspect="Content" ObjectID="_1766595373"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8" w:name="_MON_1579957469"/>
    <w:bookmarkEnd w:id="120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1.7pt;height:101.3pt" o:ole="" fillcolor="window">
            <v:imagedata r:id="rId52" o:title=""/>
          </v:shape>
          <o:OLEObject Type="Embed" ProgID="Word.Picture.8" ShapeID="_x0000_i1045" DrawAspect="Content" ObjectID="_1766595374"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09" w:name="_CR8_3_1_3"/>
      <w:bookmarkStart w:id="1210" w:name="_Toc534903063"/>
      <w:bookmarkStart w:id="1211" w:name="_Toc51775949"/>
      <w:bookmarkStart w:id="1212" w:name="_Toc56772971"/>
      <w:bookmarkStart w:id="1213" w:name="_Toc64447600"/>
      <w:bookmarkStart w:id="1214" w:name="_Toc74152256"/>
      <w:bookmarkStart w:id="1215" w:name="_Toc88654109"/>
      <w:bookmarkStart w:id="1216" w:name="_Toc99056171"/>
      <w:bookmarkStart w:id="1217" w:name="_Toc99959104"/>
      <w:bookmarkStart w:id="1218" w:name="_Toc105612288"/>
      <w:bookmarkStart w:id="1219" w:name="_Toc106109504"/>
      <w:bookmarkStart w:id="1220" w:name="_Toc112766396"/>
      <w:bookmarkStart w:id="1221" w:name="_Toc113379312"/>
      <w:bookmarkStart w:id="1222" w:name="_Toc120091865"/>
      <w:bookmarkStart w:id="1223" w:name="_Toc155966176"/>
      <w:bookmarkEnd w:id="1209"/>
      <w:r w:rsidRPr="00707B3F">
        <w:rPr>
          <w:noProof/>
        </w:rPr>
        <w:t>8.3.1.3</w:t>
      </w:r>
      <w:r w:rsidRPr="00707B3F">
        <w:rPr>
          <w:noProof/>
        </w:rPr>
        <w:tab/>
        <w:t>Abnormal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4" w:name="_MON_1409498847"/>
      <w:bookmarkStart w:id="1225" w:name="_MON_1397978433"/>
      <w:bookmarkStart w:id="1226" w:name="_MON_1397984489"/>
      <w:bookmarkStart w:id="1227" w:name="_MON_1397977586"/>
      <w:bookmarkStart w:id="1228" w:name="_MON_1397978290"/>
      <w:bookmarkStart w:id="1229" w:name="_MON_1397979649"/>
      <w:bookmarkStart w:id="1230" w:name="_MON_1397979870"/>
      <w:bookmarkStart w:id="1231" w:name="_MON_1397979984"/>
      <w:bookmarkStart w:id="1232" w:name="_MON_1318271908"/>
      <w:bookmarkStart w:id="1233" w:name="_CR8_4"/>
      <w:bookmarkStart w:id="1234" w:name="_Toc51775950"/>
      <w:bookmarkStart w:id="1235" w:name="_Toc56772972"/>
      <w:bookmarkStart w:id="1236" w:name="_Toc64447601"/>
      <w:bookmarkStart w:id="1237" w:name="_Toc74152257"/>
      <w:bookmarkStart w:id="1238" w:name="_Toc88654110"/>
      <w:bookmarkStart w:id="1239" w:name="_Toc99056172"/>
      <w:bookmarkStart w:id="1240" w:name="_Toc99959105"/>
      <w:bookmarkStart w:id="1241" w:name="_Toc105612289"/>
      <w:bookmarkStart w:id="1242" w:name="_Toc106109505"/>
      <w:bookmarkStart w:id="1243" w:name="_Toc112766397"/>
      <w:bookmarkStart w:id="1244" w:name="_Toc113379313"/>
      <w:bookmarkStart w:id="1245" w:name="_Toc120091866"/>
      <w:bookmarkStart w:id="1246" w:name="_Toc155966177"/>
      <w:bookmarkStart w:id="1247" w:name="_Toc534903064"/>
      <w:bookmarkEnd w:id="1224"/>
      <w:bookmarkEnd w:id="1225"/>
      <w:bookmarkEnd w:id="1226"/>
      <w:bookmarkEnd w:id="1227"/>
      <w:bookmarkEnd w:id="1228"/>
      <w:bookmarkEnd w:id="1229"/>
      <w:bookmarkEnd w:id="1230"/>
      <w:bookmarkEnd w:id="1231"/>
      <w:bookmarkEnd w:id="1232"/>
      <w:bookmarkEnd w:id="1233"/>
      <w:r w:rsidRPr="00707B3F">
        <w:rPr>
          <w:noProof/>
        </w:rPr>
        <w:t>8.</w:t>
      </w:r>
      <w:r>
        <w:rPr>
          <w:noProof/>
        </w:rPr>
        <w:t>4</w:t>
      </w:r>
      <w:r w:rsidRPr="00707B3F">
        <w:rPr>
          <w:noProof/>
        </w:rPr>
        <w:tab/>
      </w:r>
      <w:r>
        <w:rPr>
          <w:noProof/>
        </w:rPr>
        <w:t>Assistance Information Transfer Procedures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3FB9928" w14:textId="77777777" w:rsidR="00125019" w:rsidRPr="00707B3F" w:rsidRDefault="00125019" w:rsidP="00125019">
      <w:pPr>
        <w:pStyle w:val="Heading3"/>
        <w:rPr>
          <w:noProof/>
        </w:rPr>
      </w:pPr>
      <w:bookmarkStart w:id="1248" w:name="_CR8_4_1"/>
      <w:bookmarkStart w:id="1249" w:name="_Toc51775951"/>
      <w:bookmarkStart w:id="1250" w:name="_Toc56772973"/>
      <w:bookmarkStart w:id="1251" w:name="_Toc64447602"/>
      <w:bookmarkStart w:id="1252" w:name="_Toc74152258"/>
      <w:bookmarkStart w:id="1253" w:name="_Toc88654111"/>
      <w:bookmarkStart w:id="1254" w:name="_Toc99056173"/>
      <w:bookmarkStart w:id="1255" w:name="_Toc99959106"/>
      <w:bookmarkStart w:id="1256" w:name="_Toc105612290"/>
      <w:bookmarkStart w:id="1257" w:name="_Toc106109506"/>
      <w:bookmarkStart w:id="1258" w:name="_Toc112766398"/>
      <w:bookmarkStart w:id="1259" w:name="_Toc113379314"/>
      <w:bookmarkStart w:id="1260" w:name="_Toc120091867"/>
      <w:bookmarkStart w:id="1261" w:name="_Toc155966178"/>
      <w:bookmarkEnd w:id="124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62F7E4E" w14:textId="77777777" w:rsidR="00125019" w:rsidRPr="00707B3F" w:rsidRDefault="00125019" w:rsidP="00125019">
      <w:pPr>
        <w:pStyle w:val="Heading4"/>
        <w:rPr>
          <w:noProof/>
        </w:rPr>
      </w:pPr>
      <w:bookmarkStart w:id="1262" w:name="_CR8_4_1_1"/>
      <w:bookmarkStart w:id="1263" w:name="_Toc51775952"/>
      <w:bookmarkStart w:id="1264" w:name="_Toc56772974"/>
      <w:bookmarkStart w:id="1265" w:name="_Toc64447603"/>
      <w:bookmarkStart w:id="1266" w:name="_Toc74152259"/>
      <w:bookmarkStart w:id="1267" w:name="_Toc88654112"/>
      <w:bookmarkStart w:id="1268" w:name="_Toc99056174"/>
      <w:bookmarkStart w:id="1269" w:name="_Toc99959107"/>
      <w:bookmarkStart w:id="1270" w:name="_Toc105612291"/>
      <w:bookmarkStart w:id="1271" w:name="_Toc106109507"/>
      <w:bookmarkStart w:id="1272" w:name="_Toc112766399"/>
      <w:bookmarkStart w:id="1273" w:name="_Toc113379315"/>
      <w:bookmarkStart w:id="1274" w:name="_Toc120091868"/>
      <w:bookmarkStart w:id="1275" w:name="_Toc155966179"/>
      <w:bookmarkEnd w:id="1262"/>
      <w:r w:rsidRPr="00707B3F">
        <w:rPr>
          <w:noProof/>
        </w:rPr>
        <w:t>8.</w:t>
      </w:r>
      <w:r>
        <w:rPr>
          <w:noProof/>
        </w:rPr>
        <w:t>4</w:t>
      </w:r>
      <w:r w:rsidRPr="00707B3F">
        <w:rPr>
          <w:noProof/>
        </w:rPr>
        <w:t>.1.1</w:t>
      </w:r>
      <w:r w:rsidRPr="00707B3F">
        <w:rPr>
          <w:noProof/>
        </w:rP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6" w:name="_CR8_4_1_2"/>
      <w:bookmarkStart w:id="1277" w:name="_Toc51775953"/>
      <w:bookmarkStart w:id="1278" w:name="_Toc56772975"/>
      <w:bookmarkStart w:id="1279" w:name="_Toc64447604"/>
      <w:bookmarkStart w:id="1280" w:name="_Toc74152260"/>
      <w:bookmarkStart w:id="1281" w:name="_Toc88654113"/>
      <w:bookmarkStart w:id="1282" w:name="_Toc99056175"/>
      <w:bookmarkStart w:id="1283" w:name="_Toc99959108"/>
      <w:bookmarkStart w:id="1284" w:name="_Toc105612292"/>
      <w:bookmarkStart w:id="1285" w:name="_Toc106109508"/>
      <w:bookmarkStart w:id="1286" w:name="_Toc112766400"/>
      <w:bookmarkStart w:id="1287" w:name="_Toc113379316"/>
      <w:bookmarkStart w:id="1288" w:name="_Toc120091869"/>
      <w:bookmarkStart w:id="1289" w:name="_Toc155966180"/>
      <w:bookmarkEnd w:id="1276"/>
      <w:r w:rsidRPr="00707B3F">
        <w:rPr>
          <w:noProof/>
        </w:rPr>
        <w:t>8.</w:t>
      </w:r>
      <w:r>
        <w:rPr>
          <w:noProof/>
        </w:rPr>
        <w:t>4</w:t>
      </w:r>
      <w:r w:rsidRPr="00707B3F">
        <w:rPr>
          <w:noProof/>
        </w:rPr>
        <w:t>.1.2</w:t>
      </w:r>
      <w:r w:rsidRPr="00707B3F">
        <w:rPr>
          <w:noProof/>
        </w:rPr>
        <w:tab/>
        <w:t>Successful Operation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65pt;height:102.15pt" o:ole="">
            <v:imagedata r:id="rId54" o:title=""/>
          </v:shape>
          <o:OLEObject Type="Embed" ProgID="Word.Picture.8" ShapeID="_x0000_i1046" DrawAspect="Content" ObjectID="_1766595375"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90" w:name="_CR8_4_1_3"/>
      <w:bookmarkStart w:id="1291" w:name="_Toc51775954"/>
      <w:bookmarkStart w:id="1292" w:name="_Toc56772976"/>
      <w:bookmarkStart w:id="1293" w:name="_Toc64447605"/>
      <w:bookmarkStart w:id="1294" w:name="_Toc74152261"/>
      <w:bookmarkStart w:id="1295" w:name="_Toc88654114"/>
      <w:bookmarkStart w:id="1296" w:name="_Toc99056176"/>
      <w:bookmarkStart w:id="1297" w:name="_Toc99959109"/>
      <w:bookmarkStart w:id="1298" w:name="_Toc105612293"/>
      <w:bookmarkStart w:id="1299" w:name="_Toc106109509"/>
      <w:bookmarkStart w:id="1300" w:name="_Toc112766401"/>
      <w:bookmarkStart w:id="1301" w:name="_Toc113379317"/>
      <w:bookmarkStart w:id="1302" w:name="_Toc120091870"/>
      <w:bookmarkStart w:id="1303" w:name="_Toc155966181"/>
      <w:bookmarkEnd w:id="1290"/>
      <w:r w:rsidRPr="00707B3F">
        <w:rPr>
          <w:noProof/>
        </w:rPr>
        <w:t>8.</w:t>
      </w:r>
      <w:r>
        <w:rPr>
          <w:noProof/>
        </w:rPr>
        <w:t>4</w:t>
      </w:r>
      <w:r w:rsidRPr="00707B3F">
        <w:rPr>
          <w:noProof/>
        </w:rPr>
        <w:t>.1.3</w:t>
      </w:r>
      <w:r w:rsidRPr="00707B3F">
        <w:rPr>
          <w:noProof/>
        </w:rPr>
        <w:tab/>
        <w:t>Abnormal Conditions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04" w:name="_CR8_4_2"/>
      <w:bookmarkStart w:id="1305" w:name="_Toc534730118"/>
      <w:bookmarkStart w:id="1306" w:name="_Toc51775955"/>
      <w:bookmarkStart w:id="1307" w:name="_Toc56772977"/>
      <w:bookmarkStart w:id="1308" w:name="_Toc64447606"/>
      <w:bookmarkStart w:id="1309" w:name="_Toc74152262"/>
      <w:bookmarkStart w:id="1310" w:name="_Toc88654115"/>
      <w:bookmarkStart w:id="1311" w:name="_Toc99056177"/>
      <w:bookmarkStart w:id="1312" w:name="_Toc99959110"/>
      <w:bookmarkStart w:id="1313" w:name="_Toc105612294"/>
      <w:bookmarkStart w:id="1314" w:name="_Toc106109510"/>
      <w:bookmarkStart w:id="1315" w:name="_Toc112766402"/>
      <w:bookmarkStart w:id="1316" w:name="_Toc113379318"/>
      <w:bookmarkStart w:id="1317" w:name="_Toc120091871"/>
      <w:bookmarkStart w:id="1318" w:name="_Toc155966182"/>
      <w:bookmarkEnd w:id="1304"/>
      <w:r w:rsidRPr="0054226D">
        <w:t>8.</w:t>
      </w:r>
      <w:r>
        <w:t>4</w:t>
      </w:r>
      <w:r w:rsidRPr="0054226D">
        <w:t>.2</w:t>
      </w:r>
      <w:r w:rsidRPr="0054226D">
        <w:tab/>
        <w:t>Assistance Information Feedback</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B8B11CF" w14:textId="77777777" w:rsidR="00125019" w:rsidRPr="0054226D" w:rsidRDefault="00125019" w:rsidP="00125019">
      <w:pPr>
        <w:pStyle w:val="Heading4"/>
      </w:pPr>
      <w:bookmarkStart w:id="1319" w:name="_CR8_4_2_1"/>
      <w:bookmarkStart w:id="1320" w:name="_Toc534730119"/>
      <w:bookmarkStart w:id="1321" w:name="_Toc51775956"/>
      <w:bookmarkStart w:id="1322" w:name="_Toc56772978"/>
      <w:bookmarkStart w:id="1323" w:name="_Toc64447607"/>
      <w:bookmarkStart w:id="1324" w:name="_Toc74152263"/>
      <w:bookmarkStart w:id="1325" w:name="_Toc88654116"/>
      <w:bookmarkStart w:id="1326" w:name="_Toc99056178"/>
      <w:bookmarkStart w:id="1327" w:name="_Toc99959111"/>
      <w:bookmarkStart w:id="1328" w:name="_Toc105612295"/>
      <w:bookmarkStart w:id="1329" w:name="_Toc106109511"/>
      <w:bookmarkStart w:id="1330" w:name="_Toc112766403"/>
      <w:bookmarkStart w:id="1331" w:name="_Toc113379319"/>
      <w:bookmarkStart w:id="1332" w:name="_Toc120091872"/>
      <w:bookmarkStart w:id="1333" w:name="_Toc155966183"/>
      <w:bookmarkEnd w:id="1319"/>
      <w:r w:rsidRPr="0054226D">
        <w:t>8.</w:t>
      </w:r>
      <w:r>
        <w:t>4</w:t>
      </w:r>
      <w:r w:rsidRPr="0054226D">
        <w:t>.2.1</w:t>
      </w:r>
      <w:r w:rsidRPr="0054226D">
        <w:tab/>
        <w:t>General</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34" w:name="_CR8_4_2_2"/>
      <w:bookmarkStart w:id="1335" w:name="_Toc534730120"/>
      <w:bookmarkStart w:id="1336" w:name="_Toc51775957"/>
      <w:bookmarkStart w:id="1337" w:name="_Toc56772979"/>
      <w:bookmarkStart w:id="1338" w:name="_Toc64447608"/>
      <w:bookmarkStart w:id="1339" w:name="_Toc74152264"/>
      <w:bookmarkStart w:id="1340" w:name="_Toc88654117"/>
      <w:bookmarkStart w:id="1341" w:name="_Toc99056179"/>
      <w:bookmarkStart w:id="1342" w:name="_Toc99959112"/>
      <w:bookmarkStart w:id="1343" w:name="_Toc105612296"/>
      <w:bookmarkStart w:id="1344" w:name="_Toc106109512"/>
      <w:bookmarkStart w:id="1345" w:name="_Toc112766404"/>
      <w:bookmarkStart w:id="1346" w:name="_Toc113379320"/>
      <w:bookmarkStart w:id="1347" w:name="_Toc120091873"/>
      <w:bookmarkStart w:id="1348" w:name="_Toc155966184"/>
      <w:bookmarkEnd w:id="1334"/>
      <w:r w:rsidRPr="0054226D">
        <w:t>8.</w:t>
      </w:r>
      <w:r>
        <w:t>4</w:t>
      </w:r>
      <w:r w:rsidRPr="0054226D">
        <w:t>.2.2</w:t>
      </w:r>
      <w:r w:rsidRPr="0054226D">
        <w:tab/>
        <w:t>Successful Operation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65pt;height:102.15pt" o:ole="">
            <v:imagedata r:id="rId56" o:title=""/>
          </v:shape>
          <o:OLEObject Type="Embed" ProgID="Word.Picture.8" ShapeID="_x0000_i1047" DrawAspect="Content" ObjectID="_1766595376"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49"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50" w:name="_CR8_4_2_3"/>
      <w:bookmarkStart w:id="1351" w:name="_Toc534730121"/>
      <w:bookmarkStart w:id="1352" w:name="_Toc51775958"/>
      <w:bookmarkStart w:id="1353" w:name="_Toc56772980"/>
      <w:bookmarkStart w:id="1354" w:name="_Toc64447609"/>
      <w:bookmarkStart w:id="1355" w:name="_Toc74152265"/>
      <w:bookmarkStart w:id="1356" w:name="_Toc88654118"/>
      <w:bookmarkStart w:id="1357" w:name="_Toc99056180"/>
      <w:bookmarkStart w:id="1358" w:name="_Toc99959113"/>
      <w:bookmarkStart w:id="1359" w:name="_Toc105612297"/>
      <w:bookmarkStart w:id="1360" w:name="_Toc106109513"/>
      <w:bookmarkStart w:id="1361" w:name="_Toc112766405"/>
      <w:bookmarkStart w:id="1362" w:name="_Toc113379321"/>
      <w:bookmarkStart w:id="1363" w:name="_Toc120091874"/>
      <w:bookmarkStart w:id="1364" w:name="_Toc155966185"/>
      <w:bookmarkEnd w:id="1349"/>
      <w:bookmarkEnd w:id="1350"/>
      <w:r w:rsidRPr="0054226D">
        <w:t>8.</w:t>
      </w:r>
      <w:r>
        <w:t>4</w:t>
      </w:r>
      <w:r w:rsidRPr="0054226D">
        <w:t>.2.3</w:t>
      </w:r>
      <w:r w:rsidRPr="0054226D">
        <w:tab/>
        <w:t>Abnormal Conditions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65" w:name="_CR8_5"/>
      <w:bookmarkStart w:id="1366" w:name="_Toc51775959"/>
      <w:bookmarkStart w:id="1367" w:name="_Toc56772981"/>
      <w:bookmarkStart w:id="1368" w:name="_Toc64447610"/>
      <w:bookmarkStart w:id="1369" w:name="_Toc74152266"/>
      <w:bookmarkStart w:id="1370" w:name="_Toc88654119"/>
      <w:bookmarkStart w:id="1371" w:name="_Toc99056181"/>
      <w:bookmarkStart w:id="1372" w:name="_Toc99959114"/>
      <w:bookmarkStart w:id="1373" w:name="_Toc105612298"/>
      <w:bookmarkStart w:id="1374" w:name="_Toc106109514"/>
      <w:bookmarkStart w:id="1375" w:name="_Toc112766406"/>
      <w:bookmarkStart w:id="1376" w:name="_Toc113379322"/>
      <w:bookmarkStart w:id="1377" w:name="_Toc120091875"/>
      <w:bookmarkStart w:id="1378" w:name="_Toc155966186"/>
      <w:bookmarkEnd w:id="1365"/>
      <w:r w:rsidRPr="002571EA">
        <w:t>8.</w:t>
      </w:r>
      <w:r>
        <w:t>5</w:t>
      </w:r>
      <w:r w:rsidRPr="002571EA">
        <w:tab/>
        <w:t xml:space="preserve">Measurement </w:t>
      </w:r>
      <w:r>
        <w:rPr>
          <w:lang w:eastAsia="zh-CN"/>
        </w:rPr>
        <w:t>Information Transfer</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9E1EA54" w14:textId="77777777" w:rsidR="00125019" w:rsidRPr="002571EA" w:rsidRDefault="00125019" w:rsidP="00125019">
      <w:pPr>
        <w:pStyle w:val="Heading3"/>
      </w:pPr>
      <w:bookmarkStart w:id="1379" w:name="_CR8_5_1"/>
      <w:bookmarkStart w:id="1380" w:name="_Toc478159723"/>
      <w:bookmarkStart w:id="1381" w:name="_Toc51775960"/>
      <w:bookmarkStart w:id="1382" w:name="_Toc56772982"/>
      <w:bookmarkStart w:id="1383" w:name="_Toc64447611"/>
      <w:bookmarkStart w:id="1384" w:name="_Toc74152267"/>
      <w:bookmarkStart w:id="1385" w:name="_Toc88654120"/>
      <w:bookmarkStart w:id="1386" w:name="_Toc99056182"/>
      <w:bookmarkStart w:id="1387" w:name="_Toc99959115"/>
      <w:bookmarkStart w:id="1388" w:name="_Toc105612299"/>
      <w:bookmarkStart w:id="1389" w:name="_Toc106109515"/>
      <w:bookmarkStart w:id="1390" w:name="_Toc112766407"/>
      <w:bookmarkStart w:id="1391" w:name="_Toc113379323"/>
      <w:bookmarkStart w:id="1392" w:name="_Toc120091876"/>
      <w:bookmarkStart w:id="1393" w:name="_Toc155966187"/>
      <w:bookmarkEnd w:id="1379"/>
      <w:r w:rsidRPr="002571EA">
        <w:t>8.</w:t>
      </w:r>
      <w:r>
        <w:t>5</w:t>
      </w:r>
      <w:r w:rsidRPr="002571EA">
        <w:t>.1</w:t>
      </w:r>
      <w:r w:rsidRPr="002571EA">
        <w:tab/>
        <w:t>Measurement</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4AE77B1F" w14:textId="77777777" w:rsidR="00125019" w:rsidRPr="002571EA" w:rsidRDefault="00125019" w:rsidP="00125019">
      <w:pPr>
        <w:pStyle w:val="Heading4"/>
      </w:pPr>
      <w:bookmarkStart w:id="1394" w:name="_CR8_5_1_1"/>
      <w:bookmarkStart w:id="1395" w:name="_Toc478159724"/>
      <w:bookmarkStart w:id="1396" w:name="_Toc51775961"/>
      <w:bookmarkStart w:id="1397" w:name="_Toc56772983"/>
      <w:bookmarkStart w:id="1398" w:name="_Toc64447612"/>
      <w:bookmarkStart w:id="1399" w:name="_Toc74152268"/>
      <w:bookmarkStart w:id="1400" w:name="_Toc88654121"/>
      <w:bookmarkStart w:id="1401" w:name="_Toc99056183"/>
      <w:bookmarkStart w:id="1402" w:name="_Toc99959116"/>
      <w:bookmarkStart w:id="1403" w:name="_Toc105612300"/>
      <w:bookmarkStart w:id="1404" w:name="_Toc106109516"/>
      <w:bookmarkStart w:id="1405" w:name="_Toc112766408"/>
      <w:bookmarkStart w:id="1406" w:name="_Toc113379324"/>
      <w:bookmarkStart w:id="1407" w:name="_Toc120091877"/>
      <w:bookmarkStart w:id="1408" w:name="_Toc155966188"/>
      <w:bookmarkEnd w:id="1394"/>
      <w:r w:rsidRPr="002571EA">
        <w:t>8.</w:t>
      </w:r>
      <w:r>
        <w:t>5</w:t>
      </w:r>
      <w:r w:rsidRPr="002571EA">
        <w:t>.1.1</w:t>
      </w:r>
      <w:r w:rsidRPr="002571EA">
        <w:tab/>
        <w:t>General</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09" w:name="_CR8_5_1_2"/>
      <w:bookmarkStart w:id="1410" w:name="_Toc478159725"/>
      <w:bookmarkStart w:id="1411" w:name="_Toc51775962"/>
      <w:bookmarkStart w:id="1412" w:name="_Toc56772984"/>
      <w:bookmarkStart w:id="1413" w:name="_Toc64447613"/>
      <w:bookmarkStart w:id="1414" w:name="_Toc74152269"/>
      <w:bookmarkStart w:id="1415" w:name="_Toc88654122"/>
      <w:bookmarkStart w:id="1416" w:name="_Toc99056184"/>
      <w:bookmarkStart w:id="1417" w:name="_Toc99959117"/>
      <w:bookmarkStart w:id="1418" w:name="_Toc105612301"/>
      <w:bookmarkStart w:id="1419" w:name="_Toc106109517"/>
      <w:bookmarkStart w:id="1420" w:name="_Toc112766409"/>
      <w:bookmarkStart w:id="1421" w:name="_Toc113379325"/>
      <w:bookmarkStart w:id="1422" w:name="_Toc120091878"/>
      <w:bookmarkStart w:id="1423" w:name="_Toc155966189"/>
      <w:bookmarkEnd w:id="1409"/>
      <w:r w:rsidRPr="002571EA">
        <w:t>8.</w:t>
      </w:r>
      <w:r>
        <w:t>5</w:t>
      </w:r>
      <w:r w:rsidRPr="002571EA">
        <w:t>.1.2</w:t>
      </w:r>
      <w:r w:rsidRPr="002571EA">
        <w:tab/>
        <w:t>Successful Operation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bookmarkStart w:id="1424" w:name="_MON_1397978406"/>
    <w:bookmarkEnd w:id="1424"/>
    <w:p w14:paraId="24EB371A" w14:textId="77777777" w:rsidR="00125019" w:rsidRPr="002571EA" w:rsidRDefault="00125019" w:rsidP="00125019">
      <w:pPr>
        <w:pStyle w:val="TH"/>
      </w:pPr>
      <w:r w:rsidRPr="002571EA">
        <w:object w:dxaOrig="6768" w:dyaOrig="2655" w14:anchorId="09F4B5B2">
          <v:shape id="_x0000_i1048" type="#_x0000_t75" style="width:322.35pt;height:123.05pt" o:ole="">
            <v:imagedata r:id="rId58" o:title=""/>
          </v:shape>
          <o:OLEObject Type="Embed" ProgID="Word.Picture.8" ShapeID="_x0000_i1048" DrawAspect="Content" ObjectID="_1766595377"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25" w:name="_Toc478159726"/>
      <w:bookmarkStart w:id="1426"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2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28" w:name="_Toc64447614"/>
      <w:bookmarkStart w:id="1429"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30"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31" w:name="_Toc99056185"/>
      <w:bookmarkStart w:id="1432"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33" w:name="_CR8_5_1_3"/>
      <w:bookmarkStart w:id="1434" w:name="_Toc105612302"/>
      <w:bookmarkStart w:id="1435" w:name="_Toc106109518"/>
      <w:bookmarkStart w:id="1436" w:name="_Toc112766410"/>
      <w:bookmarkStart w:id="1437" w:name="_Toc113379326"/>
      <w:bookmarkStart w:id="1438" w:name="_Toc120091879"/>
      <w:bookmarkStart w:id="1439" w:name="_Toc155966190"/>
      <w:bookmarkEnd w:id="1433"/>
      <w:r w:rsidRPr="002571EA">
        <w:t>8.</w:t>
      </w:r>
      <w:r>
        <w:t>5</w:t>
      </w:r>
      <w:r w:rsidRPr="002571EA">
        <w:t>.1.3</w:t>
      </w:r>
      <w:r w:rsidRPr="002571EA">
        <w:tab/>
        <w:t>Unsuccessful Operation</w:t>
      </w:r>
      <w:bookmarkEnd w:id="1425"/>
      <w:bookmarkEnd w:id="1426"/>
      <w:bookmarkEnd w:id="1427"/>
      <w:bookmarkEnd w:id="1428"/>
      <w:bookmarkEnd w:id="1429"/>
      <w:bookmarkEnd w:id="1430"/>
      <w:bookmarkEnd w:id="1431"/>
      <w:bookmarkEnd w:id="1432"/>
      <w:bookmarkEnd w:id="1434"/>
      <w:bookmarkEnd w:id="1435"/>
      <w:bookmarkEnd w:id="1436"/>
      <w:bookmarkEnd w:id="1437"/>
      <w:bookmarkEnd w:id="1438"/>
      <w:bookmarkEnd w:id="1439"/>
    </w:p>
    <w:bookmarkStart w:id="1440" w:name="_MON_1397979636"/>
    <w:bookmarkEnd w:id="1440"/>
    <w:p w14:paraId="68559628" w14:textId="77777777" w:rsidR="00125019" w:rsidRPr="002571EA" w:rsidRDefault="00125019" w:rsidP="00125019">
      <w:pPr>
        <w:pStyle w:val="TH"/>
      </w:pPr>
      <w:r w:rsidRPr="002571EA">
        <w:object w:dxaOrig="6768" w:dyaOrig="2655" w14:anchorId="0BEB3227">
          <v:shape id="_x0000_i1049" type="#_x0000_t75" style="width:322.35pt;height:123.05pt" o:ole="">
            <v:imagedata r:id="rId60" o:title=""/>
          </v:shape>
          <o:OLEObject Type="Embed" ProgID="Word.Picture.8" ShapeID="_x0000_i1049" DrawAspect="Content" ObjectID="_1766595378"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41" w:name="_CR8_5_1_4"/>
      <w:bookmarkStart w:id="1442" w:name="_Toc478159727"/>
      <w:bookmarkStart w:id="1443" w:name="_Toc51775964"/>
      <w:bookmarkStart w:id="1444" w:name="_Toc56772986"/>
      <w:bookmarkStart w:id="1445" w:name="_Toc64447615"/>
      <w:bookmarkStart w:id="1446" w:name="_Toc74152271"/>
      <w:bookmarkStart w:id="1447" w:name="_Toc88654124"/>
      <w:bookmarkStart w:id="1448" w:name="_Toc99056186"/>
      <w:bookmarkStart w:id="1449" w:name="_Toc99959119"/>
      <w:bookmarkStart w:id="1450" w:name="_Toc105612303"/>
      <w:bookmarkStart w:id="1451" w:name="_Toc106109519"/>
      <w:bookmarkStart w:id="1452" w:name="_Toc112766411"/>
      <w:bookmarkStart w:id="1453" w:name="_Toc113379327"/>
      <w:bookmarkStart w:id="1454" w:name="_Toc120091880"/>
      <w:bookmarkStart w:id="1455" w:name="_Toc155966191"/>
      <w:bookmarkEnd w:id="1441"/>
      <w:r w:rsidRPr="002571EA">
        <w:t>8.</w:t>
      </w:r>
      <w:r>
        <w:t>5</w:t>
      </w:r>
      <w:r w:rsidRPr="002571EA">
        <w:t>.1.4</w:t>
      </w:r>
      <w:r w:rsidRPr="002571EA">
        <w:tab/>
        <w:t>Abnormal Conditions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134A93A" w14:textId="77777777" w:rsidR="00BD32AD" w:rsidRPr="003563C1" w:rsidRDefault="00BD32AD" w:rsidP="00BD32AD">
      <w:pPr>
        <w:rPr>
          <w:lang w:eastAsia="zh-CN"/>
        </w:rPr>
      </w:pPr>
      <w:bookmarkStart w:id="1456" w:name="_Toc51775965"/>
      <w:bookmarkStart w:id="1457" w:name="_Toc56772987"/>
      <w:bookmarkStart w:id="1458" w:name="_Toc64447616"/>
      <w:bookmarkStart w:id="1459" w:name="_Toc74152272"/>
      <w:bookmarkStart w:id="1460" w:name="_Toc88654125"/>
      <w:bookmarkStart w:id="146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62" w:name="_CR8_5_2"/>
      <w:bookmarkStart w:id="1463" w:name="_Toc99056187"/>
      <w:bookmarkStart w:id="1464" w:name="_Toc99959120"/>
      <w:bookmarkStart w:id="1465" w:name="_Toc105612304"/>
      <w:bookmarkStart w:id="1466" w:name="_Toc106109520"/>
      <w:bookmarkStart w:id="1467" w:name="_Toc112766412"/>
      <w:bookmarkStart w:id="1468" w:name="_Toc113379328"/>
      <w:bookmarkStart w:id="1469" w:name="_Toc120091881"/>
      <w:bookmarkStart w:id="1470" w:name="_Toc155966192"/>
      <w:bookmarkEnd w:id="1462"/>
      <w:r w:rsidRPr="002571EA">
        <w:t>8.</w:t>
      </w:r>
      <w:r>
        <w:t>5</w:t>
      </w:r>
      <w:r w:rsidRPr="002571EA">
        <w:t>.</w:t>
      </w:r>
      <w:r>
        <w:t>2</w:t>
      </w:r>
      <w:r w:rsidRPr="002571EA">
        <w:tab/>
        <w:t>Measurement</w:t>
      </w:r>
      <w:r>
        <w:t xml:space="preserve"> Report</w:t>
      </w:r>
      <w:bookmarkEnd w:id="1456"/>
      <w:bookmarkEnd w:id="1457"/>
      <w:bookmarkEnd w:id="1458"/>
      <w:bookmarkEnd w:id="1459"/>
      <w:bookmarkEnd w:id="1460"/>
      <w:bookmarkEnd w:id="1463"/>
      <w:bookmarkEnd w:id="1464"/>
      <w:bookmarkEnd w:id="1465"/>
      <w:bookmarkEnd w:id="1466"/>
      <w:bookmarkEnd w:id="1467"/>
      <w:bookmarkEnd w:id="1468"/>
      <w:bookmarkEnd w:id="1469"/>
      <w:bookmarkEnd w:id="1470"/>
    </w:p>
    <w:p w14:paraId="3D7A3C61" w14:textId="77777777" w:rsidR="00125019" w:rsidRPr="002571EA" w:rsidRDefault="00125019" w:rsidP="00125019">
      <w:pPr>
        <w:pStyle w:val="Heading4"/>
      </w:pPr>
      <w:bookmarkStart w:id="1471" w:name="_CR8_5_2_1"/>
      <w:bookmarkStart w:id="1472" w:name="_Toc51775966"/>
      <w:bookmarkStart w:id="1473" w:name="_Toc56772988"/>
      <w:bookmarkStart w:id="1474" w:name="_Toc64447617"/>
      <w:bookmarkStart w:id="1475" w:name="_Toc74152273"/>
      <w:bookmarkStart w:id="1476" w:name="_Toc88654126"/>
      <w:bookmarkStart w:id="1477" w:name="_Toc99056188"/>
      <w:bookmarkStart w:id="1478" w:name="_Toc99959121"/>
      <w:bookmarkStart w:id="1479" w:name="_Toc105612305"/>
      <w:bookmarkStart w:id="1480" w:name="_Toc106109521"/>
      <w:bookmarkStart w:id="1481" w:name="_Toc112766413"/>
      <w:bookmarkStart w:id="1482" w:name="_Toc113379329"/>
      <w:bookmarkStart w:id="1483" w:name="_Toc120091882"/>
      <w:bookmarkStart w:id="1484" w:name="_Toc155966193"/>
      <w:bookmarkEnd w:id="1471"/>
      <w:r w:rsidRPr="002571EA">
        <w:t>8.</w:t>
      </w:r>
      <w:r>
        <w:t>5</w:t>
      </w:r>
      <w:r w:rsidRPr="002571EA">
        <w:t>.</w:t>
      </w:r>
      <w:r>
        <w:t>2</w:t>
      </w:r>
      <w:r w:rsidRPr="002571EA">
        <w:t>.1</w:t>
      </w:r>
      <w:r w:rsidRPr="002571EA">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85" w:name="_CR8_5_2_2"/>
      <w:bookmarkStart w:id="1486" w:name="_Toc51775967"/>
      <w:bookmarkStart w:id="1487" w:name="_Toc56772989"/>
      <w:bookmarkStart w:id="1488" w:name="_Toc64447618"/>
      <w:bookmarkStart w:id="1489" w:name="_Toc74152274"/>
      <w:bookmarkStart w:id="1490" w:name="_Toc88654127"/>
      <w:bookmarkStart w:id="1491" w:name="_Toc99056189"/>
      <w:bookmarkStart w:id="1492" w:name="_Toc99959122"/>
      <w:bookmarkStart w:id="1493" w:name="_Toc105612306"/>
      <w:bookmarkStart w:id="1494" w:name="_Toc106109522"/>
      <w:bookmarkStart w:id="1495" w:name="_Toc112766414"/>
      <w:bookmarkStart w:id="1496" w:name="_Toc113379330"/>
      <w:bookmarkStart w:id="1497" w:name="_Toc120091883"/>
      <w:bookmarkStart w:id="1498" w:name="_Toc155966194"/>
      <w:bookmarkEnd w:id="1485"/>
      <w:r w:rsidRPr="002571EA">
        <w:t>8.</w:t>
      </w:r>
      <w:r>
        <w:t>5</w:t>
      </w:r>
      <w:r w:rsidRPr="002571EA">
        <w:t>.</w:t>
      </w:r>
      <w:r>
        <w:t>2</w:t>
      </w:r>
      <w:r w:rsidRPr="002571EA">
        <w:t>.2</w:t>
      </w:r>
      <w:r w:rsidRPr="002571EA">
        <w:tab/>
        <w:t>Successful Operation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bookmarkStart w:id="1499" w:name="_MON_1634549011"/>
    <w:bookmarkEnd w:id="1499"/>
    <w:p w14:paraId="0BD5F2A8" w14:textId="77777777" w:rsidR="00125019" w:rsidRPr="002571EA" w:rsidRDefault="00125019" w:rsidP="00125019">
      <w:pPr>
        <w:pStyle w:val="TH"/>
      </w:pPr>
      <w:r w:rsidRPr="00707B3F">
        <w:rPr>
          <w:noProof/>
        </w:rPr>
        <w:object w:dxaOrig="6597" w:dyaOrig="2130" w14:anchorId="58EFB664">
          <v:shape id="_x0000_i1050" type="#_x0000_t75" style="width:315.65pt;height:102.15pt" o:ole="">
            <v:imagedata r:id="rId62" o:title=""/>
          </v:shape>
          <o:OLEObject Type="Embed" ProgID="Word.Picture.8" ShapeID="_x0000_i1050" DrawAspect="Content" ObjectID="_1766595379"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00" w:name="_CR8_5_2_3"/>
      <w:bookmarkStart w:id="1501" w:name="_Toc105612307"/>
      <w:bookmarkStart w:id="1502" w:name="_Toc106109523"/>
      <w:bookmarkStart w:id="1503" w:name="_Toc112766415"/>
      <w:bookmarkStart w:id="1504" w:name="_Toc113379331"/>
      <w:bookmarkStart w:id="1505" w:name="_Toc120091884"/>
      <w:bookmarkStart w:id="1506" w:name="_Toc155966195"/>
      <w:bookmarkStart w:id="1507" w:name="_Toc51775968"/>
      <w:bookmarkStart w:id="1508" w:name="_Toc56772990"/>
      <w:bookmarkStart w:id="1509" w:name="_Toc64447619"/>
      <w:bookmarkStart w:id="1510" w:name="_Toc74152275"/>
      <w:bookmarkStart w:id="1511" w:name="_Toc88654128"/>
      <w:bookmarkStart w:id="1512" w:name="_Toc99056190"/>
      <w:bookmarkStart w:id="1513" w:name="_Toc99959123"/>
      <w:bookmarkEnd w:id="1500"/>
      <w:r w:rsidRPr="00870814">
        <w:t>8.</w:t>
      </w:r>
      <w:r>
        <w:t>5</w:t>
      </w:r>
      <w:r w:rsidRPr="00870814">
        <w:t>.</w:t>
      </w:r>
      <w:r>
        <w:t>2</w:t>
      </w:r>
      <w:r w:rsidRPr="00870814">
        <w:t>.</w:t>
      </w:r>
      <w:r>
        <w:t>3</w:t>
      </w:r>
      <w:r w:rsidRPr="00870814">
        <w:tab/>
        <w:t>Abnormal Conditions</w:t>
      </w:r>
      <w:bookmarkEnd w:id="1501"/>
      <w:bookmarkEnd w:id="1502"/>
      <w:bookmarkEnd w:id="1503"/>
      <w:bookmarkEnd w:id="1504"/>
      <w:bookmarkEnd w:id="1505"/>
      <w:bookmarkEnd w:id="1506"/>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14" w:name="_CR8_5_3"/>
      <w:bookmarkStart w:id="1515" w:name="_Toc105612308"/>
      <w:bookmarkStart w:id="1516" w:name="_Toc106109524"/>
      <w:bookmarkStart w:id="1517" w:name="_Toc112766416"/>
      <w:bookmarkStart w:id="1518" w:name="_Toc113379332"/>
      <w:bookmarkStart w:id="1519" w:name="_Toc120091885"/>
      <w:bookmarkStart w:id="1520" w:name="_Toc155966196"/>
      <w:bookmarkEnd w:id="1514"/>
      <w:r w:rsidRPr="002571EA">
        <w:t>8.</w:t>
      </w:r>
      <w:r>
        <w:t>5</w:t>
      </w:r>
      <w:r w:rsidRPr="002571EA">
        <w:t>.</w:t>
      </w:r>
      <w:r>
        <w:t>3</w:t>
      </w:r>
      <w:r w:rsidRPr="002571EA">
        <w:tab/>
        <w:t>Measurement Update</w:t>
      </w:r>
      <w:bookmarkEnd w:id="1461"/>
      <w:bookmarkEnd w:id="1507"/>
      <w:bookmarkEnd w:id="1508"/>
      <w:bookmarkEnd w:id="1509"/>
      <w:bookmarkEnd w:id="1510"/>
      <w:bookmarkEnd w:id="1511"/>
      <w:bookmarkEnd w:id="1512"/>
      <w:bookmarkEnd w:id="1513"/>
      <w:bookmarkEnd w:id="1515"/>
      <w:bookmarkEnd w:id="1516"/>
      <w:bookmarkEnd w:id="1517"/>
      <w:bookmarkEnd w:id="1518"/>
      <w:bookmarkEnd w:id="1519"/>
      <w:bookmarkEnd w:id="1520"/>
    </w:p>
    <w:p w14:paraId="3A01D5C9" w14:textId="77777777" w:rsidR="00125019" w:rsidRPr="002571EA" w:rsidRDefault="00125019" w:rsidP="00125019">
      <w:pPr>
        <w:pStyle w:val="Heading4"/>
      </w:pPr>
      <w:bookmarkStart w:id="1521" w:name="_CR8_5_3_1"/>
      <w:bookmarkStart w:id="1522" w:name="_Toc478159729"/>
      <w:bookmarkStart w:id="1523" w:name="_Toc51775969"/>
      <w:bookmarkStart w:id="1524" w:name="_Toc56772991"/>
      <w:bookmarkStart w:id="1525" w:name="_Toc64447620"/>
      <w:bookmarkStart w:id="1526" w:name="_Toc74152276"/>
      <w:bookmarkStart w:id="1527" w:name="_Toc88654129"/>
      <w:bookmarkStart w:id="1528" w:name="_Toc99056191"/>
      <w:bookmarkStart w:id="1529" w:name="_Toc99959124"/>
      <w:bookmarkStart w:id="1530" w:name="_Toc105612309"/>
      <w:bookmarkStart w:id="1531" w:name="_Toc106109525"/>
      <w:bookmarkStart w:id="1532" w:name="_Toc112766417"/>
      <w:bookmarkStart w:id="1533" w:name="_Toc113379333"/>
      <w:bookmarkStart w:id="1534" w:name="_Toc120091886"/>
      <w:bookmarkStart w:id="1535" w:name="_Toc155966197"/>
      <w:bookmarkEnd w:id="1521"/>
      <w:r w:rsidRPr="002571EA">
        <w:t>8.</w:t>
      </w:r>
      <w:r>
        <w:t>5</w:t>
      </w:r>
      <w:r w:rsidRPr="002571EA">
        <w:t>.</w:t>
      </w:r>
      <w:r>
        <w:t>3</w:t>
      </w:r>
      <w:r w:rsidRPr="002571EA">
        <w:t>.1</w:t>
      </w:r>
      <w:r w:rsidRPr="002571EA">
        <w:tab/>
        <w:t>General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36" w:name="_CR8_5_3_2"/>
      <w:bookmarkStart w:id="1537" w:name="_Toc478159730"/>
      <w:bookmarkStart w:id="1538" w:name="_Toc51775970"/>
      <w:bookmarkStart w:id="1539" w:name="_Toc56772992"/>
      <w:bookmarkStart w:id="1540" w:name="_Toc64447621"/>
      <w:bookmarkStart w:id="1541" w:name="_Toc74152277"/>
      <w:bookmarkStart w:id="1542" w:name="_Toc88654130"/>
      <w:bookmarkStart w:id="1543" w:name="_Toc99056192"/>
      <w:bookmarkStart w:id="1544" w:name="_Toc99959125"/>
      <w:bookmarkStart w:id="1545" w:name="_Toc105612310"/>
      <w:bookmarkStart w:id="1546" w:name="_Toc106109526"/>
      <w:bookmarkStart w:id="1547" w:name="_Toc112766418"/>
      <w:bookmarkStart w:id="1548" w:name="_Toc113379334"/>
      <w:bookmarkStart w:id="1549" w:name="_Toc120091887"/>
      <w:bookmarkStart w:id="1550" w:name="_Toc155966198"/>
      <w:bookmarkEnd w:id="1536"/>
      <w:r w:rsidRPr="002571EA">
        <w:t>8.</w:t>
      </w:r>
      <w:r>
        <w:t>5</w:t>
      </w:r>
      <w:r w:rsidRPr="002571EA">
        <w:t>.</w:t>
      </w:r>
      <w:r>
        <w:t>3</w:t>
      </w:r>
      <w:r w:rsidRPr="002571EA">
        <w:t>.2</w:t>
      </w:r>
      <w:r w:rsidRPr="002571EA">
        <w:tab/>
        <w:t>Successful Operation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65pt;height:102.15pt" o:ole="">
            <v:imagedata r:id="rId64" o:title=""/>
          </v:shape>
          <o:OLEObject Type="Embed" ProgID="Word.Picture.8" ShapeID="_x0000_i1051" DrawAspect="Content" ObjectID="_1766595380"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51" w:name="_Toc478159731"/>
      <w:bookmarkStart w:id="1552" w:name="_Toc51775971"/>
      <w:bookmarkStart w:id="1553" w:name="_Toc56772993"/>
      <w:bookmarkStart w:id="1554" w:name="_Toc64447622"/>
      <w:bookmarkStart w:id="1555" w:name="_Toc74152278"/>
      <w:bookmarkStart w:id="1556"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57" w:name="_Toc99056193"/>
      <w:bookmarkStart w:id="1558"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59" w:name="_Hlk103591661"/>
      <w:r w:rsidRPr="00CC0389">
        <w:rPr>
          <w:rFonts w:eastAsia="SimSun"/>
          <w:i/>
          <w:iCs/>
          <w:lang w:val="en-US"/>
        </w:rPr>
        <w:t>Measurement Characteristics Request Indicator</w:t>
      </w:r>
      <w:r w:rsidRPr="00CC0389">
        <w:rPr>
          <w:rFonts w:eastAsia="SimSun"/>
          <w:lang w:val="en-US"/>
        </w:rPr>
        <w:t xml:space="preserve"> </w:t>
      </w:r>
      <w:bookmarkEnd w:id="1559"/>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60" w:name="_Toc105612311"/>
      <w:bookmarkStart w:id="1561"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62" w:name="_CR8_5_3_3"/>
      <w:bookmarkStart w:id="1563" w:name="_Toc112766419"/>
      <w:bookmarkStart w:id="1564" w:name="_Toc113379335"/>
      <w:bookmarkStart w:id="1565" w:name="_Toc120091888"/>
      <w:bookmarkStart w:id="1566" w:name="_Toc155966199"/>
      <w:bookmarkEnd w:id="1562"/>
      <w:r w:rsidRPr="002571EA">
        <w:t>8.</w:t>
      </w:r>
      <w:r>
        <w:t>5</w:t>
      </w:r>
      <w:r w:rsidRPr="002571EA">
        <w:t>.</w:t>
      </w:r>
      <w:r>
        <w:t>3</w:t>
      </w:r>
      <w:r w:rsidRPr="002571EA">
        <w:t>.3</w:t>
      </w:r>
      <w:r w:rsidRPr="002571EA">
        <w:tab/>
        <w:t>Unsuccessful Operation</w:t>
      </w:r>
      <w:bookmarkEnd w:id="1551"/>
      <w:bookmarkEnd w:id="1552"/>
      <w:bookmarkEnd w:id="1553"/>
      <w:bookmarkEnd w:id="1554"/>
      <w:bookmarkEnd w:id="1555"/>
      <w:bookmarkEnd w:id="1556"/>
      <w:bookmarkEnd w:id="1557"/>
      <w:bookmarkEnd w:id="1558"/>
      <w:bookmarkEnd w:id="1560"/>
      <w:bookmarkEnd w:id="1561"/>
      <w:bookmarkEnd w:id="1563"/>
      <w:bookmarkEnd w:id="1564"/>
      <w:bookmarkEnd w:id="1565"/>
      <w:bookmarkEnd w:id="156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67" w:name="_CR8_5_3_4"/>
      <w:bookmarkStart w:id="1568" w:name="_Toc478159732"/>
      <w:bookmarkStart w:id="1569" w:name="_Toc51775972"/>
      <w:bookmarkStart w:id="1570" w:name="_Toc56772994"/>
      <w:bookmarkStart w:id="1571" w:name="_Toc64447623"/>
      <w:bookmarkStart w:id="1572" w:name="_Toc74152279"/>
      <w:bookmarkStart w:id="1573" w:name="_Toc88654132"/>
      <w:bookmarkStart w:id="1574" w:name="_Toc99056194"/>
      <w:bookmarkStart w:id="1575" w:name="_Toc99959127"/>
      <w:bookmarkStart w:id="1576" w:name="_Toc105612312"/>
      <w:bookmarkStart w:id="1577" w:name="_Toc106109528"/>
      <w:bookmarkStart w:id="1578" w:name="_Toc112766420"/>
      <w:bookmarkStart w:id="1579" w:name="_Toc113379336"/>
      <w:bookmarkStart w:id="1580" w:name="_Toc120091889"/>
      <w:bookmarkStart w:id="1581" w:name="_Toc155966200"/>
      <w:bookmarkEnd w:id="1567"/>
      <w:r w:rsidRPr="002571EA">
        <w:t>8.</w:t>
      </w:r>
      <w:r>
        <w:t>5</w:t>
      </w:r>
      <w:r w:rsidRPr="002571EA">
        <w:t>.</w:t>
      </w:r>
      <w:r>
        <w:t>3</w:t>
      </w:r>
      <w:r w:rsidRPr="002571EA">
        <w:t>.4</w:t>
      </w:r>
      <w:r w:rsidRPr="002571EA">
        <w:tab/>
        <w:t>Abnormal Conditions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82" w:name="_CR8_5_4"/>
      <w:bookmarkStart w:id="1583" w:name="_Toc478159733"/>
      <w:bookmarkStart w:id="1584" w:name="_Toc51775973"/>
      <w:bookmarkStart w:id="1585" w:name="_Toc56772995"/>
      <w:bookmarkStart w:id="1586" w:name="_Toc64447624"/>
      <w:bookmarkStart w:id="1587" w:name="_Toc74152280"/>
      <w:bookmarkStart w:id="1588" w:name="_Toc88654133"/>
      <w:bookmarkStart w:id="1589" w:name="_Toc99056195"/>
      <w:bookmarkStart w:id="1590" w:name="_Toc99959128"/>
      <w:bookmarkStart w:id="1591" w:name="_Toc105612313"/>
      <w:bookmarkStart w:id="1592" w:name="_Toc106109529"/>
      <w:bookmarkStart w:id="1593" w:name="_Toc112766421"/>
      <w:bookmarkStart w:id="1594" w:name="_Toc113379337"/>
      <w:bookmarkStart w:id="1595" w:name="_Toc120091890"/>
      <w:bookmarkStart w:id="1596" w:name="_Toc155966201"/>
      <w:bookmarkEnd w:id="1582"/>
      <w:r w:rsidRPr="002571EA">
        <w:t>8.</w:t>
      </w:r>
      <w:r>
        <w:t>5</w:t>
      </w:r>
      <w:r w:rsidRPr="002571EA">
        <w:t>.</w:t>
      </w:r>
      <w:r>
        <w:t>4</w:t>
      </w:r>
      <w:r w:rsidRPr="002571EA">
        <w:tab/>
        <w:t>Measurement Abort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BCDFEBC" w14:textId="77777777" w:rsidR="00125019" w:rsidRPr="002571EA" w:rsidRDefault="00125019" w:rsidP="00125019">
      <w:pPr>
        <w:pStyle w:val="Heading4"/>
      </w:pPr>
      <w:bookmarkStart w:id="1597" w:name="_CR8_5_4_1"/>
      <w:bookmarkStart w:id="1598" w:name="_Toc478159734"/>
      <w:bookmarkStart w:id="1599" w:name="_Toc51775974"/>
      <w:bookmarkStart w:id="1600" w:name="_Toc56772996"/>
      <w:bookmarkStart w:id="1601" w:name="_Toc64447625"/>
      <w:bookmarkStart w:id="1602" w:name="_Toc74152281"/>
      <w:bookmarkStart w:id="1603" w:name="_Toc88654134"/>
      <w:bookmarkStart w:id="1604" w:name="_Toc99056196"/>
      <w:bookmarkStart w:id="1605" w:name="_Toc99959129"/>
      <w:bookmarkStart w:id="1606" w:name="_Toc105612314"/>
      <w:bookmarkStart w:id="1607" w:name="_Toc106109530"/>
      <w:bookmarkStart w:id="1608" w:name="_Toc112766422"/>
      <w:bookmarkStart w:id="1609" w:name="_Toc113379338"/>
      <w:bookmarkStart w:id="1610" w:name="_Toc120091891"/>
      <w:bookmarkStart w:id="1611" w:name="_Toc155966202"/>
      <w:bookmarkEnd w:id="1597"/>
      <w:r w:rsidRPr="002571EA">
        <w:t>8.</w:t>
      </w:r>
      <w:r>
        <w:t>5</w:t>
      </w:r>
      <w:r w:rsidRPr="002571EA">
        <w:t>.</w:t>
      </w:r>
      <w:r>
        <w:t>4</w:t>
      </w:r>
      <w:r w:rsidRPr="002571EA">
        <w:t>.1</w:t>
      </w:r>
      <w:r w:rsidRPr="002571EA">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12" w:name="_CR8_5_4_2"/>
      <w:bookmarkStart w:id="1613" w:name="_Toc478159735"/>
      <w:bookmarkStart w:id="1614" w:name="_Toc51775975"/>
      <w:bookmarkStart w:id="1615" w:name="_Toc56772997"/>
      <w:bookmarkStart w:id="1616" w:name="_Toc64447626"/>
      <w:bookmarkStart w:id="1617" w:name="_Toc74152282"/>
      <w:bookmarkStart w:id="1618" w:name="_Toc88654135"/>
      <w:bookmarkStart w:id="1619" w:name="_Toc99056197"/>
      <w:bookmarkStart w:id="1620" w:name="_Toc99959130"/>
      <w:bookmarkStart w:id="1621" w:name="_Toc105612315"/>
      <w:bookmarkStart w:id="1622" w:name="_Toc106109531"/>
      <w:bookmarkStart w:id="1623" w:name="_Toc112766423"/>
      <w:bookmarkStart w:id="1624" w:name="_Toc113379339"/>
      <w:bookmarkStart w:id="1625" w:name="_Toc120091892"/>
      <w:bookmarkStart w:id="1626" w:name="_Toc155966203"/>
      <w:bookmarkEnd w:id="1612"/>
      <w:r w:rsidRPr="002571EA">
        <w:t>8.</w:t>
      </w:r>
      <w:r>
        <w:t>5</w:t>
      </w:r>
      <w:r w:rsidRPr="002571EA">
        <w:t>.</w:t>
      </w:r>
      <w:r>
        <w:t>4</w:t>
      </w:r>
      <w:r w:rsidRPr="002571EA">
        <w:t>.2</w:t>
      </w:r>
      <w:r w:rsidRPr="002571EA">
        <w:tab/>
        <w:t>Successful Operation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bookmarkStart w:id="1627" w:name="_MON_1634548733"/>
    <w:bookmarkEnd w:id="162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65pt;height:102.15pt" o:ole="">
            <v:imagedata r:id="rId66" o:title=""/>
          </v:shape>
          <o:OLEObject Type="Embed" ProgID="Word.Picture.8" ShapeID="_x0000_i1052" DrawAspect="Content" ObjectID="_1766595381"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28" w:name="_CR8_5_4_3"/>
      <w:bookmarkStart w:id="1629" w:name="_Toc478159736"/>
      <w:bookmarkStart w:id="1630" w:name="_Toc51775976"/>
      <w:bookmarkStart w:id="1631" w:name="_Toc56772998"/>
      <w:bookmarkStart w:id="1632" w:name="_Toc64447627"/>
      <w:bookmarkStart w:id="1633" w:name="_Toc74152283"/>
      <w:bookmarkStart w:id="1634" w:name="_Toc88654136"/>
      <w:bookmarkStart w:id="1635" w:name="_Toc99056198"/>
      <w:bookmarkStart w:id="1636" w:name="_Toc99959131"/>
      <w:bookmarkStart w:id="1637" w:name="_Toc105612316"/>
      <w:bookmarkStart w:id="1638" w:name="_Toc106109532"/>
      <w:bookmarkStart w:id="1639" w:name="_Toc112766424"/>
      <w:bookmarkStart w:id="1640" w:name="_Toc113379340"/>
      <w:bookmarkStart w:id="1641" w:name="_Toc120091893"/>
      <w:bookmarkStart w:id="1642" w:name="_Toc155966204"/>
      <w:bookmarkEnd w:id="1628"/>
      <w:r w:rsidRPr="002571EA">
        <w:t>8.</w:t>
      </w:r>
      <w:r>
        <w:t>5</w:t>
      </w:r>
      <w:r w:rsidRPr="002571EA">
        <w:t>.</w:t>
      </w:r>
      <w:r>
        <w:t>4</w:t>
      </w:r>
      <w:r w:rsidRPr="002571EA">
        <w:t>.3</w:t>
      </w:r>
      <w:r w:rsidRPr="002571EA">
        <w:tab/>
        <w:t>Unsuccessful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43" w:name="_CR8_5_4_4"/>
      <w:bookmarkStart w:id="1644" w:name="_Toc478159737"/>
      <w:bookmarkStart w:id="1645" w:name="_Toc51775977"/>
      <w:bookmarkStart w:id="1646" w:name="_Toc56772999"/>
      <w:bookmarkStart w:id="1647" w:name="_Toc64447628"/>
      <w:bookmarkStart w:id="1648" w:name="_Toc74152284"/>
      <w:bookmarkStart w:id="1649" w:name="_Toc88654137"/>
      <w:bookmarkStart w:id="1650" w:name="_Toc99056199"/>
      <w:bookmarkStart w:id="1651" w:name="_Toc99959132"/>
      <w:bookmarkStart w:id="1652" w:name="_Toc105612317"/>
      <w:bookmarkStart w:id="1653" w:name="_Toc106109533"/>
      <w:bookmarkStart w:id="1654" w:name="_Toc112766425"/>
      <w:bookmarkStart w:id="1655" w:name="_Toc113379341"/>
      <w:bookmarkStart w:id="1656" w:name="_Toc120091894"/>
      <w:bookmarkStart w:id="1657" w:name="_Toc155966205"/>
      <w:bookmarkEnd w:id="1643"/>
      <w:r w:rsidRPr="002571EA">
        <w:t>8.</w:t>
      </w:r>
      <w:r>
        <w:t>5</w:t>
      </w:r>
      <w:r w:rsidRPr="002571EA">
        <w:t>.</w:t>
      </w:r>
      <w:r>
        <w:t>4</w:t>
      </w:r>
      <w:r w:rsidRPr="002571EA">
        <w:t>.4</w:t>
      </w:r>
      <w:r w:rsidRPr="002571EA">
        <w:tab/>
        <w:t>Abnormal Conditions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58" w:name="_CR8_5_5"/>
      <w:bookmarkStart w:id="1659" w:name="_Toc51775978"/>
      <w:bookmarkStart w:id="1660" w:name="_Toc56773000"/>
      <w:bookmarkStart w:id="1661" w:name="_Toc64447629"/>
      <w:bookmarkStart w:id="1662" w:name="_Toc74152285"/>
      <w:bookmarkStart w:id="1663" w:name="_Toc88654138"/>
      <w:bookmarkStart w:id="1664" w:name="_Toc99056200"/>
      <w:bookmarkStart w:id="1665" w:name="_Toc99959133"/>
      <w:bookmarkStart w:id="1666" w:name="_Toc105612318"/>
      <w:bookmarkStart w:id="1667" w:name="_Toc106109534"/>
      <w:bookmarkStart w:id="1668" w:name="_Toc112766426"/>
      <w:bookmarkStart w:id="1669" w:name="_Toc113379342"/>
      <w:bookmarkStart w:id="1670" w:name="_Toc120091895"/>
      <w:bookmarkStart w:id="1671" w:name="_Toc155966206"/>
      <w:bookmarkEnd w:id="1658"/>
      <w:r w:rsidRPr="002571EA">
        <w:t>8.</w:t>
      </w:r>
      <w:r>
        <w:t>5</w:t>
      </w:r>
      <w:r w:rsidRPr="002571EA">
        <w:t>.</w:t>
      </w:r>
      <w:r>
        <w:t>5</w:t>
      </w:r>
      <w:r w:rsidRPr="002571EA">
        <w:tab/>
        <w:t>Measurement</w:t>
      </w:r>
      <w:r>
        <w:t xml:space="preserve"> Failure Indication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554D70E" w14:textId="77777777" w:rsidR="00125019" w:rsidRPr="002571EA" w:rsidRDefault="00125019" w:rsidP="00125019">
      <w:pPr>
        <w:pStyle w:val="Heading4"/>
      </w:pPr>
      <w:bookmarkStart w:id="1672" w:name="_CR8_5_5_1"/>
      <w:bookmarkStart w:id="1673" w:name="_Toc51775979"/>
      <w:bookmarkStart w:id="1674" w:name="_Toc56773001"/>
      <w:bookmarkStart w:id="1675" w:name="_Toc64447630"/>
      <w:bookmarkStart w:id="1676" w:name="_Toc74152286"/>
      <w:bookmarkStart w:id="1677" w:name="_Toc88654139"/>
      <w:bookmarkStart w:id="1678" w:name="_Toc99056201"/>
      <w:bookmarkStart w:id="1679" w:name="_Toc99959134"/>
      <w:bookmarkStart w:id="1680" w:name="_Toc105612319"/>
      <w:bookmarkStart w:id="1681" w:name="_Toc106109535"/>
      <w:bookmarkStart w:id="1682" w:name="_Toc112766427"/>
      <w:bookmarkStart w:id="1683" w:name="_Toc113379343"/>
      <w:bookmarkStart w:id="1684" w:name="_Toc120091896"/>
      <w:bookmarkStart w:id="1685" w:name="_Toc155966207"/>
      <w:bookmarkEnd w:id="1672"/>
      <w:r w:rsidRPr="002571EA">
        <w:t>8.</w:t>
      </w:r>
      <w:r>
        <w:t>5</w:t>
      </w:r>
      <w:r w:rsidRPr="002571EA">
        <w:t>.</w:t>
      </w:r>
      <w:r>
        <w:t>5</w:t>
      </w:r>
      <w:r w:rsidRPr="002571EA">
        <w:t>.1</w:t>
      </w:r>
      <w:r w:rsidRPr="002571EA">
        <w:tab/>
        <w:t>General</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86" w:name="_CR8_5_5_2"/>
      <w:bookmarkStart w:id="1687" w:name="_Toc51775980"/>
      <w:bookmarkStart w:id="1688" w:name="_Toc56773002"/>
      <w:bookmarkStart w:id="1689" w:name="_Toc64447631"/>
      <w:bookmarkStart w:id="1690" w:name="_Toc74152287"/>
      <w:bookmarkStart w:id="1691" w:name="_Toc88654140"/>
      <w:bookmarkStart w:id="1692" w:name="_Toc99056202"/>
      <w:bookmarkStart w:id="1693" w:name="_Toc99959135"/>
      <w:bookmarkStart w:id="1694" w:name="_Toc105612320"/>
      <w:bookmarkStart w:id="1695" w:name="_Toc106109536"/>
      <w:bookmarkStart w:id="1696" w:name="_Toc112766428"/>
      <w:bookmarkStart w:id="1697" w:name="_Toc113379344"/>
      <w:bookmarkStart w:id="1698" w:name="_Toc120091897"/>
      <w:bookmarkStart w:id="1699" w:name="_Toc155966208"/>
      <w:bookmarkEnd w:id="1686"/>
      <w:r w:rsidRPr="002571EA">
        <w:t>8.</w:t>
      </w:r>
      <w:r>
        <w:t>5</w:t>
      </w:r>
      <w:r w:rsidRPr="002571EA">
        <w:t>.</w:t>
      </w:r>
      <w:r>
        <w:t>5</w:t>
      </w:r>
      <w:r w:rsidRPr="002571EA">
        <w:t>.2</w:t>
      </w:r>
      <w:r w:rsidRPr="002571EA">
        <w:tab/>
        <w:t>Successful Operation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bookmarkStart w:id="1700" w:name="_MON_1634550742"/>
    <w:bookmarkEnd w:id="1700"/>
    <w:p w14:paraId="52F7610E" w14:textId="77777777" w:rsidR="00125019" w:rsidRPr="002571EA" w:rsidRDefault="00125019" w:rsidP="00125019">
      <w:pPr>
        <w:pStyle w:val="TH"/>
      </w:pPr>
      <w:r w:rsidRPr="00707B3F">
        <w:rPr>
          <w:noProof/>
        </w:rPr>
        <w:object w:dxaOrig="6597" w:dyaOrig="2130" w14:anchorId="6CBED1EC">
          <v:shape id="_x0000_i1053" type="#_x0000_t75" style="width:315.65pt;height:102.15pt" o:ole="">
            <v:imagedata r:id="rId68" o:title=""/>
          </v:shape>
          <o:OLEObject Type="Embed" ProgID="Word.Picture.8" ShapeID="_x0000_i1053" DrawAspect="Content" ObjectID="_1766595382"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01" w:name="_CR8_5_5_3"/>
      <w:bookmarkStart w:id="1702" w:name="_Toc105612321"/>
      <w:bookmarkStart w:id="1703" w:name="_Toc106109537"/>
      <w:bookmarkStart w:id="1704" w:name="_Toc112766429"/>
      <w:bookmarkStart w:id="1705" w:name="_Toc113379345"/>
      <w:bookmarkStart w:id="1706" w:name="_Toc120091898"/>
      <w:bookmarkStart w:id="1707" w:name="_Toc155966209"/>
      <w:bookmarkStart w:id="1708" w:name="_Toc51775981"/>
      <w:bookmarkStart w:id="1709" w:name="_Toc56773003"/>
      <w:bookmarkStart w:id="1710" w:name="_Toc64447632"/>
      <w:bookmarkStart w:id="1711" w:name="_Toc74152288"/>
      <w:bookmarkStart w:id="1712" w:name="_Toc88654141"/>
      <w:bookmarkStart w:id="1713" w:name="_Toc99056203"/>
      <w:bookmarkStart w:id="1714" w:name="_Toc99959136"/>
      <w:bookmarkEnd w:id="1701"/>
      <w:r w:rsidRPr="00870814">
        <w:t>8.</w:t>
      </w:r>
      <w:r>
        <w:t>5</w:t>
      </w:r>
      <w:r w:rsidRPr="00870814">
        <w:t>.</w:t>
      </w:r>
      <w:r>
        <w:t>5</w:t>
      </w:r>
      <w:r w:rsidRPr="00870814">
        <w:t>.</w:t>
      </w:r>
      <w:r>
        <w:t>3</w:t>
      </w:r>
      <w:r w:rsidRPr="00870814">
        <w:tab/>
        <w:t>Abnormal Conditions</w:t>
      </w:r>
      <w:bookmarkEnd w:id="1702"/>
      <w:bookmarkEnd w:id="1703"/>
      <w:bookmarkEnd w:id="1704"/>
      <w:bookmarkEnd w:id="1705"/>
      <w:bookmarkEnd w:id="1706"/>
      <w:bookmarkEnd w:id="1707"/>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15" w:name="_CR9"/>
      <w:bookmarkStart w:id="1716" w:name="_Toc105612322"/>
      <w:bookmarkStart w:id="1717" w:name="_Toc106109538"/>
      <w:bookmarkStart w:id="1718" w:name="_Toc112766430"/>
      <w:bookmarkStart w:id="1719" w:name="_Toc113379346"/>
      <w:bookmarkStart w:id="1720" w:name="_Toc120091899"/>
      <w:bookmarkStart w:id="1721" w:name="_Toc155966210"/>
      <w:bookmarkEnd w:id="1715"/>
      <w:r w:rsidRPr="00707B3F">
        <w:rPr>
          <w:noProof/>
        </w:rPr>
        <w:t>9</w:t>
      </w:r>
      <w:r w:rsidRPr="00707B3F">
        <w:rPr>
          <w:noProof/>
        </w:rPr>
        <w:tab/>
        <w:t>Elements for NRPPa Communication</w:t>
      </w:r>
      <w:bookmarkEnd w:id="1247"/>
      <w:bookmarkEnd w:id="1708"/>
      <w:bookmarkEnd w:id="1709"/>
      <w:bookmarkEnd w:id="1710"/>
      <w:bookmarkEnd w:id="1711"/>
      <w:bookmarkEnd w:id="1712"/>
      <w:bookmarkEnd w:id="1713"/>
      <w:bookmarkEnd w:id="1714"/>
      <w:bookmarkEnd w:id="1716"/>
      <w:bookmarkEnd w:id="1717"/>
      <w:bookmarkEnd w:id="1718"/>
      <w:bookmarkEnd w:id="1719"/>
      <w:bookmarkEnd w:id="1720"/>
      <w:bookmarkEnd w:id="1721"/>
    </w:p>
    <w:p w14:paraId="4EB89549" w14:textId="77777777" w:rsidR="00FC46E8" w:rsidRPr="00707B3F" w:rsidRDefault="00FC46E8" w:rsidP="00FC46E8">
      <w:pPr>
        <w:pStyle w:val="Heading2"/>
        <w:rPr>
          <w:noProof/>
        </w:rPr>
      </w:pPr>
      <w:bookmarkStart w:id="1722" w:name="_CR9_0"/>
      <w:bookmarkStart w:id="1723" w:name="_Toc534903065"/>
      <w:bookmarkStart w:id="1724" w:name="_Toc51775982"/>
      <w:bookmarkStart w:id="1725" w:name="_Toc56773004"/>
      <w:bookmarkStart w:id="1726" w:name="_Toc64447633"/>
      <w:bookmarkStart w:id="1727" w:name="_Toc74152289"/>
      <w:bookmarkStart w:id="1728" w:name="_Toc88654142"/>
      <w:bookmarkStart w:id="1729" w:name="_Toc99056204"/>
      <w:bookmarkStart w:id="1730" w:name="_Toc99959137"/>
      <w:bookmarkStart w:id="1731" w:name="_Toc105612323"/>
      <w:bookmarkStart w:id="1732" w:name="_Toc106109539"/>
      <w:bookmarkStart w:id="1733" w:name="_Toc112766431"/>
      <w:bookmarkStart w:id="1734" w:name="_Toc113379347"/>
      <w:bookmarkStart w:id="1735" w:name="_Toc120091900"/>
      <w:bookmarkStart w:id="1736" w:name="_Toc155966211"/>
      <w:bookmarkEnd w:id="1722"/>
      <w:r w:rsidRPr="00707B3F">
        <w:rPr>
          <w:noProof/>
        </w:rPr>
        <w:t>9.0</w:t>
      </w:r>
      <w:r w:rsidRPr="00707B3F">
        <w:rPr>
          <w:noProof/>
        </w:rP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37" w:name="_CR9_1"/>
      <w:bookmarkStart w:id="1738" w:name="_Toc534903066"/>
      <w:bookmarkStart w:id="1739" w:name="_Toc51775983"/>
      <w:bookmarkStart w:id="1740" w:name="_Toc56773005"/>
      <w:bookmarkStart w:id="1741" w:name="_Toc64447634"/>
      <w:bookmarkStart w:id="1742" w:name="_Toc74152290"/>
      <w:bookmarkStart w:id="1743" w:name="_Toc88654143"/>
      <w:bookmarkStart w:id="1744" w:name="_Toc99056205"/>
      <w:bookmarkStart w:id="1745" w:name="_Toc99959138"/>
      <w:bookmarkStart w:id="1746" w:name="_Toc105612324"/>
      <w:bookmarkStart w:id="1747" w:name="_Toc106109540"/>
      <w:bookmarkStart w:id="1748" w:name="_Toc112766432"/>
      <w:bookmarkStart w:id="1749" w:name="_Toc113379348"/>
      <w:bookmarkStart w:id="1750" w:name="_Toc120091901"/>
      <w:bookmarkStart w:id="1751" w:name="_Toc155966212"/>
      <w:bookmarkEnd w:id="1737"/>
      <w:r w:rsidRPr="00707B3F">
        <w:rPr>
          <w:noProof/>
        </w:rPr>
        <w:t>9.1</w:t>
      </w:r>
      <w:r w:rsidRPr="00707B3F">
        <w:rPr>
          <w:noProof/>
        </w:rPr>
        <w:tab/>
        <w:t>Message Functional Definition and Content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1DAEC6F" w14:textId="77777777" w:rsidR="00FC46E8" w:rsidRPr="00707B3F" w:rsidRDefault="00FC46E8" w:rsidP="00FC46E8">
      <w:pPr>
        <w:pStyle w:val="Heading3"/>
        <w:rPr>
          <w:noProof/>
        </w:rPr>
      </w:pPr>
      <w:bookmarkStart w:id="1752" w:name="_CR9_1_1"/>
      <w:bookmarkStart w:id="1753" w:name="_Toc534903067"/>
      <w:bookmarkStart w:id="1754" w:name="_Toc51775984"/>
      <w:bookmarkStart w:id="1755" w:name="_Toc56773006"/>
      <w:bookmarkStart w:id="1756" w:name="_Toc64447635"/>
      <w:bookmarkStart w:id="1757" w:name="_Toc74152291"/>
      <w:bookmarkStart w:id="1758" w:name="_Toc88654144"/>
      <w:bookmarkStart w:id="1759" w:name="_Toc99056206"/>
      <w:bookmarkStart w:id="1760" w:name="_Toc99959139"/>
      <w:bookmarkStart w:id="1761" w:name="_Toc105612325"/>
      <w:bookmarkStart w:id="1762" w:name="_Toc106109541"/>
      <w:bookmarkStart w:id="1763" w:name="_Toc112766433"/>
      <w:bookmarkStart w:id="1764" w:name="_Toc113379349"/>
      <w:bookmarkStart w:id="1765" w:name="_Toc120091902"/>
      <w:bookmarkStart w:id="1766" w:name="_Toc155966213"/>
      <w:bookmarkEnd w:id="1752"/>
      <w:r w:rsidRPr="00707B3F">
        <w:rPr>
          <w:noProof/>
        </w:rPr>
        <w:t>9.1.1</w:t>
      </w:r>
      <w:r w:rsidRPr="00707B3F">
        <w:rPr>
          <w:noProof/>
        </w:rPr>
        <w:tab/>
        <w:t>Messages for Location Information Transfer Procedures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6AD38FD" w14:textId="77777777" w:rsidR="00104B83" w:rsidRPr="00707B3F" w:rsidRDefault="00104B83" w:rsidP="00104B83">
      <w:pPr>
        <w:pStyle w:val="Heading4"/>
        <w:rPr>
          <w:noProof/>
        </w:rPr>
      </w:pPr>
      <w:bookmarkStart w:id="1767" w:name="_CR9_1_1_1"/>
      <w:bookmarkStart w:id="1768" w:name="_Toc534903068"/>
      <w:bookmarkStart w:id="1769" w:name="_Toc51775985"/>
      <w:bookmarkStart w:id="1770" w:name="_Toc56773007"/>
      <w:bookmarkStart w:id="1771" w:name="_Toc64447636"/>
      <w:bookmarkStart w:id="1772" w:name="_Toc74152292"/>
      <w:bookmarkStart w:id="1773" w:name="_Toc88654145"/>
      <w:bookmarkStart w:id="1774" w:name="_Toc99056207"/>
      <w:bookmarkStart w:id="1775" w:name="_Toc99959140"/>
      <w:bookmarkStart w:id="1776" w:name="_Toc105612326"/>
      <w:bookmarkStart w:id="1777" w:name="_Toc106109542"/>
      <w:bookmarkStart w:id="1778" w:name="_Toc112766434"/>
      <w:bookmarkStart w:id="1779" w:name="_Toc113379350"/>
      <w:bookmarkStart w:id="1780" w:name="_Toc120091903"/>
      <w:bookmarkStart w:id="1781" w:name="_Toc155966214"/>
      <w:bookmarkEnd w:id="1767"/>
      <w:r w:rsidRPr="00707B3F">
        <w:rPr>
          <w:noProof/>
        </w:rPr>
        <w:t>9.1.1.1</w:t>
      </w:r>
      <w:r w:rsidRPr="00707B3F">
        <w:rPr>
          <w:noProof/>
        </w:rPr>
        <w:tab/>
        <w:t>E-CID MEASUREMENT INITIATION REQUEST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ng-eNB.</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r w:rsidRPr="00A4571B">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82" w:name="_CR9_1_1_2"/>
      <w:bookmarkStart w:id="1783" w:name="_Toc534903069"/>
      <w:bookmarkStart w:id="1784" w:name="_Toc51775986"/>
      <w:bookmarkStart w:id="1785" w:name="_Toc56773008"/>
      <w:bookmarkStart w:id="1786" w:name="_Toc64447637"/>
      <w:bookmarkStart w:id="1787" w:name="_Toc74152293"/>
      <w:bookmarkStart w:id="1788" w:name="_Toc88654146"/>
      <w:bookmarkStart w:id="1789" w:name="_Toc99056208"/>
      <w:bookmarkStart w:id="1790" w:name="_Toc99959141"/>
      <w:bookmarkStart w:id="1791" w:name="_Toc105612327"/>
      <w:bookmarkStart w:id="1792" w:name="_Toc106109543"/>
      <w:bookmarkStart w:id="1793" w:name="_Toc112766435"/>
      <w:bookmarkStart w:id="1794" w:name="_Toc113379351"/>
      <w:bookmarkStart w:id="1795" w:name="_Toc120091904"/>
      <w:bookmarkStart w:id="1796" w:name="_Toc155966215"/>
      <w:bookmarkEnd w:id="1782"/>
      <w:r w:rsidRPr="00707B3F">
        <w:rPr>
          <w:noProof/>
        </w:rPr>
        <w:t>9.1.1.2</w:t>
      </w:r>
      <w:r w:rsidRPr="00707B3F">
        <w:rPr>
          <w:noProof/>
        </w:rPr>
        <w:tab/>
        <w:t>E-CID MEASUREMENT INITIATION RESPONSE</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97" w:name="_CR9_1_1_3"/>
      <w:bookmarkStart w:id="1798" w:name="_Toc534903070"/>
      <w:bookmarkStart w:id="1799" w:name="_Toc51775987"/>
      <w:bookmarkStart w:id="1800" w:name="_Toc56773009"/>
      <w:bookmarkStart w:id="1801" w:name="_Toc64447638"/>
      <w:bookmarkStart w:id="1802" w:name="_Toc74152294"/>
      <w:bookmarkStart w:id="1803" w:name="_Toc88654147"/>
      <w:bookmarkStart w:id="1804" w:name="_Toc99056209"/>
      <w:bookmarkStart w:id="1805" w:name="_Toc99959142"/>
      <w:bookmarkStart w:id="1806" w:name="_Toc105612328"/>
      <w:bookmarkStart w:id="1807" w:name="_Toc106109544"/>
      <w:bookmarkStart w:id="1808" w:name="_Toc112766436"/>
      <w:bookmarkStart w:id="1809" w:name="_Toc113379352"/>
      <w:bookmarkStart w:id="1810" w:name="_Toc120091905"/>
      <w:bookmarkStart w:id="1811" w:name="_Toc155966216"/>
      <w:bookmarkEnd w:id="1797"/>
      <w:r w:rsidRPr="00707B3F">
        <w:rPr>
          <w:noProof/>
        </w:rPr>
        <w:t>9.1.1.3</w:t>
      </w:r>
      <w:r w:rsidRPr="00707B3F">
        <w:rPr>
          <w:noProof/>
        </w:rPr>
        <w:tab/>
        <w:t>E-CID MEASUREMENT INITIATION FAILURE</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12" w:name="_CR9_1_1_4"/>
      <w:bookmarkStart w:id="1813" w:name="_Toc534903071"/>
      <w:bookmarkStart w:id="1814" w:name="_Toc51775988"/>
      <w:bookmarkStart w:id="1815" w:name="_Toc56773010"/>
      <w:bookmarkStart w:id="1816" w:name="_Toc64447639"/>
      <w:bookmarkStart w:id="1817" w:name="_Toc74152295"/>
      <w:bookmarkStart w:id="1818" w:name="_Toc88654148"/>
      <w:bookmarkStart w:id="1819" w:name="_Toc99056210"/>
      <w:bookmarkStart w:id="1820" w:name="_Toc99959143"/>
      <w:bookmarkStart w:id="1821" w:name="_Toc105612329"/>
      <w:bookmarkStart w:id="1822" w:name="_Toc106109545"/>
      <w:bookmarkStart w:id="1823" w:name="_Toc112766437"/>
      <w:bookmarkStart w:id="1824" w:name="_Toc113379353"/>
      <w:bookmarkStart w:id="1825" w:name="_Toc120091906"/>
      <w:bookmarkStart w:id="1826" w:name="_Toc155966217"/>
      <w:bookmarkEnd w:id="1812"/>
      <w:r w:rsidRPr="00707B3F">
        <w:rPr>
          <w:noProof/>
        </w:rPr>
        <w:t>9.1.1.4</w:t>
      </w:r>
      <w:r w:rsidRPr="00707B3F">
        <w:rPr>
          <w:noProof/>
        </w:rPr>
        <w:tab/>
        <w:t>E-CID MEASUREMENT FAILURE INDICATION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27" w:name="_CR9_1_1_5"/>
      <w:bookmarkStart w:id="1828" w:name="_Toc534903072"/>
      <w:bookmarkStart w:id="1829" w:name="_Toc51775989"/>
      <w:bookmarkStart w:id="1830" w:name="_Toc56773011"/>
      <w:bookmarkStart w:id="1831" w:name="_Toc64447640"/>
      <w:bookmarkStart w:id="1832" w:name="_Toc74152296"/>
      <w:bookmarkStart w:id="1833" w:name="_Toc88654149"/>
      <w:bookmarkStart w:id="1834" w:name="_Toc99056211"/>
      <w:bookmarkStart w:id="1835" w:name="_Toc99959144"/>
      <w:bookmarkStart w:id="1836" w:name="_Toc105612330"/>
      <w:bookmarkStart w:id="1837" w:name="_Toc106109546"/>
      <w:bookmarkStart w:id="1838" w:name="_Toc112766438"/>
      <w:bookmarkStart w:id="1839" w:name="_Toc113379354"/>
      <w:bookmarkStart w:id="1840" w:name="_Toc120091907"/>
      <w:bookmarkStart w:id="1841" w:name="_Toc155966218"/>
      <w:bookmarkEnd w:id="1827"/>
      <w:r w:rsidRPr="00707B3F">
        <w:rPr>
          <w:noProof/>
        </w:rPr>
        <w:t>9.1.1.5</w:t>
      </w:r>
      <w:r w:rsidRPr="00707B3F">
        <w:rPr>
          <w:noProof/>
        </w:rPr>
        <w:tab/>
        <w:t>E-CID MEASUREMENT REPORT</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42" w:name="_CR9_1_1_6"/>
      <w:bookmarkStart w:id="1843" w:name="_Toc534903073"/>
      <w:bookmarkStart w:id="1844" w:name="_Toc51775990"/>
      <w:bookmarkStart w:id="1845" w:name="_Toc56773012"/>
      <w:bookmarkStart w:id="1846" w:name="_Toc64447641"/>
      <w:bookmarkStart w:id="1847" w:name="_Toc74152297"/>
      <w:bookmarkStart w:id="1848" w:name="_Toc88654150"/>
      <w:bookmarkStart w:id="1849" w:name="_Toc99056212"/>
      <w:bookmarkStart w:id="1850" w:name="_Toc99959145"/>
      <w:bookmarkStart w:id="1851" w:name="_Toc105612331"/>
      <w:bookmarkStart w:id="1852" w:name="_Toc106109547"/>
      <w:bookmarkStart w:id="1853" w:name="_Toc112766439"/>
      <w:bookmarkStart w:id="1854" w:name="_Toc113379355"/>
      <w:bookmarkStart w:id="1855" w:name="_Toc120091908"/>
      <w:bookmarkStart w:id="1856" w:name="_Toc155966219"/>
      <w:bookmarkEnd w:id="1842"/>
      <w:r w:rsidRPr="00707B3F">
        <w:rPr>
          <w:noProof/>
        </w:rPr>
        <w:t>9.1.1.6</w:t>
      </w:r>
      <w:r w:rsidRPr="00707B3F">
        <w:rPr>
          <w:noProof/>
        </w:rPr>
        <w:tab/>
        <w:t>E-CID MEASUREMENT TERMINATION COMMAND</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57" w:name="_CR9_1_1_7"/>
      <w:bookmarkStart w:id="1858" w:name="_Toc534903074"/>
      <w:bookmarkStart w:id="1859" w:name="_Toc51775991"/>
      <w:bookmarkStart w:id="1860" w:name="_Toc56773013"/>
      <w:bookmarkStart w:id="1861" w:name="_Toc64447642"/>
      <w:bookmarkStart w:id="1862" w:name="_Toc74152298"/>
      <w:bookmarkStart w:id="1863" w:name="_Toc88654151"/>
      <w:bookmarkStart w:id="1864" w:name="_Toc99056213"/>
      <w:bookmarkStart w:id="1865" w:name="_Toc99959146"/>
      <w:bookmarkStart w:id="1866" w:name="_Toc105612332"/>
      <w:bookmarkStart w:id="1867" w:name="_Toc106109548"/>
      <w:bookmarkStart w:id="1868" w:name="_Toc112766440"/>
      <w:bookmarkStart w:id="1869" w:name="_Toc113379356"/>
      <w:bookmarkStart w:id="1870" w:name="_Toc120091909"/>
      <w:bookmarkStart w:id="1871" w:name="_Toc155966220"/>
      <w:bookmarkEnd w:id="1857"/>
      <w:r w:rsidRPr="00707B3F">
        <w:rPr>
          <w:noProof/>
        </w:rPr>
        <w:t>9.1.1.7</w:t>
      </w:r>
      <w:r w:rsidRPr="00707B3F">
        <w:rPr>
          <w:noProof/>
        </w:rPr>
        <w:tab/>
        <w:t>OTDOA INFORMATION REQUEST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1 .. &lt;maxnoOTDOAtypes&gt;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72" w:name="_CR9_1_1_8"/>
      <w:bookmarkStart w:id="1873" w:name="_Toc534903075"/>
      <w:bookmarkStart w:id="1874" w:name="_Toc51775992"/>
      <w:bookmarkStart w:id="1875" w:name="_Toc56773014"/>
      <w:bookmarkStart w:id="1876" w:name="_Toc64447643"/>
      <w:bookmarkStart w:id="1877" w:name="_Toc74152299"/>
      <w:bookmarkStart w:id="1878" w:name="_Toc88654152"/>
      <w:bookmarkStart w:id="1879" w:name="_Toc99056214"/>
      <w:bookmarkStart w:id="1880" w:name="_Toc99959147"/>
      <w:bookmarkStart w:id="1881" w:name="_Toc105612333"/>
      <w:bookmarkStart w:id="1882" w:name="_Toc106109549"/>
      <w:bookmarkStart w:id="1883" w:name="_Toc112766441"/>
      <w:bookmarkStart w:id="1884" w:name="_Toc113379357"/>
      <w:bookmarkStart w:id="1885" w:name="_Toc120091910"/>
      <w:bookmarkStart w:id="1886" w:name="_Toc155966221"/>
      <w:bookmarkEnd w:id="1872"/>
      <w:r w:rsidRPr="00707B3F">
        <w:rPr>
          <w:noProof/>
        </w:rPr>
        <w:t>9.1.1.8</w:t>
      </w:r>
      <w:r w:rsidRPr="00707B3F">
        <w:rPr>
          <w:noProof/>
        </w:rPr>
        <w:tab/>
        <w:t>OTDOA INFORMATION RESPONSE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87" w:name="_CR9_1_1_9"/>
      <w:bookmarkStart w:id="1888" w:name="_Toc534903076"/>
      <w:bookmarkStart w:id="1889" w:name="_Toc51775993"/>
      <w:bookmarkStart w:id="1890" w:name="_Toc56773015"/>
      <w:bookmarkStart w:id="1891" w:name="_Toc64447644"/>
      <w:bookmarkStart w:id="1892" w:name="_Toc74152300"/>
      <w:bookmarkStart w:id="1893" w:name="_Toc88654153"/>
      <w:bookmarkStart w:id="1894" w:name="_Toc99056215"/>
      <w:bookmarkStart w:id="1895" w:name="_Toc99959148"/>
      <w:bookmarkStart w:id="1896" w:name="_Toc105612334"/>
      <w:bookmarkStart w:id="1897" w:name="_Toc106109550"/>
      <w:bookmarkStart w:id="1898" w:name="_Toc112766442"/>
      <w:bookmarkStart w:id="1899" w:name="_Toc113379358"/>
      <w:bookmarkStart w:id="1900" w:name="_Toc120091911"/>
      <w:bookmarkStart w:id="1901" w:name="_Toc155966222"/>
      <w:bookmarkEnd w:id="1887"/>
      <w:r w:rsidRPr="00707B3F">
        <w:rPr>
          <w:noProof/>
        </w:rPr>
        <w:t>9.1.1.9</w:t>
      </w:r>
      <w:r w:rsidRPr="00707B3F">
        <w:rPr>
          <w:noProof/>
        </w:rPr>
        <w:tab/>
        <w:t>OTDOA INFORMATION FAILURE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r w:rsidRPr="00A4571B">
              <w:t>NRPPa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02" w:name="_CR9_1_1_10"/>
      <w:bookmarkStart w:id="1903" w:name="_Toc51775994"/>
      <w:bookmarkStart w:id="1904" w:name="_Toc56773016"/>
      <w:bookmarkStart w:id="1905" w:name="_Toc64447645"/>
      <w:bookmarkStart w:id="1906" w:name="_Toc74152301"/>
      <w:bookmarkStart w:id="1907" w:name="_Toc88654154"/>
      <w:bookmarkStart w:id="1908" w:name="_Toc99056216"/>
      <w:bookmarkStart w:id="1909" w:name="_Toc99959149"/>
      <w:bookmarkStart w:id="1910" w:name="_Toc105612335"/>
      <w:bookmarkStart w:id="1911" w:name="_Toc106109551"/>
      <w:bookmarkStart w:id="1912" w:name="_Toc112766443"/>
      <w:bookmarkStart w:id="1913" w:name="_Toc113379359"/>
      <w:bookmarkStart w:id="1914" w:name="_Toc120091912"/>
      <w:bookmarkStart w:id="1915" w:name="_Toc155966223"/>
      <w:bookmarkStart w:id="1916" w:name="_Toc534903077"/>
      <w:bookmarkEnd w:id="1902"/>
      <w:r w:rsidRPr="00707B3F">
        <w:rPr>
          <w:noProof/>
        </w:rPr>
        <w:t>9.1.1.</w:t>
      </w:r>
      <w:r>
        <w:rPr>
          <w:noProof/>
        </w:rPr>
        <w:t>10</w:t>
      </w:r>
      <w:r w:rsidRPr="00707B3F">
        <w:rPr>
          <w:noProof/>
        </w:rPr>
        <w:tab/>
      </w:r>
      <w:r>
        <w:rPr>
          <w:noProof/>
        </w:rPr>
        <w:t>POSITIONING</w:t>
      </w:r>
      <w:r w:rsidRPr="00707B3F">
        <w:rPr>
          <w:noProof/>
        </w:rPr>
        <w:t xml:space="preserve"> INFORMATION REQUEST</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17" w:name="_CR9_1_1_11"/>
      <w:bookmarkStart w:id="1918" w:name="_Toc51775995"/>
      <w:bookmarkStart w:id="1919" w:name="_Toc56773017"/>
      <w:bookmarkStart w:id="1920" w:name="_Toc64447646"/>
      <w:bookmarkStart w:id="1921" w:name="_Toc74152302"/>
      <w:bookmarkStart w:id="1922" w:name="_Toc88654155"/>
      <w:bookmarkStart w:id="1923" w:name="_Toc99056217"/>
      <w:bookmarkStart w:id="1924" w:name="_Toc99959150"/>
      <w:bookmarkStart w:id="1925" w:name="_Toc105612336"/>
      <w:bookmarkStart w:id="1926" w:name="_Toc106109552"/>
      <w:bookmarkStart w:id="1927" w:name="_Toc112766444"/>
      <w:bookmarkStart w:id="1928" w:name="_Toc113379360"/>
      <w:bookmarkStart w:id="1929" w:name="_Toc120091913"/>
      <w:bookmarkStart w:id="1930" w:name="_Toc155966224"/>
      <w:bookmarkEnd w:id="1917"/>
      <w:r w:rsidRPr="00707B3F">
        <w:rPr>
          <w:noProof/>
        </w:rPr>
        <w:t>9.1.1.</w:t>
      </w:r>
      <w:r>
        <w:rPr>
          <w:noProof/>
        </w:rPr>
        <w:t>11</w:t>
      </w:r>
      <w:r w:rsidRPr="00707B3F">
        <w:rPr>
          <w:noProof/>
        </w:rPr>
        <w:tab/>
      </w:r>
      <w:r>
        <w:rPr>
          <w:noProof/>
        </w:rPr>
        <w:t>POSITIONING</w:t>
      </w:r>
      <w:r w:rsidRPr="00707B3F">
        <w:rPr>
          <w:noProof/>
        </w:rPr>
        <w:t xml:space="preserve"> INFORMATION RESPONSE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31" w:name="_Hlk50141307"/>
            <w:r>
              <w:rPr>
                <w:noProof/>
              </w:rPr>
              <w:t>SRS Configuration</w:t>
            </w:r>
            <w:bookmarkEnd w:id="1931"/>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32" w:name="_CR9_1_1_12"/>
      <w:bookmarkStart w:id="1933" w:name="_Toc51775996"/>
      <w:bookmarkStart w:id="1934" w:name="_Toc56773018"/>
      <w:bookmarkStart w:id="1935" w:name="_Toc64447647"/>
      <w:bookmarkStart w:id="1936" w:name="_Toc74152303"/>
      <w:bookmarkStart w:id="1937" w:name="_Toc88654156"/>
      <w:bookmarkStart w:id="1938" w:name="_Toc99056218"/>
      <w:bookmarkStart w:id="1939" w:name="_Toc99959151"/>
      <w:bookmarkStart w:id="1940" w:name="_Toc105612337"/>
      <w:bookmarkStart w:id="1941" w:name="_Toc106109553"/>
      <w:bookmarkStart w:id="1942" w:name="_Toc112766445"/>
      <w:bookmarkStart w:id="1943" w:name="_Toc113379361"/>
      <w:bookmarkStart w:id="1944" w:name="_Toc120091914"/>
      <w:bookmarkStart w:id="1945" w:name="_Toc155966225"/>
      <w:bookmarkEnd w:id="1932"/>
      <w:r w:rsidRPr="00707B3F">
        <w:rPr>
          <w:noProof/>
        </w:rPr>
        <w:t>9.1.1.</w:t>
      </w:r>
      <w:r>
        <w:rPr>
          <w:noProof/>
        </w:rPr>
        <w:t>12</w:t>
      </w:r>
      <w:r w:rsidRPr="00707B3F">
        <w:rPr>
          <w:noProof/>
        </w:rPr>
        <w:tab/>
      </w:r>
      <w:r>
        <w:rPr>
          <w:noProof/>
        </w:rPr>
        <w:t>POSITIONING</w:t>
      </w:r>
      <w:r w:rsidRPr="00707B3F">
        <w:rPr>
          <w:noProof/>
        </w:rPr>
        <w:t xml:space="preserve"> INFORMATION FAILURE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46" w:name="_CR9_1_1_13"/>
      <w:bookmarkStart w:id="1947" w:name="_Toc51775997"/>
      <w:bookmarkStart w:id="1948" w:name="_Toc56773019"/>
      <w:bookmarkStart w:id="1949" w:name="_Toc64447648"/>
      <w:bookmarkStart w:id="1950" w:name="_Toc74152304"/>
      <w:bookmarkStart w:id="1951" w:name="_Toc88654157"/>
      <w:bookmarkStart w:id="1952" w:name="_Toc99056219"/>
      <w:bookmarkStart w:id="1953" w:name="_Toc99959152"/>
      <w:bookmarkStart w:id="1954" w:name="_Toc105612338"/>
      <w:bookmarkStart w:id="1955" w:name="_Toc106109554"/>
      <w:bookmarkStart w:id="1956" w:name="_Toc112766446"/>
      <w:bookmarkStart w:id="1957" w:name="_Toc113379362"/>
      <w:bookmarkStart w:id="1958" w:name="_Toc120091915"/>
      <w:bookmarkStart w:id="1959" w:name="_Toc155966226"/>
      <w:bookmarkEnd w:id="1946"/>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60" w:name="_Toc51775998"/>
      <w:bookmarkStart w:id="1961" w:name="_Toc56773020"/>
      <w:bookmarkStart w:id="1962" w:name="_Toc64447649"/>
      <w:bookmarkStart w:id="1963" w:name="_Toc74152305"/>
      <w:bookmarkStart w:id="1964" w:name="_Toc88654158"/>
      <w:bookmarkStart w:id="1965" w:name="_Toc99056220"/>
      <w:bookmarkStart w:id="1966" w:name="_Toc99959153"/>
      <w:bookmarkStart w:id="1967" w:name="_Toc105612339"/>
      <w:bookmarkStart w:id="1968" w:name="_Toc106109555"/>
      <w:bookmarkStart w:id="1969" w:name="_Toc112766447"/>
      <w:bookmarkStart w:id="1970" w:name="_Toc113379363"/>
      <w:bookmarkStart w:id="1971"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72" w:name="_CR9_1_1_14"/>
      <w:bookmarkStart w:id="1973" w:name="_Toc155966227"/>
      <w:bookmarkEnd w:id="197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60"/>
      <w:bookmarkEnd w:id="1961"/>
      <w:bookmarkEnd w:id="1962"/>
      <w:bookmarkEnd w:id="1963"/>
      <w:bookmarkEnd w:id="1964"/>
      <w:bookmarkEnd w:id="1965"/>
      <w:bookmarkEnd w:id="1966"/>
      <w:bookmarkEnd w:id="1967"/>
      <w:bookmarkEnd w:id="1968"/>
      <w:bookmarkEnd w:id="1969"/>
      <w:bookmarkEnd w:id="1970"/>
      <w:bookmarkEnd w:id="1971"/>
      <w:bookmarkEnd w:id="1973"/>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74" w:name="_CR9_1_1_15"/>
      <w:bookmarkStart w:id="1975" w:name="_Toc51775999"/>
      <w:bookmarkStart w:id="1976" w:name="_Toc56773021"/>
      <w:bookmarkStart w:id="1977" w:name="_Toc64447650"/>
      <w:bookmarkStart w:id="1978" w:name="_Toc74152306"/>
      <w:bookmarkStart w:id="1979" w:name="_Toc88654159"/>
      <w:bookmarkStart w:id="1980" w:name="_Toc99056221"/>
      <w:bookmarkStart w:id="1981" w:name="_Toc99959154"/>
      <w:bookmarkStart w:id="1982" w:name="_Toc105612340"/>
      <w:bookmarkStart w:id="1983" w:name="_Toc106109556"/>
      <w:bookmarkStart w:id="1984" w:name="_Toc112766448"/>
      <w:bookmarkStart w:id="1985" w:name="_Toc113379364"/>
      <w:bookmarkStart w:id="1986" w:name="_Toc120091917"/>
      <w:bookmarkStart w:id="1987" w:name="_Toc155966228"/>
      <w:bookmarkEnd w:id="197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88" w:name="_CR9_1_1_16"/>
      <w:bookmarkStart w:id="1989" w:name="_Toc51776000"/>
      <w:bookmarkStart w:id="1990" w:name="_Toc56773022"/>
      <w:bookmarkStart w:id="1991" w:name="_Toc64447651"/>
      <w:bookmarkStart w:id="1992" w:name="_Toc74152307"/>
      <w:bookmarkStart w:id="1993" w:name="_Toc88654160"/>
      <w:bookmarkStart w:id="1994" w:name="_Toc99056222"/>
      <w:bookmarkStart w:id="1995" w:name="_Toc99959155"/>
      <w:bookmarkStart w:id="1996" w:name="_Toc105612341"/>
      <w:bookmarkStart w:id="1997" w:name="_Toc106109557"/>
      <w:bookmarkStart w:id="1998" w:name="_Toc112766449"/>
      <w:bookmarkStart w:id="1999" w:name="_Toc113379365"/>
      <w:bookmarkStart w:id="2000" w:name="_Toc120091918"/>
      <w:bookmarkStart w:id="2001" w:name="_Toc155966229"/>
      <w:bookmarkEnd w:id="1988"/>
      <w:r w:rsidRPr="00707B3F">
        <w:rPr>
          <w:noProof/>
        </w:rPr>
        <w:t>9.1.</w:t>
      </w:r>
      <w:r>
        <w:rPr>
          <w:noProof/>
        </w:rPr>
        <w:t>1</w:t>
      </w:r>
      <w:r w:rsidRPr="00707B3F">
        <w:rPr>
          <w:noProof/>
        </w:rPr>
        <w:t>.</w:t>
      </w:r>
      <w:r>
        <w:rPr>
          <w:noProof/>
        </w:rPr>
        <w:t>16</w:t>
      </w:r>
      <w:r w:rsidRPr="00707B3F">
        <w:rPr>
          <w:noProof/>
        </w:rPr>
        <w:tab/>
      </w:r>
      <w:r>
        <w:rPr>
          <w:noProof/>
        </w:rPr>
        <w:t>TRP INFORMATION FAILURE</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2002" w:name="_CR9_1_1_17"/>
      <w:bookmarkStart w:id="2003" w:name="_Toc51776001"/>
      <w:bookmarkStart w:id="2004" w:name="_Toc56773023"/>
      <w:bookmarkStart w:id="2005" w:name="_Toc64447652"/>
      <w:bookmarkStart w:id="2006" w:name="_Toc74152308"/>
      <w:bookmarkStart w:id="2007" w:name="_Toc88654161"/>
      <w:bookmarkStart w:id="2008" w:name="_Toc99056223"/>
      <w:bookmarkStart w:id="2009" w:name="_Toc99959156"/>
      <w:bookmarkStart w:id="2010" w:name="_Toc105612342"/>
      <w:bookmarkStart w:id="2011" w:name="_Toc106109558"/>
      <w:bookmarkStart w:id="2012" w:name="_Toc112766450"/>
      <w:bookmarkStart w:id="2013" w:name="_Toc113379366"/>
      <w:bookmarkStart w:id="2014" w:name="_Toc120091919"/>
      <w:bookmarkStart w:id="2015" w:name="_Toc155966230"/>
      <w:bookmarkEnd w:id="2002"/>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16" w:name="_CR9_1_1_18"/>
      <w:bookmarkStart w:id="2017" w:name="_Toc51776002"/>
      <w:bookmarkStart w:id="2018" w:name="_Toc56773024"/>
      <w:bookmarkStart w:id="2019" w:name="_Toc64447653"/>
      <w:bookmarkStart w:id="2020" w:name="_Toc74152309"/>
      <w:bookmarkStart w:id="2021" w:name="_Toc88654162"/>
      <w:bookmarkStart w:id="2022" w:name="_Toc99056224"/>
      <w:bookmarkStart w:id="2023" w:name="_Toc99959157"/>
      <w:bookmarkStart w:id="2024" w:name="_Toc105612343"/>
      <w:bookmarkStart w:id="2025" w:name="_Toc106109559"/>
      <w:bookmarkStart w:id="2026" w:name="_Toc112766451"/>
      <w:bookmarkStart w:id="2027" w:name="_Toc113379367"/>
      <w:bookmarkStart w:id="2028" w:name="_Toc120091920"/>
      <w:bookmarkStart w:id="2029" w:name="_Toc155966231"/>
      <w:bookmarkEnd w:id="2016"/>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30" w:name="_CR9_1_1_19"/>
      <w:bookmarkStart w:id="2031" w:name="_Toc51776003"/>
      <w:bookmarkStart w:id="2032" w:name="_Toc56773025"/>
      <w:bookmarkStart w:id="2033" w:name="_Toc64447654"/>
      <w:bookmarkStart w:id="2034" w:name="_Toc74152310"/>
      <w:bookmarkStart w:id="2035" w:name="_Toc88654163"/>
      <w:bookmarkStart w:id="2036" w:name="_Toc99056225"/>
      <w:bookmarkStart w:id="2037" w:name="_Toc99959158"/>
      <w:bookmarkStart w:id="2038" w:name="_Toc105612344"/>
      <w:bookmarkStart w:id="2039" w:name="_Toc106109560"/>
      <w:bookmarkStart w:id="2040" w:name="_Toc112766452"/>
      <w:bookmarkStart w:id="2041" w:name="_Toc113379368"/>
      <w:bookmarkStart w:id="2042" w:name="_Toc120091921"/>
      <w:bookmarkStart w:id="2043" w:name="_Toc155966232"/>
      <w:bookmarkEnd w:id="203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r w:rsidRPr="00A4571B">
              <w:t>NRPPa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44" w:name="_CR9_1_1_20"/>
      <w:bookmarkStart w:id="2045" w:name="_Toc51776004"/>
      <w:bookmarkStart w:id="2046" w:name="_Toc56773026"/>
      <w:bookmarkStart w:id="2047" w:name="_Toc64447655"/>
      <w:bookmarkStart w:id="2048" w:name="_Toc74152311"/>
      <w:bookmarkStart w:id="2049" w:name="_Toc88654164"/>
      <w:bookmarkStart w:id="2050" w:name="_Toc99056226"/>
      <w:bookmarkStart w:id="2051" w:name="_Toc99959159"/>
      <w:bookmarkStart w:id="2052" w:name="_Toc105612345"/>
      <w:bookmarkStart w:id="2053" w:name="_Toc106109561"/>
      <w:bookmarkStart w:id="2054" w:name="_Toc112766453"/>
      <w:bookmarkStart w:id="2055" w:name="_Toc113379369"/>
      <w:bookmarkStart w:id="2056" w:name="_Toc120091922"/>
      <w:bookmarkStart w:id="2057" w:name="_Toc155966233"/>
      <w:bookmarkEnd w:id="204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58" w:name="_CR9_1_1_21"/>
      <w:bookmarkStart w:id="2059" w:name="_Toc99056227"/>
      <w:bookmarkStart w:id="2060" w:name="_Toc99959160"/>
      <w:bookmarkStart w:id="2061" w:name="_Toc105612346"/>
      <w:bookmarkStart w:id="2062" w:name="_Toc106109562"/>
      <w:bookmarkStart w:id="2063" w:name="_Toc112766454"/>
      <w:bookmarkStart w:id="2064" w:name="_Toc113379370"/>
      <w:bookmarkStart w:id="2065" w:name="_Toc120091923"/>
      <w:bookmarkStart w:id="2066" w:name="_Toc155966234"/>
      <w:bookmarkStart w:id="2067" w:name="_Toc51776005"/>
      <w:bookmarkStart w:id="2068" w:name="_Toc56773027"/>
      <w:bookmarkStart w:id="2069" w:name="_Toc64447656"/>
      <w:bookmarkStart w:id="2070" w:name="_Toc74152312"/>
      <w:bookmarkStart w:id="2071" w:name="_Toc88654165"/>
      <w:bookmarkEnd w:id="2058"/>
      <w:r w:rsidRPr="00A05F82">
        <w:t>9.1.1.</w:t>
      </w:r>
      <w:r>
        <w:t>2</w:t>
      </w:r>
      <w:r w:rsidRPr="00A05F82">
        <w:t>1</w:t>
      </w:r>
      <w:r w:rsidRPr="00A05F82">
        <w:tab/>
        <w:t>PRS CONFIGURATION REQUEST</w:t>
      </w:r>
      <w:bookmarkEnd w:id="2059"/>
      <w:bookmarkEnd w:id="2060"/>
      <w:bookmarkEnd w:id="2061"/>
      <w:bookmarkEnd w:id="2062"/>
      <w:bookmarkEnd w:id="2063"/>
      <w:bookmarkEnd w:id="2064"/>
      <w:bookmarkEnd w:id="2065"/>
      <w:bookmarkEnd w:id="2066"/>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72"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72"/>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73" w:name="_CR9_1_1_22"/>
      <w:bookmarkStart w:id="2074" w:name="_Toc99056228"/>
      <w:bookmarkStart w:id="2075" w:name="_Toc99959161"/>
      <w:bookmarkStart w:id="2076" w:name="_Toc105612347"/>
      <w:bookmarkStart w:id="2077" w:name="_Toc106109563"/>
      <w:bookmarkStart w:id="2078" w:name="_Toc112766455"/>
      <w:bookmarkStart w:id="2079" w:name="_Toc113379371"/>
      <w:bookmarkStart w:id="2080" w:name="_Toc120091924"/>
      <w:bookmarkStart w:id="2081" w:name="_Toc155966235"/>
      <w:bookmarkEnd w:id="2073"/>
      <w:r w:rsidRPr="00A05F82">
        <w:t>9.1.1.</w:t>
      </w:r>
      <w:r>
        <w:t>2</w:t>
      </w:r>
      <w:r w:rsidRPr="00A05F82">
        <w:t>2</w:t>
      </w:r>
      <w:r w:rsidRPr="00A05F82">
        <w:tab/>
        <w:t xml:space="preserve">PRS CONFIGURATION </w:t>
      </w:r>
      <w:r>
        <w:t>RESPONSE</w:t>
      </w:r>
      <w:bookmarkEnd w:id="2074"/>
      <w:bookmarkEnd w:id="2075"/>
      <w:bookmarkEnd w:id="2076"/>
      <w:bookmarkEnd w:id="2077"/>
      <w:bookmarkEnd w:id="2078"/>
      <w:bookmarkEnd w:id="2079"/>
      <w:bookmarkEnd w:id="2080"/>
      <w:bookmarkEnd w:id="2081"/>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82" w:name="_CR9_1_1_23"/>
      <w:bookmarkStart w:id="2083" w:name="_Toc99056229"/>
      <w:bookmarkStart w:id="2084" w:name="_Toc99959162"/>
      <w:bookmarkStart w:id="2085" w:name="_Toc105612348"/>
      <w:bookmarkStart w:id="2086" w:name="_Toc106109564"/>
      <w:bookmarkStart w:id="2087" w:name="_Toc112766456"/>
      <w:bookmarkStart w:id="2088" w:name="_Toc113379372"/>
      <w:bookmarkStart w:id="2089" w:name="_Toc120091925"/>
      <w:bookmarkStart w:id="2090" w:name="_Toc155966236"/>
      <w:bookmarkEnd w:id="2082"/>
      <w:r w:rsidRPr="00A05F82">
        <w:t>9.1.1.</w:t>
      </w:r>
      <w:r>
        <w:t>2</w:t>
      </w:r>
      <w:r w:rsidRPr="00A05F82">
        <w:t>3</w:t>
      </w:r>
      <w:r w:rsidRPr="00A05F82">
        <w:tab/>
        <w:t>PRS CONFIGURATION FAILURE</w:t>
      </w:r>
      <w:bookmarkEnd w:id="2083"/>
      <w:bookmarkEnd w:id="2084"/>
      <w:bookmarkEnd w:id="2085"/>
      <w:bookmarkEnd w:id="2086"/>
      <w:bookmarkEnd w:id="2087"/>
      <w:bookmarkEnd w:id="2088"/>
      <w:bookmarkEnd w:id="2089"/>
      <w:bookmarkEnd w:id="209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91" w:name="_CR9_1_1_24"/>
      <w:bookmarkStart w:id="2092" w:name="_Toc99056230"/>
      <w:bookmarkStart w:id="2093" w:name="_Toc99959163"/>
      <w:bookmarkStart w:id="2094" w:name="_Toc105612349"/>
      <w:bookmarkStart w:id="2095" w:name="_Toc106109565"/>
      <w:bookmarkStart w:id="2096" w:name="_Toc112766457"/>
      <w:bookmarkStart w:id="2097" w:name="_Toc113379373"/>
      <w:bookmarkStart w:id="2098" w:name="_Toc120091926"/>
      <w:bookmarkStart w:id="2099" w:name="_Toc155966237"/>
      <w:bookmarkEnd w:id="2091"/>
      <w:r w:rsidRPr="00D13E7C">
        <w:rPr>
          <w:rFonts w:eastAsia="SimSun"/>
          <w:noProof/>
        </w:rPr>
        <w:t>9.1.1.</w:t>
      </w:r>
      <w:r>
        <w:rPr>
          <w:rFonts w:eastAsia="SimSun"/>
          <w:noProof/>
        </w:rPr>
        <w:t>24</w:t>
      </w:r>
      <w:r w:rsidRPr="00D13E7C">
        <w:rPr>
          <w:rFonts w:eastAsia="SimSun"/>
          <w:noProof/>
        </w:rPr>
        <w:tab/>
        <w:t>MEASUREMENT PRECONFIGURATION REQUIRED</w:t>
      </w:r>
      <w:bookmarkEnd w:id="2092"/>
      <w:bookmarkEnd w:id="2093"/>
      <w:bookmarkEnd w:id="2094"/>
      <w:bookmarkEnd w:id="2095"/>
      <w:bookmarkEnd w:id="2096"/>
      <w:bookmarkEnd w:id="2097"/>
      <w:bookmarkEnd w:id="2098"/>
      <w:bookmarkEnd w:id="2099"/>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00" w:name="_CR9_1_1_25"/>
      <w:bookmarkStart w:id="2101" w:name="_Toc99056231"/>
      <w:bookmarkStart w:id="2102" w:name="_Toc99959164"/>
      <w:bookmarkStart w:id="2103" w:name="_Toc105612350"/>
      <w:bookmarkStart w:id="2104" w:name="_Toc106109566"/>
      <w:bookmarkStart w:id="2105" w:name="_Toc112766458"/>
      <w:bookmarkStart w:id="2106" w:name="_Toc113379374"/>
      <w:bookmarkStart w:id="2107" w:name="_Toc120091927"/>
      <w:bookmarkStart w:id="2108" w:name="_Toc155966238"/>
      <w:bookmarkEnd w:id="2100"/>
      <w:r w:rsidRPr="00D13E7C">
        <w:rPr>
          <w:rFonts w:eastAsia="SimSun"/>
          <w:noProof/>
        </w:rPr>
        <w:t>9.1.1.</w:t>
      </w:r>
      <w:r>
        <w:rPr>
          <w:rFonts w:eastAsia="SimSun"/>
          <w:noProof/>
        </w:rPr>
        <w:t>25</w:t>
      </w:r>
      <w:r w:rsidRPr="00D13E7C">
        <w:rPr>
          <w:rFonts w:eastAsia="SimSun"/>
          <w:noProof/>
        </w:rPr>
        <w:tab/>
        <w:t>MEASUREMENT PRECONFIGURATION CONFIRM</w:t>
      </w:r>
      <w:bookmarkEnd w:id="2101"/>
      <w:bookmarkEnd w:id="2102"/>
      <w:bookmarkEnd w:id="2103"/>
      <w:bookmarkEnd w:id="2104"/>
      <w:bookmarkEnd w:id="2105"/>
      <w:bookmarkEnd w:id="2106"/>
      <w:bookmarkEnd w:id="2107"/>
      <w:bookmarkEnd w:id="2108"/>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09" w:name="_CR9_1_1_26"/>
      <w:bookmarkStart w:id="2110" w:name="_Toc99056232"/>
      <w:bookmarkStart w:id="2111" w:name="_Toc99959165"/>
      <w:bookmarkStart w:id="2112" w:name="_Toc105612351"/>
      <w:bookmarkStart w:id="2113" w:name="_Toc106109567"/>
      <w:bookmarkStart w:id="2114" w:name="_Toc112766459"/>
      <w:bookmarkStart w:id="2115" w:name="_Toc113379375"/>
      <w:bookmarkStart w:id="2116" w:name="_Toc120091928"/>
      <w:bookmarkStart w:id="2117" w:name="_Toc155966239"/>
      <w:bookmarkEnd w:id="2109"/>
      <w:r w:rsidRPr="00D13E7C">
        <w:rPr>
          <w:rFonts w:eastAsia="SimSun"/>
          <w:noProof/>
        </w:rPr>
        <w:t>9.1.1.</w:t>
      </w:r>
      <w:r>
        <w:rPr>
          <w:rFonts w:eastAsia="SimSun"/>
          <w:noProof/>
        </w:rPr>
        <w:t>26</w:t>
      </w:r>
      <w:r w:rsidRPr="00D13E7C">
        <w:rPr>
          <w:rFonts w:eastAsia="SimSun"/>
          <w:noProof/>
        </w:rPr>
        <w:tab/>
        <w:t>MEASUREMENT PRECONFIGURATION REFUSE</w:t>
      </w:r>
      <w:bookmarkEnd w:id="2110"/>
      <w:bookmarkEnd w:id="2111"/>
      <w:bookmarkEnd w:id="2112"/>
      <w:bookmarkEnd w:id="2113"/>
      <w:bookmarkEnd w:id="2114"/>
      <w:bookmarkEnd w:id="2115"/>
      <w:bookmarkEnd w:id="2116"/>
      <w:bookmarkEnd w:id="2117"/>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18" w:name="_CR9_1_1_27"/>
      <w:bookmarkStart w:id="2119" w:name="_Toc99056233"/>
      <w:bookmarkStart w:id="2120" w:name="_Toc99959166"/>
      <w:bookmarkStart w:id="2121" w:name="_Toc105612352"/>
      <w:bookmarkStart w:id="2122" w:name="_Toc106109568"/>
      <w:bookmarkStart w:id="2123" w:name="_Toc112766460"/>
      <w:bookmarkStart w:id="2124" w:name="_Toc113379376"/>
      <w:bookmarkStart w:id="2125" w:name="_Toc120091929"/>
      <w:bookmarkStart w:id="2126" w:name="_Toc155966240"/>
      <w:bookmarkEnd w:id="2118"/>
      <w:r w:rsidRPr="00D13E7C">
        <w:rPr>
          <w:rFonts w:eastAsia="SimSun"/>
          <w:noProof/>
        </w:rPr>
        <w:t>9.1.1.</w:t>
      </w:r>
      <w:r>
        <w:rPr>
          <w:rFonts w:eastAsia="SimSun"/>
          <w:noProof/>
        </w:rPr>
        <w:t>27</w:t>
      </w:r>
      <w:r w:rsidRPr="00D13E7C">
        <w:rPr>
          <w:rFonts w:eastAsia="SimSun"/>
          <w:noProof/>
        </w:rPr>
        <w:tab/>
        <w:t>MEASUREMENT ACTIVATION</w:t>
      </w:r>
      <w:bookmarkEnd w:id="2119"/>
      <w:bookmarkEnd w:id="2120"/>
      <w:bookmarkEnd w:id="2121"/>
      <w:bookmarkEnd w:id="2122"/>
      <w:bookmarkEnd w:id="2123"/>
      <w:bookmarkEnd w:id="2124"/>
      <w:bookmarkEnd w:id="2125"/>
      <w:bookmarkEnd w:id="2126"/>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27" w:name="_Hlk103415144"/>
      <w:r w:rsidR="00FD67D6">
        <w:rPr>
          <w:noProof/>
        </w:rPr>
        <w:t>or deactivate</w:t>
      </w:r>
      <w:bookmarkEnd w:id="2127"/>
      <w:r w:rsidRPr="00D13E7C">
        <w:rPr>
          <w:rFonts w:eastAsia="SimSun"/>
          <w:noProof/>
        </w:rPr>
        <w:t xml:space="preserve"> the preconfigured measurement gap </w:t>
      </w:r>
      <w:bookmarkStart w:id="2128" w:name="_Hlk103415151"/>
      <w:r w:rsidR="00FD67D6">
        <w:rPr>
          <w:noProof/>
        </w:rPr>
        <w:t>or PRS processing window</w:t>
      </w:r>
      <w:bookmarkEnd w:id="2128"/>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29" w:name="_CR9_1_2"/>
      <w:bookmarkStart w:id="2130" w:name="_Toc99056234"/>
      <w:bookmarkStart w:id="2131" w:name="_Toc99959167"/>
      <w:bookmarkStart w:id="2132" w:name="_Toc105612353"/>
      <w:bookmarkStart w:id="2133" w:name="_Toc106109569"/>
      <w:bookmarkStart w:id="2134" w:name="_Toc112766461"/>
      <w:bookmarkStart w:id="2135" w:name="_Toc113379377"/>
      <w:bookmarkStart w:id="2136" w:name="_Toc120091930"/>
      <w:bookmarkStart w:id="2137" w:name="_Toc155966241"/>
      <w:bookmarkEnd w:id="2129"/>
      <w:r w:rsidRPr="00707B3F">
        <w:rPr>
          <w:noProof/>
        </w:rPr>
        <w:t>9.1.2</w:t>
      </w:r>
      <w:r w:rsidRPr="00707B3F">
        <w:rPr>
          <w:noProof/>
        </w:rPr>
        <w:tab/>
        <w:t>Messages for Management Procedures</w:t>
      </w:r>
      <w:bookmarkEnd w:id="1916"/>
      <w:bookmarkEnd w:id="2067"/>
      <w:bookmarkEnd w:id="2068"/>
      <w:bookmarkEnd w:id="2069"/>
      <w:bookmarkEnd w:id="2070"/>
      <w:bookmarkEnd w:id="2071"/>
      <w:bookmarkEnd w:id="2130"/>
      <w:bookmarkEnd w:id="2131"/>
      <w:bookmarkEnd w:id="2132"/>
      <w:bookmarkEnd w:id="2133"/>
      <w:bookmarkEnd w:id="2134"/>
      <w:bookmarkEnd w:id="2135"/>
      <w:bookmarkEnd w:id="2136"/>
      <w:bookmarkEnd w:id="2137"/>
    </w:p>
    <w:p w14:paraId="497F44D5" w14:textId="77777777" w:rsidR="00FC46E8" w:rsidRPr="00707B3F" w:rsidRDefault="00FC46E8" w:rsidP="00F637BE">
      <w:pPr>
        <w:pStyle w:val="Heading4"/>
        <w:keepNext w:val="0"/>
        <w:keepLines w:val="0"/>
        <w:widowControl w:val="0"/>
        <w:rPr>
          <w:noProof/>
        </w:rPr>
      </w:pPr>
      <w:bookmarkStart w:id="2138" w:name="_CR9_1_2_1"/>
      <w:bookmarkStart w:id="2139" w:name="_Toc534903078"/>
      <w:bookmarkStart w:id="2140" w:name="_Toc51776006"/>
      <w:bookmarkStart w:id="2141" w:name="_Toc56773028"/>
      <w:bookmarkStart w:id="2142" w:name="_Toc64447657"/>
      <w:bookmarkStart w:id="2143" w:name="_Toc74152313"/>
      <w:bookmarkStart w:id="2144" w:name="_Toc88654166"/>
      <w:bookmarkStart w:id="2145" w:name="_Toc99056235"/>
      <w:bookmarkStart w:id="2146" w:name="_Toc99959168"/>
      <w:bookmarkStart w:id="2147" w:name="_Toc105612354"/>
      <w:bookmarkStart w:id="2148" w:name="_Toc106109570"/>
      <w:bookmarkStart w:id="2149" w:name="_Toc112766462"/>
      <w:bookmarkStart w:id="2150" w:name="_Toc113379378"/>
      <w:bookmarkStart w:id="2151" w:name="_Toc120091931"/>
      <w:bookmarkStart w:id="2152" w:name="_Toc155966242"/>
      <w:bookmarkEnd w:id="2138"/>
      <w:r w:rsidRPr="00707B3F">
        <w:rPr>
          <w:noProof/>
        </w:rPr>
        <w:t>9.1.2.1</w:t>
      </w:r>
      <w:r w:rsidRPr="00707B3F">
        <w:rPr>
          <w:noProof/>
        </w:rPr>
        <w:tab/>
        <w:t>ERROR INDICATION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53" w:name="_CR9_1_3"/>
      <w:bookmarkStart w:id="2154" w:name="_Toc534730141"/>
      <w:bookmarkStart w:id="2155" w:name="_Toc51776007"/>
      <w:bookmarkStart w:id="2156" w:name="_Toc56773029"/>
      <w:bookmarkStart w:id="2157" w:name="_Toc64447658"/>
      <w:bookmarkStart w:id="2158" w:name="_Toc74152314"/>
      <w:bookmarkStart w:id="2159" w:name="_Toc88654167"/>
      <w:bookmarkStart w:id="2160" w:name="_Toc99056236"/>
      <w:bookmarkStart w:id="2161" w:name="_Toc99959169"/>
      <w:bookmarkStart w:id="2162" w:name="_Toc105612355"/>
      <w:bookmarkStart w:id="2163" w:name="_Toc106109571"/>
      <w:bookmarkStart w:id="2164" w:name="_Toc112766463"/>
      <w:bookmarkStart w:id="2165" w:name="_Toc113379379"/>
      <w:bookmarkStart w:id="2166" w:name="_Toc120091932"/>
      <w:bookmarkStart w:id="2167" w:name="_Toc155966243"/>
      <w:bookmarkStart w:id="2168" w:name="_Toc534903079"/>
      <w:bookmarkEnd w:id="2153"/>
      <w:r w:rsidRPr="0054226D">
        <w:t>9.1.</w:t>
      </w:r>
      <w:r>
        <w:t>3</w:t>
      </w:r>
      <w:r w:rsidRPr="0054226D">
        <w:tab/>
        <w:t>Messages for Assistance Information Transfer Procedures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359660A" w14:textId="77777777" w:rsidR="00073A17" w:rsidRPr="0054226D" w:rsidRDefault="00073A17" w:rsidP="00F637BE">
      <w:pPr>
        <w:pStyle w:val="Heading4"/>
        <w:keepNext w:val="0"/>
        <w:keepLines w:val="0"/>
        <w:widowControl w:val="0"/>
      </w:pPr>
      <w:bookmarkStart w:id="2169" w:name="_CR9_1_3_1"/>
      <w:bookmarkStart w:id="2170" w:name="_Toc534730142"/>
      <w:bookmarkStart w:id="2171" w:name="_Toc51776008"/>
      <w:bookmarkStart w:id="2172" w:name="_Toc56773030"/>
      <w:bookmarkStart w:id="2173" w:name="_Toc64447659"/>
      <w:bookmarkStart w:id="2174" w:name="_Toc74152315"/>
      <w:bookmarkStart w:id="2175" w:name="_Toc88654168"/>
      <w:bookmarkStart w:id="2176" w:name="_Toc99056237"/>
      <w:bookmarkStart w:id="2177" w:name="_Toc99959170"/>
      <w:bookmarkStart w:id="2178" w:name="_Toc105612356"/>
      <w:bookmarkStart w:id="2179" w:name="_Toc106109572"/>
      <w:bookmarkStart w:id="2180" w:name="_Toc112766464"/>
      <w:bookmarkStart w:id="2181" w:name="_Toc113379380"/>
      <w:bookmarkStart w:id="2182" w:name="_Toc120091933"/>
      <w:bookmarkStart w:id="2183" w:name="_Toc155966244"/>
      <w:bookmarkEnd w:id="2169"/>
      <w:r w:rsidRPr="0054226D">
        <w:t>9.1.</w:t>
      </w:r>
      <w:r>
        <w:t>3</w:t>
      </w:r>
      <w:r w:rsidRPr="0054226D">
        <w:t>.1</w:t>
      </w:r>
      <w:r w:rsidRPr="0054226D">
        <w:tab/>
        <w:t>ASSISTANCE INFORMATION CONTROL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84" w:name="_CR9_1_3_2"/>
      <w:bookmarkStart w:id="2185" w:name="_Toc534730143"/>
      <w:bookmarkStart w:id="2186" w:name="_Toc51776009"/>
      <w:bookmarkStart w:id="2187" w:name="_Toc56773031"/>
      <w:bookmarkStart w:id="2188" w:name="_Toc64447660"/>
      <w:bookmarkStart w:id="2189" w:name="_Toc74152316"/>
      <w:bookmarkStart w:id="2190" w:name="_Toc88654169"/>
      <w:bookmarkStart w:id="2191" w:name="_Toc99056238"/>
      <w:bookmarkStart w:id="2192" w:name="_Toc99959171"/>
      <w:bookmarkStart w:id="2193" w:name="_Toc105612357"/>
      <w:bookmarkStart w:id="2194" w:name="_Toc106109573"/>
      <w:bookmarkStart w:id="2195" w:name="_Toc112766465"/>
      <w:bookmarkStart w:id="2196" w:name="_Toc113379381"/>
      <w:bookmarkStart w:id="2197" w:name="_Toc120091934"/>
      <w:bookmarkStart w:id="2198" w:name="_Toc155966245"/>
      <w:bookmarkEnd w:id="2184"/>
      <w:r w:rsidRPr="0054226D">
        <w:t>9.1.</w:t>
      </w:r>
      <w:r>
        <w:t>3</w:t>
      </w:r>
      <w:r w:rsidRPr="0054226D">
        <w:t>.2</w:t>
      </w:r>
      <w:r w:rsidRPr="0054226D">
        <w:tab/>
        <w:t>ASSISTANCE INFORMATION FEEDBACK</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199" w:name="_CR9_1_4"/>
      <w:bookmarkStart w:id="2200" w:name="_Toc51776010"/>
      <w:bookmarkStart w:id="2201" w:name="_Toc56773032"/>
      <w:bookmarkStart w:id="2202" w:name="_Toc64447661"/>
      <w:bookmarkStart w:id="2203" w:name="_Toc74152317"/>
      <w:bookmarkStart w:id="2204" w:name="_Toc88654170"/>
      <w:bookmarkStart w:id="2205" w:name="_Toc99056239"/>
      <w:bookmarkStart w:id="2206" w:name="_Toc99959172"/>
      <w:bookmarkStart w:id="2207" w:name="_Toc105612358"/>
      <w:bookmarkStart w:id="2208" w:name="_Toc106109574"/>
      <w:bookmarkStart w:id="2209" w:name="_Toc112766466"/>
      <w:bookmarkStart w:id="2210" w:name="_Toc113379382"/>
      <w:bookmarkStart w:id="2211" w:name="_Toc120091935"/>
      <w:bookmarkStart w:id="2212" w:name="_Toc155966246"/>
      <w:bookmarkEnd w:id="2199"/>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FAA80E4" w14:textId="77777777" w:rsidR="00073A17" w:rsidRPr="00707B3F" w:rsidRDefault="00073A17" w:rsidP="00F637BE">
      <w:pPr>
        <w:pStyle w:val="Heading4"/>
        <w:keepNext w:val="0"/>
        <w:keepLines w:val="0"/>
        <w:widowControl w:val="0"/>
        <w:rPr>
          <w:noProof/>
        </w:rPr>
      </w:pPr>
      <w:bookmarkStart w:id="2213" w:name="_CR9_1_4_1"/>
      <w:bookmarkStart w:id="2214" w:name="_Toc51776011"/>
      <w:bookmarkStart w:id="2215" w:name="_Toc56773033"/>
      <w:bookmarkStart w:id="2216" w:name="_Toc64447662"/>
      <w:bookmarkStart w:id="2217" w:name="_Toc74152318"/>
      <w:bookmarkStart w:id="2218" w:name="_Toc88654171"/>
      <w:bookmarkStart w:id="2219" w:name="_Toc99056240"/>
      <w:bookmarkStart w:id="2220" w:name="_Toc99959173"/>
      <w:bookmarkStart w:id="2221" w:name="_Toc105612359"/>
      <w:bookmarkStart w:id="2222" w:name="_Toc106109575"/>
      <w:bookmarkStart w:id="2223" w:name="_Toc112766467"/>
      <w:bookmarkStart w:id="2224" w:name="_Toc113379383"/>
      <w:bookmarkStart w:id="2225" w:name="_Toc120091936"/>
      <w:bookmarkStart w:id="2226" w:name="_Toc155966247"/>
      <w:bookmarkEnd w:id="2213"/>
      <w:r w:rsidRPr="00707B3F">
        <w:rPr>
          <w:noProof/>
        </w:rPr>
        <w:t>9.1.</w:t>
      </w:r>
      <w:r>
        <w:rPr>
          <w:noProof/>
        </w:rPr>
        <w:t>4</w:t>
      </w:r>
      <w:r w:rsidRPr="00707B3F">
        <w:rPr>
          <w:noProof/>
        </w:rPr>
        <w:t>.</w:t>
      </w:r>
      <w:r>
        <w:rPr>
          <w:noProof/>
        </w:rPr>
        <w:t>1</w:t>
      </w:r>
      <w:r w:rsidRPr="00707B3F">
        <w:rPr>
          <w:noProof/>
        </w:rPr>
        <w:tab/>
      </w:r>
      <w:r>
        <w:rPr>
          <w:noProof/>
        </w:rPr>
        <w:t>MEASUREMENT REQUEST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27" w:name="OLE_LINK17"/>
            <w:r w:rsidRPr="002A1C8D">
              <w:t>System Frame Number</w:t>
            </w:r>
            <w:bookmarkEnd w:id="2227"/>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28" w:name="_CR9_1_4_2"/>
      <w:bookmarkStart w:id="2229" w:name="_Toc51776012"/>
      <w:bookmarkStart w:id="2230" w:name="_Toc56773034"/>
      <w:bookmarkStart w:id="2231" w:name="_Toc64447663"/>
      <w:bookmarkStart w:id="2232" w:name="_Toc74152319"/>
      <w:bookmarkStart w:id="2233" w:name="_Toc88654172"/>
      <w:bookmarkStart w:id="2234" w:name="_Toc99056241"/>
      <w:bookmarkStart w:id="2235" w:name="_Toc99959174"/>
      <w:bookmarkStart w:id="2236" w:name="_Toc105612360"/>
      <w:bookmarkStart w:id="2237" w:name="_Toc106109576"/>
      <w:bookmarkStart w:id="2238" w:name="_Toc112766468"/>
      <w:bookmarkStart w:id="2239" w:name="_Toc113379384"/>
      <w:bookmarkStart w:id="2240" w:name="_Toc120091937"/>
      <w:bookmarkStart w:id="2241" w:name="_Toc155966248"/>
      <w:bookmarkEnd w:id="2228"/>
      <w:r w:rsidRPr="00707B3F">
        <w:rPr>
          <w:noProof/>
        </w:rPr>
        <w:t>9.1.</w:t>
      </w:r>
      <w:r>
        <w:rPr>
          <w:noProof/>
        </w:rPr>
        <w:t>4</w:t>
      </w:r>
      <w:r w:rsidRPr="00707B3F">
        <w:rPr>
          <w:noProof/>
        </w:rPr>
        <w:t>.</w:t>
      </w:r>
      <w:r>
        <w:rPr>
          <w:noProof/>
        </w:rPr>
        <w:t>2</w:t>
      </w:r>
      <w:r w:rsidRPr="00707B3F">
        <w:rPr>
          <w:noProof/>
        </w:rPr>
        <w:tab/>
      </w:r>
      <w:r>
        <w:rPr>
          <w:noProof/>
        </w:rPr>
        <w:t>MEASUREMENT RESPONSE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r w:rsidRPr="00A4571B">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42" w:name="_CR9_1_4_3"/>
      <w:bookmarkStart w:id="2243" w:name="_Toc51776013"/>
      <w:bookmarkStart w:id="2244" w:name="_Toc56773035"/>
      <w:bookmarkStart w:id="2245" w:name="_Toc64447664"/>
      <w:bookmarkStart w:id="2246" w:name="_Toc74152320"/>
      <w:bookmarkStart w:id="2247" w:name="_Toc88654173"/>
      <w:bookmarkStart w:id="2248" w:name="_Toc99056242"/>
      <w:bookmarkStart w:id="2249" w:name="_Toc99959175"/>
      <w:bookmarkStart w:id="2250" w:name="_Toc105612361"/>
      <w:bookmarkStart w:id="2251" w:name="_Toc106109577"/>
      <w:bookmarkStart w:id="2252" w:name="_Toc112766469"/>
      <w:bookmarkStart w:id="2253" w:name="_Toc113379385"/>
      <w:bookmarkStart w:id="2254" w:name="_Toc120091938"/>
      <w:bookmarkStart w:id="2255" w:name="_Toc155966249"/>
      <w:bookmarkEnd w:id="2242"/>
      <w:r w:rsidRPr="00707B3F">
        <w:rPr>
          <w:noProof/>
        </w:rPr>
        <w:t>9.1.</w:t>
      </w:r>
      <w:r>
        <w:rPr>
          <w:noProof/>
        </w:rPr>
        <w:t>4</w:t>
      </w:r>
      <w:r w:rsidRPr="00707B3F">
        <w:rPr>
          <w:noProof/>
        </w:rPr>
        <w:t>.</w:t>
      </w:r>
      <w:r>
        <w:rPr>
          <w:noProof/>
        </w:rPr>
        <w:t>3</w:t>
      </w:r>
      <w:r w:rsidRPr="00707B3F">
        <w:rPr>
          <w:noProof/>
        </w:rPr>
        <w:tab/>
      </w:r>
      <w:r>
        <w:rPr>
          <w:noProof/>
        </w:rPr>
        <w:t>MEASUREMENT FAILURE</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56" w:name="_CR9_1_4_4"/>
      <w:bookmarkStart w:id="2257" w:name="_Toc51776014"/>
      <w:bookmarkStart w:id="2258" w:name="_Toc56773036"/>
      <w:bookmarkStart w:id="2259" w:name="_Toc64447665"/>
      <w:bookmarkStart w:id="2260" w:name="_Toc74152321"/>
      <w:bookmarkStart w:id="2261" w:name="_Toc88654174"/>
      <w:bookmarkStart w:id="2262" w:name="_Toc99056243"/>
      <w:bookmarkStart w:id="2263" w:name="_Toc99959176"/>
      <w:bookmarkStart w:id="2264" w:name="_Toc105612362"/>
      <w:bookmarkStart w:id="2265" w:name="_Toc106109578"/>
      <w:bookmarkStart w:id="2266" w:name="_Toc112766470"/>
      <w:bookmarkStart w:id="2267" w:name="_Toc113379386"/>
      <w:bookmarkStart w:id="2268" w:name="_Toc120091939"/>
      <w:bookmarkStart w:id="2269" w:name="_Toc155966250"/>
      <w:bookmarkEnd w:id="2256"/>
      <w:r w:rsidRPr="00707B3F">
        <w:rPr>
          <w:noProof/>
        </w:rPr>
        <w:t>9.1.</w:t>
      </w:r>
      <w:r>
        <w:rPr>
          <w:noProof/>
        </w:rPr>
        <w:t>4</w:t>
      </w:r>
      <w:r w:rsidRPr="00707B3F">
        <w:rPr>
          <w:noProof/>
        </w:rPr>
        <w:t>.</w:t>
      </w:r>
      <w:r>
        <w:rPr>
          <w:noProof/>
        </w:rPr>
        <w:t>4</w:t>
      </w:r>
      <w:r w:rsidRPr="00707B3F">
        <w:rPr>
          <w:noProof/>
        </w:rPr>
        <w:tab/>
      </w:r>
      <w:r>
        <w:rPr>
          <w:noProof/>
        </w:rPr>
        <w:t>MEASUREMENT REPORT</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Default="00073A17"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70" w:name="_CR9_1_4_5"/>
      <w:bookmarkStart w:id="2271" w:name="_Toc51776015"/>
      <w:bookmarkStart w:id="2272" w:name="_Toc56773037"/>
      <w:bookmarkStart w:id="2273" w:name="_Toc64447666"/>
      <w:bookmarkStart w:id="2274" w:name="_Toc74152322"/>
      <w:bookmarkStart w:id="2275" w:name="_Toc88654175"/>
      <w:bookmarkStart w:id="2276" w:name="_Toc99056244"/>
      <w:bookmarkStart w:id="2277" w:name="_Toc99959177"/>
      <w:bookmarkStart w:id="2278" w:name="_Toc105612363"/>
      <w:bookmarkStart w:id="2279" w:name="_Toc106109579"/>
      <w:bookmarkStart w:id="2280" w:name="_Toc112766471"/>
      <w:bookmarkStart w:id="2281" w:name="_Toc113379387"/>
      <w:bookmarkStart w:id="2282" w:name="_Toc120091940"/>
      <w:bookmarkStart w:id="2283" w:name="_Toc155966251"/>
      <w:bookmarkEnd w:id="2270"/>
      <w:r w:rsidRPr="00707B3F">
        <w:rPr>
          <w:noProof/>
        </w:rPr>
        <w:t>9.1.</w:t>
      </w:r>
      <w:r>
        <w:rPr>
          <w:noProof/>
        </w:rPr>
        <w:t>4</w:t>
      </w:r>
      <w:r w:rsidRPr="00707B3F">
        <w:rPr>
          <w:noProof/>
        </w:rPr>
        <w:t>.</w:t>
      </w:r>
      <w:r>
        <w:rPr>
          <w:noProof/>
        </w:rPr>
        <w:t>5</w:t>
      </w:r>
      <w:r w:rsidRPr="00707B3F">
        <w:rPr>
          <w:noProof/>
        </w:rPr>
        <w:tab/>
      </w:r>
      <w:r>
        <w:rPr>
          <w:noProof/>
        </w:rPr>
        <w:t>MEASUREMENT UPDATE</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&gt;&gt;AoA Search Window Information</w:t>
            </w:r>
          </w:p>
        </w:tc>
        <w:tc>
          <w:tcPr>
            <w:tcW w:w="1080" w:type="dxa"/>
          </w:tcPr>
          <w:p w14:paraId="1FD28FAD" w14:textId="77777777" w:rsidR="00EB64F2" w:rsidRDefault="00EB64F2" w:rsidP="00F637BE">
            <w:pPr>
              <w:pStyle w:val="TAL"/>
              <w:keepNext w:val="0"/>
              <w:keepLines w:val="0"/>
              <w:widowControl w:val="0"/>
            </w:pPr>
            <w:r>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UL-AoA 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Default="00EB64F2"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84" w:name="_CR9_1_4_6"/>
      <w:bookmarkStart w:id="2285" w:name="_Toc51776016"/>
      <w:bookmarkStart w:id="2286" w:name="_Toc56773038"/>
      <w:bookmarkStart w:id="2287" w:name="_Toc64447667"/>
      <w:bookmarkStart w:id="2288" w:name="_Toc74152323"/>
      <w:bookmarkStart w:id="2289" w:name="_Toc88654176"/>
      <w:bookmarkStart w:id="2290" w:name="_Toc99056245"/>
      <w:bookmarkStart w:id="2291" w:name="_Toc99959178"/>
      <w:bookmarkStart w:id="2292" w:name="_Toc105612364"/>
      <w:bookmarkStart w:id="2293" w:name="_Toc106109580"/>
      <w:bookmarkStart w:id="2294" w:name="_Toc112766472"/>
      <w:bookmarkStart w:id="2295" w:name="_Toc113379388"/>
      <w:bookmarkStart w:id="2296" w:name="_Toc120091941"/>
      <w:bookmarkStart w:id="2297" w:name="_Toc155966252"/>
      <w:bookmarkEnd w:id="2284"/>
      <w:r w:rsidRPr="00707B3F">
        <w:rPr>
          <w:noProof/>
        </w:rPr>
        <w:t>9.1.</w:t>
      </w:r>
      <w:r>
        <w:rPr>
          <w:noProof/>
        </w:rPr>
        <w:t>4</w:t>
      </w:r>
      <w:r w:rsidRPr="00707B3F">
        <w:rPr>
          <w:noProof/>
        </w:rPr>
        <w:t>.</w:t>
      </w:r>
      <w:r>
        <w:rPr>
          <w:noProof/>
        </w:rPr>
        <w:t>6</w:t>
      </w:r>
      <w:r w:rsidRPr="00707B3F">
        <w:rPr>
          <w:noProof/>
        </w:rPr>
        <w:tab/>
      </w:r>
      <w:r>
        <w:rPr>
          <w:noProof/>
        </w:rPr>
        <w:t>MEASUREMENT ABORT</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98" w:name="_CR9_1_4_7"/>
      <w:bookmarkStart w:id="2299" w:name="_Toc51776017"/>
      <w:bookmarkStart w:id="2300" w:name="_Toc56773039"/>
      <w:bookmarkStart w:id="2301" w:name="_Toc64447668"/>
      <w:bookmarkStart w:id="2302" w:name="_Toc74152324"/>
      <w:bookmarkStart w:id="2303" w:name="_Toc88654177"/>
      <w:bookmarkStart w:id="2304" w:name="_Toc99056246"/>
      <w:bookmarkStart w:id="2305" w:name="_Toc99959179"/>
      <w:bookmarkStart w:id="2306" w:name="_Toc105612365"/>
      <w:bookmarkStart w:id="2307" w:name="_Toc106109581"/>
      <w:bookmarkStart w:id="2308" w:name="_Toc112766473"/>
      <w:bookmarkStart w:id="2309" w:name="_Toc113379389"/>
      <w:bookmarkStart w:id="2310" w:name="_Toc120091942"/>
      <w:bookmarkStart w:id="2311" w:name="_Toc155966253"/>
      <w:bookmarkEnd w:id="229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12" w:name="_CR9_2"/>
      <w:bookmarkStart w:id="2313" w:name="_Toc51776018"/>
      <w:bookmarkStart w:id="2314" w:name="_Toc56773040"/>
      <w:bookmarkStart w:id="2315" w:name="_Toc64447669"/>
      <w:bookmarkStart w:id="2316" w:name="_Toc74152325"/>
      <w:bookmarkStart w:id="2317" w:name="_Toc88654178"/>
      <w:bookmarkStart w:id="2318" w:name="_Toc99056247"/>
      <w:bookmarkStart w:id="2319" w:name="_Toc99959180"/>
      <w:bookmarkStart w:id="2320" w:name="_Toc105612366"/>
      <w:bookmarkStart w:id="2321" w:name="_Toc106109582"/>
      <w:bookmarkStart w:id="2322" w:name="_Toc112766474"/>
      <w:bookmarkStart w:id="2323" w:name="_Toc113379390"/>
      <w:bookmarkStart w:id="2324" w:name="_Toc120091943"/>
      <w:bookmarkStart w:id="2325" w:name="_Toc155966254"/>
      <w:bookmarkEnd w:id="2312"/>
      <w:r w:rsidRPr="00707B3F">
        <w:rPr>
          <w:noProof/>
        </w:rPr>
        <w:t>9.2</w:t>
      </w:r>
      <w:r w:rsidRPr="00707B3F">
        <w:rPr>
          <w:noProof/>
        </w:rPr>
        <w:tab/>
        <w:t>Information Element definitions</w:t>
      </w:r>
      <w:bookmarkEnd w:id="2168"/>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324F67E" w14:textId="77777777" w:rsidR="00FC46E8" w:rsidRPr="00707B3F" w:rsidRDefault="00FC46E8" w:rsidP="00F637BE">
      <w:pPr>
        <w:pStyle w:val="Heading3"/>
        <w:keepNext w:val="0"/>
        <w:keepLines w:val="0"/>
        <w:widowControl w:val="0"/>
        <w:rPr>
          <w:noProof/>
        </w:rPr>
      </w:pPr>
      <w:bookmarkStart w:id="2326" w:name="_CR9_2_0"/>
      <w:bookmarkStart w:id="2327" w:name="_Toc534903080"/>
      <w:bookmarkStart w:id="2328" w:name="_Toc51776019"/>
      <w:bookmarkStart w:id="2329" w:name="_Toc56773041"/>
      <w:bookmarkStart w:id="2330" w:name="_Toc64447670"/>
      <w:bookmarkStart w:id="2331" w:name="_Toc74152326"/>
      <w:bookmarkStart w:id="2332" w:name="_Toc88654179"/>
      <w:bookmarkStart w:id="2333" w:name="_Toc99056248"/>
      <w:bookmarkStart w:id="2334" w:name="_Toc99959181"/>
      <w:bookmarkStart w:id="2335" w:name="_Toc105612367"/>
      <w:bookmarkStart w:id="2336" w:name="_Toc106109583"/>
      <w:bookmarkStart w:id="2337" w:name="_Toc112766475"/>
      <w:bookmarkStart w:id="2338" w:name="_Toc113379391"/>
      <w:bookmarkStart w:id="2339" w:name="_Toc120091944"/>
      <w:bookmarkStart w:id="2340" w:name="_Toc155966255"/>
      <w:bookmarkEnd w:id="2326"/>
      <w:r w:rsidRPr="00707B3F">
        <w:rPr>
          <w:noProof/>
        </w:rPr>
        <w:t>9.2.0</w:t>
      </w:r>
      <w:r w:rsidRPr="00707B3F">
        <w:rPr>
          <w:noProof/>
        </w:rPr>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41" w:name="_CR9_2_1"/>
      <w:bookmarkStart w:id="2342" w:name="_Toc534903081"/>
      <w:bookmarkStart w:id="2343" w:name="_Toc51776020"/>
      <w:bookmarkStart w:id="2344" w:name="_Toc56773042"/>
      <w:bookmarkStart w:id="2345" w:name="_Toc64447671"/>
      <w:bookmarkStart w:id="2346" w:name="_Toc74152327"/>
      <w:bookmarkStart w:id="2347" w:name="_Toc88654180"/>
      <w:bookmarkStart w:id="2348" w:name="_Toc99056249"/>
      <w:bookmarkStart w:id="2349" w:name="_Toc99959182"/>
      <w:bookmarkStart w:id="2350" w:name="_Toc105612368"/>
      <w:bookmarkStart w:id="2351" w:name="_Toc106109584"/>
      <w:bookmarkStart w:id="2352" w:name="_Toc112766476"/>
      <w:bookmarkStart w:id="2353" w:name="_Toc113379392"/>
      <w:bookmarkStart w:id="2354" w:name="_Toc120091945"/>
      <w:bookmarkStart w:id="2355" w:name="_Toc155966256"/>
      <w:bookmarkEnd w:id="2341"/>
      <w:r w:rsidRPr="00707B3F">
        <w:rPr>
          <w:noProof/>
        </w:rPr>
        <w:t>9.2.1</w:t>
      </w:r>
      <w:r w:rsidRPr="00707B3F">
        <w:rPr>
          <w:noProof/>
        </w:rPr>
        <w:tab/>
        <w:t>Cause</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56" w:name="_CR9_2_2"/>
      <w:bookmarkStart w:id="2357" w:name="_Toc534903082"/>
      <w:bookmarkStart w:id="2358" w:name="_Toc51776021"/>
      <w:bookmarkStart w:id="2359" w:name="_Toc56773043"/>
      <w:bookmarkStart w:id="2360" w:name="_Toc64447672"/>
      <w:bookmarkStart w:id="2361" w:name="_Toc74152328"/>
      <w:bookmarkStart w:id="2362" w:name="_Toc88654181"/>
      <w:bookmarkStart w:id="2363" w:name="_Toc99056250"/>
      <w:bookmarkStart w:id="2364" w:name="_Toc99959183"/>
      <w:bookmarkStart w:id="2365" w:name="_Toc105612369"/>
      <w:bookmarkStart w:id="2366" w:name="_Toc106109585"/>
      <w:bookmarkStart w:id="2367" w:name="_Toc112766477"/>
      <w:bookmarkStart w:id="2368" w:name="_Toc113379393"/>
      <w:bookmarkStart w:id="2369" w:name="_Toc120091946"/>
      <w:bookmarkStart w:id="2370" w:name="_Toc155966257"/>
      <w:bookmarkEnd w:id="2356"/>
      <w:r w:rsidRPr="00707B3F">
        <w:rPr>
          <w:noProof/>
        </w:rPr>
        <w:t>9.2.2</w:t>
      </w:r>
      <w:r w:rsidRPr="00707B3F">
        <w:rPr>
          <w:noProof/>
        </w:rPr>
        <w:tab/>
        <w:t>Criticality Diagnostics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71" w:name="_CR9_2_3"/>
      <w:bookmarkStart w:id="2372" w:name="_Toc534903083"/>
      <w:bookmarkStart w:id="2373" w:name="_Toc51776022"/>
      <w:bookmarkStart w:id="2374" w:name="_Toc56773044"/>
      <w:bookmarkStart w:id="2375" w:name="_Toc64447673"/>
      <w:bookmarkStart w:id="2376" w:name="_Toc74152329"/>
      <w:bookmarkStart w:id="2377" w:name="_Toc88654182"/>
      <w:bookmarkStart w:id="2378" w:name="_Toc99056251"/>
      <w:bookmarkStart w:id="2379" w:name="_Toc99959184"/>
      <w:bookmarkStart w:id="2380" w:name="_Toc105612370"/>
      <w:bookmarkStart w:id="2381" w:name="_Toc106109586"/>
      <w:bookmarkStart w:id="2382" w:name="_Toc112766478"/>
      <w:bookmarkStart w:id="2383" w:name="_Toc113379394"/>
      <w:bookmarkStart w:id="2384" w:name="_Toc120091947"/>
      <w:bookmarkStart w:id="2385" w:name="_Toc155966258"/>
      <w:bookmarkEnd w:id="2371"/>
      <w:r w:rsidRPr="00707B3F">
        <w:rPr>
          <w:noProof/>
        </w:rPr>
        <w:t>9.2.3</w:t>
      </w:r>
      <w:r w:rsidRPr="00707B3F">
        <w:rPr>
          <w:noProof/>
        </w:rPr>
        <w:tab/>
        <w:t>Message Type</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86" w:name="_CR9_2_4"/>
      <w:bookmarkStart w:id="2387" w:name="_Toc534903084"/>
      <w:bookmarkStart w:id="2388" w:name="_Toc51776023"/>
      <w:bookmarkStart w:id="2389" w:name="_Toc56773045"/>
      <w:bookmarkStart w:id="2390" w:name="_Toc64447674"/>
      <w:bookmarkStart w:id="2391" w:name="_Toc74152330"/>
      <w:bookmarkStart w:id="2392" w:name="_Toc88654183"/>
      <w:bookmarkStart w:id="2393" w:name="_Toc99056252"/>
      <w:bookmarkStart w:id="2394" w:name="_Toc99959185"/>
      <w:bookmarkStart w:id="2395" w:name="_Toc105612371"/>
      <w:bookmarkStart w:id="2396" w:name="_Toc106109587"/>
      <w:bookmarkStart w:id="2397" w:name="_Toc112766479"/>
      <w:bookmarkStart w:id="2398" w:name="_Toc113379395"/>
      <w:bookmarkStart w:id="2399" w:name="_Toc120091948"/>
      <w:bookmarkStart w:id="2400" w:name="_Toc155966259"/>
      <w:bookmarkEnd w:id="2386"/>
      <w:r w:rsidRPr="00707B3F">
        <w:rPr>
          <w:noProof/>
        </w:rPr>
        <w:t>9.2.4</w:t>
      </w:r>
      <w:r w:rsidRPr="00707B3F">
        <w:rPr>
          <w:noProof/>
        </w:rPr>
        <w:tab/>
        <w:t>NRPPa Transaction ID</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01" w:name="_CR9_2_5"/>
      <w:bookmarkStart w:id="2402" w:name="_Toc534903085"/>
      <w:bookmarkStart w:id="2403" w:name="_Toc51776024"/>
      <w:bookmarkStart w:id="2404" w:name="_Toc56773046"/>
      <w:bookmarkStart w:id="2405" w:name="_Toc64447675"/>
      <w:bookmarkStart w:id="2406" w:name="_Toc74152331"/>
      <w:bookmarkStart w:id="2407" w:name="_Toc88654184"/>
      <w:bookmarkStart w:id="2408" w:name="_Toc99056253"/>
      <w:bookmarkStart w:id="2409" w:name="_Toc99959186"/>
      <w:bookmarkStart w:id="2410" w:name="_Toc105612372"/>
      <w:bookmarkStart w:id="2411" w:name="_Toc106109588"/>
      <w:bookmarkStart w:id="2412" w:name="_Toc112766480"/>
      <w:bookmarkStart w:id="2413" w:name="_Toc113379396"/>
      <w:bookmarkStart w:id="2414" w:name="_Toc120091949"/>
      <w:bookmarkStart w:id="2415" w:name="_Toc155966260"/>
      <w:bookmarkEnd w:id="2401"/>
      <w:r w:rsidRPr="00707B3F">
        <w:rPr>
          <w:noProof/>
        </w:rPr>
        <w:t>9.2.5</w:t>
      </w:r>
      <w:r w:rsidRPr="00707B3F">
        <w:rPr>
          <w:noProof/>
        </w:rPr>
        <w:tab/>
        <w:t>E-CID Measurement Result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&gt;&gt;&gt;ResultSS-RSRQ-Item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16" w:name="_CR9_2_6"/>
      <w:bookmarkStart w:id="2417" w:name="_Toc534903086"/>
      <w:bookmarkStart w:id="2418" w:name="_Toc51776025"/>
      <w:bookmarkStart w:id="2419" w:name="_Toc56773047"/>
      <w:bookmarkStart w:id="2420" w:name="_Toc64447676"/>
      <w:bookmarkStart w:id="2421" w:name="_Toc74152332"/>
      <w:bookmarkStart w:id="2422" w:name="_Toc88654185"/>
      <w:bookmarkStart w:id="2423" w:name="_Toc99056254"/>
      <w:bookmarkStart w:id="2424" w:name="_Toc99959187"/>
      <w:bookmarkStart w:id="2425" w:name="_Toc105612373"/>
      <w:bookmarkStart w:id="2426" w:name="_Toc106109589"/>
      <w:bookmarkStart w:id="2427" w:name="_Toc112766481"/>
      <w:bookmarkStart w:id="2428" w:name="_Toc113379397"/>
      <w:bookmarkStart w:id="2429" w:name="_Toc120091950"/>
      <w:bookmarkStart w:id="2430" w:name="_Toc155966261"/>
      <w:bookmarkEnd w:id="2416"/>
      <w:r w:rsidRPr="00707B3F">
        <w:rPr>
          <w:noProof/>
        </w:rPr>
        <w:t>9.2.6</w:t>
      </w:r>
      <w:r w:rsidRPr="00707B3F">
        <w:rPr>
          <w:noProof/>
        </w:rPr>
        <w:tab/>
        <w:t>NG-RAN CGI</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31" w:name="_CR9_2_7"/>
      <w:bookmarkStart w:id="2432" w:name="_Toc534903087"/>
      <w:bookmarkStart w:id="2433" w:name="_Toc51776026"/>
      <w:bookmarkStart w:id="2434" w:name="_Toc56773048"/>
      <w:bookmarkStart w:id="2435" w:name="_Toc64447677"/>
      <w:bookmarkStart w:id="2436" w:name="_Toc74152333"/>
      <w:bookmarkStart w:id="2437" w:name="_Toc88654186"/>
      <w:bookmarkStart w:id="2438" w:name="_Toc99056255"/>
      <w:bookmarkStart w:id="2439" w:name="_Toc99959188"/>
      <w:bookmarkStart w:id="2440" w:name="_Toc105612374"/>
      <w:bookmarkStart w:id="2441" w:name="_Toc106109590"/>
      <w:bookmarkStart w:id="2442" w:name="_Toc112766482"/>
      <w:bookmarkStart w:id="2443" w:name="_Toc113379398"/>
      <w:bookmarkStart w:id="2444" w:name="_Toc120091951"/>
      <w:bookmarkStart w:id="2445" w:name="_Toc155966262"/>
      <w:bookmarkEnd w:id="2431"/>
      <w:r w:rsidRPr="00A4571B">
        <w:t>9.2.7</w:t>
      </w:r>
      <w:r w:rsidRPr="00A4571B">
        <w:tab/>
        <w:t>CGI EUTRA</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46" w:name="_CR9_2_8"/>
      <w:bookmarkStart w:id="2447" w:name="_Toc534903088"/>
      <w:bookmarkStart w:id="2448" w:name="_Toc51776027"/>
      <w:bookmarkStart w:id="2449" w:name="_Toc56773049"/>
      <w:bookmarkStart w:id="2450" w:name="_Toc64447678"/>
      <w:bookmarkStart w:id="2451" w:name="_Toc74152334"/>
      <w:bookmarkStart w:id="2452" w:name="_Toc88654187"/>
      <w:bookmarkStart w:id="2453" w:name="_Toc99056256"/>
      <w:bookmarkStart w:id="2454" w:name="_Toc99959189"/>
      <w:bookmarkStart w:id="2455" w:name="_Toc105612375"/>
      <w:bookmarkStart w:id="2456" w:name="_Toc106109591"/>
      <w:bookmarkStart w:id="2457" w:name="_Toc112766483"/>
      <w:bookmarkStart w:id="2458" w:name="_Toc113379399"/>
      <w:bookmarkStart w:id="2459" w:name="_Toc120091952"/>
      <w:bookmarkStart w:id="2460" w:name="_Toc155966263"/>
      <w:bookmarkEnd w:id="2446"/>
      <w:r w:rsidRPr="00707B3F">
        <w:rPr>
          <w:noProof/>
        </w:rPr>
        <w:t>9.2.8</w:t>
      </w:r>
      <w:r w:rsidRPr="00707B3F">
        <w:rPr>
          <w:noProof/>
        </w:rPr>
        <w:tab/>
        <w:t>PLMN Identity</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61" w:name="_CR9_2_9"/>
      <w:bookmarkStart w:id="2462" w:name="_Toc51776028"/>
      <w:bookmarkStart w:id="2463" w:name="_Toc56773050"/>
      <w:bookmarkStart w:id="2464" w:name="_Toc64447679"/>
      <w:bookmarkStart w:id="2465" w:name="_Toc74152335"/>
      <w:bookmarkStart w:id="2466" w:name="_Toc88654188"/>
      <w:bookmarkStart w:id="2467" w:name="_Toc99056257"/>
      <w:bookmarkStart w:id="2468" w:name="_Toc99959190"/>
      <w:bookmarkStart w:id="2469" w:name="_Toc105612376"/>
      <w:bookmarkStart w:id="2470" w:name="_Toc106109592"/>
      <w:bookmarkStart w:id="2471" w:name="_Toc112766484"/>
      <w:bookmarkStart w:id="2472" w:name="_Toc113379400"/>
      <w:bookmarkStart w:id="2473" w:name="_Toc120091953"/>
      <w:bookmarkStart w:id="2474" w:name="_Toc155966264"/>
      <w:bookmarkStart w:id="2475" w:name="_Toc534903089"/>
      <w:bookmarkEnd w:id="2461"/>
      <w:r w:rsidRPr="00B93B75">
        <w:rPr>
          <w:rFonts w:eastAsia="MS Mincho"/>
        </w:rPr>
        <w:t>9.2.</w:t>
      </w:r>
      <w:r>
        <w:rPr>
          <w:rFonts w:eastAsia="MS Mincho"/>
        </w:rPr>
        <w:t>9</w:t>
      </w:r>
      <w:r w:rsidRPr="00B93B75">
        <w:rPr>
          <w:rFonts w:eastAsia="MS Mincho"/>
        </w:rPr>
        <w:tab/>
        <w:t>NR CGI</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76" w:name="_CR9_2_10"/>
      <w:bookmarkStart w:id="2477" w:name="_Toc51776029"/>
      <w:bookmarkStart w:id="2478" w:name="_Toc56773051"/>
      <w:bookmarkStart w:id="2479" w:name="_Toc64447680"/>
      <w:bookmarkStart w:id="2480" w:name="_Toc74152336"/>
      <w:bookmarkStart w:id="2481" w:name="_Toc88654189"/>
      <w:bookmarkStart w:id="2482" w:name="_Toc99056258"/>
      <w:bookmarkStart w:id="2483" w:name="_Toc99959191"/>
      <w:bookmarkStart w:id="2484" w:name="_Toc105612377"/>
      <w:bookmarkStart w:id="2485" w:name="_Toc106109593"/>
      <w:bookmarkStart w:id="2486" w:name="_Toc112766485"/>
      <w:bookmarkStart w:id="2487" w:name="_Toc113379401"/>
      <w:bookmarkStart w:id="2488" w:name="_Toc120091954"/>
      <w:bookmarkStart w:id="2489" w:name="_Toc155966265"/>
      <w:bookmarkEnd w:id="2476"/>
      <w:r w:rsidRPr="00707B3F">
        <w:rPr>
          <w:noProof/>
        </w:rPr>
        <w:t>9.2.10</w:t>
      </w:r>
      <w:r w:rsidRPr="00707B3F">
        <w:rPr>
          <w:noProof/>
        </w:rPr>
        <w:tab/>
        <w:t>NG-RAN Access Point Position</w:t>
      </w:r>
      <w:bookmarkEnd w:id="2475"/>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ENUMERATED (Height,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90" w:name="_CR9_2_11"/>
      <w:bookmarkStart w:id="2491" w:name="_Toc534903090"/>
      <w:bookmarkStart w:id="2492" w:name="_Toc51776030"/>
      <w:bookmarkStart w:id="2493" w:name="_Toc56773052"/>
      <w:bookmarkStart w:id="2494" w:name="_Toc64447681"/>
      <w:bookmarkStart w:id="2495" w:name="_Toc74152337"/>
      <w:bookmarkStart w:id="2496" w:name="_Toc88654190"/>
      <w:bookmarkStart w:id="2497" w:name="_Toc99056259"/>
      <w:bookmarkStart w:id="2498" w:name="_Toc99959192"/>
      <w:bookmarkStart w:id="2499" w:name="_Toc105612378"/>
      <w:bookmarkStart w:id="2500" w:name="_Toc106109594"/>
      <w:bookmarkStart w:id="2501" w:name="_Toc112766486"/>
      <w:bookmarkStart w:id="2502" w:name="_Toc113379402"/>
      <w:bookmarkStart w:id="2503" w:name="_Toc120091955"/>
      <w:bookmarkStart w:id="2504" w:name="_Toc155966266"/>
      <w:bookmarkEnd w:id="2490"/>
      <w:r w:rsidRPr="00707B3F">
        <w:rPr>
          <w:noProof/>
        </w:rPr>
        <w:t>9.2.11</w:t>
      </w:r>
      <w:r w:rsidRPr="00707B3F">
        <w:rPr>
          <w:noProof/>
        </w:rPr>
        <w:tab/>
        <w:t>TAC</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505" w:name="_CR9_2_12"/>
      <w:bookmarkStart w:id="2506" w:name="_Toc534903091"/>
      <w:bookmarkStart w:id="2507" w:name="_Toc51776031"/>
      <w:bookmarkStart w:id="2508" w:name="_Toc56773053"/>
      <w:bookmarkStart w:id="2509" w:name="_Toc64447682"/>
      <w:bookmarkStart w:id="2510" w:name="_Toc74152338"/>
      <w:bookmarkStart w:id="2511" w:name="_Toc88654191"/>
      <w:bookmarkStart w:id="2512" w:name="_Toc99056260"/>
      <w:bookmarkStart w:id="2513" w:name="_Toc99959193"/>
      <w:bookmarkStart w:id="2514" w:name="_Toc105612379"/>
      <w:bookmarkStart w:id="2515" w:name="_Toc106109595"/>
      <w:bookmarkStart w:id="2516" w:name="_Toc112766487"/>
      <w:bookmarkStart w:id="2517" w:name="_Toc113379403"/>
      <w:bookmarkStart w:id="2518" w:name="_Toc120091956"/>
      <w:bookmarkStart w:id="2519" w:name="_Toc155966267"/>
      <w:bookmarkEnd w:id="2505"/>
      <w:r w:rsidRPr="00707B3F">
        <w:rPr>
          <w:noProof/>
          <w:lang w:eastAsia="zh-CN"/>
        </w:rPr>
        <w:t>9.2.12</w:t>
      </w:r>
      <w:r w:rsidRPr="00707B3F">
        <w:rPr>
          <w:noProof/>
          <w:lang w:eastAsia="zh-CN"/>
        </w:rPr>
        <w:tab/>
        <w:t>Cell Portion ID</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20" w:name="_CR9_2_13"/>
      <w:bookmarkStart w:id="2521" w:name="_Toc534903092"/>
      <w:bookmarkStart w:id="2522" w:name="_Toc51776032"/>
      <w:bookmarkStart w:id="2523" w:name="_Toc56773054"/>
      <w:bookmarkStart w:id="2524" w:name="_Toc64447683"/>
      <w:bookmarkStart w:id="2525" w:name="_Toc74152339"/>
      <w:bookmarkStart w:id="2526" w:name="_Toc88654192"/>
      <w:bookmarkStart w:id="2527" w:name="_Toc99056261"/>
      <w:bookmarkStart w:id="2528" w:name="_Toc99959194"/>
      <w:bookmarkStart w:id="2529" w:name="_Toc105612380"/>
      <w:bookmarkStart w:id="2530" w:name="_Toc106109596"/>
      <w:bookmarkStart w:id="2531" w:name="_Toc112766488"/>
      <w:bookmarkStart w:id="2532" w:name="_Toc113379404"/>
      <w:bookmarkStart w:id="2533" w:name="_Toc120091957"/>
      <w:bookmarkStart w:id="2534" w:name="_Toc155966268"/>
      <w:bookmarkEnd w:id="2520"/>
      <w:r w:rsidRPr="00707B3F">
        <w:rPr>
          <w:noProof/>
        </w:rPr>
        <w:t>9.2.13</w:t>
      </w:r>
      <w:r w:rsidRPr="00707B3F">
        <w:rPr>
          <w:noProof/>
        </w:rPr>
        <w:tab/>
      </w:r>
      <w:r w:rsidR="00A46763" w:rsidRPr="00707B3F">
        <w:rPr>
          <w:noProof/>
        </w:rPr>
        <w:t>Other</w:t>
      </w:r>
      <w:r w:rsidRPr="00707B3F">
        <w:rPr>
          <w:noProof/>
        </w:rPr>
        <w:t>-RAT Measurement Result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35" w:name="_CR9_2_14"/>
      <w:bookmarkStart w:id="2536" w:name="_Toc534903093"/>
      <w:bookmarkStart w:id="2537" w:name="_Toc51776033"/>
      <w:bookmarkStart w:id="2538" w:name="_Toc56773055"/>
      <w:bookmarkStart w:id="2539" w:name="_Toc64447684"/>
      <w:bookmarkStart w:id="2540" w:name="_Toc74152340"/>
      <w:bookmarkStart w:id="2541" w:name="_Toc88654193"/>
      <w:bookmarkStart w:id="2542" w:name="_Toc99056262"/>
      <w:bookmarkStart w:id="2543" w:name="_Toc99959195"/>
      <w:bookmarkStart w:id="2544" w:name="_Toc105612381"/>
      <w:bookmarkStart w:id="2545" w:name="_Toc106109597"/>
      <w:bookmarkStart w:id="2546" w:name="_Toc112766489"/>
      <w:bookmarkStart w:id="2547" w:name="_Toc113379405"/>
      <w:bookmarkStart w:id="2548" w:name="_Toc120091958"/>
      <w:bookmarkStart w:id="2549" w:name="_Toc155966269"/>
      <w:bookmarkEnd w:id="2535"/>
      <w:r w:rsidRPr="00707B3F">
        <w:rPr>
          <w:noProof/>
        </w:rPr>
        <w:t>9.2.14</w:t>
      </w:r>
      <w:r w:rsidRPr="00707B3F">
        <w:rPr>
          <w:noProof/>
        </w:rPr>
        <w:tab/>
        <w:t>WLAN Measurement Result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50" w:name="_CR9_2_15"/>
      <w:bookmarkStart w:id="2551" w:name="_Toc534903094"/>
      <w:bookmarkStart w:id="2552" w:name="_Toc51776034"/>
      <w:bookmarkStart w:id="2553" w:name="_Toc56773056"/>
      <w:bookmarkStart w:id="2554" w:name="_Toc64447685"/>
      <w:bookmarkStart w:id="2555" w:name="_Toc74152341"/>
      <w:bookmarkStart w:id="2556" w:name="_Toc88654194"/>
      <w:bookmarkStart w:id="2557" w:name="_Toc99056263"/>
      <w:bookmarkStart w:id="2558" w:name="_Toc99959196"/>
      <w:bookmarkStart w:id="2559" w:name="_Toc105612382"/>
      <w:bookmarkStart w:id="2560" w:name="_Toc106109598"/>
      <w:bookmarkStart w:id="2561" w:name="_Toc112766490"/>
      <w:bookmarkStart w:id="2562" w:name="_Toc113379406"/>
      <w:bookmarkStart w:id="2563" w:name="_Toc120091959"/>
      <w:bookmarkStart w:id="2564" w:name="_Toc155966270"/>
      <w:bookmarkEnd w:id="2550"/>
      <w:r w:rsidRPr="00707B3F">
        <w:rPr>
          <w:noProof/>
        </w:rPr>
        <w:t>9.2.15</w:t>
      </w:r>
      <w:r w:rsidRPr="00707B3F">
        <w:rPr>
          <w:noProof/>
        </w:rPr>
        <w:tab/>
        <w:t>OTDOA Cell Information</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65" w:name="_CR9_2_16"/>
      <w:bookmarkStart w:id="2566" w:name="_Toc534903095"/>
      <w:bookmarkStart w:id="2567" w:name="_Toc51776035"/>
      <w:bookmarkStart w:id="2568" w:name="_Toc56773057"/>
      <w:bookmarkStart w:id="2569" w:name="_Toc64447686"/>
      <w:bookmarkStart w:id="2570" w:name="_Toc74152342"/>
      <w:bookmarkStart w:id="2571" w:name="_Toc88654195"/>
      <w:bookmarkStart w:id="2572" w:name="_Toc99056264"/>
      <w:bookmarkStart w:id="2573" w:name="_Toc99959197"/>
      <w:bookmarkStart w:id="2574" w:name="_Toc105612383"/>
      <w:bookmarkStart w:id="2575" w:name="_Toc106109599"/>
      <w:bookmarkStart w:id="2576" w:name="_Toc112766491"/>
      <w:bookmarkStart w:id="2577" w:name="_Toc113379407"/>
      <w:bookmarkStart w:id="2578" w:name="_Toc120091960"/>
      <w:bookmarkStart w:id="2579" w:name="_Toc155966271"/>
      <w:bookmarkEnd w:id="2565"/>
      <w:r w:rsidRPr="00707B3F">
        <w:rPr>
          <w:noProof/>
        </w:rPr>
        <w:t>9.2.16</w:t>
      </w:r>
      <w:r w:rsidRPr="00707B3F">
        <w:rPr>
          <w:noProof/>
        </w:rPr>
        <w:tab/>
        <w:t xml:space="preserve">PRS Muting Configuration </w:t>
      </w:r>
      <w:r w:rsidR="00EF7E83" w:rsidRPr="00707B3F">
        <w:rPr>
          <w:noProof/>
        </w:rPr>
        <w:t>EUTRA</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80" w:name="_CR9_2_17"/>
      <w:bookmarkStart w:id="2581" w:name="_Toc534903096"/>
      <w:bookmarkStart w:id="2582" w:name="_Toc51776036"/>
      <w:bookmarkStart w:id="2583" w:name="_Toc56773058"/>
      <w:bookmarkStart w:id="2584" w:name="_Toc64447687"/>
      <w:bookmarkStart w:id="2585" w:name="_Toc74152343"/>
      <w:bookmarkStart w:id="2586" w:name="_Toc88654196"/>
      <w:bookmarkStart w:id="2587" w:name="_Toc99056265"/>
      <w:bookmarkStart w:id="2588" w:name="_Toc99959198"/>
      <w:bookmarkStart w:id="2589" w:name="_Toc105612384"/>
      <w:bookmarkStart w:id="2590" w:name="_Toc106109600"/>
      <w:bookmarkStart w:id="2591" w:name="_Toc112766492"/>
      <w:bookmarkStart w:id="2592" w:name="_Toc113379408"/>
      <w:bookmarkStart w:id="2593" w:name="_Toc120091961"/>
      <w:bookmarkStart w:id="2594" w:name="_Toc155966272"/>
      <w:bookmarkEnd w:id="2580"/>
      <w:r w:rsidRPr="00707B3F">
        <w:rPr>
          <w:noProof/>
        </w:rPr>
        <w:t>9.2.17</w:t>
      </w:r>
      <w:r w:rsidRPr="00707B3F">
        <w:rPr>
          <w:noProof/>
        </w:rPr>
        <w:tab/>
        <w:t xml:space="preserve">PRS Frequency Hopping Configuration </w:t>
      </w:r>
      <w:r w:rsidR="00D7644C" w:rsidRPr="00707B3F">
        <w:rPr>
          <w:noProof/>
        </w:rPr>
        <w:t>EUTRA</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595" w:name="_CR9_2_18"/>
      <w:bookmarkStart w:id="2596" w:name="_Toc534903097"/>
      <w:bookmarkStart w:id="2597" w:name="_Toc51776037"/>
      <w:bookmarkStart w:id="2598" w:name="_Toc56773059"/>
      <w:bookmarkStart w:id="2599" w:name="_Toc64447688"/>
      <w:bookmarkStart w:id="2600" w:name="_Toc74152344"/>
      <w:bookmarkStart w:id="2601" w:name="_Toc88654197"/>
      <w:bookmarkStart w:id="2602" w:name="_Toc99056266"/>
      <w:bookmarkStart w:id="2603" w:name="_Toc99959199"/>
      <w:bookmarkStart w:id="2604" w:name="_Toc105612385"/>
      <w:bookmarkStart w:id="2605" w:name="_Toc106109601"/>
      <w:bookmarkStart w:id="2606" w:name="_Toc112766493"/>
      <w:bookmarkStart w:id="2607" w:name="_Toc113379409"/>
      <w:bookmarkStart w:id="2608" w:name="_Toc120091962"/>
      <w:bookmarkStart w:id="2609" w:name="_Toc155966273"/>
      <w:bookmarkEnd w:id="2595"/>
      <w:r>
        <w:t>9.2.18</w:t>
      </w:r>
      <w:r w:rsidRPr="001E4F1C">
        <w:tab/>
      </w:r>
      <w:r>
        <w:rPr>
          <w:lang w:eastAsia="zh-CN"/>
        </w:rPr>
        <w:t>TDD Configuration EUTRA</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610" w:name="_Toc534730164"/>
    </w:p>
    <w:p w14:paraId="6458F2EC" w14:textId="77777777" w:rsidR="00D422B7" w:rsidRPr="0054226D" w:rsidRDefault="00D422B7" w:rsidP="00F637BE">
      <w:pPr>
        <w:pStyle w:val="Heading3"/>
        <w:keepNext w:val="0"/>
        <w:keepLines w:val="0"/>
        <w:widowControl w:val="0"/>
        <w:rPr>
          <w:lang w:eastAsia="zh-CN"/>
        </w:rPr>
      </w:pPr>
      <w:bookmarkStart w:id="2611" w:name="_CR9_2_19"/>
      <w:bookmarkStart w:id="2612" w:name="_Toc51776038"/>
      <w:bookmarkStart w:id="2613" w:name="_Toc56773060"/>
      <w:bookmarkStart w:id="2614" w:name="_Toc64447689"/>
      <w:bookmarkStart w:id="2615" w:name="_Toc74152345"/>
      <w:bookmarkStart w:id="2616" w:name="_Toc88654198"/>
      <w:bookmarkStart w:id="2617" w:name="_Toc99056267"/>
      <w:bookmarkStart w:id="2618" w:name="_Toc99959200"/>
      <w:bookmarkStart w:id="2619" w:name="_Toc105612386"/>
      <w:bookmarkStart w:id="2620" w:name="_Toc106109602"/>
      <w:bookmarkStart w:id="2621" w:name="_Toc112766494"/>
      <w:bookmarkStart w:id="2622" w:name="_Toc113379410"/>
      <w:bookmarkStart w:id="2623" w:name="_Toc120091963"/>
      <w:bookmarkStart w:id="2624" w:name="_Toc155966274"/>
      <w:bookmarkEnd w:id="2611"/>
      <w:r w:rsidRPr="0054226D">
        <w:rPr>
          <w:lang w:eastAsia="zh-CN"/>
        </w:rPr>
        <w:t>9.2.</w:t>
      </w:r>
      <w:r>
        <w:rPr>
          <w:lang w:eastAsia="zh-CN"/>
        </w:rPr>
        <w:t>19</w:t>
      </w:r>
      <w:r w:rsidRPr="0054226D">
        <w:rPr>
          <w:lang w:eastAsia="zh-CN"/>
        </w:rPr>
        <w:tab/>
        <w:t>Assistance Information</w:t>
      </w:r>
      <w:bookmarkEnd w:id="2610"/>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25" w:name="_CR9_2_20"/>
      <w:bookmarkStart w:id="2626" w:name="_Toc534730165"/>
      <w:bookmarkStart w:id="2627" w:name="_Toc51776039"/>
      <w:bookmarkStart w:id="2628" w:name="_Toc56773061"/>
      <w:bookmarkStart w:id="2629" w:name="_Toc64447690"/>
      <w:bookmarkStart w:id="2630" w:name="_Toc74152346"/>
      <w:bookmarkStart w:id="2631" w:name="_Toc88654199"/>
      <w:bookmarkStart w:id="2632" w:name="_Toc99056268"/>
      <w:bookmarkStart w:id="2633" w:name="_Toc99959201"/>
      <w:bookmarkStart w:id="2634" w:name="_Toc105612387"/>
      <w:bookmarkStart w:id="2635" w:name="_Toc106109603"/>
      <w:bookmarkStart w:id="2636" w:name="_Toc112766495"/>
      <w:bookmarkStart w:id="2637" w:name="_Toc113379411"/>
      <w:bookmarkStart w:id="2638" w:name="_Toc120091964"/>
      <w:bookmarkStart w:id="2639" w:name="_Toc155966275"/>
      <w:bookmarkEnd w:id="2625"/>
      <w:r w:rsidRPr="0054226D">
        <w:rPr>
          <w:lang w:eastAsia="zh-CN"/>
        </w:rPr>
        <w:t>9.2.</w:t>
      </w:r>
      <w:r>
        <w:rPr>
          <w:lang w:eastAsia="zh-CN"/>
        </w:rPr>
        <w:t>20</w:t>
      </w:r>
      <w:r w:rsidRPr="0054226D">
        <w:rPr>
          <w:lang w:eastAsia="zh-CN"/>
        </w:rPr>
        <w:tab/>
        <w:t>PosSIB Segments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DC77060" w14:textId="77777777" w:rsidR="00D422B7" w:rsidRDefault="00D422B7" w:rsidP="00F637BE">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40" w:name="_CR9_2_21"/>
      <w:bookmarkStart w:id="2641" w:name="_Toc534730166"/>
      <w:bookmarkStart w:id="2642" w:name="_Toc51776040"/>
      <w:bookmarkStart w:id="2643" w:name="_Toc56773062"/>
      <w:bookmarkStart w:id="2644" w:name="_Toc64447691"/>
      <w:bookmarkStart w:id="2645" w:name="_Toc74152347"/>
      <w:bookmarkStart w:id="2646" w:name="_Toc88654200"/>
      <w:bookmarkStart w:id="2647" w:name="_Toc99056269"/>
      <w:bookmarkStart w:id="2648" w:name="_Toc99959202"/>
      <w:bookmarkStart w:id="2649" w:name="_Toc105612388"/>
      <w:bookmarkStart w:id="2650" w:name="_Toc106109604"/>
      <w:bookmarkStart w:id="2651" w:name="_Toc112766496"/>
      <w:bookmarkStart w:id="2652" w:name="_Toc113379412"/>
      <w:bookmarkStart w:id="2653" w:name="_Toc120091965"/>
      <w:bookmarkStart w:id="2654" w:name="_Toc155966276"/>
      <w:bookmarkEnd w:id="2640"/>
      <w:r w:rsidRPr="0054226D">
        <w:rPr>
          <w:lang w:eastAsia="zh-CN"/>
        </w:rPr>
        <w:t>9.2.</w:t>
      </w:r>
      <w:r>
        <w:rPr>
          <w:lang w:eastAsia="zh-CN"/>
        </w:rPr>
        <w:t>21</w:t>
      </w:r>
      <w:r w:rsidRPr="0054226D">
        <w:rPr>
          <w:lang w:eastAsia="zh-CN"/>
        </w:rPr>
        <w:tab/>
        <w:t>Assistance Information Meta Data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55" w:name="_CR9_2_22"/>
      <w:bookmarkStart w:id="2656" w:name="_Toc534730167"/>
      <w:bookmarkStart w:id="2657" w:name="_Toc51776041"/>
      <w:bookmarkStart w:id="2658" w:name="_Toc56773063"/>
      <w:bookmarkStart w:id="2659" w:name="_Toc64447692"/>
      <w:bookmarkStart w:id="2660" w:name="_Toc74152348"/>
      <w:bookmarkStart w:id="2661" w:name="_Toc88654201"/>
      <w:bookmarkStart w:id="2662" w:name="_Toc99056270"/>
      <w:bookmarkStart w:id="2663" w:name="_Toc99959203"/>
      <w:bookmarkStart w:id="2664" w:name="_Toc105612389"/>
      <w:bookmarkStart w:id="2665" w:name="_Toc106109605"/>
      <w:bookmarkStart w:id="2666" w:name="_Toc112766497"/>
      <w:bookmarkStart w:id="2667" w:name="_Toc113379413"/>
      <w:bookmarkStart w:id="2668" w:name="_Toc120091966"/>
      <w:bookmarkStart w:id="2669" w:name="_Toc155966277"/>
      <w:bookmarkEnd w:id="2655"/>
      <w:r w:rsidRPr="0054226D">
        <w:rPr>
          <w:lang w:eastAsia="zh-CN"/>
        </w:rPr>
        <w:t>9.2.</w:t>
      </w:r>
      <w:r>
        <w:rPr>
          <w:lang w:eastAsia="zh-CN"/>
        </w:rPr>
        <w:t>22</w:t>
      </w:r>
      <w:r w:rsidRPr="0054226D">
        <w:rPr>
          <w:lang w:eastAsia="zh-CN"/>
        </w:rPr>
        <w:tab/>
      </w:r>
      <w:bookmarkStart w:id="2670" w:name="_Hlk8920296"/>
      <w:r w:rsidRPr="0054226D">
        <w:rPr>
          <w:lang w:eastAsia="zh-CN"/>
        </w:rPr>
        <w:t>Positioning SIB Type</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46389D"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48B81B5B" w14:textId="6E0D4030" w:rsidR="00D422B7" w:rsidRPr="00D63D6E" w:rsidRDefault="0041407F" w:rsidP="00F637BE">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D63D6E" w:rsidRDefault="00D422B7" w:rsidP="00F637BE">
      <w:pPr>
        <w:widowControl w:val="0"/>
        <w:rPr>
          <w:bCs/>
          <w:highlight w:val="yellow"/>
          <w:lang w:val="fr-FR"/>
        </w:rPr>
      </w:pPr>
    </w:p>
    <w:p w14:paraId="61F113A5" w14:textId="77777777" w:rsidR="00D422B7" w:rsidRPr="0054226D" w:rsidRDefault="00D422B7" w:rsidP="00F637BE">
      <w:pPr>
        <w:pStyle w:val="Heading3"/>
        <w:keepNext w:val="0"/>
        <w:keepLines w:val="0"/>
        <w:widowControl w:val="0"/>
        <w:rPr>
          <w:lang w:eastAsia="zh-CN"/>
        </w:rPr>
      </w:pPr>
      <w:bookmarkStart w:id="2671" w:name="_CR9_2_23"/>
      <w:bookmarkStart w:id="2672" w:name="_Toc534730168"/>
      <w:bookmarkStart w:id="2673" w:name="_Toc51776042"/>
      <w:bookmarkStart w:id="2674" w:name="_Toc56773064"/>
      <w:bookmarkStart w:id="2675" w:name="_Toc64447693"/>
      <w:bookmarkStart w:id="2676" w:name="_Toc74152349"/>
      <w:bookmarkStart w:id="2677" w:name="_Toc88654202"/>
      <w:bookmarkStart w:id="2678" w:name="_Toc99056271"/>
      <w:bookmarkStart w:id="2679" w:name="_Toc99959204"/>
      <w:bookmarkStart w:id="2680" w:name="_Toc105612390"/>
      <w:bookmarkStart w:id="2681" w:name="_Toc106109606"/>
      <w:bookmarkStart w:id="2682" w:name="_Toc112766498"/>
      <w:bookmarkStart w:id="2683" w:name="_Toc113379414"/>
      <w:bookmarkStart w:id="2684" w:name="_Toc120091967"/>
      <w:bookmarkStart w:id="2685" w:name="_Toc155966278"/>
      <w:bookmarkEnd w:id="2671"/>
      <w:r w:rsidRPr="0054226D">
        <w:rPr>
          <w:lang w:eastAsia="zh-CN"/>
        </w:rPr>
        <w:t>9.2.</w:t>
      </w:r>
      <w:r>
        <w:rPr>
          <w:lang w:eastAsia="zh-CN"/>
        </w:rPr>
        <w:t>23</w:t>
      </w:r>
      <w:r w:rsidRPr="0054226D">
        <w:rPr>
          <w:lang w:eastAsia="zh-CN"/>
        </w:rPr>
        <w:tab/>
        <w:t>Assistance Information Failure List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86" w:name="_CR9_2_24"/>
      <w:bookmarkStart w:id="2687" w:name="_Toc51776043"/>
      <w:bookmarkStart w:id="2688" w:name="_Toc56773065"/>
      <w:bookmarkStart w:id="2689" w:name="_Toc64447694"/>
      <w:bookmarkStart w:id="2690" w:name="_Toc74152350"/>
      <w:bookmarkStart w:id="2691" w:name="_Toc88654203"/>
      <w:bookmarkStart w:id="2692" w:name="_Toc99056272"/>
      <w:bookmarkStart w:id="2693" w:name="_Toc99959205"/>
      <w:bookmarkStart w:id="2694" w:name="_Toc105612391"/>
      <w:bookmarkStart w:id="2695" w:name="_Toc106109607"/>
      <w:bookmarkStart w:id="2696" w:name="_Toc112766499"/>
      <w:bookmarkStart w:id="2697" w:name="_Toc113379415"/>
      <w:bookmarkStart w:id="2698" w:name="_Toc120091968"/>
      <w:bookmarkStart w:id="2699" w:name="_Toc155966279"/>
      <w:bookmarkEnd w:id="2686"/>
      <w:r w:rsidRPr="002571EA">
        <w:t>9.2.</w:t>
      </w:r>
      <w:r>
        <w:t>24</w:t>
      </w:r>
      <w:r w:rsidRPr="002571EA">
        <w:tab/>
      </w:r>
      <w:r>
        <w:t>TRP ID</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700" w:name="_CR9_2_25"/>
      <w:bookmarkStart w:id="2701" w:name="_Toc51776044"/>
      <w:bookmarkStart w:id="2702" w:name="_Toc56773066"/>
      <w:bookmarkStart w:id="2703" w:name="_Toc64447695"/>
      <w:bookmarkStart w:id="2704" w:name="_Toc74152351"/>
      <w:bookmarkStart w:id="2705" w:name="_Toc88654204"/>
      <w:bookmarkStart w:id="2706" w:name="_Toc99056273"/>
      <w:bookmarkStart w:id="2707" w:name="_Toc99959206"/>
      <w:bookmarkStart w:id="2708" w:name="_Toc105612392"/>
      <w:bookmarkStart w:id="2709" w:name="_Toc106109608"/>
      <w:bookmarkStart w:id="2710" w:name="_Toc112766500"/>
      <w:bookmarkStart w:id="2711" w:name="_Toc113379416"/>
      <w:bookmarkStart w:id="2712" w:name="_Toc120091969"/>
      <w:bookmarkStart w:id="2713" w:name="_Toc155966280"/>
      <w:bookmarkEnd w:id="2700"/>
      <w:r w:rsidRPr="002571EA">
        <w:t>9.2.</w:t>
      </w:r>
      <w:r>
        <w:t>25</w:t>
      </w:r>
      <w:r w:rsidRPr="002571EA">
        <w:tab/>
      </w:r>
      <w:r>
        <w:t>TRP Information</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14" w:name="_Toc20953850"/>
      <w:bookmarkStart w:id="2715" w:name="_Toc29391028"/>
    </w:p>
    <w:p w14:paraId="600C92FD" w14:textId="77777777" w:rsidR="00D422B7" w:rsidRPr="002A1C8D" w:rsidRDefault="00D422B7" w:rsidP="00A4571B">
      <w:pPr>
        <w:pStyle w:val="Heading3"/>
        <w:rPr>
          <w:rFonts w:eastAsia="Malgun Gothic"/>
        </w:rPr>
      </w:pPr>
      <w:bookmarkStart w:id="2716" w:name="_CR9_2_26"/>
      <w:bookmarkStart w:id="2717" w:name="_Toc478159770"/>
      <w:bookmarkStart w:id="2718" w:name="_Toc155966281"/>
      <w:bookmarkEnd w:id="2714"/>
      <w:bookmarkEnd w:id="2715"/>
      <w:bookmarkEnd w:id="2716"/>
      <w:r w:rsidRPr="002A1C8D">
        <w:rPr>
          <w:rFonts w:eastAsia="Malgun Gothic"/>
        </w:rPr>
        <w:t>9.2.</w:t>
      </w:r>
      <w:r>
        <w:rPr>
          <w:rFonts w:eastAsia="Malgun Gothic"/>
        </w:rPr>
        <w:t>26</w:t>
      </w:r>
      <w:r w:rsidRPr="002A1C8D">
        <w:rPr>
          <w:rFonts w:eastAsia="Malgun Gothic"/>
        </w:rPr>
        <w:tab/>
      </w:r>
      <w:bookmarkEnd w:id="2717"/>
      <w:r w:rsidRPr="002A1C8D">
        <w:rPr>
          <w:rFonts w:eastAsia="Malgun Gothic"/>
        </w:rPr>
        <w:t>Search Window Information</w:t>
      </w:r>
      <w:bookmarkEnd w:id="2718"/>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19" w:name="_CR9_2_27"/>
      <w:bookmarkStart w:id="2720" w:name="_Toc51776045"/>
      <w:bookmarkStart w:id="2721" w:name="_Toc56773067"/>
      <w:bookmarkStart w:id="2722" w:name="_Toc64447696"/>
      <w:bookmarkStart w:id="2723" w:name="_Toc74152352"/>
      <w:bookmarkStart w:id="2724" w:name="_Toc88654205"/>
      <w:bookmarkStart w:id="2725" w:name="_Toc99056274"/>
      <w:bookmarkStart w:id="2726" w:name="_Toc99959207"/>
      <w:bookmarkStart w:id="2727" w:name="_Toc105612393"/>
      <w:bookmarkStart w:id="2728" w:name="_Toc106109609"/>
      <w:bookmarkStart w:id="2729" w:name="_Toc112766501"/>
      <w:bookmarkStart w:id="2730" w:name="_Toc113379417"/>
      <w:bookmarkStart w:id="2731" w:name="_Toc120091970"/>
      <w:bookmarkStart w:id="2732" w:name="_Toc155966282"/>
      <w:bookmarkEnd w:id="2719"/>
      <w:r w:rsidRPr="0054226D">
        <w:t>9.2.</w:t>
      </w:r>
      <w:r>
        <w:t>27</w:t>
      </w:r>
      <w:r w:rsidRPr="0054226D">
        <w:tab/>
        <w:t xml:space="preserve">Requested SRS </w:t>
      </w:r>
      <w:r>
        <w:t>Transmission Characteristics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C-ifResourceTypePeriodic</w:t>
            </w:r>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432E6C" w:rsidRPr="0054226D" w14:paraId="7183E6D0" w14:textId="77777777" w:rsidTr="001A3F26">
        <w:tc>
          <w:tcPr>
            <w:tcW w:w="2161" w:type="dxa"/>
          </w:tcPr>
          <w:p w14:paraId="63F49D2C" w14:textId="77777777" w:rsidR="00432E6C" w:rsidRPr="00A4571B" w:rsidRDefault="00432E6C" w:rsidP="00B333C8">
            <w:pPr>
              <w:pStyle w:val="TAL"/>
              <w:keepNext w:val="0"/>
              <w:keepLines w:val="0"/>
              <w:widowControl w:val="0"/>
              <w:ind w:left="142"/>
              <w:rPr>
                <w:i/>
                <w:iCs/>
              </w:rPr>
            </w:pPr>
            <w:r w:rsidRPr="00A4571B">
              <w:rPr>
                <w:i/>
                <w:iCs/>
              </w:rPr>
              <w:t>&gt;FR1</w:t>
            </w:r>
          </w:p>
        </w:tc>
        <w:tc>
          <w:tcPr>
            <w:tcW w:w="1080" w:type="dxa"/>
          </w:tcPr>
          <w:p w14:paraId="3A3E980C" w14:textId="77777777" w:rsidR="00432E6C" w:rsidRPr="00121B57" w:rsidRDefault="00432E6C" w:rsidP="00B333C8">
            <w:pPr>
              <w:pStyle w:val="TAL"/>
              <w:keepNext w:val="0"/>
              <w:keepLines w:val="0"/>
              <w:widowControl w:val="0"/>
            </w:pPr>
          </w:p>
        </w:tc>
        <w:tc>
          <w:tcPr>
            <w:tcW w:w="1080" w:type="dxa"/>
          </w:tcPr>
          <w:p w14:paraId="0E5BCFE4" w14:textId="77777777" w:rsidR="00432E6C" w:rsidRPr="00121B57" w:rsidRDefault="00432E6C" w:rsidP="00B333C8">
            <w:pPr>
              <w:pStyle w:val="TAL"/>
              <w:keepNext w:val="0"/>
              <w:keepLines w:val="0"/>
              <w:widowControl w:val="0"/>
            </w:pPr>
          </w:p>
        </w:tc>
        <w:tc>
          <w:tcPr>
            <w:tcW w:w="1512" w:type="dxa"/>
          </w:tcPr>
          <w:p w14:paraId="734314E6" w14:textId="77777777" w:rsidR="00432E6C" w:rsidRPr="00121B57" w:rsidRDefault="00432E6C" w:rsidP="00B333C8">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6F85A8C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75A99404" w14:textId="77777777" w:rsidR="00432E6C" w:rsidRPr="00121B57" w:rsidRDefault="00432E6C" w:rsidP="00B333C8">
            <w:pPr>
              <w:pStyle w:val="TAC"/>
              <w:keepNext w:val="0"/>
              <w:keepLines w:val="0"/>
              <w:widowControl w:val="0"/>
              <w:rPr>
                <w:rFonts w:eastAsia="SimSun"/>
                <w:lang w:eastAsia="zh-CN"/>
              </w:rPr>
            </w:pPr>
          </w:p>
        </w:tc>
        <w:tc>
          <w:tcPr>
            <w:tcW w:w="1080" w:type="dxa"/>
          </w:tcPr>
          <w:p w14:paraId="05A04BAD" w14:textId="77777777" w:rsidR="00432E6C" w:rsidRPr="00121B57" w:rsidRDefault="00432E6C" w:rsidP="00B333C8">
            <w:pPr>
              <w:pStyle w:val="TAC"/>
              <w:keepNext w:val="0"/>
              <w:keepLines w:val="0"/>
              <w:widowControl w:val="0"/>
              <w:rPr>
                <w:rFonts w:eastAsia="SimSun"/>
                <w:lang w:eastAsia="zh-CN"/>
              </w:rPr>
            </w:pPr>
          </w:p>
        </w:tc>
      </w:tr>
      <w:tr w:rsidR="00432E6C" w:rsidRPr="0054226D" w14:paraId="0A1CC6A0" w14:textId="77777777" w:rsidTr="001A3F26">
        <w:tc>
          <w:tcPr>
            <w:tcW w:w="2161" w:type="dxa"/>
          </w:tcPr>
          <w:p w14:paraId="6C3AB7E4" w14:textId="77777777" w:rsidR="00432E6C" w:rsidRPr="00A4571B" w:rsidRDefault="00432E6C" w:rsidP="00B333C8">
            <w:pPr>
              <w:pStyle w:val="TAL"/>
              <w:keepNext w:val="0"/>
              <w:keepLines w:val="0"/>
              <w:widowControl w:val="0"/>
              <w:ind w:left="142"/>
              <w:rPr>
                <w:i/>
                <w:iCs/>
              </w:rPr>
            </w:pPr>
            <w:r w:rsidRPr="00A4571B">
              <w:rPr>
                <w:i/>
                <w:iCs/>
              </w:rPr>
              <w:t>&gt;FR2</w:t>
            </w:r>
          </w:p>
        </w:tc>
        <w:tc>
          <w:tcPr>
            <w:tcW w:w="1080" w:type="dxa"/>
          </w:tcPr>
          <w:p w14:paraId="23AD8943" w14:textId="77777777" w:rsidR="00432E6C" w:rsidRPr="00121B57" w:rsidRDefault="00432E6C" w:rsidP="00B333C8">
            <w:pPr>
              <w:pStyle w:val="TAL"/>
              <w:keepNext w:val="0"/>
              <w:keepLines w:val="0"/>
              <w:widowControl w:val="0"/>
            </w:pPr>
          </w:p>
        </w:tc>
        <w:tc>
          <w:tcPr>
            <w:tcW w:w="1080" w:type="dxa"/>
          </w:tcPr>
          <w:p w14:paraId="53778450" w14:textId="77777777" w:rsidR="00432E6C" w:rsidRPr="00121B57" w:rsidRDefault="00432E6C" w:rsidP="00B333C8">
            <w:pPr>
              <w:pStyle w:val="TAL"/>
              <w:keepNext w:val="0"/>
              <w:keepLines w:val="0"/>
              <w:widowControl w:val="0"/>
            </w:pPr>
          </w:p>
        </w:tc>
        <w:tc>
          <w:tcPr>
            <w:tcW w:w="1512" w:type="dxa"/>
          </w:tcPr>
          <w:p w14:paraId="2B1BDB03" w14:textId="77777777" w:rsidR="00432E6C" w:rsidRPr="00121B57" w:rsidRDefault="00432E6C" w:rsidP="00B333C8">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66ADD5C8"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35EF55BD" w14:textId="77777777" w:rsidR="00432E6C" w:rsidRPr="00121B57" w:rsidRDefault="00432E6C" w:rsidP="00B333C8">
            <w:pPr>
              <w:pStyle w:val="TAC"/>
              <w:keepNext w:val="0"/>
              <w:keepLines w:val="0"/>
              <w:widowControl w:val="0"/>
              <w:rPr>
                <w:rFonts w:eastAsia="SimSun"/>
                <w:lang w:eastAsia="zh-CN"/>
              </w:rPr>
            </w:pPr>
          </w:p>
        </w:tc>
        <w:tc>
          <w:tcPr>
            <w:tcW w:w="1080" w:type="dxa"/>
          </w:tcPr>
          <w:p w14:paraId="39B905B5" w14:textId="77777777" w:rsidR="00432E6C" w:rsidRPr="00121B57" w:rsidRDefault="00432E6C" w:rsidP="00B333C8">
            <w:pPr>
              <w:pStyle w:val="TAC"/>
              <w:keepNext w:val="0"/>
              <w:keepLines w:val="0"/>
              <w:widowControl w:val="0"/>
              <w:rPr>
                <w:rFonts w:eastAsia="SimSun"/>
                <w:lang w:eastAsia="zh-CN"/>
              </w:rPr>
            </w:pPr>
          </w:p>
        </w:tc>
      </w:tr>
      <w:tr w:rsidR="00432E6C" w:rsidRPr="0054226D" w14:paraId="5591E52E" w14:textId="77777777" w:rsidTr="001A3F26">
        <w:tc>
          <w:tcPr>
            <w:tcW w:w="2161" w:type="dxa"/>
          </w:tcPr>
          <w:p w14:paraId="0CFCA1C0" w14:textId="77777777" w:rsidR="00432E6C" w:rsidRPr="00121B57" w:rsidRDefault="00432E6C" w:rsidP="00B333C8">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432E6C" w:rsidRPr="00121B57" w:rsidRDefault="00432E6C" w:rsidP="00B333C8">
            <w:pPr>
              <w:pStyle w:val="TAL"/>
              <w:keepNext w:val="0"/>
              <w:keepLines w:val="0"/>
              <w:widowControl w:val="0"/>
            </w:pPr>
          </w:p>
        </w:tc>
        <w:tc>
          <w:tcPr>
            <w:tcW w:w="1080" w:type="dxa"/>
          </w:tcPr>
          <w:p w14:paraId="737F55D2" w14:textId="77777777" w:rsidR="00432E6C" w:rsidRPr="00121B57" w:rsidRDefault="00432E6C" w:rsidP="00B333C8">
            <w:pPr>
              <w:pStyle w:val="TAL"/>
              <w:keepNext w:val="0"/>
              <w:keepLines w:val="0"/>
              <w:widowControl w:val="0"/>
            </w:pPr>
            <w:r w:rsidRPr="00EA5FA7">
              <w:rPr>
                <w:rFonts w:cs="Arial"/>
                <w:i/>
                <w:szCs w:val="18"/>
                <w:lang w:eastAsia="ja-JP"/>
              </w:rPr>
              <w:t>0.. 1</w:t>
            </w:r>
          </w:p>
        </w:tc>
        <w:tc>
          <w:tcPr>
            <w:tcW w:w="1512" w:type="dxa"/>
          </w:tcPr>
          <w:p w14:paraId="770C463B" w14:textId="77777777" w:rsidR="00432E6C" w:rsidRPr="00121B57" w:rsidRDefault="00432E6C" w:rsidP="00B333C8">
            <w:pPr>
              <w:pStyle w:val="TAL"/>
              <w:keepNext w:val="0"/>
              <w:keepLines w:val="0"/>
              <w:widowControl w:val="0"/>
            </w:pPr>
          </w:p>
        </w:tc>
        <w:tc>
          <w:tcPr>
            <w:tcW w:w="1728" w:type="dxa"/>
          </w:tcPr>
          <w:p w14:paraId="2CEF49D5"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72F048B7" w14:textId="507AB8C9"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432E6C" w:rsidRPr="00121B57" w:rsidRDefault="00432E6C" w:rsidP="00B333C8">
            <w:pPr>
              <w:pStyle w:val="TAC"/>
              <w:keepNext w:val="0"/>
              <w:keepLines w:val="0"/>
              <w:widowControl w:val="0"/>
              <w:rPr>
                <w:rFonts w:eastAsia="SimSun"/>
                <w:lang w:eastAsia="zh-CN"/>
              </w:rPr>
            </w:pPr>
          </w:p>
        </w:tc>
      </w:tr>
      <w:tr w:rsidR="00432E6C" w:rsidRPr="0054226D" w14:paraId="519BBB47" w14:textId="77777777" w:rsidTr="001A3F26">
        <w:tc>
          <w:tcPr>
            <w:tcW w:w="2161" w:type="dxa"/>
          </w:tcPr>
          <w:p w14:paraId="5911EA61" w14:textId="77777777" w:rsidR="00432E6C" w:rsidRPr="00115D3E" w:rsidRDefault="00432E6C" w:rsidP="00B333C8">
            <w:pPr>
              <w:pStyle w:val="TAL"/>
              <w:keepNext w:val="0"/>
              <w:keepLines w:val="0"/>
              <w:widowControl w:val="0"/>
              <w:ind w:left="142"/>
              <w:rPr>
                <w:b/>
                <w:bCs/>
              </w:rPr>
            </w:pPr>
            <w:r w:rsidRPr="00AF2D8F">
              <w:rPr>
                <w:b/>
                <w:bCs/>
              </w:rPr>
              <w:t>&gt;SRS Resource Set Item</w:t>
            </w:r>
          </w:p>
        </w:tc>
        <w:tc>
          <w:tcPr>
            <w:tcW w:w="1080" w:type="dxa"/>
          </w:tcPr>
          <w:p w14:paraId="1F596ED2" w14:textId="77777777" w:rsidR="00432E6C" w:rsidRPr="00121B57" w:rsidRDefault="00432E6C" w:rsidP="00B333C8">
            <w:pPr>
              <w:pStyle w:val="TAL"/>
              <w:keepNext w:val="0"/>
              <w:keepLines w:val="0"/>
              <w:widowControl w:val="0"/>
            </w:pPr>
          </w:p>
        </w:tc>
        <w:tc>
          <w:tcPr>
            <w:tcW w:w="1080" w:type="dxa"/>
          </w:tcPr>
          <w:p w14:paraId="44FD3120" w14:textId="77777777" w:rsidR="00432E6C" w:rsidRPr="00755A7C" w:rsidRDefault="00432E6C" w:rsidP="00B333C8">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432E6C" w:rsidRPr="00121B57" w:rsidRDefault="00432E6C" w:rsidP="00B333C8">
            <w:pPr>
              <w:pStyle w:val="TAL"/>
              <w:keepNext w:val="0"/>
              <w:keepLines w:val="0"/>
              <w:widowControl w:val="0"/>
            </w:pPr>
          </w:p>
        </w:tc>
        <w:tc>
          <w:tcPr>
            <w:tcW w:w="1728" w:type="dxa"/>
          </w:tcPr>
          <w:p w14:paraId="36208F5A"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A283DFF" w14:textId="44A8A4F2"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432E6C" w:rsidRPr="00121B57" w:rsidRDefault="00432E6C" w:rsidP="00B333C8">
            <w:pPr>
              <w:pStyle w:val="TAC"/>
              <w:keepNext w:val="0"/>
              <w:keepLines w:val="0"/>
              <w:widowControl w:val="0"/>
              <w:rPr>
                <w:rFonts w:eastAsia="SimSun"/>
                <w:lang w:eastAsia="zh-CN"/>
              </w:rPr>
            </w:pPr>
          </w:p>
        </w:tc>
      </w:tr>
      <w:tr w:rsidR="00432E6C" w:rsidRPr="0054226D" w14:paraId="4CEF2255" w14:textId="77777777" w:rsidTr="001A3F26">
        <w:tc>
          <w:tcPr>
            <w:tcW w:w="2161" w:type="dxa"/>
          </w:tcPr>
          <w:p w14:paraId="5E6C740C" w14:textId="77777777" w:rsidR="00432E6C" w:rsidRPr="004C7327" w:rsidRDefault="00432E6C" w:rsidP="00DB4111">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432E6C" w:rsidRPr="00121B57" w:rsidRDefault="00432E6C" w:rsidP="00B333C8">
            <w:pPr>
              <w:pStyle w:val="TAL"/>
              <w:keepNext w:val="0"/>
              <w:keepLines w:val="0"/>
              <w:widowControl w:val="0"/>
            </w:pPr>
            <w:r w:rsidRPr="00121B57">
              <w:rPr>
                <w:szCs w:val="18"/>
              </w:rPr>
              <w:t>O</w:t>
            </w:r>
          </w:p>
        </w:tc>
        <w:tc>
          <w:tcPr>
            <w:tcW w:w="1080" w:type="dxa"/>
          </w:tcPr>
          <w:p w14:paraId="6142653E" w14:textId="77777777" w:rsidR="00432E6C" w:rsidRPr="00121B57" w:rsidRDefault="00432E6C" w:rsidP="00B333C8">
            <w:pPr>
              <w:pStyle w:val="TAL"/>
              <w:keepNext w:val="0"/>
              <w:keepLines w:val="0"/>
              <w:widowControl w:val="0"/>
            </w:pPr>
          </w:p>
        </w:tc>
        <w:tc>
          <w:tcPr>
            <w:tcW w:w="1512" w:type="dxa"/>
          </w:tcPr>
          <w:p w14:paraId="4B32EED7" w14:textId="77777777" w:rsidR="00432E6C" w:rsidRPr="00121B57" w:rsidRDefault="00432E6C" w:rsidP="00B333C8">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432E6C" w:rsidRPr="00121B57" w:rsidRDefault="00432E6C" w:rsidP="00B333C8">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432E6C" w:rsidRPr="00121B57" w:rsidRDefault="00FD0A8A" w:rsidP="00B333C8">
            <w:pPr>
              <w:pStyle w:val="TAC"/>
              <w:keepNext w:val="0"/>
              <w:keepLines w:val="0"/>
              <w:widowControl w:val="0"/>
              <w:rPr>
                <w:szCs w:val="18"/>
              </w:rPr>
            </w:pPr>
            <w:r>
              <w:rPr>
                <w:szCs w:val="18"/>
              </w:rPr>
              <w:t>-</w:t>
            </w:r>
          </w:p>
        </w:tc>
        <w:tc>
          <w:tcPr>
            <w:tcW w:w="1080" w:type="dxa"/>
          </w:tcPr>
          <w:p w14:paraId="5C4E8FCA" w14:textId="77777777" w:rsidR="00432E6C" w:rsidRPr="00121B57" w:rsidRDefault="00432E6C" w:rsidP="00B333C8">
            <w:pPr>
              <w:pStyle w:val="TAC"/>
              <w:keepNext w:val="0"/>
              <w:keepLines w:val="0"/>
              <w:widowControl w:val="0"/>
              <w:rPr>
                <w:szCs w:val="18"/>
              </w:rPr>
            </w:pPr>
          </w:p>
        </w:tc>
      </w:tr>
      <w:tr w:rsidR="00432E6C" w:rsidRPr="0054226D" w14:paraId="28E1BAB3" w14:textId="77777777" w:rsidTr="001A3F26">
        <w:tc>
          <w:tcPr>
            <w:tcW w:w="2161" w:type="dxa"/>
          </w:tcPr>
          <w:p w14:paraId="0D04EA94" w14:textId="77777777" w:rsidR="00432E6C" w:rsidRPr="00FD0A8A" w:rsidRDefault="00432E6C" w:rsidP="00DB4111">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432E6C" w:rsidRPr="00121B57" w:rsidRDefault="00432E6C" w:rsidP="00B333C8">
            <w:pPr>
              <w:pStyle w:val="TAL"/>
              <w:keepNext w:val="0"/>
              <w:keepLines w:val="0"/>
              <w:widowControl w:val="0"/>
              <w:rPr>
                <w:szCs w:val="18"/>
              </w:rPr>
            </w:pPr>
          </w:p>
        </w:tc>
        <w:tc>
          <w:tcPr>
            <w:tcW w:w="1080" w:type="dxa"/>
          </w:tcPr>
          <w:p w14:paraId="13277A50" w14:textId="77777777" w:rsidR="00432E6C" w:rsidRPr="00121B57" w:rsidRDefault="00432E6C" w:rsidP="00B333C8">
            <w:pPr>
              <w:pStyle w:val="TAL"/>
              <w:keepNext w:val="0"/>
              <w:keepLines w:val="0"/>
              <w:widowControl w:val="0"/>
            </w:pPr>
            <w:r w:rsidRPr="00EA5FA7">
              <w:rPr>
                <w:rFonts w:cs="Arial"/>
                <w:i/>
                <w:szCs w:val="18"/>
                <w:lang w:eastAsia="ja-JP"/>
              </w:rPr>
              <w:t>0.. 1</w:t>
            </w:r>
          </w:p>
        </w:tc>
        <w:tc>
          <w:tcPr>
            <w:tcW w:w="1512" w:type="dxa"/>
          </w:tcPr>
          <w:p w14:paraId="6C8BFE91" w14:textId="77777777" w:rsidR="00432E6C" w:rsidRPr="00121B57" w:rsidRDefault="00432E6C" w:rsidP="00B333C8">
            <w:pPr>
              <w:pStyle w:val="TAL"/>
              <w:keepNext w:val="0"/>
              <w:keepLines w:val="0"/>
              <w:widowControl w:val="0"/>
              <w:rPr>
                <w:szCs w:val="18"/>
              </w:rPr>
            </w:pPr>
          </w:p>
        </w:tc>
        <w:tc>
          <w:tcPr>
            <w:tcW w:w="1728" w:type="dxa"/>
          </w:tcPr>
          <w:p w14:paraId="51B1E0A8" w14:textId="77777777" w:rsidR="00432E6C" w:rsidRPr="00121B57" w:rsidRDefault="00432E6C" w:rsidP="00B333C8">
            <w:pPr>
              <w:pStyle w:val="TAL"/>
              <w:keepNext w:val="0"/>
              <w:keepLines w:val="0"/>
              <w:widowControl w:val="0"/>
              <w:rPr>
                <w:szCs w:val="18"/>
              </w:rPr>
            </w:pPr>
          </w:p>
        </w:tc>
        <w:tc>
          <w:tcPr>
            <w:tcW w:w="1080" w:type="dxa"/>
          </w:tcPr>
          <w:p w14:paraId="30048119" w14:textId="76BEAEDB" w:rsidR="00432E6C" w:rsidRPr="00121B57" w:rsidRDefault="00FD0A8A" w:rsidP="00B333C8">
            <w:pPr>
              <w:pStyle w:val="TAC"/>
              <w:keepNext w:val="0"/>
              <w:keepLines w:val="0"/>
              <w:widowControl w:val="0"/>
              <w:rPr>
                <w:szCs w:val="18"/>
              </w:rPr>
            </w:pPr>
            <w:r>
              <w:rPr>
                <w:szCs w:val="18"/>
              </w:rPr>
              <w:t>-</w:t>
            </w:r>
          </w:p>
        </w:tc>
        <w:tc>
          <w:tcPr>
            <w:tcW w:w="1080" w:type="dxa"/>
          </w:tcPr>
          <w:p w14:paraId="37D95D6C" w14:textId="77777777" w:rsidR="00432E6C" w:rsidRPr="00121B57" w:rsidRDefault="00432E6C" w:rsidP="00B333C8">
            <w:pPr>
              <w:pStyle w:val="TAC"/>
              <w:keepNext w:val="0"/>
              <w:keepLines w:val="0"/>
              <w:widowControl w:val="0"/>
              <w:rPr>
                <w:szCs w:val="18"/>
              </w:rPr>
            </w:pPr>
          </w:p>
        </w:tc>
      </w:tr>
      <w:tr w:rsidR="00432E6C" w:rsidRPr="0054226D" w14:paraId="1A191C6F" w14:textId="77777777" w:rsidTr="001A3F26">
        <w:tc>
          <w:tcPr>
            <w:tcW w:w="2161" w:type="dxa"/>
          </w:tcPr>
          <w:p w14:paraId="76C41CEC" w14:textId="77777777" w:rsidR="00432E6C" w:rsidRPr="00FD0A8A" w:rsidRDefault="00432E6C" w:rsidP="00DB4111">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432E6C" w:rsidRPr="00121B57" w:rsidRDefault="00432E6C" w:rsidP="00B333C8">
            <w:pPr>
              <w:pStyle w:val="TAL"/>
              <w:keepNext w:val="0"/>
              <w:keepLines w:val="0"/>
              <w:widowControl w:val="0"/>
              <w:rPr>
                <w:szCs w:val="18"/>
              </w:rPr>
            </w:pPr>
          </w:p>
        </w:tc>
        <w:tc>
          <w:tcPr>
            <w:tcW w:w="1080" w:type="dxa"/>
          </w:tcPr>
          <w:p w14:paraId="135C6EC9" w14:textId="77777777" w:rsidR="00432E6C" w:rsidRPr="00D219C3" w:rsidRDefault="00432E6C" w:rsidP="00B333C8">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432E6C" w:rsidRPr="00121B57" w:rsidRDefault="00432E6C" w:rsidP="00B333C8">
            <w:pPr>
              <w:pStyle w:val="TAL"/>
              <w:keepNext w:val="0"/>
              <w:keepLines w:val="0"/>
              <w:widowControl w:val="0"/>
              <w:rPr>
                <w:szCs w:val="18"/>
              </w:rPr>
            </w:pPr>
          </w:p>
        </w:tc>
        <w:tc>
          <w:tcPr>
            <w:tcW w:w="1728" w:type="dxa"/>
          </w:tcPr>
          <w:p w14:paraId="5A4043AD" w14:textId="77777777" w:rsidR="00432E6C" w:rsidRPr="00121B57" w:rsidRDefault="00432E6C" w:rsidP="00B333C8">
            <w:pPr>
              <w:pStyle w:val="TAL"/>
              <w:keepNext w:val="0"/>
              <w:keepLines w:val="0"/>
              <w:widowControl w:val="0"/>
              <w:rPr>
                <w:szCs w:val="18"/>
              </w:rPr>
            </w:pPr>
          </w:p>
        </w:tc>
        <w:tc>
          <w:tcPr>
            <w:tcW w:w="1080" w:type="dxa"/>
          </w:tcPr>
          <w:p w14:paraId="6E711C1C" w14:textId="63687E7C" w:rsidR="00432E6C" w:rsidRPr="00121B57" w:rsidRDefault="00FD0A8A" w:rsidP="00B333C8">
            <w:pPr>
              <w:pStyle w:val="TAC"/>
              <w:keepNext w:val="0"/>
              <w:keepLines w:val="0"/>
              <w:widowControl w:val="0"/>
              <w:rPr>
                <w:szCs w:val="18"/>
              </w:rPr>
            </w:pPr>
            <w:r>
              <w:rPr>
                <w:szCs w:val="18"/>
              </w:rPr>
              <w:t>-</w:t>
            </w:r>
          </w:p>
        </w:tc>
        <w:tc>
          <w:tcPr>
            <w:tcW w:w="1080" w:type="dxa"/>
          </w:tcPr>
          <w:p w14:paraId="04505D54" w14:textId="77777777" w:rsidR="00432E6C" w:rsidRPr="00121B57" w:rsidRDefault="00432E6C" w:rsidP="00B333C8">
            <w:pPr>
              <w:pStyle w:val="TAC"/>
              <w:keepNext w:val="0"/>
              <w:keepLines w:val="0"/>
              <w:widowControl w:val="0"/>
              <w:rPr>
                <w:szCs w:val="18"/>
              </w:rPr>
            </w:pPr>
          </w:p>
        </w:tc>
      </w:tr>
      <w:tr w:rsidR="00432E6C" w:rsidRPr="0054226D" w14:paraId="59E000A3" w14:textId="77777777" w:rsidTr="001A3F26">
        <w:tc>
          <w:tcPr>
            <w:tcW w:w="2161" w:type="dxa"/>
          </w:tcPr>
          <w:p w14:paraId="50649BA6" w14:textId="77777777" w:rsidR="00432E6C" w:rsidRPr="00121B57" w:rsidRDefault="00432E6C" w:rsidP="00DB4111">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432E6C" w:rsidRPr="00121B57" w:rsidRDefault="00432E6C" w:rsidP="00B333C8">
            <w:pPr>
              <w:pStyle w:val="TAL"/>
              <w:keepNext w:val="0"/>
              <w:keepLines w:val="0"/>
              <w:widowControl w:val="0"/>
              <w:rPr>
                <w:szCs w:val="18"/>
              </w:rPr>
            </w:pPr>
            <w:r>
              <w:rPr>
                <w:szCs w:val="18"/>
              </w:rPr>
              <w:t>M</w:t>
            </w:r>
          </w:p>
        </w:tc>
        <w:tc>
          <w:tcPr>
            <w:tcW w:w="1080" w:type="dxa"/>
          </w:tcPr>
          <w:p w14:paraId="1E6A841D" w14:textId="77777777" w:rsidR="00432E6C" w:rsidRPr="00121B57" w:rsidRDefault="00432E6C" w:rsidP="00B333C8">
            <w:pPr>
              <w:pStyle w:val="TAL"/>
              <w:keepNext w:val="0"/>
              <w:keepLines w:val="0"/>
              <w:widowControl w:val="0"/>
            </w:pPr>
          </w:p>
        </w:tc>
        <w:tc>
          <w:tcPr>
            <w:tcW w:w="1512" w:type="dxa"/>
          </w:tcPr>
          <w:p w14:paraId="775B028E" w14:textId="77777777" w:rsidR="00432E6C" w:rsidRPr="00121B57" w:rsidRDefault="00432E6C" w:rsidP="00B333C8">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432E6C" w:rsidRPr="00121B57" w:rsidRDefault="00432E6C" w:rsidP="00B333C8">
            <w:pPr>
              <w:pStyle w:val="TAL"/>
              <w:keepNext w:val="0"/>
              <w:keepLines w:val="0"/>
              <w:widowControl w:val="0"/>
              <w:rPr>
                <w:szCs w:val="18"/>
              </w:rPr>
            </w:pPr>
            <w:r w:rsidRPr="00B37BB8">
              <w:rPr>
                <w:szCs w:val="18"/>
              </w:rPr>
              <w:t>Milli-seconds</w:t>
            </w:r>
          </w:p>
        </w:tc>
        <w:tc>
          <w:tcPr>
            <w:tcW w:w="1080" w:type="dxa"/>
          </w:tcPr>
          <w:p w14:paraId="71E0D682" w14:textId="49830878" w:rsidR="00432E6C" w:rsidRPr="00B37BB8" w:rsidRDefault="00FD0A8A" w:rsidP="00B333C8">
            <w:pPr>
              <w:pStyle w:val="TAC"/>
              <w:keepNext w:val="0"/>
              <w:keepLines w:val="0"/>
              <w:widowControl w:val="0"/>
              <w:rPr>
                <w:szCs w:val="18"/>
              </w:rPr>
            </w:pPr>
            <w:r>
              <w:rPr>
                <w:szCs w:val="18"/>
              </w:rPr>
              <w:t>-</w:t>
            </w:r>
          </w:p>
        </w:tc>
        <w:tc>
          <w:tcPr>
            <w:tcW w:w="1080" w:type="dxa"/>
          </w:tcPr>
          <w:p w14:paraId="59923AA0" w14:textId="77777777" w:rsidR="00432E6C" w:rsidRPr="00B37BB8" w:rsidRDefault="00432E6C" w:rsidP="00B333C8">
            <w:pPr>
              <w:pStyle w:val="TAC"/>
              <w:keepNext w:val="0"/>
              <w:keepLines w:val="0"/>
              <w:widowControl w:val="0"/>
              <w:rPr>
                <w:szCs w:val="18"/>
              </w:rPr>
            </w:pPr>
          </w:p>
        </w:tc>
      </w:tr>
      <w:tr w:rsidR="00432E6C" w:rsidRPr="0054226D" w14:paraId="17B2EB9F" w14:textId="77777777" w:rsidTr="001A3F26">
        <w:tc>
          <w:tcPr>
            <w:tcW w:w="2161" w:type="dxa"/>
          </w:tcPr>
          <w:p w14:paraId="0185585E" w14:textId="77777777" w:rsidR="00432E6C" w:rsidRPr="004C7327" w:rsidRDefault="00432E6C" w:rsidP="00DB4111">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432E6C" w:rsidRPr="00121B57" w:rsidRDefault="00432E6C" w:rsidP="00B333C8">
            <w:pPr>
              <w:pStyle w:val="TAL"/>
              <w:keepNext w:val="0"/>
              <w:keepLines w:val="0"/>
              <w:widowControl w:val="0"/>
              <w:rPr>
                <w:szCs w:val="18"/>
              </w:rPr>
            </w:pPr>
            <w:r w:rsidRPr="00121B57">
              <w:rPr>
                <w:rFonts w:hint="eastAsia"/>
                <w:lang w:eastAsia="zh-CN"/>
              </w:rPr>
              <w:t>O</w:t>
            </w:r>
          </w:p>
        </w:tc>
        <w:tc>
          <w:tcPr>
            <w:tcW w:w="1080" w:type="dxa"/>
          </w:tcPr>
          <w:p w14:paraId="37EA399C" w14:textId="77777777" w:rsidR="00432E6C" w:rsidRPr="00121B57" w:rsidRDefault="00432E6C" w:rsidP="00B333C8">
            <w:pPr>
              <w:pStyle w:val="TAL"/>
              <w:keepNext w:val="0"/>
              <w:keepLines w:val="0"/>
              <w:widowControl w:val="0"/>
            </w:pPr>
          </w:p>
        </w:tc>
        <w:tc>
          <w:tcPr>
            <w:tcW w:w="1512" w:type="dxa"/>
          </w:tcPr>
          <w:p w14:paraId="2FB0F941" w14:textId="77777777" w:rsidR="00432E6C" w:rsidRPr="00121B57" w:rsidRDefault="00432E6C" w:rsidP="00B333C8">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432E6C" w:rsidRPr="00121B57" w:rsidRDefault="00426287" w:rsidP="00B333C8">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432E6C" w:rsidRPr="00121B57" w:rsidRDefault="00FD0A8A" w:rsidP="00B333C8">
            <w:pPr>
              <w:pStyle w:val="TAC"/>
              <w:keepNext w:val="0"/>
              <w:keepLines w:val="0"/>
              <w:widowControl w:val="0"/>
              <w:rPr>
                <w:szCs w:val="18"/>
              </w:rPr>
            </w:pPr>
            <w:r>
              <w:rPr>
                <w:szCs w:val="18"/>
              </w:rPr>
              <w:t>-</w:t>
            </w:r>
          </w:p>
        </w:tc>
        <w:tc>
          <w:tcPr>
            <w:tcW w:w="1080" w:type="dxa"/>
          </w:tcPr>
          <w:p w14:paraId="3979FB85" w14:textId="77777777" w:rsidR="00432E6C" w:rsidRPr="00121B57" w:rsidRDefault="00432E6C" w:rsidP="00B333C8">
            <w:pPr>
              <w:pStyle w:val="TAC"/>
              <w:keepNext w:val="0"/>
              <w:keepLines w:val="0"/>
              <w:widowControl w:val="0"/>
              <w:rPr>
                <w:szCs w:val="18"/>
              </w:rPr>
            </w:pPr>
          </w:p>
        </w:tc>
      </w:tr>
      <w:tr w:rsidR="00432E6C" w:rsidRPr="0054226D" w14:paraId="7327B7B6" w14:textId="77777777" w:rsidTr="001A3F26">
        <w:tc>
          <w:tcPr>
            <w:tcW w:w="2161" w:type="dxa"/>
          </w:tcPr>
          <w:p w14:paraId="4605DF1F" w14:textId="77777777" w:rsidR="00432E6C" w:rsidRPr="004C7327" w:rsidRDefault="00432E6C" w:rsidP="00DB4111">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432E6C" w:rsidRPr="00121B57" w:rsidRDefault="00432E6C" w:rsidP="00B333C8">
            <w:pPr>
              <w:pStyle w:val="TAL"/>
              <w:keepNext w:val="0"/>
              <w:keepLines w:val="0"/>
              <w:widowControl w:val="0"/>
              <w:rPr>
                <w:lang w:eastAsia="zh-CN"/>
              </w:rPr>
            </w:pPr>
            <w:r w:rsidRPr="00121B57">
              <w:t>O</w:t>
            </w:r>
          </w:p>
        </w:tc>
        <w:tc>
          <w:tcPr>
            <w:tcW w:w="1080" w:type="dxa"/>
          </w:tcPr>
          <w:p w14:paraId="37D31028" w14:textId="77777777" w:rsidR="00432E6C" w:rsidRPr="00121B57" w:rsidRDefault="00432E6C" w:rsidP="00B333C8">
            <w:pPr>
              <w:pStyle w:val="TAL"/>
              <w:keepNext w:val="0"/>
              <w:keepLines w:val="0"/>
              <w:widowControl w:val="0"/>
            </w:pPr>
          </w:p>
        </w:tc>
        <w:tc>
          <w:tcPr>
            <w:tcW w:w="1512" w:type="dxa"/>
          </w:tcPr>
          <w:p w14:paraId="371F9F88" w14:textId="77777777" w:rsidR="00432E6C" w:rsidRPr="00121B57" w:rsidRDefault="00432E6C" w:rsidP="00B333C8">
            <w:pPr>
              <w:pStyle w:val="TAL"/>
              <w:keepNext w:val="0"/>
              <w:keepLines w:val="0"/>
              <w:widowControl w:val="0"/>
              <w:rPr>
                <w:noProof/>
                <w:lang w:eastAsia="zh-CN"/>
              </w:rPr>
            </w:pPr>
            <w:r w:rsidRPr="00121B57">
              <w:t>9.2.</w:t>
            </w:r>
            <w:r>
              <w:t>53</w:t>
            </w:r>
          </w:p>
        </w:tc>
        <w:tc>
          <w:tcPr>
            <w:tcW w:w="1728" w:type="dxa"/>
          </w:tcPr>
          <w:p w14:paraId="5337E571" w14:textId="77777777" w:rsidR="00432E6C" w:rsidRPr="00121B57" w:rsidRDefault="00432E6C" w:rsidP="00B333C8">
            <w:pPr>
              <w:pStyle w:val="TAL"/>
              <w:keepNext w:val="0"/>
              <w:keepLines w:val="0"/>
              <w:widowControl w:val="0"/>
              <w:rPr>
                <w:szCs w:val="18"/>
              </w:rPr>
            </w:pPr>
          </w:p>
        </w:tc>
        <w:tc>
          <w:tcPr>
            <w:tcW w:w="1080" w:type="dxa"/>
          </w:tcPr>
          <w:p w14:paraId="226A135E" w14:textId="6F21C793" w:rsidR="00432E6C" w:rsidRPr="00121B57" w:rsidRDefault="00FD0A8A" w:rsidP="00B333C8">
            <w:pPr>
              <w:pStyle w:val="TAC"/>
              <w:keepNext w:val="0"/>
              <w:keepLines w:val="0"/>
              <w:widowControl w:val="0"/>
              <w:rPr>
                <w:szCs w:val="18"/>
              </w:rPr>
            </w:pPr>
            <w:r>
              <w:rPr>
                <w:szCs w:val="18"/>
              </w:rPr>
              <w:t>-</w:t>
            </w:r>
          </w:p>
        </w:tc>
        <w:tc>
          <w:tcPr>
            <w:tcW w:w="1080" w:type="dxa"/>
          </w:tcPr>
          <w:p w14:paraId="5A75C587" w14:textId="77777777" w:rsidR="00432E6C" w:rsidRPr="00121B57" w:rsidRDefault="00432E6C" w:rsidP="00B333C8">
            <w:pPr>
              <w:pStyle w:val="TAC"/>
              <w:keepNext w:val="0"/>
              <w:keepLines w:val="0"/>
              <w:widowControl w:val="0"/>
              <w:rPr>
                <w:szCs w:val="18"/>
              </w:rPr>
            </w:pPr>
          </w:p>
        </w:tc>
      </w:tr>
      <w:tr w:rsidR="00426287" w:rsidRPr="0054226D" w14:paraId="012CBBA6" w14:textId="77777777" w:rsidTr="001A3F26">
        <w:tc>
          <w:tcPr>
            <w:tcW w:w="2161" w:type="dxa"/>
          </w:tcPr>
          <w:p w14:paraId="55BFC1FE" w14:textId="77777777" w:rsidR="00426287" w:rsidRPr="004C7327" w:rsidRDefault="00426287" w:rsidP="00B333C8">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426287" w:rsidRPr="00121B57" w:rsidRDefault="00426287" w:rsidP="00B333C8">
            <w:pPr>
              <w:pStyle w:val="TAL"/>
              <w:keepNext w:val="0"/>
              <w:keepLines w:val="0"/>
              <w:widowControl w:val="0"/>
            </w:pPr>
            <w:r>
              <w:rPr>
                <w:rFonts w:hint="eastAsia"/>
                <w:lang w:eastAsia="zh-CN"/>
              </w:rPr>
              <w:t>O</w:t>
            </w:r>
          </w:p>
        </w:tc>
        <w:tc>
          <w:tcPr>
            <w:tcW w:w="1080" w:type="dxa"/>
          </w:tcPr>
          <w:p w14:paraId="71C49945" w14:textId="77777777" w:rsidR="00426287" w:rsidRPr="00121B57" w:rsidRDefault="00426287" w:rsidP="00B333C8">
            <w:pPr>
              <w:pStyle w:val="TAL"/>
              <w:keepNext w:val="0"/>
              <w:keepLines w:val="0"/>
              <w:widowControl w:val="0"/>
            </w:pPr>
          </w:p>
        </w:tc>
        <w:tc>
          <w:tcPr>
            <w:tcW w:w="1512" w:type="dxa"/>
          </w:tcPr>
          <w:p w14:paraId="1E38E407" w14:textId="77777777" w:rsidR="00426287" w:rsidRPr="00121B57" w:rsidRDefault="00426287" w:rsidP="00B333C8">
            <w:pPr>
              <w:pStyle w:val="TAL"/>
              <w:keepNext w:val="0"/>
              <w:keepLines w:val="0"/>
              <w:widowControl w:val="0"/>
            </w:pPr>
            <w:r>
              <w:rPr>
                <w:rFonts w:hint="eastAsia"/>
                <w:lang w:eastAsia="zh-CN"/>
              </w:rPr>
              <w:t>9</w:t>
            </w:r>
            <w:r>
              <w:rPr>
                <w:lang w:eastAsia="zh-CN"/>
              </w:rPr>
              <w:t>.2.60</w:t>
            </w:r>
          </w:p>
        </w:tc>
        <w:tc>
          <w:tcPr>
            <w:tcW w:w="1728" w:type="dxa"/>
          </w:tcPr>
          <w:p w14:paraId="0790B30B" w14:textId="77777777" w:rsidR="00426287" w:rsidRPr="00121B57" w:rsidRDefault="00426287" w:rsidP="00B333C8">
            <w:pPr>
              <w:pStyle w:val="TAL"/>
              <w:keepNext w:val="0"/>
              <w:keepLines w:val="0"/>
              <w:widowControl w:val="0"/>
              <w:rPr>
                <w:szCs w:val="18"/>
              </w:rPr>
            </w:pPr>
          </w:p>
        </w:tc>
        <w:tc>
          <w:tcPr>
            <w:tcW w:w="1080" w:type="dxa"/>
          </w:tcPr>
          <w:p w14:paraId="55315FF2" w14:textId="51041F73" w:rsidR="00426287" w:rsidRPr="00121B57" w:rsidRDefault="00FD0A8A" w:rsidP="00B333C8">
            <w:pPr>
              <w:pStyle w:val="TAC"/>
              <w:keepNext w:val="0"/>
              <w:keepLines w:val="0"/>
              <w:widowControl w:val="0"/>
              <w:rPr>
                <w:szCs w:val="18"/>
              </w:rPr>
            </w:pPr>
            <w:r>
              <w:rPr>
                <w:szCs w:val="18"/>
              </w:rPr>
              <w:t>-</w:t>
            </w:r>
          </w:p>
        </w:tc>
        <w:tc>
          <w:tcPr>
            <w:tcW w:w="1080" w:type="dxa"/>
          </w:tcPr>
          <w:p w14:paraId="623AB488" w14:textId="77777777" w:rsidR="00426287" w:rsidRPr="00121B57" w:rsidRDefault="00426287" w:rsidP="00B333C8">
            <w:pPr>
              <w:pStyle w:val="TAC"/>
              <w:keepNext w:val="0"/>
              <w:keepLines w:val="0"/>
              <w:widowControl w:val="0"/>
              <w:rPr>
                <w:szCs w:val="18"/>
              </w:rPr>
            </w:pPr>
          </w:p>
        </w:tc>
      </w:tr>
      <w:tr w:rsidR="00432E6C" w:rsidRPr="0054226D" w14:paraId="047A7DD7" w14:textId="77777777" w:rsidTr="001A3F26">
        <w:tc>
          <w:tcPr>
            <w:tcW w:w="2161" w:type="dxa"/>
          </w:tcPr>
          <w:p w14:paraId="2C27748C" w14:textId="77777777" w:rsidR="00432E6C" w:rsidRPr="00121B57" w:rsidRDefault="00432E6C" w:rsidP="00B333C8">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432E6C" w:rsidRPr="00121B57" w:rsidRDefault="00432E6C" w:rsidP="00B333C8">
            <w:pPr>
              <w:pStyle w:val="TAL"/>
              <w:keepNext w:val="0"/>
              <w:keepLines w:val="0"/>
              <w:widowControl w:val="0"/>
              <w:rPr>
                <w:lang w:eastAsia="zh-CN"/>
              </w:rPr>
            </w:pPr>
            <w:r w:rsidRPr="00121B57">
              <w:t>O</w:t>
            </w:r>
          </w:p>
        </w:tc>
        <w:tc>
          <w:tcPr>
            <w:tcW w:w="1080" w:type="dxa"/>
          </w:tcPr>
          <w:p w14:paraId="4F5D582E" w14:textId="77777777" w:rsidR="00432E6C" w:rsidRPr="00121B57" w:rsidRDefault="00432E6C" w:rsidP="00B333C8">
            <w:pPr>
              <w:pStyle w:val="TAL"/>
              <w:keepNext w:val="0"/>
              <w:keepLines w:val="0"/>
              <w:widowControl w:val="0"/>
            </w:pPr>
          </w:p>
        </w:tc>
        <w:tc>
          <w:tcPr>
            <w:tcW w:w="1512" w:type="dxa"/>
          </w:tcPr>
          <w:p w14:paraId="4B0CBF21" w14:textId="77777777" w:rsidR="00432E6C" w:rsidRPr="00121B57" w:rsidRDefault="00432E6C" w:rsidP="00B333C8">
            <w:pPr>
              <w:pStyle w:val="TAL"/>
              <w:keepNext w:val="0"/>
              <w:keepLines w:val="0"/>
              <w:widowControl w:val="0"/>
              <w:rPr>
                <w:noProof/>
                <w:lang w:eastAsia="zh-CN"/>
              </w:rPr>
            </w:pPr>
            <w:r w:rsidRPr="00121B57">
              <w:t>9.2.</w:t>
            </w:r>
            <w:r>
              <w:t>54</w:t>
            </w:r>
          </w:p>
        </w:tc>
        <w:tc>
          <w:tcPr>
            <w:tcW w:w="1728" w:type="dxa"/>
          </w:tcPr>
          <w:p w14:paraId="430D3D97" w14:textId="77777777" w:rsidR="00432E6C" w:rsidRPr="00121B57" w:rsidRDefault="00432E6C" w:rsidP="00B333C8">
            <w:pPr>
              <w:pStyle w:val="TAL"/>
              <w:keepNext w:val="0"/>
              <w:keepLines w:val="0"/>
              <w:widowControl w:val="0"/>
              <w:rPr>
                <w:szCs w:val="18"/>
              </w:rPr>
            </w:pPr>
          </w:p>
        </w:tc>
        <w:tc>
          <w:tcPr>
            <w:tcW w:w="1080" w:type="dxa"/>
          </w:tcPr>
          <w:p w14:paraId="6E009335" w14:textId="3BDE01BD" w:rsidR="00432E6C" w:rsidRPr="00121B57" w:rsidRDefault="00FD0A8A" w:rsidP="00B333C8">
            <w:pPr>
              <w:pStyle w:val="TAC"/>
              <w:keepNext w:val="0"/>
              <w:keepLines w:val="0"/>
              <w:widowControl w:val="0"/>
              <w:rPr>
                <w:szCs w:val="18"/>
              </w:rPr>
            </w:pPr>
            <w:r>
              <w:rPr>
                <w:szCs w:val="18"/>
              </w:rPr>
              <w:t>-</w:t>
            </w:r>
          </w:p>
        </w:tc>
        <w:tc>
          <w:tcPr>
            <w:tcW w:w="1080" w:type="dxa"/>
          </w:tcPr>
          <w:p w14:paraId="271C51CA" w14:textId="77777777" w:rsidR="00432E6C" w:rsidRPr="00121B57" w:rsidRDefault="00432E6C" w:rsidP="00B333C8">
            <w:pPr>
              <w:pStyle w:val="TAC"/>
              <w:keepNext w:val="0"/>
              <w:keepLines w:val="0"/>
              <w:widowControl w:val="0"/>
              <w:rPr>
                <w:szCs w:val="18"/>
              </w:rPr>
            </w:pPr>
          </w:p>
        </w:tc>
      </w:tr>
      <w:tr w:rsidR="00432E6C" w:rsidRPr="0054226D" w14:paraId="01BDF462" w14:textId="77777777" w:rsidTr="001A3F26">
        <w:tc>
          <w:tcPr>
            <w:tcW w:w="2161" w:type="dxa"/>
          </w:tcPr>
          <w:p w14:paraId="6A3A5135" w14:textId="77777777" w:rsidR="00432E6C" w:rsidRPr="00121B57" w:rsidRDefault="00432E6C" w:rsidP="00B333C8">
            <w:pPr>
              <w:pStyle w:val="TAL"/>
              <w:keepNext w:val="0"/>
              <w:keepLines w:val="0"/>
              <w:widowControl w:val="0"/>
            </w:pPr>
            <w:r w:rsidRPr="00A01747">
              <w:rPr>
                <w:lang w:eastAsia="zh-CN"/>
              </w:rPr>
              <w:t>SRS Frequency</w:t>
            </w:r>
          </w:p>
        </w:tc>
        <w:tc>
          <w:tcPr>
            <w:tcW w:w="1080" w:type="dxa"/>
          </w:tcPr>
          <w:p w14:paraId="5A4A4F9E" w14:textId="77777777" w:rsidR="00432E6C" w:rsidRPr="00121B57" w:rsidRDefault="00432E6C" w:rsidP="00B333C8">
            <w:pPr>
              <w:pStyle w:val="TAL"/>
              <w:keepNext w:val="0"/>
              <w:keepLines w:val="0"/>
              <w:widowControl w:val="0"/>
            </w:pPr>
            <w:r w:rsidRPr="00A01747">
              <w:rPr>
                <w:lang w:eastAsia="zh-CN"/>
              </w:rPr>
              <w:t>O</w:t>
            </w:r>
          </w:p>
        </w:tc>
        <w:tc>
          <w:tcPr>
            <w:tcW w:w="1080" w:type="dxa"/>
          </w:tcPr>
          <w:p w14:paraId="6FDD59C8" w14:textId="77777777" w:rsidR="00432E6C" w:rsidRPr="00121B57" w:rsidRDefault="00432E6C" w:rsidP="00B333C8">
            <w:pPr>
              <w:pStyle w:val="TAL"/>
              <w:keepNext w:val="0"/>
              <w:keepLines w:val="0"/>
              <w:widowControl w:val="0"/>
            </w:pPr>
          </w:p>
        </w:tc>
        <w:tc>
          <w:tcPr>
            <w:tcW w:w="1512" w:type="dxa"/>
          </w:tcPr>
          <w:p w14:paraId="19CA3163" w14:textId="77777777" w:rsidR="00432E6C" w:rsidRPr="00121B57" w:rsidRDefault="00432E6C" w:rsidP="00B333C8">
            <w:pPr>
              <w:pStyle w:val="TAL"/>
              <w:keepNext w:val="0"/>
              <w:keepLines w:val="0"/>
              <w:widowControl w:val="0"/>
            </w:pPr>
            <w:r w:rsidRPr="00A01747">
              <w:t>INTEGER(0..3279165)</w:t>
            </w:r>
          </w:p>
        </w:tc>
        <w:tc>
          <w:tcPr>
            <w:tcW w:w="1728" w:type="dxa"/>
          </w:tcPr>
          <w:p w14:paraId="7CD573CF" w14:textId="77777777" w:rsidR="00432E6C" w:rsidRDefault="00432E6C" w:rsidP="00B333C8">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B333C8">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432E6C" w:rsidRPr="00121B57" w:rsidRDefault="00432E6C" w:rsidP="00B333C8">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432E6C" w:rsidRPr="00121B57" w:rsidRDefault="00432E6C" w:rsidP="00B333C8">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33" w:name="_CR9_2_28"/>
      <w:bookmarkStart w:id="2734" w:name="_Toc534730156"/>
      <w:bookmarkStart w:id="2735" w:name="_Toc51776046"/>
      <w:bookmarkStart w:id="2736" w:name="_Toc56773068"/>
      <w:bookmarkStart w:id="2737" w:name="_Toc64447697"/>
      <w:bookmarkStart w:id="2738" w:name="_Toc74152353"/>
      <w:bookmarkStart w:id="2739" w:name="_Toc88654206"/>
      <w:bookmarkStart w:id="2740" w:name="_Toc99056275"/>
      <w:bookmarkStart w:id="2741" w:name="_Toc99959208"/>
      <w:bookmarkStart w:id="2742" w:name="_Toc105612394"/>
      <w:bookmarkStart w:id="2743" w:name="_Toc106109610"/>
      <w:bookmarkStart w:id="2744" w:name="_Toc112766502"/>
      <w:bookmarkStart w:id="2745" w:name="_Toc113379418"/>
      <w:bookmarkStart w:id="2746" w:name="_Toc120091971"/>
      <w:bookmarkStart w:id="2747" w:name="_Toc155966283"/>
      <w:bookmarkEnd w:id="2733"/>
      <w:r w:rsidRPr="0054226D">
        <w:t>9.2.</w:t>
      </w:r>
      <w:r>
        <w:t>28</w:t>
      </w:r>
      <w:r w:rsidRPr="0054226D">
        <w:tab/>
      </w:r>
      <w:bookmarkEnd w:id="2734"/>
      <w:r>
        <w:t>SRS Configuration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F637BE">
      <w:pPr>
        <w:widowControl w:val="0"/>
        <w:rPr>
          <w:highlight w:val="yellow"/>
        </w:rPr>
      </w:pPr>
    </w:p>
    <w:p w14:paraId="46A16012" w14:textId="77777777" w:rsidR="00D422B7" w:rsidRPr="002A1C8D" w:rsidRDefault="00D422B7" w:rsidP="00F637BE">
      <w:pPr>
        <w:pStyle w:val="Heading3"/>
        <w:keepNext w:val="0"/>
        <w:keepLines w:val="0"/>
        <w:widowControl w:val="0"/>
      </w:pPr>
      <w:bookmarkStart w:id="2748" w:name="_CR9_2_29"/>
      <w:bookmarkStart w:id="2749" w:name="_Toc51776047"/>
      <w:bookmarkStart w:id="2750" w:name="_Toc56773069"/>
      <w:bookmarkStart w:id="2751" w:name="_Toc64447698"/>
      <w:bookmarkStart w:id="2752" w:name="_Toc74152354"/>
      <w:bookmarkStart w:id="2753" w:name="_Toc88654207"/>
      <w:bookmarkStart w:id="2754" w:name="_Toc99056276"/>
      <w:bookmarkStart w:id="2755" w:name="_Toc99959209"/>
      <w:bookmarkStart w:id="2756" w:name="_Toc105612395"/>
      <w:bookmarkStart w:id="2757" w:name="_Toc106109611"/>
      <w:bookmarkStart w:id="2758" w:name="_Toc112766503"/>
      <w:bookmarkStart w:id="2759" w:name="_Toc113379419"/>
      <w:bookmarkStart w:id="2760" w:name="_Toc120091972"/>
      <w:bookmarkStart w:id="2761" w:name="_Toc155966284"/>
      <w:bookmarkEnd w:id="2748"/>
      <w:r w:rsidRPr="002A1C8D">
        <w:t>9.2.</w:t>
      </w:r>
      <w:r>
        <w:t>29</w:t>
      </w:r>
      <w:r w:rsidRPr="002A1C8D">
        <w:tab/>
        <w:t>SRS Resource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r w:rsidRPr="002A1C8D">
        <w:t xml:space="preserve"> </w:t>
      </w:r>
    </w:p>
    <w:p w14:paraId="53A75C1D" w14:textId="77777777" w:rsidR="007D4075" w:rsidRPr="00504F3B" w:rsidRDefault="007D4075" w:rsidP="00A4571B">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4D3F29" w:rsidRDefault="00D422B7" w:rsidP="00F637BE">
      <w:pPr>
        <w:widowControl w:val="0"/>
        <w:rPr>
          <w:bCs/>
          <w:highlight w:val="yellow"/>
        </w:rPr>
      </w:pPr>
    </w:p>
    <w:p w14:paraId="52A3D445" w14:textId="77777777" w:rsidR="00D422B7" w:rsidRPr="002A1C8D" w:rsidRDefault="00D422B7" w:rsidP="00F637BE">
      <w:pPr>
        <w:pStyle w:val="Heading3"/>
        <w:keepNext w:val="0"/>
        <w:keepLines w:val="0"/>
        <w:widowControl w:val="0"/>
      </w:pPr>
      <w:bookmarkStart w:id="2762" w:name="_CR9_2_30"/>
      <w:bookmarkStart w:id="2763" w:name="_Toc51776048"/>
      <w:bookmarkStart w:id="2764" w:name="_Toc56773070"/>
      <w:bookmarkStart w:id="2765" w:name="_Toc64447699"/>
      <w:bookmarkStart w:id="2766" w:name="_Toc74152355"/>
      <w:bookmarkStart w:id="2767" w:name="_Toc88654208"/>
      <w:bookmarkStart w:id="2768" w:name="_Toc99056277"/>
      <w:bookmarkStart w:id="2769" w:name="_Toc99959210"/>
      <w:bookmarkStart w:id="2770" w:name="_Toc105612396"/>
      <w:bookmarkStart w:id="2771" w:name="_Toc106109612"/>
      <w:bookmarkStart w:id="2772" w:name="_Toc112766504"/>
      <w:bookmarkStart w:id="2773" w:name="_Toc113379420"/>
      <w:bookmarkStart w:id="2774" w:name="_Toc120091973"/>
      <w:bookmarkStart w:id="2775" w:name="_Toc155966285"/>
      <w:bookmarkEnd w:id="2762"/>
      <w:r w:rsidRPr="002A1C8D">
        <w:t>9.2.</w:t>
      </w:r>
      <w:r>
        <w:t>30</w:t>
      </w:r>
      <w:r w:rsidRPr="002A1C8D">
        <w:tab/>
        <w:t>Positioning SRS Resource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76" w:name="_CR9_2_31"/>
      <w:bookmarkStart w:id="2777" w:name="_Toc47618339"/>
      <w:bookmarkStart w:id="2778" w:name="_Toc47618675"/>
      <w:bookmarkStart w:id="2779" w:name="_Toc47618870"/>
      <w:bookmarkStart w:id="2780" w:name="_Toc47620093"/>
      <w:bookmarkStart w:id="2781" w:name="_Toc51776049"/>
      <w:bookmarkStart w:id="2782" w:name="_Toc56773071"/>
      <w:bookmarkStart w:id="2783" w:name="_Toc64447700"/>
      <w:bookmarkStart w:id="2784" w:name="_Toc74152356"/>
      <w:bookmarkStart w:id="2785" w:name="_Toc88654209"/>
      <w:bookmarkStart w:id="2786" w:name="_Toc99056278"/>
      <w:bookmarkStart w:id="2787" w:name="_Toc99959211"/>
      <w:bookmarkStart w:id="2788" w:name="_Toc105612397"/>
      <w:bookmarkStart w:id="2789" w:name="_Toc106109613"/>
      <w:bookmarkStart w:id="2790" w:name="_Toc112766505"/>
      <w:bookmarkStart w:id="2791" w:name="_Toc113379421"/>
      <w:bookmarkStart w:id="2792" w:name="_Toc120091974"/>
      <w:bookmarkStart w:id="2793" w:name="_Toc155966286"/>
      <w:bookmarkEnd w:id="2776"/>
      <w:r w:rsidRPr="00504F3B">
        <w:t>9.2.</w:t>
      </w:r>
      <w:r>
        <w:t>31</w:t>
      </w:r>
      <w:r w:rsidRPr="00504F3B">
        <w:tab/>
        <w:t>SRS Resource Set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1A3F26">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794" w:name="_CR9_2_32"/>
      <w:bookmarkStart w:id="2795" w:name="_Toc47618340"/>
      <w:bookmarkStart w:id="2796" w:name="_Toc47618676"/>
      <w:bookmarkStart w:id="2797" w:name="_Toc47618871"/>
      <w:bookmarkStart w:id="2798" w:name="_Toc47620094"/>
      <w:bookmarkStart w:id="2799" w:name="_Toc51776050"/>
      <w:bookmarkStart w:id="2800" w:name="_Toc56773072"/>
      <w:bookmarkStart w:id="2801" w:name="_Toc64447701"/>
      <w:bookmarkStart w:id="2802" w:name="_Toc74152357"/>
      <w:bookmarkStart w:id="2803" w:name="_Toc88654210"/>
      <w:bookmarkStart w:id="2804" w:name="_Toc99056279"/>
      <w:bookmarkStart w:id="2805" w:name="_Toc99959212"/>
      <w:bookmarkStart w:id="2806" w:name="_Toc105612398"/>
      <w:bookmarkStart w:id="2807" w:name="_Toc106109614"/>
      <w:bookmarkStart w:id="2808" w:name="_Toc112766506"/>
      <w:bookmarkStart w:id="2809" w:name="_Toc113379422"/>
      <w:bookmarkStart w:id="2810" w:name="_Toc120091975"/>
      <w:bookmarkStart w:id="2811" w:name="_Toc155966287"/>
      <w:bookmarkEnd w:id="2794"/>
      <w:r w:rsidRPr="00504F3B">
        <w:t>9.2.</w:t>
      </w:r>
      <w:r>
        <w:t>32</w:t>
      </w:r>
      <w:r w:rsidRPr="00504F3B">
        <w:tab/>
      </w:r>
      <w:bookmarkStart w:id="2812" w:name="_Hlk50054856"/>
      <w:r w:rsidRPr="00504F3B">
        <w:t>Positioning SRS Resource Set</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bookmarkEnd w:id="2812"/>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F637BE">
      <w:pPr>
        <w:widowControl w:val="0"/>
        <w:rPr>
          <w:highlight w:val="yellow"/>
        </w:rPr>
      </w:pPr>
    </w:p>
    <w:p w14:paraId="42247DDD" w14:textId="77777777" w:rsidR="00D422B7" w:rsidRPr="004151EA" w:rsidRDefault="00D422B7" w:rsidP="00F637BE">
      <w:pPr>
        <w:pStyle w:val="Heading3"/>
        <w:keepNext w:val="0"/>
        <w:keepLines w:val="0"/>
        <w:widowControl w:val="0"/>
      </w:pPr>
      <w:bookmarkStart w:id="2813" w:name="_CR9_2_33"/>
      <w:bookmarkStart w:id="2814" w:name="_Toc51776051"/>
      <w:bookmarkStart w:id="2815" w:name="_Toc56773073"/>
      <w:bookmarkStart w:id="2816" w:name="_Toc64447702"/>
      <w:bookmarkStart w:id="2817" w:name="_Toc74152358"/>
      <w:bookmarkStart w:id="2818" w:name="_Toc88654211"/>
      <w:bookmarkStart w:id="2819" w:name="_Toc99056280"/>
      <w:bookmarkStart w:id="2820" w:name="_Toc99959213"/>
      <w:bookmarkStart w:id="2821" w:name="_Toc105612399"/>
      <w:bookmarkStart w:id="2822" w:name="_Toc106109615"/>
      <w:bookmarkStart w:id="2823" w:name="_Toc112766507"/>
      <w:bookmarkStart w:id="2824" w:name="_Toc113379423"/>
      <w:bookmarkStart w:id="2825" w:name="_Toc120091976"/>
      <w:bookmarkStart w:id="2826" w:name="_Toc155966288"/>
      <w:bookmarkEnd w:id="2813"/>
      <w:r w:rsidRPr="004151EA">
        <w:t>9.2.</w:t>
      </w:r>
      <w:r>
        <w:t>33</w:t>
      </w:r>
      <w:r w:rsidRPr="004151EA">
        <w:tab/>
        <w:t>SRS Resource Set ID</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27" w:name="_CR9_2_34"/>
      <w:bookmarkStart w:id="2828" w:name="_Toc51776052"/>
      <w:bookmarkStart w:id="2829" w:name="_Toc56773074"/>
      <w:bookmarkStart w:id="2830" w:name="_Toc64447703"/>
      <w:bookmarkStart w:id="2831" w:name="_Toc74152359"/>
      <w:bookmarkStart w:id="2832" w:name="_Toc88654212"/>
      <w:bookmarkStart w:id="2833" w:name="_Toc99056281"/>
      <w:bookmarkStart w:id="2834" w:name="_Toc99959214"/>
      <w:bookmarkStart w:id="2835" w:name="_Toc105612400"/>
      <w:bookmarkStart w:id="2836" w:name="_Toc106109616"/>
      <w:bookmarkStart w:id="2837" w:name="_Toc112766508"/>
      <w:bookmarkStart w:id="2838" w:name="_Toc113379424"/>
      <w:bookmarkStart w:id="2839" w:name="_Toc120091977"/>
      <w:bookmarkStart w:id="2840" w:name="_Toc155966289"/>
      <w:bookmarkEnd w:id="2827"/>
      <w:r w:rsidRPr="004151EA">
        <w:t>9.2.</w:t>
      </w:r>
      <w:r>
        <w:t>34</w:t>
      </w:r>
      <w:r w:rsidRPr="004151EA">
        <w:tab/>
        <w:t>Spatial Relation</w:t>
      </w:r>
      <w:r>
        <w:t xml:space="preserve"> Information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r w:rsidRPr="004151EA">
        <w:t xml:space="preserve"> </w:t>
      </w:r>
    </w:p>
    <w:p w14:paraId="1538FF12" w14:textId="77777777" w:rsidR="00D422B7" w:rsidRPr="004151EA" w:rsidRDefault="00D422B7" w:rsidP="00A4571B">
      <w:r w:rsidRPr="004151EA">
        <w:t xml:space="preserve">This information element indicates a spatial relation </w:t>
      </w:r>
      <w:bookmarkStart w:id="2841" w:name="_Hlk50141396"/>
      <w:r w:rsidRPr="004151EA">
        <w:t xml:space="preserve">for transmission </w:t>
      </w:r>
      <w:r>
        <w:t>o</w:t>
      </w:r>
      <w:r w:rsidRPr="004151EA">
        <w:t>f UL SRS by a UE</w:t>
      </w:r>
      <w:bookmarkEnd w:id="2841"/>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D3F29" w:rsidRDefault="00D422B7" w:rsidP="00F637BE">
      <w:pPr>
        <w:widowControl w:val="0"/>
        <w:rPr>
          <w:bCs/>
          <w:highlight w:val="yellow"/>
          <w:lang w:val="en-US"/>
        </w:rPr>
      </w:pPr>
    </w:p>
    <w:p w14:paraId="538211D5" w14:textId="77777777" w:rsidR="00D422B7" w:rsidRPr="004151EA" w:rsidRDefault="00D422B7" w:rsidP="00F637BE">
      <w:pPr>
        <w:pStyle w:val="Heading3"/>
        <w:keepNext w:val="0"/>
        <w:keepLines w:val="0"/>
        <w:widowControl w:val="0"/>
      </w:pPr>
      <w:bookmarkStart w:id="2842" w:name="_CR9_2_35"/>
      <w:bookmarkStart w:id="2843" w:name="_Toc51776053"/>
      <w:bookmarkStart w:id="2844" w:name="_Toc56773075"/>
      <w:bookmarkStart w:id="2845" w:name="_Toc64447704"/>
      <w:bookmarkStart w:id="2846" w:name="_Toc74152360"/>
      <w:bookmarkStart w:id="2847" w:name="_Toc88654213"/>
      <w:bookmarkStart w:id="2848" w:name="_Toc99056282"/>
      <w:bookmarkStart w:id="2849" w:name="_Toc99959215"/>
      <w:bookmarkStart w:id="2850" w:name="_Toc105612401"/>
      <w:bookmarkStart w:id="2851" w:name="_Toc106109617"/>
      <w:bookmarkStart w:id="2852" w:name="_Toc112766509"/>
      <w:bookmarkStart w:id="2853" w:name="_Toc113379425"/>
      <w:bookmarkStart w:id="2854" w:name="_Toc120091978"/>
      <w:bookmarkStart w:id="2855" w:name="_Toc155966290"/>
      <w:bookmarkEnd w:id="2842"/>
      <w:r w:rsidRPr="004151EA">
        <w:t>9.2.</w:t>
      </w:r>
      <w:r>
        <w:t>35</w:t>
      </w:r>
      <w:r w:rsidRPr="004151EA">
        <w:tab/>
        <w:t>SRS Resource Trigger</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56" w:name="_CR9_2_36"/>
      <w:bookmarkStart w:id="2857" w:name="_Toc51776054"/>
      <w:bookmarkStart w:id="2858" w:name="_Toc56773076"/>
      <w:bookmarkStart w:id="2859" w:name="_Toc64447705"/>
      <w:bookmarkStart w:id="2860" w:name="_Toc74152361"/>
      <w:bookmarkStart w:id="2861" w:name="_Toc88654214"/>
      <w:bookmarkStart w:id="2862" w:name="_Toc99056283"/>
      <w:bookmarkStart w:id="2863" w:name="_Toc99959216"/>
      <w:bookmarkStart w:id="2864" w:name="_Toc105612402"/>
      <w:bookmarkStart w:id="2865" w:name="_Toc106109618"/>
      <w:bookmarkStart w:id="2866" w:name="_Toc112766510"/>
      <w:bookmarkStart w:id="2867" w:name="_Toc113379426"/>
      <w:bookmarkStart w:id="2868" w:name="_Toc120091979"/>
      <w:bookmarkStart w:id="2869" w:name="_Toc155966291"/>
      <w:bookmarkEnd w:id="2856"/>
      <w:r w:rsidRPr="004151EA">
        <w:t>9.2.</w:t>
      </w:r>
      <w:r>
        <w:t>36</w:t>
      </w:r>
      <w:r w:rsidRPr="004151EA">
        <w:tab/>
      </w:r>
      <w:bookmarkEnd w:id="2857"/>
      <w:bookmarkEnd w:id="2858"/>
      <w:bookmarkEnd w:id="2859"/>
      <w:r w:rsidR="00F776F1" w:rsidRPr="00C9396D">
        <w:t>Relative Time 1900</w:t>
      </w:r>
      <w:bookmarkEnd w:id="2860"/>
      <w:bookmarkEnd w:id="2861"/>
      <w:bookmarkEnd w:id="2862"/>
      <w:bookmarkEnd w:id="2863"/>
      <w:bookmarkEnd w:id="2864"/>
      <w:bookmarkEnd w:id="2865"/>
      <w:bookmarkEnd w:id="2866"/>
      <w:bookmarkEnd w:id="2867"/>
      <w:bookmarkEnd w:id="2868"/>
      <w:bookmarkEnd w:id="2869"/>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70" w:name="_CR9_2_37"/>
      <w:bookmarkStart w:id="2871" w:name="_Toc51776055"/>
      <w:bookmarkStart w:id="2872" w:name="_Toc56773077"/>
      <w:bookmarkStart w:id="2873" w:name="_Toc64447706"/>
      <w:bookmarkStart w:id="2874" w:name="_Toc74152362"/>
      <w:bookmarkStart w:id="2875" w:name="_Toc88654215"/>
      <w:bookmarkStart w:id="2876" w:name="_Toc99056284"/>
      <w:bookmarkStart w:id="2877" w:name="_Toc99959217"/>
      <w:bookmarkStart w:id="2878" w:name="_Toc105612403"/>
      <w:bookmarkStart w:id="2879" w:name="_Toc106109619"/>
      <w:bookmarkStart w:id="2880" w:name="_Toc112766511"/>
      <w:bookmarkStart w:id="2881" w:name="_Toc113379427"/>
      <w:bookmarkStart w:id="2882" w:name="_Toc120091980"/>
      <w:bookmarkStart w:id="2883" w:name="_Toc155966292"/>
      <w:bookmarkEnd w:id="2870"/>
      <w:r w:rsidRPr="003D7EB6">
        <w:t>9.2.</w:t>
      </w:r>
      <w:r>
        <w:t>37</w:t>
      </w:r>
      <w:r w:rsidRPr="003D7EB6">
        <w:tab/>
      </w:r>
      <w:r w:rsidR="004A2BD1" w:rsidRPr="00E17648">
        <w:t xml:space="preserve">TRP </w:t>
      </w:r>
      <w:r w:rsidRPr="003D7EB6">
        <w:t>Measurement Result</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&gt;&gt;gNB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Z-AoA</w:t>
            </w:r>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r w:rsidRPr="00A4571B">
              <w:rPr>
                <w:rFonts w:cs="Arial"/>
                <w:i/>
                <w:iCs/>
                <w:szCs w:val="18"/>
              </w:rPr>
              <w:t>AoA</w:t>
            </w:r>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84" w:name="_CR9_2_38"/>
      <w:bookmarkStart w:id="2885" w:name="_Toc51776056"/>
      <w:bookmarkStart w:id="2886" w:name="_Toc56773078"/>
      <w:bookmarkStart w:id="2887" w:name="_Toc64447707"/>
      <w:bookmarkStart w:id="2888" w:name="_Toc74152363"/>
      <w:bookmarkStart w:id="2889" w:name="_Toc88654216"/>
      <w:bookmarkStart w:id="2890" w:name="_Toc99056285"/>
      <w:bookmarkStart w:id="2891" w:name="_Toc99959218"/>
      <w:bookmarkStart w:id="2892" w:name="_Toc105612404"/>
      <w:bookmarkStart w:id="2893" w:name="_Toc106109620"/>
      <w:bookmarkStart w:id="2894" w:name="_Toc112766512"/>
      <w:bookmarkStart w:id="2895" w:name="_Toc113379428"/>
      <w:bookmarkStart w:id="2896" w:name="_Toc120091981"/>
      <w:bookmarkStart w:id="2897" w:name="_Toc155966293"/>
      <w:bookmarkEnd w:id="2884"/>
      <w:r w:rsidRPr="003D7EB6">
        <w:t>9.2.</w:t>
      </w:r>
      <w:r>
        <w:t>38</w:t>
      </w:r>
      <w:r w:rsidRPr="003D7EB6">
        <w:tab/>
        <w:t>UL Angle of Arrival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898" w:name="_CR9_2_39"/>
      <w:bookmarkStart w:id="2899" w:name="_Toc51776057"/>
      <w:bookmarkStart w:id="2900" w:name="_Toc56773079"/>
      <w:bookmarkStart w:id="2901" w:name="_Toc64447708"/>
      <w:bookmarkStart w:id="2902" w:name="_Toc74152364"/>
      <w:bookmarkStart w:id="2903" w:name="_Toc88654217"/>
      <w:bookmarkStart w:id="2904" w:name="_Toc99056286"/>
      <w:bookmarkStart w:id="2905" w:name="_Toc99959219"/>
      <w:bookmarkStart w:id="2906" w:name="_Toc105612405"/>
      <w:bookmarkStart w:id="2907" w:name="_Toc106109621"/>
      <w:bookmarkStart w:id="2908" w:name="_Toc112766513"/>
      <w:bookmarkStart w:id="2909" w:name="_Toc113379429"/>
      <w:bookmarkStart w:id="2910" w:name="_Toc120091982"/>
      <w:bookmarkStart w:id="2911" w:name="_Toc155966294"/>
      <w:bookmarkEnd w:id="2898"/>
      <w:r w:rsidRPr="0054226D">
        <w:t>9.2.</w:t>
      </w:r>
      <w:r>
        <w:t>39</w:t>
      </w:r>
      <w:r w:rsidRPr="0054226D">
        <w:tab/>
      </w:r>
      <w:r>
        <w:t>UL RTOA Measurement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41C9B8A" w14:textId="77777777" w:rsidR="00D422B7" w:rsidRPr="0054226D" w:rsidRDefault="00D422B7" w:rsidP="00A4571B">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912" w:name="_CR9_2_40"/>
      <w:bookmarkStart w:id="2913" w:name="_Toc51776058"/>
      <w:bookmarkStart w:id="2914" w:name="_Toc56773080"/>
      <w:bookmarkStart w:id="2915" w:name="_Toc64447709"/>
      <w:bookmarkStart w:id="2916" w:name="_Toc74152365"/>
      <w:bookmarkStart w:id="2917" w:name="_Toc88654218"/>
      <w:bookmarkStart w:id="2918" w:name="_Toc99056287"/>
      <w:bookmarkStart w:id="2919" w:name="_Toc99959220"/>
      <w:bookmarkStart w:id="2920" w:name="_Toc105612406"/>
      <w:bookmarkStart w:id="2921" w:name="_Toc106109622"/>
      <w:bookmarkStart w:id="2922" w:name="_Toc112766514"/>
      <w:bookmarkStart w:id="2923" w:name="_Toc113379430"/>
      <w:bookmarkStart w:id="2924" w:name="_Toc120091983"/>
      <w:bookmarkStart w:id="2925" w:name="_Toc155966295"/>
      <w:bookmarkEnd w:id="2912"/>
      <w:r w:rsidRPr="00895C7E">
        <w:t>9.2.</w:t>
      </w:r>
      <w:r>
        <w:t>40</w:t>
      </w:r>
      <w:r w:rsidRPr="00895C7E">
        <w:tab/>
        <w:t>gNB Rx-Tx Time Difference</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092EABC" w14:textId="77777777" w:rsidR="00D422B7" w:rsidRPr="00533E27" w:rsidRDefault="00D422B7" w:rsidP="00A4571B">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shd w:val="clear" w:color="auto" w:fill="auto"/>
          </w:tcPr>
          <w:p w14:paraId="0D825A9E" w14:textId="7D41DAC3" w:rsidR="00EB64F2" w:rsidRPr="00202C14" w:rsidRDefault="00EB64F2" w:rsidP="00F637BE">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shd w:val="clear" w:color="auto" w:fill="auto"/>
          </w:tcPr>
          <w:p w14:paraId="07EAAE17" w14:textId="57007F17" w:rsidR="00EB64F2" w:rsidRPr="00202C14" w:rsidRDefault="00EB64F2" w:rsidP="00F637BE">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shd w:val="clear" w:color="auto" w:fill="auto"/>
          </w:tcPr>
          <w:p w14:paraId="346490BA" w14:textId="4D5F9571" w:rsidR="00EB64F2" w:rsidRPr="00202C14" w:rsidRDefault="00EB64F2" w:rsidP="00F637BE">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shd w:val="clear" w:color="auto" w:fill="auto"/>
          </w:tcPr>
          <w:p w14:paraId="7F204D17" w14:textId="5E5E6EBF" w:rsidR="00EB64F2" w:rsidRPr="00202C14" w:rsidRDefault="00EB64F2" w:rsidP="00F637BE">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shd w:val="clear" w:color="auto" w:fill="auto"/>
          </w:tcPr>
          <w:p w14:paraId="5763A5F4" w14:textId="04D55A75" w:rsidR="00EB64F2" w:rsidRPr="00202C14" w:rsidRDefault="00EB64F2" w:rsidP="00F637BE">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shd w:val="clear" w:color="auto" w:fill="auto"/>
          </w:tcPr>
          <w:p w14:paraId="3BC4B90A" w14:textId="68BFD284" w:rsidR="00EB64F2" w:rsidRPr="00202C14" w:rsidRDefault="00EB64F2" w:rsidP="00F637BE">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26" w:name="_CR9_2_41"/>
      <w:bookmarkStart w:id="2927" w:name="_Toc51776059"/>
      <w:bookmarkStart w:id="2928" w:name="_Toc56773081"/>
      <w:bookmarkStart w:id="2929" w:name="_Toc64447710"/>
      <w:bookmarkStart w:id="2930" w:name="_Toc74152366"/>
      <w:bookmarkStart w:id="2931" w:name="_Toc88654219"/>
      <w:bookmarkStart w:id="2932" w:name="_Toc99056288"/>
      <w:bookmarkStart w:id="2933" w:name="_Toc99959221"/>
      <w:bookmarkStart w:id="2934" w:name="_Toc105612407"/>
      <w:bookmarkStart w:id="2935" w:name="_Toc106109623"/>
      <w:bookmarkStart w:id="2936" w:name="_Toc112766515"/>
      <w:bookmarkStart w:id="2937" w:name="_Toc113379431"/>
      <w:bookmarkStart w:id="2938" w:name="_Toc120091984"/>
      <w:bookmarkStart w:id="2939" w:name="_Toc155966296"/>
      <w:bookmarkEnd w:id="2926"/>
      <w:r w:rsidRPr="00895C7E">
        <w:t>9.2.</w:t>
      </w:r>
      <w:r>
        <w:t>41</w:t>
      </w:r>
      <w:r w:rsidRPr="00895C7E">
        <w:tab/>
        <w:t>Additional Path List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40" w:name="_CR9_2_42"/>
      <w:bookmarkStart w:id="2941" w:name="_Toc51776060"/>
      <w:bookmarkStart w:id="2942" w:name="_Toc56773082"/>
      <w:bookmarkStart w:id="2943" w:name="_Toc64447711"/>
      <w:bookmarkStart w:id="2944" w:name="_Toc74152367"/>
      <w:bookmarkStart w:id="2945" w:name="_Toc88654220"/>
      <w:bookmarkStart w:id="2946" w:name="_Toc99056289"/>
      <w:bookmarkStart w:id="2947" w:name="_Toc99959222"/>
      <w:bookmarkStart w:id="2948" w:name="_Toc105612408"/>
      <w:bookmarkStart w:id="2949" w:name="_Toc106109624"/>
      <w:bookmarkStart w:id="2950" w:name="_Toc112766516"/>
      <w:bookmarkStart w:id="2951" w:name="_Toc113379432"/>
      <w:bookmarkStart w:id="2952" w:name="_Toc120091985"/>
      <w:bookmarkStart w:id="2953" w:name="_Toc155966297"/>
      <w:bookmarkEnd w:id="2940"/>
      <w:r w:rsidRPr="003D7EB6">
        <w:t>9.2.</w:t>
      </w:r>
      <w:r>
        <w:t>42</w:t>
      </w:r>
      <w:r w:rsidRPr="003D7EB6">
        <w:tab/>
        <w:t>Time Stamp</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62ABA37F" w14:textId="3F1DDCD3" w:rsidR="00D422B7" w:rsidRPr="003D7EB6" w:rsidRDefault="00D422B7" w:rsidP="00A4571B">
      <w:r w:rsidRPr="003D7EB6">
        <w:t>This information element contains the time stamp.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1427B85D" w14:textId="77777777" w:rsidTr="001A3F26">
        <w:tc>
          <w:tcPr>
            <w:tcW w:w="2448" w:type="dxa"/>
          </w:tcPr>
          <w:p w14:paraId="6DAC39A4" w14:textId="77777777" w:rsidR="00D422B7" w:rsidRPr="003D7EB6" w:rsidRDefault="00D422B7" w:rsidP="00F637BE">
            <w:pPr>
              <w:pStyle w:val="TAH"/>
              <w:keepNext w:val="0"/>
              <w:keepLines w:val="0"/>
              <w:widowControl w:val="0"/>
            </w:pPr>
            <w:r w:rsidRPr="003D7EB6">
              <w:t>IE/Group Name</w:t>
            </w:r>
          </w:p>
        </w:tc>
        <w:tc>
          <w:tcPr>
            <w:tcW w:w="1080" w:type="dxa"/>
          </w:tcPr>
          <w:p w14:paraId="032C481C" w14:textId="77777777" w:rsidR="00D422B7" w:rsidRPr="003D7EB6" w:rsidRDefault="00D422B7" w:rsidP="00F637BE">
            <w:pPr>
              <w:pStyle w:val="TAH"/>
              <w:keepNext w:val="0"/>
              <w:keepLines w:val="0"/>
              <w:widowControl w:val="0"/>
            </w:pPr>
            <w:r w:rsidRPr="003D7EB6">
              <w:t>Presence</w:t>
            </w:r>
          </w:p>
        </w:tc>
        <w:tc>
          <w:tcPr>
            <w:tcW w:w="1440" w:type="dxa"/>
          </w:tcPr>
          <w:p w14:paraId="54D713A4" w14:textId="77777777" w:rsidR="00D422B7" w:rsidRPr="003D7EB6" w:rsidRDefault="00D422B7" w:rsidP="00F637BE">
            <w:pPr>
              <w:pStyle w:val="TAH"/>
              <w:keepNext w:val="0"/>
              <w:keepLines w:val="0"/>
              <w:widowControl w:val="0"/>
            </w:pPr>
            <w:r w:rsidRPr="003D7EB6">
              <w:t>Range</w:t>
            </w:r>
          </w:p>
        </w:tc>
        <w:tc>
          <w:tcPr>
            <w:tcW w:w="1872" w:type="dxa"/>
          </w:tcPr>
          <w:p w14:paraId="5A1960A2" w14:textId="77777777" w:rsidR="00D422B7" w:rsidRPr="003D7EB6" w:rsidRDefault="00D422B7" w:rsidP="00F637BE">
            <w:pPr>
              <w:pStyle w:val="TAH"/>
              <w:keepNext w:val="0"/>
              <w:keepLines w:val="0"/>
              <w:widowControl w:val="0"/>
            </w:pPr>
            <w:r w:rsidRPr="003D7EB6">
              <w:t>IE Type and Reference</w:t>
            </w:r>
          </w:p>
        </w:tc>
        <w:tc>
          <w:tcPr>
            <w:tcW w:w="2880" w:type="dxa"/>
          </w:tcPr>
          <w:p w14:paraId="1A9D0078" w14:textId="77777777" w:rsidR="00D422B7" w:rsidRPr="003D7EB6" w:rsidRDefault="00D422B7" w:rsidP="00F637BE">
            <w:pPr>
              <w:pStyle w:val="TAH"/>
              <w:keepNext w:val="0"/>
              <w:keepLines w:val="0"/>
              <w:widowControl w:val="0"/>
            </w:pPr>
            <w:r w:rsidRPr="003D7EB6">
              <w:t>Semantics Description</w:t>
            </w:r>
          </w:p>
        </w:tc>
      </w:tr>
      <w:tr w:rsidR="00D422B7" w:rsidRPr="00121B57" w14:paraId="4C5BB407" w14:textId="77777777" w:rsidTr="001A3F26">
        <w:tc>
          <w:tcPr>
            <w:tcW w:w="2448" w:type="dxa"/>
          </w:tcPr>
          <w:p w14:paraId="52D8872C" w14:textId="77777777" w:rsidR="00D422B7" w:rsidRPr="00121B57" w:rsidRDefault="00D422B7" w:rsidP="00F637BE">
            <w:pPr>
              <w:pStyle w:val="TAL"/>
              <w:keepNext w:val="0"/>
              <w:keepLines w:val="0"/>
              <w:widowControl w:val="0"/>
            </w:pPr>
            <w:r w:rsidRPr="00121B57">
              <w:rPr>
                <w:lang w:eastAsia="zh-CN"/>
              </w:rPr>
              <w:t>System Frame Number</w:t>
            </w:r>
          </w:p>
        </w:tc>
        <w:tc>
          <w:tcPr>
            <w:tcW w:w="1080" w:type="dxa"/>
          </w:tcPr>
          <w:p w14:paraId="57C69673" w14:textId="77777777" w:rsidR="00D422B7" w:rsidRPr="00121B57" w:rsidRDefault="00D422B7" w:rsidP="00F637BE">
            <w:pPr>
              <w:pStyle w:val="TAL"/>
              <w:keepNext w:val="0"/>
              <w:keepLines w:val="0"/>
              <w:widowControl w:val="0"/>
            </w:pPr>
            <w:r w:rsidRPr="00121B57">
              <w:rPr>
                <w:lang w:eastAsia="zh-CN"/>
              </w:rPr>
              <w:t>M</w:t>
            </w:r>
          </w:p>
        </w:tc>
        <w:tc>
          <w:tcPr>
            <w:tcW w:w="1440" w:type="dxa"/>
          </w:tcPr>
          <w:p w14:paraId="78869017" w14:textId="77777777" w:rsidR="00D422B7" w:rsidRPr="00121B57" w:rsidRDefault="00D422B7" w:rsidP="00F637BE">
            <w:pPr>
              <w:pStyle w:val="TAL"/>
              <w:keepNext w:val="0"/>
              <w:keepLines w:val="0"/>
              <w:widowControl w:val="0"/>
            </w:pPr>
          </w:p>
        </w:tc>
        <w:tc>
          <w:tcPr>
            <w:tcW w:w="1872" w:type="dxa"/>
          </w:tcPr>
          <w:p w14:paraId="5D52CC26" w14:textId="77777777" w:rsidR="00D422B7" w:rsidRPr="00121B57" w:rsidRDefault="00D422B7" w:rsidP="00F637BE">
            <w:pPr>
              <w:pStyle w:val="TAL"/>
              <w:keepNext w:val="0"/>
              <w:keepLines w:val="0"/>
              <w:widowControl w:val="0"/>
            </w:pPr>
            <w:r w:rsidRPr="00121B57">
              <w:rPr>
                <w:lang w:eastAsia="zh-CN"/>
              </w:rPr>
              <w:t>INTEGER(0..1023)</w:t>
            </w:r>
          </w:p>
        </w:tc>
        <w:tc>
          <w:tcPr>
            <w:tcW w:w="2880" w:type="dxa"/>
          </w:tcPr>
          <w:p w14:paraId="4C6EA924" w14:textId="77777777" w:rsidR="00D422B7" w:rsidRPr="00121B57" w:rsidRDefault="00D422B7" w:rsidP="00F637BE">
            <w:pPr>
              <w:pStyle w:val="TAL"/>
              <w:keepNext w:val="0"/>
              <w:keepLines w:val="0"/>
              <w:widowControl w:val="0"/>
              <w:rPr>
                <w:bCs/>
                <w:lang w:eastAsia="zh-CN"/>
              </w:rPr>
            </w:pPr>
          </w:p>
        </w:tc>
      </w:tr>
      <w:tr w:rsidR="00D422B7" w:rsidRPr="00121B57" w14:paraId="4FBFC54B" w14:textId="77777777" w:rsidTr="001A3F26">
        <w:tc>
          <w:tcPr>
            <w:tcW w:w="2448" w:type="dxa"/>
          </w:tcPr>
          <w:p w14:paraId="7516443C" w14:textId="77777777" w:rsidR="00D422B7" w:rsidRPr="00121B57" w:rsidRDefault="00D422B7" w:rsidP="00F637B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244ADE0" w14:textId="77777777" w:rsidR="00D422B7" w:rsidRPr="00121B57" w:rsidRDefault="00D422B7" w:rsidP="00F637BE">
            <w:pPr>
              <w:pStyle w:val="TAL"/>
              <w:keepNext w:val="0"/>
              <w:keepLines w:val="0"/>
              <w:widowControl w:val="0"/>
            </w:pPr>
            <w:r w:rsidRPr="00121B57">
              <w:rPr>
                <w:lang w:eastAsia="zh-CN"/>
              </w:rPr>
              <w:t>M</w:t>
            </w:r>
          </w:p>
        </w:tc>
        <w:tc>
          <w:tcPr>
            <w:tcW w:w="1440" w:type="dxa"/>
          </w:tcPr>
          <w:p w14:paraId="4FCF62C9" w14:textId="77777777" w:rsidR="00D422B7" w:rsidRPr="00121B57" w:rsidRDefault="00D422B7" w:rsidP="00F637BE">
            <w:pPr>
              <w:pStyle w:val="TAL"/>
              <w:keepNext w:val="0"/>
              <w:keepLines w:val="0"/>
              <w:widowControl w:val="0"/>
            </w:pPr>
          </w:p>
        </w:tc>
        <w:tc>
          <w:tcPr>
            <w:tcW w:w="1872" w:type="dxa"/>
          </w:tcPr>
          <w:p w14:paraId="620D8EF6" w14:textId="77777777" w:rsidR="00D422B7" w:rsidRPr="00121B57" w:rsidRDefault="00D422B7" w:rsidP="00F637BE">
            <w:pPr>
              <w:pStyle w:val="TAL"/>
              <w:keepNext w:val="0"/>
              <w:keepLines w:val="0"/>
              <w:widowControl w:val="0"/>
            </w:pPr>
          </w:p>
        </w:tc>
        <w:tc>
          <w:tcPr>
            <w:tcW w:w="2880" w:type="dxa"/>
          </w:tcPr>
          <w:p w14:paraId="3D325A52" w14:textId="77777777" w:rsidR="00D422B7" w:rsidRPr="00121B57" w:rsidRDefault="00D422B7" w:rsidP="00F637BE">
            <w:pPr>
              <w:pStyle w:val="TAL"/>
              <w:keepNext w:val="0"/>
              <w:keepLines w:val="0"/>
              <w:widowControl w:val="0"/>
              <w:rPr>
                <w:bCs/>
                <w:lang w:eastAsia="zh-CN"/>
              </w:rPr>
            </w:pPr>
          </w:p>
        </w:tc>
      </w:tr>
      <w:tr w:rsidR="00D422B7" w:rsidRPr="00121B57" w14:paraId="4C1B134C" w14:textId="77777777" w:rsidTr="001A3F26">
        <w:tc>
          <w:tcPr>
            <w:tcW w:w="2448" w:type="dxa"/>
          </w:tcPr>
          <w:p w14:paraId="0B00AF5B" w14:textId="77777777" w:rsidR="00D422B7" w:rsidRPr="00A4571B" w:rsidRDefault="00D422B7" w:rsidP="00A4571B">
            <w:pPr>
              <w:pStyle w:val="TAL"/>
              <w:ind w:left="142"/>
              <w:rPr>
                <w:i/>
                <w:iCs/>
              </w:rPr>
            </w:pPr>
            <w:r w:rsidRPr="00A4571B">
              <w:rPr>
                <w:i/>
                <w:iCs/>
                <w:lang w:eastAsia="zh-CN"/>
              </w:rPr>
              <w:t>&gt;SCS-15</w:t>
            </w:r>
          </w:p>
        </w:tc>
        <w:tc>
          <w:tcPr>
            <w:tcW w:w="1080" w:type="dxa"/>
          </w:tcPr>
          <w:p w14:paraId="3453F91F" w14:textId="292DAC92" w:rsidR="00D422B7" w:rsidRPr="00121B57" w:rsidRDefault="00D422B7" w:rsidP="00F637BE">
            <w:pPr>
              <w:pStyle w:val="TAL"/>
              <w:keepNext w:val="0"/>
              <w:keepLines w:val="0"/>
              <w:widowControl w:val="0"/>
            </w:pPr>
          </w:p>
        </w:tc>
        <w:tc>
          <w:tcPr>
            <w:tcW w:w="1440" w:type="dxa"/>
          </w:tcPr>
          <w:p w14:paraId="1488E38B" w14:textId="77777777" w:rsidR="00D422B7" w:rsidRPr="00121B57" w:rsidRDefault="00D422B7" w:rsidP="00F637BE">
            <w:pPr>
              <w:pStyle w:val="TAL"/>
              <w:keepNext w:val="0"/>
              <w:keepLines w:val="0"/>
              <w:widowControl w:val="0"/>
            </w:pPr>
          </w:p>
        </w:tc>
        <w:tc>
          <w:tcPr>
            <w:tcW w:w="1872" w:type="dxa"/>
          </w:tcPr>
          <w:p w14:paraId="628E17B2" w14:textId="77777777" w:rsidR="00D422B7" w:rsidRPr="00121B57" w:rsidRDefault="00D422B7" w:rsidP="00F637BE">
            <w:pPr>
              <w:pStyle w:val="TAL"/>
              <w:keepNext w:val="0"/>
              <w:keepLines w:val="0"/>
              <w:widowControl w:val="0"/>
            </w:pPr>
            <w:r w:rsidRPr="00121B57">
              <w:rPr>
                <w:lang w:eastAsia="zh-CN"/>
              </w:rPr>
              <w:t>INTEGER(0..9)</w:t>
            </w:r>
          </w:p>
        </w:tc>
        <w:tc>
          <w:tcPr>
            <w:tcW w:w="2880" w:type="dxa"/>
          </w:tcPr>
          <w:p w14:paraId="002FFD75" w14:textId="77777777" w:rsidR="00D422B7" w:rsidRPr="00121B57" w:rsidRDefault="00D422B7" w:rsidP="00F637BE">
            <w:pPr>
              <w:pStyle w:val="TAL"/>
              <w:keepNext w:val="0"/>
              <w:keepLines w:val="0"/>
              <w:widowControl w:val="0"/>
              <w:rPr>
                <w:bCs/>
                <w:lang w:eastAsia="zh-CN"/>
              </w:rPr>
            </w:pPr>
          </w:p>
        </w:tc>
      </w:tr>
      <w:tr w:rsidR="00D422B7" w:rsidRPr="00121B57" w14:paraId="646CF74D" w14:textId="77777777" w:rsidTr="001A3F26">
        <w:tc>
          <w:tcPr>
            <w:tcW w:w="2448" w:type="dxa"/>
          </w:tcPr>
          <w:p w14:paraId="45C02161" w14:textId="77777777" w:rsidR="00D422B7" w:rsidRPr="00A4571B" w:rsidRDefault="00D422B7" w:rsidP="00A4571B">
            <w:pPr>
              <w:pStyle w:val="TAL"/>
              <w:ind w:left="142"/>
              <w:rPr>
                <w:i/>
                <w:iCs/>
              </w:rPr>
            </w:pPr>
            <w:r w:rsidRPr="00A4571B">
              <w:rPr>
                <w:i/>
                <w:iCs/>
                <w:lang w:eastAsia="zh-CN"/>
              </w:rPr>
              <w:t>&gt;SCS-30</w:t>
            </w:r>
          </w:p>
        </w:tc>
        <w:tc>
          <w:tcPr>
            <w:tcW w:w="1080" w:type="dxa"/>
          </w:tcPr>
          <w:p w14:paraId="76CD5522" w14:textId="58422C76" w:rsidR="00D422B7" w:rsidRPr="00121B57" w:rsidRDefault="00D422B7" w:rsidP="00F637BE">
            <w:pPr>
              <w:pStyle w:val="TAL"/>
              <w:keepNext w:val="0"/>
              <w:keepLines w:val="0"/>
              <w:widowControl w:val="0"/>
            </w:pPr>
          </w:p>
        </w:tc>
        <w:tc>
          <w:tcPr>
            <w:tcW w:w="1440" w:type="dxa"/>
          </w:tcPr>
          <w:p w14:paraId="3E4803D2" w14:textId="77777777" w:rsidR="00D422B7" w:rsidRPr="00121B57" w:rsidRDefault="00D422B7" w:rsidP="00F637BE">
            <w:pPr>
              <w:pStyle w:val="TAL"/>
              <w:keepNext w:val="0"/>
              <w:keepLines w:val="0"/>
              <w:widowControl w:val="0"/>
            </w:pPr>
          </w:p>
        </w:tc>
        <w:tc>
          <w:tcPr>
            <w:tcW w:w="1872" w:type="dxa"/>
          </w:tcPr>
          <w:p w14:paraId="6BC75C8A" w14:textId="77777777" w:rsidR="00D422B7" w:rsidRPr="00121B57" w:rsidRDefault="00D422B7" w:rsidP="00F637BE">
            <w:pPr>
              <w:pStyle w:val="TAL"/>
              <w:keepNext w:val="0"/>
              <w:keepLines w:val="0"/>
              <w:widowControl w:val="0"/>
            </w:pPr>
            <w:r w:rsidRPr="00121B57">
              <w:rPr>
                <w:lang w:eastAsia="zh-CN"/>
              </w:rPr>
              <w:t>INTEGER(0..19)</w:t>
            </w:r>
          </w:p>
        </w:tc>
        <w:tc>
          <w:tcPr>
            <w:tcW w:w="2880" w:type="dxa"/>
          </w:tcPr>
          <w:p w14:paraId="5A35FE63" w14:textId="77777777" w:rsidR="00D422B7" w:rsidRPr="00121B57" w:rsidRDefault="00D422B7" w:rsidP="00F637BE">
            <w:pPr>
              <w:pStyle w:val="TAL"/>
              <w:keepNext w:val="0"/>
              <w:keepLines w:val="0"/>
              <w:widowControl w:val="0"/>
              <w:rPr>
                <w:bCs/>
                <w:lang w:eastAsia="zh-CN"/>
              </w:rPr>
            </w:pPr>
          </w:p>
        </w:tc>
      </w:tr>
      <w:tr w:rsidR="00D422B7" w:rsidRPr="00121B57" w14:paraId="7BD64C52" w14:textId="77777777" w:rsidTr="001A3F26">
        <w:tc>
          <w:tcPr>
            <w:tcW w:w="2448" w:type="dxa"/>
          </w:tcPr>
          <w:p w14:paraId="43582EEC" w14:textId="77777777" w:rsidR="00D422B7" w:rsidRPr="00A4571B" w:rsidRDefault="00D422B7" w:rsidP="00A4571B">
            <w:pPr>
              <w:pStyle w:val="TAL"/>
              <w:ind w:left="142"/>
              <w:rPr>
                <w:i/>
                <w:iCs/>
              </w:rPr>
            </w:pPr>
            <w:r w:rsidRPr="00A4571B">
              <w:rPr>
                <w:i/>
                <w:iCs/>
                <w:lang w:eastAsia="zh-CN"/>
              </w:rPr>
              <w:t>&gt;SCS-60</w:t>
            </w:r>
          </w:p>
        </w:tc>
        <w:tc>
          <w:tcPr>
            <w:tcW w:w="1080" w:type="dxa"/>
          </w:tcPr>
          <w:p w14:paraId="290CE76E" w14:textId="7DB09962" w:rsidR="00D422B7" w:rsidRPr="00121B57" w:rsidRDefault="00D422B7" w:rsidP="00F637BE">
            <w:pPr>
              <w:pStyle w:val="TAL"/>
              <w:keepNext w:val="0"/>
              <w:keepLines w:val="0"/>
              <w:widowControl w:val="0"/>
            </w:pPr>
          </w:p>
        </w:tc>
        <w:tc>
          <w:tcPr>
            <w:tcW w:w="1440" w:type="dxa"/>
          </w:tcPr>
          <w:p w14:paraId="6F173CAD" w14:textId="77777777" w:rsidR="00D422B7" w:rsidRPr="00121B57" w:rsidRDefault="00D422B7" w:rsidP="00F637BE">
            <w:pPr>
              <w:pStyle w:val="TAL"/>
              <w:keepNext w:val="0"/>
              <w:keepLines w:val="0"/>
              <w:widowControl w:val="0"/>
            </w:pPr>
          </w:p>
        </w:tc>
        <w:tc>
          <w:tcPr>
            <w:tcW w:w="1872" w:type="dxa"/>
          </w:tcPr>
          <w:p w14:paraId="697FB141" w14:textId="77777777" w:rsidR="00D422B7" w:rsidRPr="00121B57" w:rsidRDefault="00D422B7" w:rsidP="00F637BE">
            <w:pPr>
              <w:pStyle w:val="TAL"/>
              <w:keepNext w:val="0"/>
              <w:keepLines w:val="0"/>
              <w:widowControl w:val="0"/>
            </w:pPr>
            <w:r w:rsidRPr="00121B57">
              <w:rPr>
                <w:lang w:eastAsia="zh-CN"/>
              </w:rPr>
              <w:t>INTEGER(0..39)</w:t>
            </w:r>
          </w:p>
        </w:tc>
        <w:tc>
          <w:tcPr>
            <w:tcW w:w="2880" w:type="dxa"/>
          </w:tcPr>
          <w:p w14:paraId="62C006EB" w14:textId="77777777" w:rsidR="00D422B7" w:rsidRPr="00121B57" w:rsidRDefault="00D422B7" w:rsidP="00F637BE">
            <w:pPr>
              <w:pStyle w:val="TAL"/>
              <w:keepNext w:val="0"/>
              <w:keepLines w:val="0"/>
              <w:widowControl w:val="0"/>
              <w:rPr>
                <w:bCs/>
                <w:lang w:eastAsia="zh-CN"/>
              </w:rPr>
            </w:pPr>
          </w:p>
        </w:tc>
      </w:tr>
      <w:tr w:rsidR="00D422B7" w:rsidRPr="00121B57" w14:paraId="5FF94711" w14:textId="77777777" w:rsidTr="001A3F26">
        <w:tc>
          <w:tcPr>
            <w:tcW w:w="2448" w:type="dxa"/>
          </w:tcPr>
          <w:p w14:paraId="673AD5A8" w14:textId="77777777" w:rsidR="00D422B7" w:rsidRPr="00A4571B" w:rsidRDefault="00D422B7" w:rsidP="00A4571B">
            <w:pPr>
              <w:pStyle w:val="TAL"/>
              <w:ind w:left="142"/>
              <w:rPr>
                <w:i/>
                <w:iCs/>
              </w:rPr>
            </w:pPr>
            <w:r w:rsidRPr="00A4571B">
              <w:rPr>
                <w:i/>
                <w:iCs/>
                <w:lang w:eastAsia="zh-CN"/>
              </w:rPr>
              <w:t>&gt;SCS-120</w:t>
            </w:r>
          </w:p>
        </w:tc>
        <w:tc>
          <w:tcPr>
            <w:tcW w:w="1080" w:type="dxa"/>
          </w:tcPr>
          <w:p w14:paraId="57236F36" w14:textId="7AF941BB" w:rsidR="00D422B7" w:rsidRPr="00121B57" w:rsidRDefault="00D422B7" w:rsidP="00F637BE">
            <w:pPr>
              <w:pStyle w:val="TAL"/>
              <w:keepNext w:val="0"/>
              <w:keepLines w:val="0"/>
              <w:widowControl w:val="0"/>
            </w:pPr>
          </w:p>
        </w:tc>
        <w:tc>
          <w:tcPr>
            <w:tcW w:w="1440" w:type="dxa"/>
          </w:tcPr>
          <w:p w14:paraId="056E5B03" w14:textId="77777777" w:rsidR="00D422B7" w:rsidRPr="00121B57" w:rsidRDefault="00D422B7" w:rsidP="00F637BE">
            <w:pPr>
              <w:pStyle w:val="TAL"/>
              <w:keepNext w:val="0"/>
              <w:keepLines w:val="0"/>
              <w:widowControl w:val="0"/>
            </w:pPr>
          </w:p>
        </w:tc>
        <w:tc>
          <w:tcPr>
            <w:tcW w:w="1872" w:type="dxa"/>
          </w:tcPr>
          <w:p w14:paraId="75A6473F" w14:textId="77777777" w:rsidR="00D422B7" w:rsidRPr="00121B57" w:rsidRDefault="00D422B7" w:rsidP="00F637BE">
            <w:pPr>
              <w:pStyle w:val="TAL"/>
              <w:keepNext w:val="0"/>
              <w:keepLines w:val="0"/>
              <w:widowControl w:val="0"/>
            </w:pPr>
            <w:r w:rsidRPr="00121B57">
              <w:rPr>
                <w:lang w:eastAsia="zh-CN"/>
              </w:rPr>
              <w:t>INTEGER(0..79)</w:t>
            </w:r>
          </w:p>
        </w:tc>
        <w:tc>
          <w:tcPr>
            <w:tcW w:w="2880" w:type="dxa"/>
          </w:tcPr>
          <w:p w14:paraId="07082ED5" w14:textId="77777777" w:rsidR="00D422B7" w:rsidRPr="00121B57" w:rsidRDefault="00D422B7" w:rsidP="00F637BE">
            <w:pPr>
              <w:pStyle w:val="TAL"/>
              <w:keepNext w:val="0"/>
              <w:keepLines w:val="0"/>
              <w:widowControl w:val="0"/>
              <w:rPr>
                <w:bCs/>
                <w:lang w:eastAsia="zh-CN"/>
              </w:rPr>
            </w:pPr>
          </w:p>
        </w:tc>
      </w:tr>
      <w:tr w:rsidR="00D422B7" w:rsidRPr="00121B57" w14:paraId="3E70460A" w14:textId="77777777" w:rsidTr="001A3F26">
        <w:tc>
          <w:tcPr>
            <w:tcW w:w="2448"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F637B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F637BE">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F637BE">
            <w:pPr>
              <w:pStyle w:val="TAL"/>
              <w:keepNext w:val="0"/>
              <w:keepLines w:val="0"/>
              <w:widowControl w:val="0"/>
              <w:rPr>
                <w:lang w:val="en-US"/>
              </w:rPr>
            </w:pPr>
            <w:r>
              <w:t xml:space="preserve">Relative Time </w:t>
            </w:r>
            <w:r w:rsidRPr="00C9396D">
              <w:t>1900</w:t>
            </w:r>
          </w:p>
          <w:p w14:paraId="7E20AADA" w14:textId="77777777" w:rsidR="00D422B7" w:rsidRPr="00121B57" w:rsidRDefault="00D422B7" w:rsidP="00F637BE">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F637BE">
            <w:pPr>
              <w:pStyle w:val="TAL"/>
              <w:keepNext w:val="0"/>
              <w:keepLines w:val="0"/>
              <w:widowControl w:val="0"/>
              <w:rPr>
                <w:bCs/>
                <w:lang w:eastAsia="zh-CN"/>
              </w:rPr>
            </w:pPr>
          </w:p>
        </w:tc>
      </w:tr>
    </w:tbl>
    <w:p w14:paraId="743BC200" w14:textId="77777777" w:rsidR="00D422B7" w:rsidRPr="003D7EB6" w:rsidRDefault="00D422B7" w:rsidP="00F637BE">
      <w:pPr>
        <w:widowControl w:val="0"/>
      </w:pPr>
    </w:p>
    <w:p w14:paraId="338E6812" w14:textId="77777777" w:rsidR="00D422B7" w:rsidRPr="003D7EB6" w:rsidRDefault="00D422B7" w:rsidP="00F637BE">
      <w:pPr>
        <w:pStyle w:val="Heading3"/>
        <w:keepNext w:val="0"/>
        <w:keepLines w:val="0"/>
        <w:widowControl w:val="0"/>
      </w:pPr>
      <w:bookmarkStart w:id="2954" w:name="_CR9_2_43"/>
      <w:bookmarkStart w:id="2955" w:name="_Toc51776061"/>
      <w:bookmarkStart w:id="2956" w:name="_Toc56773083"/>
      <w:bookmarkStart w:id="2957" w:name="_Toc64447712"/>
      <w:bookmarkStart w:id="2958" w:name="_Toc74152368"/>
      <w:bookmarkStart w:id="2959" w:name="_Toc88654221"/>
      <w:bookmarkStart w:id="2960" w:name="_Toc99056290"/>
      <w:bookmarkStart w:id="2961" w:name="_Toc99959223"/>
      <w:bookmarkStart w:id="2962" w:name="_Toc105612409"/>
      <w:bookmarkStart w:id="2963" w:name="_Toc106109625"/>
      <w:bookmarkStart w:id="2964" w:name="_Toc112766517"/>
      <w:bookmarkStart w:id="2965" w:name="_Toc113379433"/>
      <w:bookmarkStart w:id="2966" w:name="_Toc120091986"/>
      <w:bookmarkStart w:id="2967" w:name="_Toc155966298"/>
      <w:bookmarkEnd w:id="2954"/>
      <w:r w:rsidRPr="003D7EB6">
        <w:t>9.2.</w:t>
      </w:r>
      <w:r>
        <w:t>43</w:t>
      </w:r>
      <w:r w:rsidRPr="003D7EB6">
        <w:tab/>
        <w:t>Measurement Quality</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1A3F26">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68" w:name="_CR9_2_44"/>
      <w:bookmarkStart w:id="2969" w:name="_Toc51776062"/>
      <w:bookmarkStart w:id="2970" w:name="_Toc56773084"/>
      <w:bookmarkStart w:id="2971" w:name="_Toc64447713"/>
      <w:bookmarkStart w:id="2972" w:name="_Toc74152369"/>
      <w:bookmarkStart w:id="2973" w:name="_Toc88654222"/>
      <w:bookmarkStart w:id="2974" w:name="_Toc99056291"/>
      <w:bookmarkStart w:id="2975" w:name="_Toc99959224"/>
      <w:bookmarkStart w:id="2976" w:name="_Toc105612410"/>
      <w:bookmarkStart w:id="2977" w:name="_Toc106109626"/>
      <w:bookmarkStart w:id="2978" w:name="_Toc112766518"/>
      <w:bookmarkStart w:id="2979" w:name="_Toc113379434"/>
      <w:bookmarkStart w:id="2980" w:name="_Toc120091987"/>
      <w:bookmarkStart w:id="2981" w:name="_Toc155966299"/>
      <w:bookmarkEnd w:id="2968"/>
      <w:r w:rsidRPr="002C7C9B">
        <w:t>9.2.</w:t>
      </w:r>
      <w:r>
        <w:t>44</w:t>
      </w:r>
      <w:r w:rsidRPr="002C7C9B">
        <w:tab/>
      </w:r>
      <w:r>
        <w:t>PRS Configuration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82"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82"/>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83" w:name="_CR9_2_45"/>
      <w:bookmarkStart w:id="2984" w:name="_Toc51776063"/>
      <w:bookmarkStart w:id="2985" w:name="_Toc56773085"/>
      <w:bookmarkStart w:id="2986" w:name="_Toc64447714"/>
      <w:bookmarkStart w:id="2987" w:name="_Toc74152370"/>
      <w:bookmarkStart w:id="2988" w:name="_Toc88654223"/>
      <w:bookmarkStart w:id="2989" w:name="_Toc99056292"/>
      <w:bookmarkStart w:id="2990" w:name="_Toc99959225"/>
      <w:bookmarkStart w:id="2991" w:name="_Toc105612411"/>
      <w:bookmarkStart w:id="2992" w:name="_Toc106109627"/>
      <w:bookmarkStart w:id="2993" w:name="_Toc112766519"/>
      <w:bookmarkStart w:id="2994" w:name="_Toc113379435"/>
      <w:bookmarkStart w:id="2995" w:name="_Toc120091988"/>
      <w:bookmarkStart w:id="2996" w:name="_Toc155966300"/>
      <w:bookmarkEnd w:id="2983"/>
      <w:r w:rsidRPr="002C7C9B">
        <w:t>9.2.</w:t>
      </w:r>
      <w:r>
        <w:t>45</w:t>
      </w:r>
      <w:r w:rsidRPr="002C7C9B">
        <w:tab/>
      </w:r>
      <w:r>
        <w:t>Spatial Direction Information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997" w:name="_CR9_2_46"/>
      <w:bookmarkStart w:id="2998" w:name="_Toc51776064"/>
      <w:bookmarkStart w:id="2999" w:name="_Toc56773086"/>
      <w:bookmarkStart w:id="3000" w:name="_Toc64447715"/>
      <w:bookmarkStart w:id="3001" w:name="_Toc74152371"/>
      <w:bookmarkStart w:id="3002" w:name="_Toc88654224"/>
      <w:bookmarkStart w:id="3003" w:name="_Toc99056293"/>
      <w:bookmarkStart w:id="3004" w:name="_Toc99959226"/>
      <w:bookmarkStart w:id="3005" w:name="_Toc105612412"/>
      <w:bookmarkStart w:id="3006" w:name="_Toc106109628"/>
      <w:bookmarkStart w:id="3007" w:name="_Toc112766520"/>
      <w:bookmarkStart w:id="3008" w:name="_Toc113379436"/>
      <w:bookmarkStart w:id="3009" w:name="_Toc120091989"/>
      <w:bookmarkStart w:id="3010" w:name="_Toc155966301"/>
      <w:bookmarkEnd w:id="2997"/>
      <w:r w:rsidRPr="00EA5B02">
        <w:t>9.2.</w:t>
      </w:r>
      <w:r>
        <w:t>46</w:t>
      </w:r>
      <w:r w:rsidRPr="00EA5B02">
        <w:tab/>
        <w:t>Geographical Coordinates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3011"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3011"/>
    </w:tbl>
    <w:p w14:paraId="280B8671" w14:textId="77777777" w:rsidR="00D422B7" w:rsidRPr="00EA5B02" w:rsidRDefault="00D422B7" w:rsidP="00A4571B">
      <w:pPr>
        <w:rPr>
          <w:rFonts w:eastAsia="SimSun"/>
          <w:lang w:val="en-US"/>
        </w:rPr>
      </w:pPr>
    </w:p>
    <w:p w14:paraId="5D3163B5" w14:textId="77777777" w:rsidR="00D422B7" w:rsidRPr="00EA5B02" w:rsidRDefault="00D422B7" w:rsidP="00F637BE">
      <w:pPr>
        <w:pStyle w:val="Heading3"/>
        <w:keepNext w:val="0"/>
        <w:keepLines w:val="0"/>
        <w:widowControl w:val="0"/>
        <w:rPr>
          <w:highlight w:val="yellow"/>
        </w:rPr>
      </w:pPr>
      <w:bookmarkStart w:id="3012" w:name="_CR9_2_47"/>
      <w:bookmarkStart w:id="3013" w:name="_Toc51776065"/>
      <w:bookmarkStart w:id="3014" w:name="_Toc56773087"/>
      <w:bookmarkStart w:id="3015" w:name="_Toc64447716"/>
      <w:bookmarkStart w:id="3016" w:name="_Toc74152372"/>
      <w:bookmarkStart w:id="3017" w:name="_Toc88654225"/>
      <w:bookmarkStart w:id="3018" w:name="_Toc99056294"/>
      <w:bookmarkStart w:id="3019" w:name="_Toc99959227"/>
      <w:bookmarkStart w:id="3020" w:name="_Toc105612413"/>
      <w:bookmarkStart w:id="3021" w:name="_Toc106109629"/>
      <w:bookmarkStart w:id="3022" w:name="_Toc112766521"/>
      <w:bookmarkStart w:id="3023" w:name="_Toc113379437"/>
      <w:bookmarkStart w:id="3024" w:name="_Toc120091990"/>
      <w:bookmarkStart w:id="3025" w:name="_Toc155966302"/>
      <w:bookmarkEnd w:id="3012"/>
      <w:r w:rsidRPr="00EA5B02">
        <w:t>9.2.</w:t>
      </w:r>
      <w:r>
        <w:t>47</w:t>
      </w:r>
      <w:r w:rsidRPr="00EA5B02">
        <w:tab/>
        <w:t>DL-PRS Resource Coordinates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4D3F01" w:rsidRDefault="00D422B7" w:rsidP="00F637BE">
      <w:pPr>
        <w:pStyle w:val="Heading3"/>
        <w:keepNext w:val="0"/>
        <w:keepLines w:val="0"/>
        <w:widowControl w:val="0"/>
        <w:rPr>
          <w:highlight w:val="yellow"/>
        </w:rPr>
      </w:pPr>
      <w:bookmarkStart w:id="3026" w:name="_CR9_2_48"/>
      <w:bookmarkStart w:id="3027" w:name="_Toc51776066"/>
      <w:bookmarkStart w:id="3028" w:name="_Toc56773088"/>
      <w:bookmarkStart w:id="3029" w:name="_Toc64447717"/>
      <w:bookmarkStart w:id="3030" w:name="_Toc74152373"/>
      <w:bookmarkStart w:id="3031" w:name="_Toc88654226"/>
      <w:bookmarkStart w:id="3032" w:name="_Toc99056295"/>
      <w:bookmarkStart w:id="3033" w:name="_Toc99959228"/>
      <w:bookmarkStart w:id="3034" w:name="_Toc105612414"/>
      <w:bookmarkStart w:id="3035" w:name="_Toc106109630"/>
      <w:bookmarkStart w:id="3036" w:name="_Toc112766522"/>
      <w:bookmarkStart w:id="3037" w:name="_Toc113379438"/>
      <w:bookmarkStart w:id="3038" w:name="_Toc120091991"/>
      <w:bookmarkStart w:id="3039" w:name="_Toc155966303"/>
      <w:bookmarkEnd w:id="3026"/>
      <w:r w:rsidRPr="00EA5B02">
        <w:t>9.2.</w:t>
      </w:r>
      <w:r>
        <w:t>48</w:t>
      </w:r>
      <w:r w:rsidRPr="00EA5B02">
        <w:tab/>
        <w:t xml:space="preserve">Relative </w:t>
      </w:r>
      <w:r>
        <w:t xml:space="preserve">Geodetic </w:t>
      </w:r>
      <w:r w:rsidRPr="00EA5B02">
        <w:t>Location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40" w:name="_CR9_2_49"/>
      <w:bookmarkStart w:id="3041" w:name="_Toc51776067"/>
      <w:bookmarkStart w:id="3042" w:name="_Toc56773089"/>
      <w:bookmarkStart w:id="3043" w:name="_Toc64447718"/>
      <w:bookmarkStart w:id="3044" w:name="_Toc74152374"/>
      <w:bookmarkStart w:id="3045" w:name="_Toc88654227"/>
      <w:bookmarkStart w:id="3046" w:name="_Toc99056296"/>
      <w:bookmarkStart w:id="3047" w:name="_Toc99959229"/>
      <w:bookmarkStart w:id="3048" w:name="_Toc105612415"/>
      <w:bookmarkStart w:id="3049" w:name="_Toc106109631"/>
      <w:bookmarkStart w:id="3050" w:name="_Toc112766523"/>
      <w:bookmarkStart w:id="3051" w:name="_Toc113379439"/>
      <w:bookmarkStart w:id="3052" w:name="_Toc120091992"/>
      <w:bookmarkStart w:id="3053" w:name="_Toc155966304"/>
      <w:bookmarkEnd w:id="304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54" w:name="_CR9_2_50"/>
      <w:bookmarkStart w:id="3055" w:name="_Toc51776068"/>
      <w:bookmarkStart w:id="3056" w:name="_Toc56773090"/>
      <w:bookmarkStart w:id="3057" w:name="_Toc64447719"/>
      <w:bookmarkStart w:id="3058" w:name="_Toc74152375"/>
      <w:bookmarkStart w:id="3059" w:name="_Toc88654228"/>
      <w:bookmarkStart w:id="3060" w:name="_Toc99056297"/>
      <w:bookmarkStart w:id="3061" w:name="_Toc99959230"/>
      <w:bookmarkStart w:id="3062" w:name="_Toc105612416"/>
      <w:bookmarkStart w:id="3063" w:name="_Toc106109632"/>
      <w:bookmarkStart w:id="3064" w:name="_Toc112766524"/>
      <w:bookmarkStart w:id="3065" w:name="_Toc113379440"/>
      <w:bookmarkStart w:id="3066" w:name="_Toc120091993"/>
      <w:bookmarkStart w:id="3067" w:name="_Toc155966305"/>
      <w:bookmarkEnd w:id="3054"/>
      <w:r w:rsidRPr="00707B3F">
        <w:rPr>
          <w:noProof/>
        </w:rPr>
        <w:t>9.2.</w:t>
      </w:r>
      <w:r>
        <w:rPr>
          <w:noProof/>
        </w:rPr>
        <w:t>50</w:t>
      </w:r>
      <w:r w:rsidRPr="00707B3F">
        <w:rPr>
          <w:noProof/>
        </w:rPr>
        <w:tab/>
      </w:r>
      <w:r w:rsidRPr="008012C0">
        <w:rPr>
          <w:noProof/>
        </w:rPr>
        <w:t>Relative</w:t>
      </w:r>
      <w:r>
        <w:rPr>
          <w:noProof/>
        </w:rPr>
        <w:t xml:space="preserve"> Cartesian Location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68" w:name="_CR9_2_51"/>
      <w:bookmarkStart w:id="3069" w:name="_Toc51776069"/>
      <w:bookmarkStart w:id="3070" w:name="_Toc56773091"/>
      <w:bookmarkStart w:id="3071" w:name="_Toc64447720"/>
      <w:bookmarkStart w:id="3072" w:name="_Toc74152376"/>
      <w:bookmarkStart w:id="3073" w:name="_Toc88654229"/>
      <w:bookmarkStart w:id="3074" w:name="_Toc99056298"/>
      <w:bookmarkStart w:id="3075" w:name="_Toc99959231"/>
      <w:bookmarkStart w:id="3076" w:name="_Toc105612417"/>
      <w:bookmarkStart w:id="3077" w:name="_Toc106109633"/>
      <w:bookmarkStart w:id="3078" w:name="_Toc112766525"/>
      <w:bookmarkStart w:id="3079" w:name="_Toc113379441"/>
      <w:bookmarkStart w:id="3080" w:name="_Toc120091994"/>
      <w:bookmarkStart w:id="3081" w:name="_Toc155966306"/>
      <w:bookmarkEnd w:id="3068"/>
      <w:r w:rsidRPr="00AA6828">
        <w:rPr>
          <w:noProof/>
        </w:rPr>
        <w:t>9.2.</w:t>
      </w:r>
      <w:r>
        <w:rPr>
          <w:noProof/>
        </w:rPr>
        <w:t>51</w:t>
      </w:r>
      <w:r w:rsidRPr="00AA6828">
        <w:rPr>
          <w:noProof/>
        </w:rPr>
        <w:tab/>
        <w:t>Reference Point</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82" w:name="_CR9_2_52"/>
      <w:bookmarkStart w:id="3083" w:name="_Toc51776070"/>
      <w:bookmarkStart w:id="3084" w:name="_Toc56773092"/>
      <w:bookmarkStart w:id="3085" w:name="_Toc64447721"/>
      <w:bookmarkStart w:id="3086" w:name="_Toc74152377"/>
      <w:bookmarkStart w:id="3087" w:name="_Toc88654230"/>
      <w:bookmarkStart w:id="3088" w:name="_Toc99056299"/>
      <w:bookmarkStart w:id="3089" w:name="_Toc99959232"/>
      <w:bookmarkStart w:id="3090" w:name="_Toc105612418"/>
      <w:bookmarkStart w:id="3091" w:name="_Toc106109634"/>
      <w:bookmarkStart w:id="3092" w:name="_Toc112766526"/>
      <w:bookmarkStart w:id="3093" w:name="_Toc113379442"/>
      <w:bookmarkStart w:id="3094" w:name="_Toc120091995"/>
      <w:bookmarkStart w:id="3095" w:name="_Toc155966307"/>
      <w:bookmarkEnd w:id="3082"/>
      <w:r w:rsidRPr="00AA6828">
        <w:rPr>
          <w:noProof/>
        </w:rPr>
        <w:t>9.2.</w:t>
      </w:r>
      <w:r>
        <w:rPr>
          <w:noProof/>
        </w:rPr>
        <w:t>52</w:t>
      </w:r>
      <w:r w:rsidRPr="00AA6828">
        <w:rPr>
          <w:noProof/>
        </w:rPr>
        <w:tab/>
        <w:t>Location Uncertainty</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A4571B">
            <w:pPr>
              <w:pStyle w:val="TAL"/>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F637BE">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F637BE">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A4571B">
            <w:pPr>
              <w:pStyle w:val="TAL"/>
            </w:pPr>
            <w:r w:rsidRPr="00A4571B">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F637BE">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F637BE">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A4571B">
            <w:pPr>
              <w:pStyle w:val="TAL"/>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F637BE">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F637BE">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A4571B">
            <w:pPr>
              <w:pStyle w:val="TAL"/>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F637BE">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F637BE">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096" w:name="_CR9_2_53"/>
      <w:bookmarkStart w:id="3097" w:name="_Toc51776071"/>
      <w:bookmarkStart w:id="3098" w:name="_Toc56773093"/>
      <w:bookmarkStart w:id="3099" w:name="_Toc64447722"/>
      <w:bookmarkStart w:id="3100" w:name="_Toc74152378"/>
      <w:bookmarkStart w:id="3101" w:name="_Toc88654231"/>
      <w:bookmarkStart w:id="3102" w:name="_Toc99056300"/>
      <w:bookmarkStart w:id="3103" w:name="_Toc99959233"/>
      <w:bookmarkStart w:id="3104" w:name="_Toc105612419"/>
      <w:bookmarkStart w:id="3105" w:name="_Toc106109635"/>
      <w:bookmarkStart w:id="3106" w:name="_Toc112766527"/>
      <w:bookmarkStart w:id="3107" w:name="_Toc113379443"/>
      <w:bookmarkStart w:id="3108" w:name="_Toc120091996"/>
      <w:bookmarkStart w:id="3109" w:name="_Toc155966308"/>
      <w:bookmarkEnd w:id="3096"/>
      <w:r w:rsidRPr="00121B57">
        <w:t>9.2.</w:t>
      </w:r>
      <w:r>
        <w:t>53</w:t>
      </w:r>
      <w:r w:rsidRPr="00121B57">
        <w:tab/>
        <w:t>Pathloss Reference Information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110" w:name="_CR9_2_54"/>
      <w:bookmarkStart w:id="3111" w:name="_Toc51776072"/>
      <w:bookmarkStart w:id="3112" w:name="_Toc56773094"/>
      <w:bookmarkStart w:id="3113" w:name="_Toc64447723"/>
      <w:bookmarkStart w:id="3114" w:name="_Toc74152379"/>
      <w:bookmarkStart w:id="3115" w:name="_Toc88654232"/>
      <w:bookmarkStart w:id="3116" w:name="_Toc99056301"/>
      <w:bookmarkStart w:id="3117" w:name="_Toc99959234"/>
      <w:bookmarkStart w:id="3118" w:name="_Toc105612420"/>
      <w:bookmarkStart w:id="3119" w:name="_Toc106109636"/>
      <w:bookmarkStart w:id="3120" w:name="_Toc112766528"/>
      <w:bookmarkStart w:id="3121" w:name="_Toc113379444"/>
      <w:bookmarkStart w:id="3122" w:name="_Toc120091997"/>
      <w:bookmarkStart w:id="3123" w:name="_Toc155966309"/>
      <w:bookmarkEnd w:id="3110"/>
      <w:r w:rsidRPr="002C7C9B">
        <w:t>9.2.</w:t>
      </w:r>
      <w:r>
        <w:t>54</w:t>
      </w:r>
      <w:r w:rsidRPr="002C7C9B">
        <w:tab/>
      </w:r>
      <w:r w:rsidRPr="00461A81">
        <w:t>SSB Information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24" w:name="_CR9_2_55"/>
      <w:bookmarkStart w:id="3125" w:name="_Toc51776073"/>
      <w:bookmarkStart w:id="3126" w:name="_Toc56773095"/>
      <w:bookmarkStart w:id="3127" w:name="_Toc64447724"/>
      <w:bookmarkStart w:id="3128" w:name="_Toc74152380"/>
      <w:bookmarkStart w:id="3129" w:name="_Toc88654233"/>
      <w:bookmarkStart w:id="3130" w:name="_Toc99056302"/>
      <w:bookmarkStart w:id="3131" w:name="_Toc99959235"/>
      <w:bookmarkStart w:id="3132" w:name="_Toc105612421"/>
      <w:bookmarkStart w:id="3133" w:name="_Toc106109637"/>
      <w:bookmarkStart w:id="3134" w:name="_Toc112766529"/>
      <w:bookmarkStart w:id="3135" w:name="_Toc113379445"/>
      <w:bookmarkStart w:id="3136" w:name="_Toc120091998"/>
      <w:bookmarkStart w:id="3137" w:name="_Toc155966310"/>
      <w:bookmarkEnd w:id="3124"/>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38" w:name="_CR9_2_56"/>
      <w:bookmarkStart w:id="3139" w:name="_Toc51776074"/>
      <w:bookmarkStart w:id="3140" w:name="_Toc56773096"/>
      <w:bookmarkStart w:id="3141" w:name="_Toc64447725"/>
      <w:bookmarkStart w:id="3142" w:name="_Toc74152381"/>
      <w:bookmarkStart w:id="3143" w:name="_Toc88654234"/>
      <w:bookmarkStart w:id="3144" w:name="_Toc99056303"/>
      <w:bookmarkStart w:id="3145" w:name="_Toc99959236"/>
      <w:bookmarkStart w:id="3146" w:name="_Toc105612422"/>
      <w:bookmarkStart w:id="3147" w:name="_Toc106109638"/>
      <w:bookmarkStart w:id="3148" w:name="_Toc112766530"/>
      <w:bookmarkStart w:id="3149" w:name="_Toc113379446"/>
      <w:bookmarkStart w:id="3150" w:name="_Toc120091999"/>
      <w:bookmarkStart w:id="3151" w:name="_Toc155966311"/>
      <w:bookmarkEnd w:id="31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52" w:name="_CR9_2_57"/>
      <w:bookmarkStart w:id="3153" w:name="_Toc51776075"/>
      <w:bookmarkStart w:id="3154" w:name="_Toc56773097"/>
      <w:bookmarkStart w:id="3155" w:name="_Toc64447726"/>
      <w:bookmarkStart w:id="3156" w:name="_Toc74152382"/>
      <w:bookmarkStart w:id="3157" w:name="_Toc88654235"/>
      <w:bookmarkStart w:id="3158" w:name="_Toc99056304"/>
      <w:bookmarkStart w:id="3159" w:name="_Toc99959237"/>
      <w:bookmarkStart w:id="3160" w:name="_Toc105612423"/>
      <w:bookmarkStart w:id="3161" w:name="_Toc106109639"/>
      <w:bookmarkStart w:id="3162" w:name="_Toc112766531"/>
      <w:bookmarkStart w:id="3163" w:name="_Toc113379447"/>
      <w:bookmarkStart w:id="3164" w:name="_Toc120092000"/>
      <w:bookmarkStart w:id="3165" w:name="_Toc155966312"/>
      <w:bookmarkEnd w:id="3152"/>
      <w:r w:rsidRPr="00895C7E">
        <w:t>9.2.</w:t>
      </w:r>
      <w:r>
        <w:t>57</w:t>
      </w:r>
      <w:r w:rsidRPr="00895C7E">
        <w:tab/>
      </w:r>
      <w:r w:rsidRPr="002850FA">
        <w:t>Measurement Beam Information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66" w:name="_CR9_2_58"/>
      <w:bookmarkStart w:id="3167" w:name="_Toc64447727"/>
      <w:bookmarkStart w:id="3168" w:name="_Toc74152383"/>
      <w:bookmarkStart w:id="3169" w:name="_Toc88654236"/>
      <w:bookmarkStart w:id="3170" w:name="_Toc99056305"/>
      <w:bookmarkStart w:id="3171" w:name="_Toc99959238"/>
      <w:bookmarkStart w:id="3172" w:name="_Toc105612424"/>
      <w:bookmarkStart w:id="3173" w:name="_Toc106109640"/>
      <w:bookmarkStart w:id="3174" w:name="_Toc112766532"/>
      <w:bookmarkStart w:id="3175" w:name="_Toc113379448"/>
      <w:bookmarkStart w:id="3176" w:name="_Toc120092001"/>
      <w:bookmarkStart w:id="3177" w:name="_Toc155966313"/>
      <w:bookmarkEnd w:id="3166"/>
      <w:r w:rsidRPr="00F2292E">
        <w:rPr>
          <w:noProof/>
        </w:rPr>
        <w:t>9.2.</w:t>
      </w:r>
      <w:r>
        <w:rPr>
          <w:noProof/>
        </w:rPr>
        <w:t>58</w:t>
      </w:r>
      <w:r w:rsidRPr="00F2292E">
        <w:rPr>
          <w:noProof/>
        </w:rPr>
        <w:tab/>
        <w:t>NR-PRS Beam Information</w:t>
      </w:r>
      <w:bookmarkEnd w:id="3167"/>
      <w:bookmarkEnd w:id="3168"/>
      <w:bookmarkEnd w:id="3169"/>
      <w:bookmarkEnd w:id="3170"/>
      <w:bookmarkEnd w:id="3171"/>
      <w:bookmarkEnd w:id="3172"/>
      <w:bookmarkEnd w:id="3173"/>
      <w:bookmarkEnd w:id="3174"/>
      <w:bookmarkEnd w:id="3175"/>
      <w:bookmarkEnd w:id="3176"/>
      <w:bookmarkEnd w:id="3177"/>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78" w:name="_CR9_2_59"/>
      <w:bookmarkStart w:id="3179" w:name="_Toc51776076"/>
      <w:bookmarkStart w:id="3180" w:name="_Toc56773098"/>
      <w:bookmarkStart w:id="3181" w:name="_Toc64447728"/>
      <w:bookmarkStart w:id="3182" w:name="_Toc74152384"/>
      <w:bookmarkStart w:id="3183" w:name="_Toc88654237"/>
      <w:bookmarkStart w:id="3184" w:name="_Toc99056306"/>
      <w:bookmarkStart w:id="3185" w:name="_Toc99959239"/>
      <w:bookmarkStart w:id="3186" w:name="_Toc105612425"/>
      <w:bookmarkStart w:id="3187" w:name="_Toc106109641"/>
      <w:bookmarkStart w:id="3188" w:name="_Toc112766533"/>
      <w:bookmarkStart w:id="3189" w:name="_Toc113379449"/>
      <w:bookmarkStart w:id="3190" w:name="_Toc120092002"/>
      <w:bookmarkStart w:id="3191" w:name="_Toc155966314"/>
      <w:bookmarkEnd w:id="3178"/>
      <w:r w:rsidRPr="00F2292E">
        <w:rPr>
          <w:noProof/>
        </w:rPr>
        <w:t>9.2.</w:t>
      </w:r>
      <w:r>
        <w:rPr>
          <w:noProof/>
        </w:rPr>
        <w:t>59</w:t>
      </w:r>
      <w:r w:rsidRPr="00F2292E">
        <w:rPr>
          <w:noProof/>
        </w:rPr>
        <w:tab/>
        <w:t>Positioning Broadcast Cells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192" w:name="_CR9_2_60"/>
      <w:bookmarkStart w:id="3193" w:name="_Toc88654238"/>
      <w:bookmarkStart w:id="3194" w:name="_Toc99056307"/>
      <w:bookmarkStart w:id="3195" w:name="_Toc99959240"/>
      <w:bookmarkStart w:id="3196" w:name="_Toc105612426"/>
      <w:bookmarkStart w:id="3197" w:name="_Toc106109642"/>
      <w:bookmarkStart w:id="3198" w:name="_Toc112766534"/>
      <w:bookmarkStart w:id="3199" w:name="_Toc113379450"/>
      <w:bookmarkStart w:id="3200" w:name="_Toc120092003"/>
      <w:bookmarkStart w:id="3201" w:name="_Toc155966315"/>
      <w:bookmarkEnd w:id="3192"/>
      <w:r w:rsidRPr="004151EA">
        <w:t>9.2.</w:t>
      </w:r>
      <w:r>
        <w:t>60</w:t>
      </w:r>
      <w:r w:rsidRPr="004151EA">
        <w:tab/>
        <w:t>Spatial Relation</w:t>
      </w:r>
      <w:r>
        <w:t xml:space="preserve"> Information per SRS Resource</w:t>
      </w:r>
      <w:bookmarkEnd w:id="3193"/>
      <w:bookmarkEnd w:id="3194"/>
      <w:bookmarkEnd w:id="3195"/>
      <w:bookmarkEnd w:id="3196"/>
      <w:bookmarkEnd w:id="3197"/>
      <w:bookmarkEnd w:id="3198"/>
      <w:bookmarkEnd w:id="3199"/>
      <w:bookmarkEnd w:id="3200"/>
      <w:bookmarkEnd w:id="3201"/>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202" w:name="_CR9_2_61"/>
      <w:bookmarkStart w:id="3203" w:name="_Toc99056308"/>
      <w:bookmarkStart w:id="3204" w:name="_Toc99959241"/>
      <w:bookmarkStart w:id="3205" w:name="_Toc105612427"/>
      <w:bookmarkStart w:id="3206" w:name="_Toc106109643"/>
      <w:bookmarkStart w:id="3207" w:name="_Toc112766535"/>
      <w:bookmarkStart w:id="3208" w:name="_Toc113379451"/>
      <w:bookmarkStart w:id="3209" w:name="_Toc120092004"/>
      <w:bookmarkStart w:id="3210" w:name="_Toc155966316"/>
      <w:bookmarkEnd w:id="3202"/>
      <w:r w:rsidRPr="00AD3948">
        <w:t>9.2.</w:t>
      </w:r>
      <w:r>
        <w:t>6</w:t>
      </w:r>
      <w:r w:rsidRPr="00AD3948">
        <w:t>1</w:t>
      </w:r>
      <w:r>
        <w:tab/>
      </w:r>
      <w:r w:rsidRPr="00AD3948">
        <w:t>Requested DL PRS Transmission Characteristics</w:t>
      </w:r>
      <w:bookmarkEnd w:id="3203"/>
      <w:bookmarkEnd w:id="3204"/>
      <w:bookmarkEnd w:id="3205"/>
      <w:bookmarkEnd w:id="3206"/>
      <w:bookmarkEnd w:id="3207"/>
      <w:bookmarkEnd w:id="3208"/>
      <w:bookmarkEnd w:id="3209"/>
      <w:bookmarkEnd w:id="3210"/>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211" w:name="_CR9_2_62"/>
      <w:bookmarkStart w:id="3212" w:name="_Toc99056309"/>
      <w:bookmarkStart w:id="3213" w:name="_Toc99959242"/>
      <w:bookmarkStart w:id="3214" w:name="_Toc105612428"/>
      <w:bookmarkStart w:id="3215" w:name="_Toc106109644"/>
      <w:bookmarkStart w:id="3216" w:name="_Toc112766536"/>
      <w:bookmarkStart w:id="3217" w:name="_Toc113379452"/>
      <w:bookmarkStart w:id="3218" w:name="_Toc120092005"/>
      <w:bookmarkStart w:id="3219" w:name="_Toc155966317"/>
      <w:bookmarkStart w:id="3220" w:name="_Hlk94357236"/>
      <w:bookmarkEnd w:id="3211"/>
      <w:r w:rsidRPr="00A756EE">
        <w:t>9.2.</w:t>
      </w:r>
      <w:r>
        <w:t>62</w:t>
      </w:r>
      <w:r w:rsidRPr="00A756EE">
        <w:tab/>
        <w:t>Requested DL-PRS Resource List</w:t>
      </w:r>
      <w:bookmarkEnd w:id="3212"/>
      <w:bookmarkEnd w:id="3213"/>
      <w:bookmarkEnd w:id="3214"/>
      <w:bookmarkEnd w:id="3215"/>
      <w:bookmarkEnd w:id="3216"/>
      <w:bookmarkEnd w:id="3217"/>
      <w:bookmarkEnd w:id="3218"/>
      <w:bookmarkEnd w:id="3219"/>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20"/>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21" w:name="_CR9_2_63"/>
      <w:bookmarkStart w:id="3222" w:name="_Toc99056310"/>
      <w:bookmarkStart w:id="3223" w:name="_Toc99959243"/>
      <w:bookmarkStart w:id="3224" w:name="_Toc105612429"/>
      <w:bookmarkStart w:id="3225" w:name="_Toc106109645"/>
      <w:bookmarkStart w:id="3226" w:name="_Toc112766537"/>
      <w:bookmarkStart w:id="3227" w:name="_Toc113379453"/>
      <w:bookmarkStart w:id="3228" w:name="_Toc120092006"/>
      <w:bookmarkStart w:id="3229" w:name="_Toc155966318"/>
      <w:bookmarkEnd w:id="3221"/>
      <w:r w:rsidRPr="00DC1194">
        <w:rPr>
          <w:rFonts w:eastAsia="Malgun Gothic"/>
        </w:rPr>
        <w:t>9.2.</w:t>
      </w:r>
      <w:r>
        <w:rPr>
          <w:rFonts w:eastAsia="Malgun Gothic"/>
        </w:rPr>
        <w:t>63</w:t>
      </w:r>
      <w:r w:rsidRPr="00DC1194">
        <w:rPr>
          <w:rFonts w:eastAsia="Malgun Gothic"/>
        </w:rPr>
        <w:tab/>
        <w:t>Start Time and Duration</w:t>
      </w:r>
      <w:bookmarkEnd w:id="3222"/>
      <w:bookmarkEnd w:id="3223"/>
      <w:bookmarkEnd w:id="3224"/>
      <w:bookmarkEnd w:id="3225"/>
      <w:bookmarkEnd w:id="3226"/>
      <w:bookmarkEnd w:id="3227"/>
      <w:bookmarkEnd w:id="3228"/>
      <w:bookmarkEnd w:id="3229"/>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30" w:name="_CR9_2_64"/>
      <w:bookmarkStart w:id="3231" w:name="_Toc99056311"/>
      <w:bookmarkStart w:id="3232" w:name="_Toc99959244"/>
      <w:bookmarkStart w:id="3233" w:name="_Toc105612430"/>
      <w:bookmarkStart w:id="3234" w:name="_Toc106109646"/>
      <w:bookmarkStart w:id="3235" w:name="_Toc112766538"/>
      <w:bookmarkStart w:id="3236" w:name="_Toc113379454"/>
      <w:bookmarkStart w:id="3237" w:name="_Toc120092007"/>
      <w:bookmarkStart w:id="3238" w:name="_Toc155966319"/>
      <w:bookmarkEnd w:id="3230"/>
      <w:r w:rsidRPr="00DC1194">
        <w:t>9.2.</w:t>
      </w:r>
      <w:r>
        <w:t>64</w:t>
      </w:r>
      <w:r w:rsidRPr="00DC1194">
        <w:tab/>
        <w:t>PRS Transmission Off Information</w:t>
      </w:r>
      <w:bookmarkEnd w:id="3231"/>
      <w:bookmarkEnd w:id="3232"/>
      <w:bookmarkEnd w:id="3233"/>
      <w:bookmarkEnd w:id="3234"/>
      <w:bookmarkEnd w:id="3235"/>
      <w:bookmarkEnd w:id="3236"/>
      <w:bookmarkEnd w:id="3237"/>
      <w:bookmarkEnd w:id="3238"/>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39" w:name="_CR9_2_65"/>
      <w:bookmarkStart w:id="3240" w:name="_Toc99056312"/>
      <w:bookmarkStart w:id="3241" w:name="_Toc99959245"/>
      <w:bookmarkStart w:id="3242" w:name="_Toc105612431"/>
      <w:bookmarkStart w:id="3243" w:name="_Toc106109647"/>
      <w:bookmarkStart w:id="3244" w:name="_Toc112766539"/>
      <w:bookmarkStart w:id="3245" w:name="_Toc113379455"/>
      <w:bookmarkStart w:id="3246" w:name="_Toc120092008"/>
      <w:bookmarkStart w:id="3247" w:name="_Toc155966320"/>
      <w:bookmarkEnd w:id="3239"/>
      <w:r>
        <w:rPr>
          <w:rFonts w:eastAsia="Malgun Gothic"/>
        </w:rPr>
        <w:t>9.2.65</w:t>
      </w:r>
      <w:r>
        <w:rPr>
          <w:rFonts w:eastAsia="Malgun Gothic"/>
        </w:rPr>
        <w:tab/>
        <w:t>On-demand PRS TRP Information</w:t>
      </w:r>
      <w:bookmarkEnd w:id="3240"/>
      <w:bookmarkEnd w:id="3241"/>
      <w:bookmarkEnd w:id="3242"/>
      <w:bookmarkEnd w:id="3243"/>
      <w:bookmarkEnd w:id="3244"/>
      <w:bookmarkEnd w:id="3245"/>
      <w:bookmarkEnd w:id="3246"/>
      <w:bookmarkEnd w:id="3247"/>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48" w:name="_CR9_2_66"/>
      <w:bookmarkStart w:id="3249" w:name="_Toc99056313"/>
      <w:bookmarkStart w:id="3250" w:name="_Toc99959246"/>
      <w:bookmarkStart w:id="3251" w:name="_Toc105612432"/>
      <w:bookmarkStart w:id="3252" w:name="_Toc106109648"/>
      <w:bookmarkStart w:id="3253" w:name="_Toc112766540"/>
      <w:bookmarkStart w:id="3254" w:name="_Toc113379456"/>
      <w:bookmarkStart w:id="3255" w:name="_Toc120092009"/>
      <w:bookmarkStart w:id="3256" w:name="_Toc155966321"/>
      <w:bookmarkEnd w:id="3248"/>
      <w:r>
        <w:rPr>
          <w:rFonts w:eastAsia="Malgun Gothic"/>
        </w:rPr>
        <w:t>9.2.66</w:t>
      </w:r>
      <w:r>
        <w:rPr>
          <w:rFonts w:eastAsia="Malgun Gothic"/>
        </w:rPr>
        <w:tab/>
      </w:r>
      <w:r w:rsidRPr="0024596E">
        <w:rPr>
          <w:rFonts w:eastAsia="Malgun Gothic"/>
        </w:rPr>
        <w:t>UL-AoA assistance information</w:t>
      </w:r>
      <w:bookmarkEnd w:id="3249"/>
      <w:bookmarkEnd w:id="3250"/>
      <w:bookmarkEnd w:id="3251"/>
      <w:bookmarkEnd w:id="3252"/>
      <w:bookmarkEnd w:id="3253"/>
      <w:bookmarkEnd w:id="3254"/>
      <w:bookmarkEnd w:id="3255"/>
      <w:bookmarkEnd w:id="3256"/>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57" w:name="_CR9_2_67"/>
      <w:bookmarkStart w:id="3258" w:name="_Toc99056314"/>
      <w:bookmarkStart w:id="3259" w:name="_Toc99959247"/>
      <w:bookmarkStart w:id="3260" w:name="_Toc105612433"/>
      <w:bookmarkStart w:id="3261" w:name="_Toc106109649"/>
      <w:bookmarkStart w:id="3262" w:name="_Toc112766541"/>
      <w:bookmarkStart w:id="3263" w:name="_Toc113379457"/>
      <w:bookmarkStart w:id="3264" w:name="_Toc120092010"/>
      <w:bookmarkStart w:id="3265" w:name="_Toc155966322"/>
      <w:bookmarkEnd w:id="3257"/>
      <w:r w:rsidRPr="0024596E">
        <w:rPr>
          <w:rFonts w:eastAsia="Malgun Gothic"/>
        </w:rPr>
        <w:t>9.2.</w:t>
      </w:r>
      <w:r>
        <w:rPr>
          <w:rFonts w:eastAsia="Malgun Gothic"/>
        </w:rPr>
        <w:t>67</w:t>
      </w:r>
      <w:r w:rsidRPr="0024596E">
        <w:rPr>
          <w:rFonts w:eastAsia="Malgun Gothic"/>
        </w:rPr>
        <w:tab/>
      </w:r>
      <w:bookmarkEnd w:id="3258"/>
      <w:r w:rsidR="006D7C2A">
        <w:rPr>
          <w:rFonts w:eastAsia="Malgun Gothic"/>
        </w:rPr>
        <w:t>Z-AoA</w:t>
      </w:r>
      <w:bookmarkEnd w:id="3259"/>
      <w:bookmarkEnd w:id="3260"/>
      <w:bookmarkEnd w:id="3261"/>
      <w:bookmarkEnd w:id="3262"/>
      <w:bookmarkEnd w:id="3263"/>
      <w:bookmarkEnd w:id="3264"/>
      <w:bookmarkEnd w:id="3265"/>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66" w:name="_CR9_2_68"/>
      <w:bookmarkStart w:id="3267" w:name="_Toc99056315"/>
      <w:bookmarkStart w:id="3268" w:name="_Toc99959248"/>
      <w:bookmarkStart w:id="3269" w:name="_Toc105612434"/>
      <w:bookmarkStart w:id="3270" w:name="_Toc106109650"/>
      <w:bookmarkStart w:id="3271" w:name="_Toc112766542"/>
      <w:bookmarkStart w:id="3272" w:name="_Toc113379458"/>
      <w:bookmarkStart w:id="3273" w:name="_Toc120092011"/>
      <w:bookmarkStart w:id="3274" w:name="_Toc155966323"/>
      <w:bookmarkEnd w:id="3266"/>
      <w:r w:rsidRPr="00AD3948">
        <w:t>9.2.</w:t>
      </w:r>
      <w:r>
        <w:t>68</w:t>
      </w:r>
      <w:r w:rsidRPr="00AD3948">
        <w:tab/>
        <w:t>Response Time</w:t>
      </w:r>
      <w:bookmarkEnd w:id="3267"/>
      <w:bookmarkEnd w:id="3268"/>
      <w:bookmarkEnd w:id="3269"/>
      <w:bookmarkEnd w:id="3270"/>
      <w:bookmarkEnd w:id="3271"/>
      <w:bookmarkEnd w:id="3272"/>
      <w:bookmarkEnd w:id="3273"/>
      <w:bookmarkEnd w:id="3274"/>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75" w:name="_CR9_2_69"/>
      <w:bookmarkStart w:id="3276" w:name="_Toc99056316"/>
      <w:bookmarkStart w:id="3277" w:name="_Toc99959249"/>
      <w:bookmarkStart w:id="3278" w:name="_Toc105612435"/>
      <w:bookmarkStart w:id="3279" w:name="_Toc106109651"/>
      <w:bookmarkStart w:id="3280" w:name="_Toc112766543"/>
      <w:bookmarkStart w:id="3281" w:name="_Toc113379459"/>
      <w:bookmarkStart w:id="3282" w:name="_Toc120092012"/>
      <w:bookmarkStart w:id="3283" w:name="_Toc155966324"/>
      <w:bookmarkEnd w:id="3275"/>
      <w:r w:rsidRPr="00CF43E1">
        <w:t>9.2.</w:t>
      </w:r>
      <w:r>
        <w:t>69</w:t>
      </w:r>
      <w:r w:rsidRPr="00CF43E1">
        <w:tab/>
        <w:t>LCS to GCS Translation</w:t>
      </w:r>
      <w:bookmarkEnd w:id="3276"/>
      <w:bookmarkEnd w:id="3277"/>
      <w:bookmarkEnd w:id="3278"/>
      <w:bookmarkEnd w:id="3279"/>
      <w:bookmarkEnd w:id="3280"/>
      <w:bookmarkEnd w:id="3281"/>
      <w:bookmarkEnd w:id="3282"/>
      <w:bookmarkEnd w:id="3283"/>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84" w:name="_CR9_2_70"/>
      <w:bookmarkStart w:id="3285" w:name="_Toc99056317"/>
      <w:bookmarkStart w:id="3286" w:name="_Toc99959250"/>
      <w:bookmarkStart w:id="3287" w:name="_Toc105612436"/>
      <w:bookmarkStart w:id="3288" w:name="_Toc106109652"/>
      <w:bookmarkStart w:id="3289" w:name="_Toc112766544"/>
      <w:bookmarkStart w:id="3290" w:name="_Toc113379460"/>
      <w:bookmarkStart w:id="3291" w:name="_Toc120092013"/>
      <w:bookmarkStart w:id="3292" w:name="_Toc155966325"/>
      <w:bookmarkEnd w:id="3284"/>
      <w:r w:rsidRPr="00920068">
        <w:t>9.2.</w:t>
      </w:r>
      <w:r>
        <w:t>70</w:t>
      </w:r>
      <w:r>
        <w:tab/>
      </w:r>
      <w:r w:rsidRPr="00920068">
        <w:t>UE Reporting Information</w:t>
      </w:r>
      <w:bookmarkEnd w:id="3285"/>
      <w:bookmarkEnd w:id="3286"/>
      <w:bookmarkEnd w:id="3287"/>
      <w:bookmarkEnd w:id="3288"/>
      <w:bookmarkEnd w:id="3289"/>
      <w:bookmarkEnd w:id="3290"/>
      <w:bookmarkEnd w:id="3291"/>
      <w:bookmarkEnd w:id="3292"/>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293" w:name="_CR9_2_71"/>
      <w:bookmarkStart w:id="3294" w:name="_Toc99056318"/>
      <w:bookmarkStart w:id="3295" w:name="_Toc99959251"/>
      <w:bookmarkStart w:id="3296" w:name="_Toc105612437"/>
      <w:bookmarkStart w:id="3297" w:name="_Toc106109653"/>
      <w:bookmarkStart w:id="3298" w:name="_Toc112766545"/>
      <w:bookmarkStart w:id="3299" w:name="_Toc113379461"/>
      <w:bookmarkStart w:id="3300" w:name="_Toc120092014"/>
      <w:bookmarkStart w:id="3301" w:name="_Toc155966326"/>
      <w:bookmarkEnd w:id="3293"/>
      <w:r w:rsidRPr="00E64E23">
        <w:t>9.2.</w:t>
      </w:r>
      <w:r>
        <w:t>71</w:t>
      </w:r>
      <w:r w:rsidRPr="00E64E23">
        <w:tab/>
        <w:t>Multiple UL-AoA</w:t>
      </w:r>
      <w:bookmarkEnd w:id="3294"/>
      <w:bookmarkEnd w:id="3295"/>
      <w:bookmarkEnd w:id="3296"/>
      <w:bookmarkEnd w:id="3297"/>
      <w:bookmarkEnd w:id="3298"/>
      <w:bookmarkEnd w:id="3299"/>
      <w:bookmarkEnd w:id="3300"/>
      <w:bookmarkEnd w:id="3301"/>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302" w:name="_Hlk93912780"/>
            <w:r w:rsidRPr="00E64E23">
              <w:rPr>
                <w:noProof/>
              </w:rPr>
              <w:t>maxnoofULAoAs</w:t>
            </w:r>
            <w:bookmarkEnd w:id="3302"/>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303" w:name="_CR9_2_72"/>
      <w:bookmarkStart w:id="3304" w:name="_Toc99056319"/>
      <w:bookmarkStart w:id="3305" w:name="_Toc99959252"/>
      <w:bookmarkStart w:id="3306" w:name="_Toc105612438"/>
      <w:bookmarkStart w:id="3307" w:name="_Toc106109654"/>
      <w:bookmarkStart w:id="3308" w:name="_Toc112766546"/>
      <w:bookmarkStart w:id="3309" w:name="_Toc113379462"/>
      <w:bookmarkStart w:id="3310" w:name="_Toc120092015"/>
      <w:bookmarkStart w:id="3311" w:name="_Toc155966327"/>
      <w:bookmarkEnd w:id="3303"/>
      <w:r w:rsidRPr="00E64E23">
        <w:t>9.2.</w:t>
      </w:r>
      <w:r>
        <w:t>72</w:t>
      </w:r>
      <w:r w:rsidRPr="00E64E23">
        <w:tab/>
        <w:t>UL SRS-RSRPP</w:t>
      </w:r>
      <w:bookmarkEnd w:id="3304"/>
      <w:bookmarkEnd w:id="3305"/>
      <w:bookmarkEnd w:id="3306"/>
      <w:bookmarkEnd w:id="3307"/>
      <w:bookmarkEnd w:id="3308"/>
      <w:bookmarkEnd w:id="3309"/>
      <w:bookmarkEnd w:id="3310"/>
      <w:bookmarkEnd w:id="3311"/>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312"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312"/>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313" w:name="_CR9_2_73"/>
      <w:bookmarkStart w:id="3314" w:name="_Toc99056320"/>
      <w:bookmarkStart w:id="3315" w:name="_Toc99959253"/>
      <w:bookmarkStart w:id="3316" w:name="_Toc105612439"/>
      <w:bookmarkStart w:id="3317" w:name="_Toc106109655"/>
      <w:bookmarkStart w:id="3318" w:name="_Toc112766547"/>
      <w:bookmarkStart w:id="3319" w:name="_Toc113379463"/>
      <w:bookmarkStart w:id="3320" w:name="_Toc120092016"/>
      <w:bookmarkStart w:id="3321" w:name="_Toc155966328"/>
      <w:bookmarkEnd w:id="3313"/>
      <w:r w:rsidRPr="00E64E23">
        <w:rPr>
          <w:rFonts w:eastAsia="Yu Mincho"/>
        </w:rPr>
        <w:t>9.2.</w:t>
      </w:r>
      <w:r w:rsidR="000F6115">
        <w:rPr>
          <w:rFonts w:eastAsia="Yu Mincho"/>
        </w:rPr>
        <w:t>73</w:t>
      </w:r>
      <w:r w:rsidRPr="00E64E23">
        <w:rPr>
          <w:rFonts w:eastAsia="Yu Mincho"/>
        </w:rPr>
        <w:tab/>
        <w:t>SRS Resource type</w:t>
      </w:r>
      <w:bookmarkEnd w:id="3314"/>
      <w:bookmarkEnd w:id="3315"/>
      <w:bookmarkEnd w:id="3316"/>
      <w:bookmarkEnd w:id="3317"/>
      <w:bookmarkEnd w:id="3318"/>
      <w:bookmarkEnd w:id="3319"/>
      <w:bookmarkEnd w:id="3320"/>
      <w:bookmarkEnd w:id="3321"/>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22" w:name="_CR9_2_74"/>
      <w:bookmarkStart w:id="3323" w:name="_Toc99056321"/>
      <w:bookmarkStart w:id="3324" w:name="_Toc99959254"/>
      <w:bookmarkStart w:id="3325" w:name="_Toc105612440"/>
      <w:bookmarkStart w:id="3326" w:name="_Toc106109656"/>
      <w:bookmarkStart w:id="3327" w:name="_Toc112766548"/>
      <w:bookmarkStart w:id="3328" w:name="_Toc113379464"/>
      <w:bookmarkStart w:id="3329" w:name="_Toc120092017"/>
      <w:bookmarkStart w:id="3330" w:name="_Toc155966329"/>
      <w:bookmarkEnd w:id="3322"/>
      <w:r w:rsidRPr="00E64E23">
        <w:rPr>
          <w:rFonts w:eastAsia="Yu Mincho"/>
        </w:rPr>
        <w:t>9.2.</w:t>
      </w:r>
      <w:r w:rsidR="000F6115">
        <w:rPr>
          <w:rFonts w:eastAsia="Yu Mincho"/>
        </w:rPr>
        <w:t>74</w:t>
      </w:r>
      <w:r w:rsidRPr="00E64E23">
        <w:rPr>
          <w:rFonts w:eastAsia="Yu Mincho"/>
        </w:rPr>
        <w:tab/>
        <w:t>Extended Additional Path List</w:t>
      </w:r>
      <w:bookmarkEnd w:id="3323"/>
      <w:bookmarkEnd w:id="3324"/>
      <w:bookmarkEnd w:id="3325"/>
      <w:bookmarkEnd w:id="3326"/>
      <w:bookmarkEnd w:id="3327"/>
      <w:bookmarkEnd w:id="3328"/>
      <w:bookmarkEnd w:id="3329"/>
      <w:bookmarkEnd w:id="3330"/>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Default="00C87778" w:rsidP="00F637BE">
      <w:pPr>
        <w:widowControl w:val="0"/>
        <w:rPr>
          <w:rFonts w:eastAsia="SimSun"/>
          <w:highlight w:val="yellow"/>
        </w:rPr>
      </w:pPr>
    </w:p>
    <w:p w14:paraId="75BFF19A" w14:textId="77777777" w:rsidR="00C87778" w:rsidRPr="004603B9" w:rsidRDefault="00C87778" w:rsidP="00F637BE">
      <w:pPr>
        <w:pStyle w:val="Heading3"/>
        <w:keepNext w:val="0"/>
        <w:keepLines w:val="0"/>
        <w:widowControl w:val="0"/>
        <w:rPr>
          <w:rFonts w:eastAsia="Yu Mincho"/>
        </w:rPr>
      </w:pPr>
      <w:bookmarkStart w:id="3331" w:name="_CR9_2_75"/>
      <w:bookmarkStart w:id="3332" w:name="_Toc81323053"/>
      <w:bookmarkStart w:id="3333" w:name="_Toc99056322"/>
      <w:bookmarkStart w:id="3334" w:name="_Toc99959255"/>
      <w:bookmarkStart w:id="3335" w:name="_Toc105612441"/>
      <w:bookmarkStart w:id="3336" w:name="_Toc106109657"/>
      <w:bookmarkStart w:id="3337" w:name="_Toc112766549"/>
      <w:bookmarkStart w:id="3338" w:name="_Toc113379465"/>
      <w:bookmarkStart w:id="3339" w:name="_Toc120092018"/>
      <w:bookmarkStart w:id="3340" w:name="_Toc155966330"/>
      <w:bookmarkEnd w:id="3331"/>
      <w:r w:rsidRPr="004603B9">
        <w:rPr>
          <w:rFonts w:eastAsia="Yu Mincho"/>
        </w:rPr>
        <w:t>9.2.</w:t>
      </w:r>
      <w:r w:rsidR="000F6115">
        <w:rPr>
          <w:rFonts w:eastAsia="Yu Mincho"/>
        </w:rPr>
        <w:t>75</w:t>
      </w:r>
      <w:r w:rsidRPr="004603B9">
        <w:rPr>
          <w:rFonts w:eastAsia="Yu Mincho"/>
        </w:rPr>
        <w:tab/>
        <w:t>ARP ID</w:t>
      </w:r>
      <w:bookmarkEnd w:id="3332"/>
      <w:bookmarkEnd w:id="3333"/>
      <w:bookmarkEnd w:id="3334"/>
      <w:bookmarkEnd w:id="3335"/>
      <w:bookmarkEnd w:id="3336"/>
      <w:bookmarkEnd w:id="3337"/>
      <w:bookmarkEnd w:id="3338"/>
      <w:bookmarkEnd w:id="3339"/>
      <w:bookmarkEnd w:id="3340"/>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Default="00C87778" w:rsidP="00F637BE">
      <w:pPr>
        <w:widowControl w:val="0"/>
        <w:rPr>
          <w:rFonts w:eastAsia="SimSun"/>
          <w:highlight w:val="yellow"/>
        </w:rPr>
      </w:pPr>
    </w:p>
    <w:p w14:paraId="42E1A27D" w14:textId="77777777" w:rsidR="00C87778" w:rsidRPr="00C61D99" w:rsidRDefault="00C87778" w:rsidP="00F637BE">
      <w:pPr>
        <w:pStyle w:val="Heading3"/>
        <w:keepNext w:val="0"/>
        <w:keepLines w:val="0"/>
        <w:widowControl w:val="0"/>
        <w:rPr>
          <w:rFonts w:eastAsia="Yu Mincho"/>
        </w:rPr>
      </w:pPr>
      <w:bookmarkStart w:id="3341" w:name="_CR9_2_76"/>
      <w:bookmarkStart w:id="3342" w:name="_Toc99056323"/>
      <w:bookmarkStart w:id="3343" w:name="_Toc99959256"/>
      <w:bookmarkStart w:id="3344" w:name="_Toc105612442"/>
      <w:bookmarkStart w:id="3345" w:name="_Toc106109658"/>
      <w:bookmarkStart w:id="3346" w:name="_Toc112766550"/>
      <w:bookmarkStart w:id="3347" w:name="_Toc113379466"/>
      <w:bookmarkStart w:id="3348" w:name="_Toc120092019"/>
      <w:bookmarkStart w:id="3349" w:name="_Toc155966331"/>
      <w:bookmarkEnd w:id="3341"/>
      <w:r w:rsidRPr="00C61D99">
        <w:rPr>
          <w:rFonts w:eastAsia="Yu Mincho"/>
        </w:rPr>
        <w:t>9.2.</w:t>
      </w:r>
      <w:r w:rsidR="000F6115">
        <w:rPr>
          <w:rFonts w:eastAsia="Yu Mincho"/>
        </w:rPr>
        <w:t>76</w:t>
      </w:r>
      <w:r w:rsidRPr="00C61D99">
        <w:rPr>
          <w:rFonts w:eastAsia="Yu Mincho"/>
        </w:rPr>
        <w:tab/>
        <w:t>ARP Location Information</w:t>
      </w:r>
      <w:bookmarkEnd w:id="3342"/>
      <w:bookmarkEnd w:id="3343"/>
      <w:bookmarkEnd w:id="3344"/>
      <w:bookmarkEnd w:id="3345"/>
      <w:bookmarkEnd w:id="3346"/>
      <w:bookmarkEnd w:id="3347"/>
      <w:bookmarkEnd w:id="3348"/>
      <w:bookmarkEnd w:id="3349"/>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F637BE">
      <w:pPr>
        <w:widowControl w:val="0"/>
        <w:rPr>
          <w:rFonts w:eastAsia="SimSun"/>
          <w:highlight w:val="yellow"/>
        </w:rPr>
      </w:pPr>
    </w:p>
    <w:p w14:paraId="0659426B" w14:textId="77777777" w:rsidR="00C87778" w:rsidRPr="00F62DE0" w:rsidRDefault="00C87778" w:rsidP="00A4571B">
      <w:pPr>
        <w:pStyle w:val="Heading3"/>
        <w:rPr>
          <w:rFonts w:eastAsia="Yu Mincho"/>
          <w:noProof/>
        </w:rPr>
      </w:pPr>
      <w:bookmarkStart w:id="3350" w:name="_CR9_2_77"/>
      <w:bookmarkStart w:id="3351" w:name="_Toc155966332"/>
      <w:bookmarkEnd w:id="3350"/>
      <w:r w:rsidRPr="00F62DE0">
        <w:rPr>
          <w:rFonts w:eastAsia="Yu Mincho"/>
          <w:noProof/>
        </w:rPr>
        <w:t>9.2.</w:t>
      </w:r>
      <w:r w:rsidR="000F6115">
        <w:rPr>
          <w:rFonts w:eastAsia="Yu Mincho"/>
          <w:noProof/>
        </w:rPr>
        <w:t>77</w:t>
      </w:r>
      <w:r w:rsidRPr="00F62DE0">
        <w:rPr>
          <w:rFonts w:eastAsia="Yu Mincho"/>
          <w:noProof/>
        </w:rPr>
        <w:tab/>
        <w:t>LoS/NLoS Information</w:t>
      </w:r>
      <w:bookmarkEnd w:id="3351"/>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52" w:name="_CR9_2_78"/>
      <w:bookmarkStart w:id="3353" w:name="_Toc99056324"/>
      <w:bookmarkStart w:id="3354" w:name="_Toc99959257"/>
      <w:bookmarkStart w:id="3355" w:name="_Toc105612443"/>
      <w:bookmarkStart w:id="3356" w:name="_Toc106109659"/>
      <w:bookmarkStart w:id="3357" w:name="_Toc112766551"/>
      <w:bookmarkStart w:id="3358" w:name="_Toc113379467"/>
      <w:bookmarkStart w:id="3359" w:name="_Toc120092020"/>
      <w:bookmarkStart w:id="3360" w:name="_Toc155966333"/>
      <w:bookmarkEnd w:id="3352"/>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53"/>
      <w:bookmarkEnd w:id="3354"/>
      <w:bookmarkEnd w:id="3355"/>
      <w:bookmarkEnd w:id="3356"/>
      <w:r w:rsidR="00BD2AA9">
        <w:rPr>
          <w:rFonts w:eastAsia="Yu Mincho"/>
          <w:noProof/>
        </w:rPr>
        <w:t xml:space="preserve"> List</w:t>
      </w:r>
      <w:bookmarkEnd w:id="3357"/>
      <w:bookmarkEnd w:id="3358"/>
      <w:bookmarkEnd w:id="3359"/>
      <w:bookmarkEnd w:id="3360"/>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1A3F26">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61" w:name="_CR9_2_79"/>
      <w:bookmarkStart w:id="3362" w:name="_Toc99056325"/>
      <w:bookmarkStart w:id="3363" w:name="_Toc99959258"/>
      <w:bookmarkStart w:id="3364" w:name="_Toc105612444"/>
      <w:bookmarkStart w:id="3365" w:name="_Toc106109660"/>
      <w:bookmarkStart w:id="3366" w:name="_Toc112766552"/>
      <w:bookmarkStart w:id="3367" w:name="_Toc113379468"/>
      <w:bookmarkStart w:id="3368" w:name="_Toc120092021"/>
      <w:bookmarkStart w:id="3369" w:name="_Toc155966334"/>
      <w:bookmarkEnd w:id="3361"/>
      <w:r w:rsidRPr="00043FB4">
        <w:t>9.2.</w:t>
      </w:r>
      <w:r w:rsidR="000F6115">
        <w:t>79</w:t>
      </w:r>
      <w:r>
        <w:tab/>
      </w:r>
      <w:r w:rsidRPr="00043FB4">
        <w:t>TRP Tx TEG Association</w:t>
      </w:r>
      <w:bookmarkEnd w:id="3362"/>
      <w:bookmarkEnd w:id="3363"/>
      <w:bookmarkEnd w:id="3364"/>
      <w:bookmarkEnd w:id="3365"/>
      <w:bookmarkEnd w:id="3366"/>
      <w:bookmarkEnd w:id="3367"/>
      <w:bookmarkEnd w:id="3368"/>
      <w:bookmarkEnd w:id="3369"/>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70"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70"/>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Default="00C87778" w:rsidP="00F637BE">
      <w:pPr>
        <w:widowControl w:val="0"/>
        <w:rPr>
          <w:rFonts w:eastAsia="SimSun"/>
          <w:highlight w:val="yellow"/>
        </w:rPr>
      </w:pPr>
    </w:p>
    <w:p w14:paraId="4A8BE056" w14:textId="6637D3C7" w:rsidR="00C87778" w:rsidRPr="00043FB4" w:rsidRDefault="00C87778" w:rsidP="00F637BE">
      <w:pPr>
        <w:pStyle w:val="Heading3"/>
        <w:keepNext w:val="0"/>
        <w:keepLines w:val="0"/>
        <w:widowControl w:val="0"/>
      </w:pPr>
      <w:bookmarkStart w:id="3371" w:name="_CR9_2_80"/>
      <w:bookmarkStart w:id="3372" w:name="_Toc99056326"/>
      <w:bookmarkStart w:id="3373" w:name="_Toc99959259"/>
      <w:bookmarkStart w:id="3374" w:name="_Toc105612445"/>
      <w:bookmarkStart w:id="3375" w:name="_Toc106109661"/>
      <w:bookmarkStart w:id="3376" w:name="_Toc112766553"/>
      <w:bookmarkStart w:id="3377" w:name="_Toc113379469"/>
      <w:bookmarkStart w:id="3378" w:name="_Toc120092022"/>
      <w:bookmarkStart w:id="3379" w:name="_Toc155966335"/>
      <w:bookmarkEnd w:id="3371"/>
      <w:r w:rsidRPr="00043FB4">
        <w:t>9.2.</w:t>
      </w:r>
      <w:r w:rsidR="000F6115">
        <w:t>80</w:t>
      </w:r>
      <w:r>
        <w:tab/>
        <w:t xml:space="preserve">TRP </w:t>
      </w:r>
      <w:r w:rsidRPr="00043FB4">
        <w:t>T</w:t>
      </w:r>
      <w:r>
        <w:t>EG</w:t>
      </w:r>
      <w:r w:rsidRPr="00043FB4">
        <w:t xml:space="preserve"> </w:t>
      </w:r>
      <w:r>
        <w:t>Information</w:t>
      </w:r>
      <w:bookmarkEnd w:id="3372"/>
      <w:bookmarkEnd w:id="3373"/>
      <w:bookmarkEnd w:id="3374"/>
      <w:bookmarkEnd w:id="3375"/>
      <w:bookmarkEnd w:id="3376"/>
      <w:bookmarkEnd w:id="3377"/>
      <w:bookmarkEnd w:id="3378"/>
      <w:bookmarkEnd w:id="3379"/>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1A3F26">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Default="00C87778" w:rsidP="00F637BE">
      <w:pPr>
        <w:widowControl w:val="0"/>
        <w:rPr>
          <w:rFonts w:eastAsia="SimSun"/>
          <w:highlight w:val="yellow"/>
        </w:rPr>
      </w:pPr>
    </w:p>
    <w:p w14:paraId="4CB8A44D" w14:textId="77777777" w:rsidR="00C87778" w:rsidRPr="00894D22" w:rsidRDefault="00C87778" w:rsidP="00F637BE">
      <w:pPr>
        <w:pStyle w:val="Heading3"/>
        <w:keepNext w:val="0"/>
        <w:keepLines w:val="0"/>
        <w:widowControl w:val="0"/>
        <w:rPr>
          <w:rFonts w:eastAsia="Malgun Gothic"/>
        </w:rPr>
      </w:pPr>
      <w:bookmarkStart w:id="3380" w:name="_CR9_2_81"/>
      <w:bookmarkStart w:id="3381" w:name="_Toc99056327"/>
      <w:bookmarkStart w:id="3382" w:name="_Toc99959260"/>
      <w:bookmarkStart w:id="3383" w:name="_Toc105612446"/>
      <w:bookmarkStart w:id="3384" w:name="_Toc106109662"/>
      <w:bookmarkStart w:id="3385" w:name="_Toc112766554"/>
      <w:bookmarkStart w:id="3386" w:name="_Toc113379470"/>
      <w:bookmarkStart w:id="3387" w:name="_Toc120092023"/>
      <w:bookmarkStart w:id="3388" w:name="_Toc155966336"/>
      <w:bookmarkEnd w:id="3380"/>
      <w:r w:rsidRPr="00894D22">
        <w:rPr>
          <w:rFonts w:eastAsia="Malgun Gothic"/>
        </w:rPr>
        <w:t>9.2.</w:t>
      </w:r>
      <w:r w:rsidR="000F6115">
        <w:rPr>
          <w:rFonts w:eastAsia="Malgun Gothic"/>
        </w:rPr>
        <w:t>81</w:t>
      </w:r>
      <w:r w:rsidRPr="00894D22">
        <w:rPr>
          <w:rFonts w:eastAsia="Malgun Gothic"/>
        </w:rPr>
        <w:tab/>
        <w:t>Measurement Characteristics Request Indicator</w:t>
      </w:r>
      <w:bookmarkEnd w:id="3381"/>
      <w:bookmarkEnd w:id="3382"/>
      <w:bookmarkEnd w:id="3383"/>
      <w:bookmarkEnd w:id="3384"/>
      <w:bookmarkEnd w:id="3385"/>
      <w:bookmarkEnd w:id="3386"/>
      <w:bookmarkEnd w:id="3387"/>
      <w:bookmarkEnd w:id="3388"/>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F637BE">
      <w:pPr>
        <w:widowControl w:val="0"/>
        <w:rPr>
          <w:rFonts w:eastAsia="SimSun"/>
          <w:highlight w:val="yellow"/>
        </w:rPr>
      </w:pPr>
    </w:p>
    <w:p w14:paraId="1A738408" w14:textId="77777777" w:rsidR="00C87778" w:rsidRPr="005B0D9E" w:rsidRDefault="00C87778" w:rsidP="00F637BE">
      <w:pPr>
        <w:pStyle w:val="Heading3"/>
        <w:keepNext w:val="0"/>
        <w:keepLines w:val="0"/>
        <w:widowControl w:val="0"/>
        <w:rPr>
          <w:noProof/>
        </w:rPr>
      </w:pPr>
      <w:bookmarkStart w:id="3389" w:name="_CR9_2_82"/>
      <w:bookmarkStart w:id="3390" w:name="_Toc99056328"/>
      <w:bookmarkStart w:id="3391" w:name="_Toc99959261"/>
      <w:bookmarkStart w:id="3392" w:name="_Toc105612447"/>
      <w:bookmarkStart w:id="3393" w:name="_Toc106109663"/>
      <w:bookmarkStart w:id="3394" w:name="_Toc112766555"/>
      <w:bookmarkStart w:id="3395" w:name="_Toc113379471"/>
      <w:bookmarkStart w:id="3396" w:name="_Toc120092024"/>
      <w:bookmarkStart w:id="3397" w:name="_Toc155966337"/>
      <w:bookmarkEnd w:id="3389"/>
      <w:r w:rsidRPr="005B0D9E">
        <w:rPr>
          <w:noProof/>
        </w:rPr>
        <w:t>9.2.</w:t>
      </w:r>
      <w:r w:rsidR="000F6115">
        <w:rPr>
          <w:noProof/>
        </w:rPr>
        <w:t>82</w:t>
      </w:r>
      <w:r w:rsidRPr="005B0D9E">
        <w:rPr>
          <w:noProof/>
        </w:rPr>
        <w:tab/>
      </w:r>
      <w:bookmarkStart w:id="3398" w:name="_Hlk94648081"/>
      <w:r w:rsidRPr="005B0D9E">
        <w:rPr>
          <w:noProof/>
        </w:rPr>
        <w:t>TRP Beam Antenna Information</w:t>
      </w:r>
      <w:bookmarkEnd w:id="3390"/>
      <w:bookmarkEnd w:id="3391"/>
      <w:bookmarkEnd w:id="3392"/>
      <w:bookmarkEnd w:id="3393"/>
      <w:bookmarkEnd w:id="3394"/>
      <w:bookmarkEnd w:id="3395"/>
      <w:bookmarkEnd w:id="3396"/>
      <w:bookmarkEnd w:id="3397"/>
      <w:bookmarkEnd w:id="3398"/>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399" w:name="_CR9_2_83"/>
      <w:bookmarkStart w:id="3400" w:name="_Toc99056329"/>
      <w:bookmarkStart w:id="3401" w:name="_Toc99959262"/>
      <w:bookmarkStart w:id="3402" w:name="_Toc105612448"/>
      <w:bookmarkStart w:id="3403" w:name="_Toc106109664"/>
      <w:bookmarkStart w:id="3404" w:name="_Toc112766556"/>
      <w:bookmarkStart w:id="3405" w:name="_Toc113379472"/>
      <w:bookmarkStart w:id="3406" w:name="_Toc120092025"/>
      <w:bookmarkStart w:id="3407" w:name="_Toc155966338"/>
      <w:bookmarkEnd w:id="3399"/>
      <w:r w:rsidRPr="005B0D9E">
        <w:rPr>
          <w:noProof/>
        </w:rPr>
        <w:t>9.2.</w:t>
      </w:r>
      <w:r w:rsidR="00A75A27">
        <w:rPr>
          <w:noProof/>
        </w:rPr>
        <w:t>83</w:t>
      </w:r>
      <w:r w:rsidRPr="005B0D9E">
        <w:rPr>
          <w:noProof/>
        </w:rPr>
        <w:tab/>
        <w:t>TRP Beam Antenna Angles</w:t>
      </w:r>
      <w:bookmarkEnd w:id="3400"/>
      <w:bookmarkEnd w:id="3401"/>
      <w:bookmarkEnd w:id="3402"/>
      <w:bookmarkEnd w:id="3403"/>
      <w:bookmarkEnd w:id="3404"/>
      <w:bookmarkEnd w:id="3405"/>
      <w:bookmarkEnd w:id="3406"/>
      <w:bookmarkEnd w:id="3407"/>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408" w:name="_CR9_2_84"/>
      <w:bookmarkStart w:id="3409" w:name="OLE_LINK28"/>
      <w:bookmarkStart w:id="3410" w:name="OLE_LINK29"/>
      <w:bookmarkStart w:id="3411" w:name="_Toc112766557"/>
      <w:bookmarkStart w:id="3412" w:name="_Toc113379473"/>
      <w:bookmarkStart w:id="3413" w:name="_Toc120092026"/>
      <w:bookmarkStart w:id="3414" w:name="_Toc155966339"/>
      <w:bookmarkEnd w:id="3408"/>
      <w:r w:rsidRPr="00F61631">
        <w:t>9.2.</w:t>
      </w:r>
      <w:r>
        <w:t>84</w:t>
      </w:r>
      <w:r w:rsidRPr="00F61631">
        <w:tab/>
      </w:r>
      <w:r>
        <w:t>Timing</w:t>
      </w:r>
      <w:r>
        <w:rPr>
          <w:rFonts w:hint="eastAsia"/>
        </w:rPr>
        <w:t xml:space="preserve"> Error Margin</w:t>
      </w:r>
      <w:bookmarkEnd w:id="3409"/>
      <w:bookmarkEnd w:id="3410"/>
      <w:bookmarkEnd w:id="3411"/>
      <w:bookmarkEnd w:id="3412"/>
      <w:bookmarkEnd w:id="3413"/>
      <w:bookmarkEnd w:id="3414"/>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15" w:name="_CR9_2_85"/>
      <w:bookmarkStart w:id="3416" w:name="_Toc120092027"/>
      <w:bookmarkStart w:id="3417" w:name="_Toc155966340"/>
      <w:bookmarkEnd w:id="3415"/>
      <w:r w:rsidRPr="00F61631">
        <w:t>9.2.</w:t>
      </w:r>
      <w:r>
        <w:t>85</w:t>
      </w:r>
      <w:r w:rsidRPr="00F61631">
        <w:tab/>
      </w:r>
      <w:r>
        <w:t>TRP Rx TEG Information</w:t>
      </w:r>
      <w:bookmarkEnd w:id="3416"/>
      <w:bookmarkEnd w:id="3417"/>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18" w:name="_CR9_2_86"/>
      <w:bookmarkStart w:id="3419" w:name="_Toc120092028"/>
      <w:bookmarkStart w:id="3420" w:name="_Toc155966341"/>
      <w:bookmarkEnd w:id="3418"/>
      <w:r w:rsidRPr="00F61631">
        <w:t>9.2.</w:t>
      </w:r>
      <w:r>
        <w:t>86</w:t>
      </w:r>
      <w:r w:rsidRPr="00F61631">
        <w:tab/>
      </w:r>
      <w:r>
        <w:t>TRP Tx TEG Information</w:t>
      </w:r>
      <w:bookmarkEnd w:id="3419"/>
      <w:bookmarkEnd w:id="3420"/>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21" w:name="_CR9_2_87"/>
      <w:bookmarkStart w:id="3422" w:name="_Toc120092029"/>
      <w:bookmarkStart w:id="3423" w:name="_Toc155966342"/>
      <w:bookmarkEnd w:id="3421"/>
      <w:r w:rsidRPr="00F61631">
        <w:t>9.2.</w:t>
      </w:r>
      <w:r>
        <w:t>87</w:t>
      </w:r>
      <w:r w:rsidRPr="00F61631">
        <w:tab/>
      </w:r>
      <w:r>
        <w:t>TRP RxTx TEG Information</w:t>
      </w:r>
      <w:bookmarkEnd w:id="3422"/>
      <w:bookmarkEnd w:id="3423"/>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24" w:name="_CR9_3"/>
      <w:bookmarkStart w:id="3425" w:name="_Toc534903098"/>
      <w:bookmarkStart w:id="3426" w:name="_Toc51776077"/>
      <w:bookmarkStart w:id="3427" w:name="_Toc56773099"/>
      <w:bookmarkStart w:id="3428" w:name="_Toc64447729"/>
      <w:bookmarkStart w:id="3429" w:name="_Toc74152385"/>
      <w:bookmarkStart w:id="3430" w:name="_Toc88654239"/>
      <w:bookmarkStart w:id="3431" w:name="_Toc99056330"/>
      <w:bookmarkStart w:id="3432" w:name="_Toc99959263"/>
      <w:bookmarkStart w:id="3433" w:name="_Toc105612449"/>
      <w:bookmarkStart w:id="3434" w:name="_Toc106109665"/>
      <w:bookmarkStart w:id="3435" w:name="_Toc112766558"/>
      <w:bookmarkStart w:id="3436" w:name="_Toc113379474"/>
      <w:bookmarkStart w:id="3437" w:name="_Toc120092030"/>
      <w:bookmarkStart w:id="3438" w:name="_Toc155966343"/>
      <w:bookmarkEnd w:id="3424"/>
      <w:r w:rsidRPr="00707B3F">
        <w:rPr>
          <w:noProof/>
        </w:rPr>
        <w:t>9.3</w:t>
      </w:r>
      <w:r w:rsidRPr="00707B3F">
        <w:rPr>
          <w:noProof/>
        </w:rPr>
        <w:tab/>
        <w:t>Message and Information Element Abstract Syntax (with ASN.1)</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3EBA0278" w14:textId="77777777" w:rsidR="002F45B2" w:rsidRPr="00707B3F" w:rsidRDefault="002F45B2" w:rsidP="002F45B2">
      <w:pPr>
        <w:pStyle w:val="Heading3"/>
        <w:rPr>
          <w:noProof/>
        </w:rPr>
      </w:pPr>
      <w:bookmarkStart w:id="3439" w:name="_CR9_3_1"/>
      <w:bookmarkStart w:id="3440" w:name="_Toc534903099"/>
      <w:bookmarkStart w:id="3441" w:name="_Toc51776078"/>
      <w:bookmarkStart w:id="3442" w:name="_Toc56773100"/>
      <w:bookmarkStart w:id="3443" w:name="_Toc64447730"/>
      <w:bookmarkStart w:id="3444" w:name="_Toc74152386"/>
      <w:bookmarkStart w:id="3445" w:name="_Toc88654240"/>
      <w:bookmarkStart w:id="3446" w:name="_Toc99056331"/>
      <w:bookmarkStart w:id="3447" w:name="_Toc99959264"/>
      <w:bookmarkStart w:id="3448" w:name="_Toc105612450"/>
      <w:bookmarkStart w:id="3449" w:name="_Toc106109666"/>
      <w:bookmarkStart w:id="3450" w:name="_Toc112766559"/>
      <w:bookmarkStart w:id="3451" w:name="_Toc113379475"/>
      <w:bookmarkStart w:id="3452" w:name="_Toc120092031"/>
      <w:bookmarkStart w:id="3453" w:name="_Toc155966344"/>
      <w:bookmarkEnd w:id="3439"/>
      <w:r w:rsidRPr="00707B3F">
        <w:rPr>
          <w:noProof/>
        </w:rPr>
        <w:t>9.3.1</w:t>
      </w:r>
      <w:r w:rsidRPr="00707B3F">
        <w:rPr>
          <w:noProof/>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54" w:name="_CR9_3_2"/>
      <w:bookmarkStart w:id="3455" w:name="_Toc534903100"/>
      <w:bookmarkStart w:id="3456" w:name="_Toc51776079"/>
      <w:bookmarkStart w:id="3457" w:name="_Toc56773101"/>
      <w:bookmarkStart w:id="3458" w:name="_Toc64447731"/>
      <w:bookmarkStart w:id="3459" w:name="_Toc74152387"/>
      <w:bookmarkStart w:id="3460" w:name="_Toc88654241"/>
      <w:bookmarkStart w:id="3461" w:name="_Toc99056332"/>
      <w:bookmarkStart w:id="3462" w:name="_Toc99959265"/>
      <w:bookmarkStart w:id="3463" w:name="_Toc105612451"/>
      <w:bookmarkStart w:id="3464" w:name="_Toc106109667"/>
      <w:bookmarkStart w:id="3465" w:name="_Toc112766560"/>
      <w:bookmarkStart w:id="3466" w:name="_Toc113379476"/>
      <w:bookmarkStart w:id="3467" w:name="_Toc120092032"/>
      <w:bookmarkStart w:id="3468" w:name="_Toc155966345"/>
      <w:bookmarkEnd w:id="3454"/>
      <w:r w:rsidRPr="00A4571B">
        <w:t>9.3.2</w:t>
      </w:r>
      <w:r w:rsidRPr="00A4571B">
        <w:tab/>
        <w:t>Usage of Private Message Mechanism for Non-standard Use</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69" w:name="_CR9_3_3"/>
      <w:bookmarkStart w:id="3470" w:name="_Toc534903101"/>
      <w:bookmarkStart w:id="3471" w:name="_Toc51776080"/>
      <w:bookmarkStart w:id="3472" w:name="_Toc56773102"/>
      <w:bookmarkStart w:id="3473" w:name="_Toc64447732"/>
      <w:bookmarkStart w:id="3474" w:name="_Toc74152388"/>
      <w:bookmarkStart w:id="3475" w:name="_Toc88654242"/>
      <w:bookmarkStart w:id="3476" w:name="_Toc99056333"/>
      <w:bookmarkStart w:id="3477" w:name="_Toc99959266"/>
      <w:bookmarkStart w:id="3478" w:name="_Toc105612452"/>
      <w:bookmarkStart w:id="3479" w:name="_Toc106109668"/>
      <w:bookmarkStart w:id="3480" w:name="_Toc112766561"/>
      <w:bookmarkStart w:id="3481" w:name="_Toc113379477"/>
      <w:bookmarkStart w:id="3482" w:name="_Toc120092033"/>
      <w:bookmarkStart w:id="3483" w:name="_Toc155966346"/>
      <w:bookmarkStart w:id="3484" w:name="_Hlk506316968"/>
      <w:bookmarkEnd w:id="3469"/>
      <w:r w:rsidRPr="00A4571B">
        <w:t>9.3.3</w:t>
      </w:r>
      <w:r w:rsidRPr="00A4571B">
        <w:tab/>
        <w:t>Elementary Procedure Definitions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85"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8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486"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8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noProof w:val="0"/>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487" w:name="_Hlk50049819"/>
      <w:bookmarkStart w:id="3488"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87"/>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488"/>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489" w:name="_CR9_3_4"/>
      <w:bookmarkStart w:id="3490" w:name="_Toc534903102"/>
      <w:bookmarkStart w:id="3491" w:name="_Toc51776081"/>
      <w:bookmarkStart w:id="3492" w:name="_Toc56773103"/>
      <w:bookmarkStart w:id="3493" w:name="_Toc64447733"/>
      <w:bookmarkStart w:id="3494" w:name="_Toc74152389"/>
      <w:bookmarkStart w:id="3495" w:name="_Toc88654243"/>
      <w:bookmarkStart w:id="3496" w:name="_Toc99056334"/>
      <w:bookmarkStart w:id="3497" w:name="_Toc99959267"/>
      <w:bookmarkStart w:id="3498" w:name="_Toc105612453"/>
      <w:bookmarkStart w:id="3499" w:name="_Toc106109669"/>
      <w:bookmarkStart w:id="3500" w:name="_Toc112766562"/>
      <w:bookmarkStart w:id="3501" w:name="_Toc113379478"/>
      <w:bookmarkStart w:id="3502" w:name="_Toc120092034"/>
      <w:bookmarkStart w:id="3503" w:name="_Toc155966347"/>
      <w:bookmarkStart w:id="3504" w:name="_Hlk506316534"/>
      <w:bookmarkEnd w:id="3484"/>
      <w:bookmarkEnd w:id="3489"/>
      <w:r w:rsidRPr="00A4571B">
        <w:t>9.3.4</w:t>
      </w:r>
      <w:r w:rsidRPr="00A4571B">
        <w:tab/>
        <w:t>PDU Definitions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505" w:name="_Hlk50049841"/>
      <w:r>
        <w:tab/>
        <w:t>UE-</w:t>
      </w:r>
      <w:r w:rsidRPr="00707B3F">
        <w:rPr>
          <w:snapToGrid w:val="0"/>
        </w:rPr>
        <w:t>Measurement-</w:t>
      </w:r>
      <w:r>
        <w:rPr>
          <w:snapToGrid w:val="0"/>
        </w:rPr>
        <w:t>ID,</w:t>
      </w:r>
    </w:p>
    <w:bookmarkEnd w:id="3505"/>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506"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07"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07"/>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0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0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0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509" w:name="_Hlk50049923"/>
      <w:r w:rsidRPr="007C49BE">
        <w:rPr>
          <w:snapToGrid w:val="0"/>
        </w:rPr>
        <w:tab/>
      </w:r>
      <w:r w:rsidRPr="00707B3F">
        <w:rPr>
          <w:snapToGrid w:val="0"/>
        </w:rPr>
        <w:t>id-LMF-Measurement-ID,</w:t>
      </w:r>
    </w:p>
    <w:bookmarkEnd w:id="3509"/>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10" w:name="_Hlk50049941"/>
      <w:r>
        <w:rPr>
          <w:snapToGrid w:val="0"/>
        </w:rPr>
        <w:tab/>
      </w:r>
      <w:r w:rsidRPr="00707B3F">
        <w:rPr>
          <w:snapToGrid w:val="0"/>
        </w:rPr>
        <w:t>id-RAN-Measurement-ID,</w:t>
      </w:r>
    </w:p>
    <w:bookmarkEnd w:id="351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1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1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11"/>
    <w:bookmarkEnd w:id="351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1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13"/>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504"/>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A4571B">
      <w:pPr>
        <w:pStyle w:val="PL"/>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14" w:name="_Hlk50049977"/>
      <w:r w:rsidR="00DF3BE4">
        <w:rPr>
          <w:snapToGrid w:val="0"/>
        </w:rPr>
        <w:t>UE-</w:t>
      </w:r>
      <w:bookmarkEnd w:id="351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A4571B">
      <w:pPr>
        <w:pStyle w:val="PL"/>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15" w:name="_Hlk50049986"/>
      <w:r w:rsidR="00DF3BE4">
        <w:rPr>
          <w:snapToGrid w:val="0"/>
        </w:rPr>
        <w:t>UE-</w:t>
      </w:r>
      <w:bookmarkEnd w:id="351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A4571B">
      <w:pPr>
        <w:pStyle w:val="PL"/>
        <w:rPr>
          <w:snapToGrid w:val="0"/>
        </w:rPr>
      </w:pPr>
      <w:r w:rsidRPr="00707B3F">
        <w:rPr>
          <w:snapToGrid w:val="0"/>
        </w:rPr>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A4571B">
      <w:pPr>
        <w:pStyle w:val="PL"/>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A4571B">
      <w:pPr>
        <w:pStyle w:val="PL"/>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A4571B">
      <w:pPr>
        <w:pStyle w:val="PL"/>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A4571B">
      <w:pPr>
        <w:pStyle w:val="PL"/>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A4571B">
      <w:pPr>
        <w:pStyle w:val="PL"/>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A4571B">
      <w:pPr>
        <w:pStyle w:val="PL"/>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16"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A4571B">
      <w:pPr>
        <w:pStyle w:val="PL"/>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A4571B">
      <w:pPr>
        <w:pStyle w:val="PL"/>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16"/>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A4571B">
      <w:pPr>
        <w:pStyle w:val="PL"/>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A4571B">
      <w:pPr>
        <w:pStyle w:val="PL"/>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17" w:name="_Hlk50051047"/>
      <w:bookmarkStart w:id="3518"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A4571B">
      <w:pPr>
        <w:pStyle w:val="PL"/>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A4571B">
      <w:pPr>
        <w:pStyle w:val="PL"/>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19" w:name="_Hlk49878632"/>
      <w:r w:rsidRPr="00707B3F">
        <w:rPr>
          <w:snapToGrid w:val="0"/>
        </w:rPr>
        <w:t>SFNInitialisationTime</w:t>
      </w:r>
      <w:bookmarkEnd w:id="351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A4571B">
      <w:pPr>
        <w:pStyle w:val="PL"/>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A4571B">
      <w:pPr>
        <w:pStyle w:val="PL"/>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20"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A4571B">
      <w:pPr>
        <w:pStyle w:val="PL"/>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A4571B">
      <w:pPr>
        <w:pStyle w:val="PL"/>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21" w:name="_Hlk40090605"/>
      <w:r>
        <w:rPr>
          <w:snapToGrid w:val="0"/>
        </w:rPr>
        <w:t xml:space="preserve">TRP-MeasurementResponseList </w:t>
      </w:r>
      <w:bookmarkEnd w:id="3521"/>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A4571B">
      <w:pPr>
        <w:pStyle w:val="PL"/>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A4571B">
      <w:pPr>
        <w:pStyle w:val="PL"/>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noProof w:val="0"/>
          <w:snapToGrid w:val="0"/>
          <w:szCs w:val="16"/>
        </w:rPr>
      </w:pPr>
      <w:r>
        <w:rPr>
          <w:snapToGrid w:val="0"/>
        </w:rPr>
        <w:tab/>
      </w:r>
      <w:r w:rsidRPr="000A1ADC">
        <w:rPr>
          <w:snapToGrid w:val="0"/>
        </w:rPr>
        <w:t xml:space="preserve">{ ID </w:t>
      </w:r>
      <w:bookmarkStart w:id="3522" w:name="_Hlk40942744"/>
      <w:r w:rsidRPr="000A1ADC">
        <w:rPr>
          <w:snapToGrid w:val="0"/>
        </w:rPr>
        <w:t>id-TRP-MeasurementRe</w:t>
      </w:r>
      <w:r>
        <w:rPr>
          <w:snapToGrid w:val="0"/>
        </w:rPr>
        <w:t>port</w:t>
      </w:r>
      <w:r w:rsidRPr="000A1ADC">
        <w:rPr>
          <w:snapToGrid w:val="0"/>
        </w:rPr>
        <w:t>List</w:t>
      </w:r>
      <w:bookmarkEnd w:id="352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A4571B">
      <w:pPr>
        <w:pStyle w:val="PL"/>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A4571B">
      <w:pPr>
        <w:pStyle w:val="PL"/>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t>--</w:t>
      </w:r>
    </w:p>
    <w:p w14:paraId="186A01D3" w14:textId="77777777" w:rsidR="00125019" w:rsidRPr="00707B3F" w:rsidRDefault="00125019" w:rsidP="00A4571B">
      <w:pPr>
        <w:pStyle w:val="PL"/>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20"/>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A4571B">
      <w:pPr>
        <w:pStyle w:val="PL"/>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A4571B">
      <w:pPr>
        <w:pStyle w:val="PL"/>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t>--</w:t>
      </w:r>
    </w:p>
    <w:p w14:paraId="6FD8ED06" w14:textId="77777777" w:rsidR="00125019" w:rsidRPr="007C49BE" w:rsidRDefault="00125019" w:rsidP="00A4571B">
      <w:pPr>
        <w:pStyle w:val="PL"/>
        <w:rPr>
          <w:snapToGrid w:val="0"/>
        </w:rPr>
      </w:pPr>
      <w:r w:rsidRPr="007C49BE">
        <w:rPr>
          <w:snapToGrid w:val="0"/>
        </w:rPr>
        <w:t>--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A4571B">
      <w:pPr>
        <w:pStyle w:val="PL"/>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A4571B">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A4571B">
      <w:pPr>
        <w:pStyle w:val="PL"/>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A4571B">
      <w:pPr>
        <w:pStyle w:val="PL"/>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A4571B">
      <w:pPr>
        <w:pStyle w:val="PL"/>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2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23"/>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17"/>
    <w:p w14:paraId="26545151" w14:textId="77777777" w:rsidR="00125019" w:rsidRPr="007C49BE" w:rsidRDefault="00125019" w:rsidP="00125019">
      <w:pPr>
        <w:pStyle w:val="PL"/>
        <w:rPr>
          <w:noProof w:val="0"/>
          <w:lang w:val="fr-FR"/>
        </w:rPr>
      </w:pPr>
    </w:p>
    <w:bookmarkEnd w:id="351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AC4B5B">
      <w:pPr>
        <w:pStyle w:val="PL"/>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AC4B5B">
      <w:pPr>
        <w:pStyle w:val="PL"/>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AC4B5B">
      <w:pPr>
        <w:pStyle w:val="PL"/>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AC4B5B">
      <w:pPr>
        <w:pStyle w:val="PL"/>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24" w:name="_Hlk103412978"/>
      <w:r w:rsidR="00FD67D6">
        <w:rPr>
          <w:snapToGrid w:val="0"/>
        </w:rPr>
        <w:t>optional</w:t>
      </w:r>
      <w:bookmarkEnd w:id="352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25" w:name="_CR9_3_5"/>
      <w:bookmarkStart w:id="3526" w:name="_Toc534903103"/>
      <w:bookmarkStart w:id="3527" w:name="_Toc51776082"/>
      <w:bookmarkStart w:id="3528" w:name="_Toc56773104"/>
      <w:bookmarkStart w:id="3529" w:name="_Toc64447734"/>
      <w:bookmarkStart w:id="3530" w:name="_Toc74152390"/>
      <w:bookmarkStart w:id="3531" w:name="_Toc88654244"/>
      <w:bookmarkStart w:id="3532" w:name="_Toc99056335"/>
      <w:bookmarkStart w:id="3533" w:name="_Toc99959268"/>
      <w:bookmarkStart w:id="3534" w:name="_Toc105612454"/>
      <w:bookmarkStart w:id="3535" w:name="_Toc106109670"/>
      <w:bookmarkStart w:id="3536" w:name="_Toc112766563"/>
      <w:bookmarkStart w:id="3537" w:name="_Toc113379479"/>
      <w:bookmarkStart w:id="3538" w:name="_Toc120092035"/>
      <w:bookmarkStart w:id="3539" w:name="_Toc155966348"/>
      <w:bookmarkEnd w:id="3525"/>
      <w:r w:rsidRPr="00A4571B">
        <w:t>9.3.5</w:t>
      </w:r>
      <w:r w:rsidRPr="00A4571B">
        <w:tab/>
        <w:t>Information Element definitions</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40" w:name="_Hlk50146160"/>
      <w:bookmarkStart w:id="3541"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40"/>
    <w:bookmarkEnd w:id="3541"/>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42" w:name="_Hlk50051846"/>
      <w:bookmarkStart w:id="3543"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rPr>
          <w:noProof w:val="0"/>
        </w:rPr>
        <w:tab/>
      </w:r>
      <w:bookmarkStart w:id="3544"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42"/>
      <w:bookmarkEnd w:id="3543"/>
      <w:bookmarkEnd w:id="3544"/>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45" w:name="_Hlk96616442"/>
      <w:r w:rsidRPr="008165A1">
        <w:rPr>
          <w:rFonts w:eastAsia="Calibri"/>
          <w:bCs/>
          <w:lang w:eastAsia="ja-JP"/>
        </w:rPr>
        <w:t>maxnoAzimuthAngles</w:t>
      </w:r>
      <w:bookmarkEnd w:id="3545"/>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6026E764"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p>
    <w:p w14:paraId="724EFB2E" w14:textId="781AF1B3" w:rsidR="00DC65A6" w:rsidRPr="00DC65A6" w:rsidRDefault="00DC65A6" w:rsidP="00B051DE">
      <w:pPr>
        <w:pStyle w:val="PL"/>
        <w:rPr>
          <w:rFonts w:eastAsia="Malgun Gothic"/>
        </w:rPr>
      </w:pP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7C49BE" w:rsidRDefault="002F45B2" w:rsidP="00A4571B">
      <w:pPr>
        <w:pStyle w:val="PL"/>
        <w:rPr>
          <w:snapToGrid w:val="0"/>
          <w:lang w:val="fr-FR"/>
        </w:rPr>
      </w:pPr>
      <w:r w:rsidRPr="00707B3F">
        <w:rPr>
          <w:snapToGrid w:val="0"/>
        </w:rPr>
        <w:tab/>
      </w:r>
      <w:r w:rsidRPr="007C49BE">
        <w:rPr>
          <w:snapToGrid w:val="0"/>
          <w:lang w:val="fr-FR"/>
        </w:rPr>
        <w:t>ProtocolExtensionContainer{},</w:t>
      </w:r>
    </w:p>
    <w:p w14:paraId="5CB1C6BC" w14:textId="77777777" w:rsidR="002F45B2" w:rsidRPr="007C49BE" w:rsidRDefault="002F45B2" w:rsidP="00A4571B">
      <w:pPr>
        <w:pStyle w:val="PL"/>
        <w:rPr>
          <w:snapToGrid w:val="0"/>
          <w:lang w:val="fr-FR"/>
        </w:rPr>
      </w:pPr>
      <w:r w:rsidRPr="007C49BE">
        <w:rPr>
          <w:snapToGrid w:val="0"/>
          <w:lang w:val="fr-FR"/>
        </w:rPr>
        <w:tab/>
        <w:t>ProtocolIE-Single-Container{},</w:t>
      </w:r>
    </w:p>
    <w:p w14:paraId="2B2210D6" w14:textId="77777777" w:rsidR="002F45B2" w:rsidRPr="007C49BE" w:rsidRDefault="002F45B2" w:rsidP="00A4571B">
      <w:pPr>
        <w:pStyle w:val="PL"/>
        <w:rPr>
          <w:snapToGrid w:val="0"/>
          <w:lang w:val="fr-FR"/>
        </w:rPr>
      </w:pPr>
      <w:r w:rsidRPr="007C49BE">
        <w:rPr>
          <w:snapToGrid w:val="0"/>
          <w:lang w:val="fr-FR"/>
        </w:rPr>
        <w:tab/>
      </w:r>
    </w:p>
    <w:p w14:paraId="54ECA2DB" w14:textId="77777777" w:rsidR="002F45B2" w:rsidRPr="007C49BE" w:rsidRDefault="002F45B2" w:rsidP="00A4571B">
      <w:pPr>
        <w:pStyle w:val="PL"/>
        <w:rPr>
          <w:snapToGrid w:val="0"/>
          <w:lang w:val="fr-FR"/>
        </w:rPr>
      </w:pPr>
      <w:r w:rsidRPr="007C49BE">
        <w:rPr>
          <w:snapToGrid w:val="0"/>
          <w:lang w:val="fr-FR"/>
        </w:rPr>
        <w:tab/>
        <w:t>NRPPA-PROTOCOL-EXTENSION,</w:t>
      </w:r>
    </w:p>
    <w:p w14:paraId="15307F7B"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A4571B">
      <w:pPr>
        <w:pStyle w:val="PL"/>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46"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46"/>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A4571B">
      <w:pPr>
        <w:pStyle w:val="PL"/>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47" w:name="_Hlk50051885"/>
      <w:r w:rsidRPr="007C49BE">
        <w:rPr>
          <w:snapToGrid w:val="0"/>
        </w:rPr>
        <w:t>BandwidthSRS ::= CHOICE {</w:t>
      </w:r>
    </w:p>
    <w:p w14:paraId="79D0EFE2" w14:textId="77777777" w:rsidR="00B84C77" w:rsidRPr="007C49BE" w:rsidRDefault="00B84C77" w:rsidP="00A4571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F8FA28B" w14:textId="77777777" w:rsidR="00B84C77" w:rsidRPr="00E17648" w:rsidRDefault="00B84C77" w:rsidP="00A4571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47"/>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48"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48"/>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A4571B">
      <w:pPr>
        <w:pStyle w:val="PL"/>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49"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49"/>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A4571B">
      <w:pPr>
        <w:pStyle w:val="PL"/>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tab/>
        <w:t>bw75,</w:t>
      </w:r>
    </w:p>
    <w:p w14:paraId="25D86D43" w14:textId="77777777" w:rsidR="00322D9F" w:rsidRPr="00707B3F" w:rsidRDefault="00322D9F" w:rsidP="00A4571B">
      <w:pPr>
        <w:pStyle w:val="PL"/>
        <w:rPr>
          <w:snapToGrid w:val="0"/>
        </w:rPr>
      </w:pPr>
      <w:r w:rsidRPr="00707B3F">
        <w:rPr>
          <w:snapToGrid w:val="0"/>
        </w:rPr>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noProof w:val="0"/>
          <w:snapToGrid w:val="0"/>
        </w:rPr>
      </w:pPr>
      <w:bookmarkStart w:id="3550" w:name="_Hlk50146299"/>
      <w:bookmarkStart w:id="3551" w:name="_Hlk50051947"/>
      <w:bookmarkStart w:id="3552"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50"/>
    </w:p>
    <w:bookmarkEnd w:id="3551"/>
    <w:bookmarkEnd w:id="3552"/>
    <w:p w14:paraId="1C477767" w14:textId="77777777" w:rsidR="004652C4" w:rsidRPr="00707B3F" w:rsidRDefault="004652C4" w:rsidP="00A4571B">
      <w:pPr>
        <w:pStyle w:val="PL"/>
        <w:rPr>
          <w:snapToGrid w:val="0"/>
        </w:rPr>
      </w:pPr>
    </w:p>
    <w:p w14:paraId="7CBC6D07" w14:textId="77777777" w:rsidR="002F45B2" w:rsidRPr="00707B3F" w:rsidRDefault="002F45B2" w:rsidP="00A4571B">
      <w:pPr>
        <w:pStyle w:val="PL"/>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53" w:name="_Hlk515361362"/>
      <w:r w:rsidRPr="00707B3F">
        <w:rPr>
          <w:snapToGrid w:val="0"/>
        </w:rPr>
        <w:t>E-CID-MeasurementResult</w:t>
      </w:r>
      <w:bookmarkEnd w:id="3553"/>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54"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54"/>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A4571B">
      <w:pPr>
        <w:pStyle w:val="PL"/>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A4571B">
      <w:pPr>
        <w:pStyle w:val="PL"/>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55"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55"/>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A4571B">
      <w:pPr>
        <w:pStyle w:val="PL"/>
      </w:pPr>
      <w:r>
        <w:t>}</w:t>
      </w:r>
    </w:p>
    <w:p w14:paraId="789C56A8" w14:textId="77777777" w:rsidR="004652C4" w:rsidRPr="00707B3F" w:rsidRDefault="004652C4" w:rsidP="00A4571B">
      <w:pPr>
        <w:pStyle w:val="PL"/>
        <w:rPr>
          <w:snapToGrid w:val="0"/>
        </w:rPr>
      </w:pPr>
    </w:p>
    <w:p w14:paraId="20B56C96" w14:textId="77777777" w:rsidR="002F45B2" w:rsidRPr="00707B3F" w:rsidRDefault="002F45B2" w:rsidP="00A4571B">
      <w:pPr>
        <w:pStyle w:val="PL"/>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A4571B">
      <w:pPr>
        <w:pStyle w:val="PL"/>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A4571B">
      <w:pPr>
        <w:pStyle w:val="PL"/>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A4571B">
      <w:pPr>
        <w:pStyle w:val="PL"/>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A4571B">
      <w:pPr>
        <w:pStyle w:val="PL"/>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56" w:name="_Hlk54256117"/>
      <w:bookmarkStart w:id="3557"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56"/>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57"/>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A4571B">
      <w:pPr>
        <w:pStyle w:val="PL"/>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58" w:name="_Hlk50649220"/>
      <w:r w:rsidRPr="007C49BE">
        <w:rPr>
          <w:snapToGrid w:val="0"/>
          <w:lang w:val="fr-FR"/>
        </w:rPr>
        <w:t>Measurement-ID ::= INTEGER (1..</w:t>
      </w:r>
      <w:r w:rsidR="004652C4" w:rsidRPr="007C49BE">
        <w:rPr>
          <w:snapToGrid w:val="0"/>
          <w:lang w:val="fr-FR"/>
        </w:rPr>
        <w:t xml:space="preserve"> </w:t>
      </w:r>
      <w:bookmarkStart w:id="3559"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59"/>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60"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60"/>
    <w:p w14:paraId="0C6115AE" w14:textId="77777777" w:rsidR="00322D9F" w:rsidRPr="00707B3F" w:rsidRDefault="00322D9F" w:rsidP="00A4571B">
      <w:pPr>
        <w:pStyle w:val="PL"/>
        <w:rPr>
          <w:snapToGrid w:val="0"/>
        </w:rPr>
      </w:pPr>
    </w:p>
    <w:bookmarkEnd w:id="3558"/>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tab/>
        <w:t>min60,</w:t>
      </w:r>
    </w:p>
    <w:p w14:paraId="1C0397B0" w14:textId="77777777" w:rsidR="00F76E5E" w:rsidRPr="007C49BE" w:rsidRDefault="00322D9F" w:rsidP="00A4571B">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61" w:name="OLE_LINK9"/>
    </w:p>
    <w:bookmarkEnd w:id="3561"/>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t>MeasurementQuantitiesValue-ExtIEs NRPPA-PROTOCOL-EXTENSION ::= {</w:t>
      </w:r>
    </w:p>
    <w:p w14:paraId="3B5F5048" w14:textId="77777777" w:rsidR="00322D9F" w:rsidRPr="00707B3F" w:rsidRDefault="00322D9F" w:rsidP="00A4571B">
      <w:pPr>
        <w:pStyle w:val="PL"/>
        <w:rPr>
          <w:snapToGrid w:val="0"/>
        </w:rPr>
      </w:pPr>
      <w:r w:rsidRPr="00707B3F">
        <w:rPr>
          <w:snapToGrid w:val="0"/>
        </w:rPr>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62"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62"/>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63"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63"/>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A4571B">
      <w:pPr>
        <w:pStyle w:val="PL"/>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64" w:name="_Hlk50052691"/>
      <w:bookmarkStart w:id="3565"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64"/>
      <w:bookmarkEnd w:id="3565"/>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66" w:name="_Hlk50146483"/>
      <w:bookmarkStart w:id="3567" w:name="_Hlk50052708"/>
      <w:r w:rsidRPr="007C49BE">
        <w:rPr>
          <w:snapToGrid w:val="0"/>
        </w:rPr>
        <w:t>NR-ARFCN ::= INTEGER (0..3279165)</w:t>
      </w:r>
      <w:bookmarkEnd w:id="3566"/>
    </w:p>
    <w:bookmarkEnd w:id="3567"/>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68" w:name="_Hlk50052720"/>
      <w:bookmarkStart w:id="3569"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68"/>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t xml:space="preserve"> ...</w:t>
      </w:r>
    </w:p>
    <w:p w14:paraId="6B6FF3FC" w14:textId="77777777" w:rsidR="004652C4" w:rsidRPr="00AF2D8F" w:rsidRDefault="00994195" w:rsidP="00A4571B">
      <w:pPr>
        <w:pStyle w:val="PL"/>
        <w:rPr>
          <w:snapToGrid w:val="0"/>
        </w:rPr>
      </w:pPr>
      <w:r w:rsidRPr="00E17648">
        <w:rPr>
          <w:snapToGrid w:val="0"/>
        </w:rPr>
        <w:t>}</w:t>
      </w:r>
    </w:p>
    <w:bookmarkEnd w:id="3569"/>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70" w:name="_Hlk50146512"/>
      <w:bookmarkStart w:id="3571"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70"/>
    <w:p w14:paraId="566FE4BC" w14:textId="77777777" w:rsidR="004652C4" w:rsidRPr="00707B3F" w:rsidRDefault="004652C4" w:rsidP="00A4571B">
      <w:pPr>
        <w:pStyle w:val="PL"/>
        <w:rPr>
          <w:snapToGrid w:val="0"/>
        </w:rPr>
      </w:pPr>
    </w:p>
    <w:bookmarkEnd w:id="3571"/>
    <w:p w14:paraId="1DA6E1EE" w14:textId="77777777" w:rsidR="002F45B2" w:rsidRPr="00707B3F" w:rsidRDefault="002F45B2" w:rsidP="00A4571B">
      <w:pPr>
        <w:pStyle w:val="PL"/>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72" w:name="_Hlk515353772"/>
      <w:r w:rsidRPr="00707B3F">
        <w:rPr>
          <w:snapToGrid w:val="0"/>
        </w:rPr>
        <w:t>NumberOfDlFrames-Extended</w:t>
      </w:r>
      <w:bookmarkEnd w:id="3572"/>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noProof w:val="0"/>
          <w:snapToGrid w:val="0"/>
        </w:rPr>
      </w:pPr>
      <w:bookmarkStart w:id="3573" w:name="_Hlk50146563"/>
      <w:bookmarkStart w:id="3574"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A4571B">
      <w:pPr>
        <w:pStyle w:val="PL"/>
        <w:rPr>
          <w:snapToGrid w:val="0"/>
        </w:rPr>
      </w:pPr>
      <w:r>
        <w:rPr>
          <w:noProof w:val="0"/>
          <w:snapToGrid w:val="0"/>
        </w:rPr>
        <w:t>}</w:t>
      </w:r>
    </w:p>
    <w:bookmarkEnd w:id="3573"/>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74"/>
    <w:p w14:paraId="66AF52AC" w14:textId="77777777" w:rsidR="004652C4" w:rsidRPr="00707B3F" w:rsidRDefault="002F45B2" w:rsidP="00A4571B">
      <w:pPr>
        <w:pStyle w:val="PL"/>
        <w:rPr>
          <w:snapToGrid w:val="0"/>
        </w:rPr>
      </w:pPr>
      <w:r w:rsidRPr="00707B3F">
        <w:rPr>
          <w:snapToGrid w:val="0"/>
        </w:rPr>
        <w:t>--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rPr>
          <w:noProof w:val="0"/>
        </w:rPr>
      </w:pPr>
      <w:bookmarkStart w:id="3575"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75"/>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76"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0756AB27" w14:textId="77777777" w:rsidR="004652C4" w:rsidRPr="007C49BE" w:rsidRDefault="00524F8C" w:rsidP="000A3064">
      <w:pPr>
        <w:pStyle w:val="PL"/>
        <w:rPr>
          <w:snapToGrid w:val="0"/>
        </w:rPr>
      </w:pPr>
      <w:r w:rsidRPr="007C49BE">
        <w:rPr>
          <w:snapToGrid w:val="0"/>
        </w:rPr>
        <w:tab/>
        <w:t xml:space="preserve">posSibType6-6  </w:t>
      </w:r>
    </w:p>
    <w:p w14:paraId="22F0AED7" w14:textId="77777777" w:rsidR="004652C4" w:rsidRPr="007C49BE" w:rsidRDefault="004652C4" w:rsidP="00A4571B">
      <w:pPr>
        <w:pStyle w:val="PL"/>
        <w:rPr>
          <w:snapToGrid w:val="0"/>
        </w:rPr>
      </w:pPr>
      <w:r w:rsidRPr="007C49BE">
        <w:rPr>
          <w:noProof w:val="0"/>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76"/>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7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tab/>
        <w:t>qCLSourceSSB</w:t>
      </w:r>
      <w:r w:rsidRPr="000F217C">
        <w:rPr>
          <w:snapToGrid w:val="0"/>
        </w:rPr>
        <w:tab/>
      </w:r>
      <w:r w:rsidRPr="000F217C">
        <w:rPr>
          <w:snapToGrid w:val="0"/>
        </w:rPr>
        <w:tab/>
      </w:r>
      <w:bookmarkStart w:id="3578" w:name="_Hlk54252960"/>
      <w:r w:rsidR="00994195" w:rsidRPr="00E17648">
        <w:rPr>
          <w:snapToGrid w:val="0"/>
        </w:rPr>
        <w:t>PRSResource-QCLSourceSSB</w:t>
      </w:r>
      <w:bookmarkEnd w:id="3578"/>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579"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579"/>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580"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noProof w:val="0"/>
          <w:snapToGrid w:val="0"/>
          <w:lang w:val="sv-SE"/>
        </w:rPr>
        <w:t xml:space="preserve">PRS-ID ::= </w:t>
      </w:r>
      <w:r w:rsidRPr="00FF5905">
        <w:rPr>
          <w:lang w:val="sv-SE"/>
        </w:rPr>
        <w:t>INTEGER(0..255)</w:t>
      </w:r>
    </w:p>
    <w:bookmarkEnd w:id="3577"/>
    <w:bookmarkEnd w:id="3580"/>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A4571B">
      <w:pPr>
        <w:pStyle w:val="PL"/>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A4571B">
      <w:pPr>
        <w:pStyle w:val="PL"/>
        <w:rPr>
          <w:snapToGrid w:val="0"/>
        </w:rPr>
      </w:pPr>
      <w:r w:rsidRPr="00707B3F">
        <w:rPr>
          <w:snapToGrid w:val="0"/>
        </w:rPr>
        <w:t>-- R</w:t>
      </w:r>
    </w:p>
    <w:p w14:paraId="45EFFF0D" w14:textId="77777777" w:rsidR="004652C4" w:rsidRDefault="004652C4" w:rsidP="00A4571B">
      <w:pPr>
        <w:pStyle w:val="PL"/>
        <w:rPr>
          <w:snapToGrid w:val="0"/>
        </w:rPr>
      </w:pPr>
      <w:bookmarkStart w:id="3581" w:name="_Hlk42766901"/>
    </w:p>
    <w:p w14:paraId="23187F00" w14:textId="77777777" w:rsidR="004652C4" w:rsidRDefault="004652C4" w:rsidP="00A4571B">
      <w:pPr>
        <w:pStyle w:val="PL"/>
        <w:rPr>
          <w:snapToGrid w:val="0"/>
        </w:rPr>
      </w:pPr>
      <w:bookmarkStart w:id="358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83" w:name="_Hlk42707279"/>
      <w:r>
        <w:rPr>
          <w:snapToGrid w:val="0"/>
        </w:rPr>
        <w:t>ReferenceSignal-ExtensionIE</w:t>
      </w:r>
      <w:bookmarkEnd w:id="358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8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82"/>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584"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584"/>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58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585"/>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586" w:name="_Hlk50146741"/>
      <w:bookmarkStart w:id="3587"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586"/>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587"/>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58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588"/>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A4571B">
      <w:pPr>
        <w:pStyle w:val="PL"/>
        <w:rPr>
          <w:snapToGrid w:val="0"/>
        </w:rPr>
      </w:pPr>
      <w:r w:rsidRPr="00707B3F">
        <w:rPr>
          <w:snapToGrid w:val="0"/>
        </w:rPr>
        <w:t>-- S</w:t>
      </w:r>
    </w:p>
    <w:p w14:paraId="363CA5B6" w14:textId="77777777" w:rsidR="004652C4" w:rsidRDefault="004652C4" w:rsidP="00A4571B">
      <w:pPr>
        <w:pStyle w:val="PL"/>
        <w:rPr>
          <w:snapToGrid w:val="0"/>
        </w:rPr>
      </w:pPr>
      <w:bookmarkStart w:id="3589" w:name="_Hlk50053056"/>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589"/>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590" w:name="_Hlk50146796"/>
      <w:bookmarkStart w:id="3591"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A4571B">
      <w:pPr>
        <w:pStyle w:val="PL"/>
        <w:rPr>
          <w:snapToGrid w:val="0"/>
        </w:rPr>
      </w:pPr>
      <w:r>
        <w:rPr>
          <w:snapToGrid w:val="0"/>
        </w:rPr>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59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A4571B">
      <w:pPr>
        <w:pStyle w:val="PL"/>
        <w:rPr>
          <w:snapToGrid w:val="0"/>
        </w:rPr>
      </w:pPr>
      <w:r w:rsidRPr="001D2E49">
        <w:rPr>
          <w:snapToGrid w:val="0"/>
        </w:rPr>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A4571B">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592"/>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A4571B">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590"/>
    </w:p>
    <w:p w14:paraId="1940CA11" w14:textId="77777777" w:rsidR="004652C4" w:rsidRDefault="004652C4" w:rsidP="00A4571B">
      <w:pPr>
        <w:pStyle w:val="PL"/>
      </w:pPr>
    </w:p>
    <w:p w14:paraId="6594A09A" w14:textId="77777777" w:rsidR="004652C4" w:rsidRDefault="004652C4" w:rsidP="00A4571B">
      <w:pPr>
        <w:pStyle w:val="PL"/>
      </w:pPr>
    </w:p>
    <w:bookmarkEnd w:id="3591"/>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593" w:name="_Hlk50053121"/>
      <w:bookmarkStart w:id="3594"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noProof w:val="0"/>
          <w:snapToGrid w:val="0"/>
          <w:lang w:val="fr-FR"/>
        </w:rPr>
        <w:t>}</w:t>
      </w:r>
      <w:bookmarkEnd w:id="3593"/>
    </w:p>
    <w:bookmarkEnd w:id="3594"/>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A4571B">
      <w:pPr>
        <w:pStyle w:val="PL"/>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A4571B">
      <w:pPr>
        <w:pStyle w:val="PL"/>
        <w:rPr>
          <w:rFonts w:cs="Courier New"/>
          <w:noProof w:val="0"/>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A4571B">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595"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596" w:name="_Hlk50054026"/>
      <w:r w:rsidRPr="000F19F9">
        <w:rPr>
          <w:noProof w:val="0"/>
          <w:snapToGrid w:val="0"/>
        </w:rPr>
        <w:t>TrpMeasurementQuality</w:t>
      </w:r>
      <w:bookmarkEnd w:id="3596"/>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595"/>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A4571B">
      <w:pPr>
        <w:pStyle w:val="PL"/>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597" w:name="_Hlk50053198"/>
      <w:bookmarkStart w:id="359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597"/>
    </w:p>
    <w:bookmarkEnd w:id="3598"/>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A4571B">
      <w:pPr>
        <w:pStyle w:val="PL"/>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599"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t>ValueRSRQ-NR ::= INTEGER (0..127)</w:t>
      </w:r>
    </w:p>
    <w:bookmarkEnd w:id="3599"/>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A4571B">
      <w:pPr>
        <w:pStyle w:val="PL"/>
        <w:rPr>
          <w:snapToGrid w:val="0"/>
        </w:rPr>
      </w:pPr>
      <w:r w:rsidRPr="00707B3F">
        <w:rPr>
          <w:snapToGrid w:val="0"/>
        </w:rPr>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A4571B">
      <w:pPr>
        <w:pStyle w:val="PL"/>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A4571B">
      <w:pPr>
        <w:pStyle w:val="PL"/>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A4571B">
      <w:pPr>
        <w:pStyle w:val="PL"/>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600" w:name="_CR9_3_6"/>
      <w:bookmarkStart w:id="3601" w:name="_Toc534903104"/>
      <w:bookmarkStart w:id="3602" w:name="_Toc51776083"/>
      <w:bookmarkStart w:id="3603" w:name="_Toc56773105"/>
      <w:bookmarkStart w:id="3604" w:name="_Toc64447735"/>
      <w:bookmarkStart w:id="3605" w:name="_Toc74152391"/>
      <w:bookmarkStart w:id="3606" w:name="_Toc88654245"/>
      <w:bookmarkStart w:id="3607" w:name="_Toc99056336"/>
      <w:bookmarkStart w:id="3608" w:name="_Toc99959269"/>
      <w:bookmarkStart w:id="3609" w:name="_Toc105612455"/>
      <w:bookmarkStart w:id="3610" w:name="_Toc106109671"/>
      <w:bookmarkStart w:id="3611" w:name="_Toc112766564"/>
      <w:bookmarkStart w:id="3612" w:name="_Toc113379480"/>
      <w:bookmarkStart w:id="3613" w:name="_Toc120092036"/>
      <w:bookmarkStart w:id="3614" w:name="_Toc155966349"/>
      <w:bookmarkEnd w:id="3600"/>
      <w:r w:rsidRPr="00A4571B">
        <w:t>9.3.6</w:t>
      </w:r>
      <w:r w:rsidRPr="00A4571B">
        <w:tab/>
        <w:t>Common definitions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15" w:name="_CR9_3_7"/>
      <w:bookmarkStart w:id="3616" w:name="_Toc534903105"/>
      <w:bookmarkStart w:id="3617" w:name="_Toc51776084"/>
      <w:bookmarkStart w:id="3618" w:name="_Toc56773106"/>
      <w:bookmarkStart w:id="3619" w:name="_Toc64447736"/>
      <w:bookmarkStart w:id="3620" w:name="_Toc74152392"/>
      <w:bookmarkStart w:id="3621" w:name="_Toc88654246"/>
      <w:bookmarkStart w:id="3622" w:name="_Toc99056337"/>
      <w:bookmarkStart w:id="3623" w:name="_Toc99959270"/>
      <w:bookmarkStart w:id="3624" w:name="_Toc105612456"/>
      <w:bookmarkStart w:id="3625" w:name="_Toc106109672"/>
      <w:bookmarkStart w:id="3626" w:name="_Toc112766565"/>
      <w:bookmarkStart w:id="3627" w:name="_Toc113379481"/>
      <w:bookmarkStart w:id="3628" w:name="_Toc120092037"/>
      <w:bookmarkStart w:id="3629" w:name="_Toc155966350"/>
      <w:bookmarkStart w:id="3630" w:name="_Hlk506316802"/>
      <w:bookmarkEnd w:id="3615"/>
      <w:r w:rsidRPr="00A4571B">
        <w:t>9.3.7</w:t>
      </w:r>
      <w:r w:rsidRPr="00A4571B">
        <w:tab/>
        <w:t>Constant definitions</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31"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31"/>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32"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32"/>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33"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33"/>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34" w:name="_Hlk50147438"/>
      <w:bookmarkStart w:id="3635"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34"/>
    </w:p>
    <w:bookmarkEnd w:id="3635"/>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36"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36"/>
    <w:p w14:paraId="1F557D39" w14:textId="77777777" w:rsidR="00032181" w:rsidRPr="00707B3F" w:rsidRDefault="00032181" w:rsidP="00A4571B">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37" w:name="_Hlk50053376"/>
      <w:bookmarkStart w:id="3638"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A4571B">
      <w:pPr>
        <w:pStyle w:val="PL"/>
        <w:rPr>
          <w:snapToGrid w:val="0"/>
          <w:lang w:val="sv-SE"/>
        </w:rPr>
      </w:pPr>
      <w:bookmarkStart w:id="3639"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39"/>
      <w:r w:rsidRPr="0041327F">
        <w:rPr>
          <w:snapToGrid w:val="0"/>
          <w:lang w:val="sv-SE"/>
        </w:rPr>
        <w:t xml:space="preserve"> </w:t>
      </w:r>
    </w:p>
    <w:p w14:paraId="4AD7368C" w14:textId="77777777" w:rsidR="004652C4" w:rsidRPr="004151EA" w:rsidRDefault="004652C4" w:rsidP="00A4571B">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40"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4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42" w:name="_Hlk50064167"/>
      <w:r w:rsidRPr="00112909">
        <w:rPr>
          <w:snapToGrid w:val="0"/>
          <w:lang w:val="sv-SE"/>
        </w:rPr>
        <w:t>maxnoSRS-PosResourcePerSet</w:t>
      </w:r>
      <w:bookmarkEnd w:id="364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41"/>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37"/>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38"/>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40"/>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43" w:name="_Hlk515611030"/>
      <w:r w:rsidRPr="00E15EEC">
        <w:rPr>
          <w:snapToGrid w:val="0"/>
          <w:lang w:val="it-IT"/>
        </w:rPr>
        <w:t>id-AssistanceInformationFailureList</w:t>
      </w:r>
      <w:bookmarkEnd w:id="3643"/>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44" w:name="_Hlk42766383"/>
      <w:r w:rsidRPr="00FF5905">
        <w:rPr>
          <w:snapToGrid w:val="0"/>
        </w:rPr>
        <w:t xml:space="preserve">ProtocolIE-ID ::= </w:t>
      </w:r>
      <w:bookmarkEnd w:id="3644"/>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714E59">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45" w:name="_CR9_3_8"/>
      <w:bookmarkStart w:id="3646" w:name="_Toc534903106"/>
      <w:bookmarkStart w:id="3647" w:name="_Toc51776085"/>
      <w:bookmarkStart w:id="3648" w:name="_Toc56773107"/>
      <w:bookmarkStart w:id="3649" w:name="_Toc64447737"/>
      <w:bookmarkStart w:id="3650" w:name="_Toc74152393"/>
      <w:bookmarkStart w:id="3651" w:name="_Toc88654247"/>
      <w:bookmarkStart w:id="3652" w:name="_Toc99056338"/>
      <w:bookmarkStart w:id="3653" w:name="_Toc99959271"/>
      <w:bookmarkStart w:id="3654" w:name="_Toc105612457"/>
      <w:bookmarkStart w:id="3655" w:name="_Toc106109673"/>
      <w:bookmarkStart w:id="3656" w:name="_Toc112766566"/>
      <w:bookmarkStart w:id="3657" w:name="_Toc113379482"/>
      <w:bookmarkStart w:id="3658" w:name="_Toc120092038"/>
      <w:bookmarkStart w:id="3659" w:name="_Toc155966351"/>
      <w:bookmarkEnd w:id="3630"/>
      <w:bookmarkEnd w:id="3645"/>
      <w:r w:rsidRPr="00A4571B">
        <w:t>9.3.8</w:t>
      </w:r>
      <w:r w:rsidRPr="00A4571B">
        <w:tab/>
        <w:t>Container definitions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60" w:name="_CR9_4"/>
      <w:bookmarkStart w:id="3661" w:name="_Toc534903107"/>
      <w:bookmarkStart w:id="3662" w:name="_Toc51776086"/>
      <w:bookmarkStart w:id="3663" w:name="_Toc56773108"/>
      <w:bookmarkStart w:id="3664" w:name="_Toc64447738"/>
      <w:bookmarkStart w:id="3665" w:name="_Toc74152394"/>
      <w:bookmarkStart w:id="3666" w:name="_Toc88654248"/>
      <w:bookmarkStart w:id="3667" w:name="_Toc99056339"/>
      <w:bookmarkStart w:id="3668" w:name="_Toc99959272"/>
      <w:bookmarkStart w:id="3669" w:name="_Toc105612458"/>
      <w:bookmarkStart w:id="3670" w:name="_Toc106109674"/>
      <w:bookmarkStart w:id="3671" w:name="_Toc112766567"/>
      <w:bookmarkStart w:id="3672" w:name="_Toc113379483"/>
      <w:bookmarkStart w:id="3673" w:name="_Toc120092039"/>
      <w:bookmarkStart w:id="3674" w:name="_Toc155966352"/>
      <w:bookmarkEnd w:id="3660"/>
      <w:r w:rsidRPr="00707B3F">
        <w:rPr>
          <w:noProof/>
        </w:rPr>
        <w:t>9.4</w:t>
      </w:r>
      <w:r w:rsidRPr="00707B3F">
        <w:rPr>
          <w:noProof/>
        </w:rPr>
        <w:tab/>
        <w:t>Message transfer syntax</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75" w:name="_CR9_5"/>
      <w:bookmarkStart w:id="3676" w:name="_Toc534903108"/>
      <w:bookmarkStart w:id="3677" w:name="_Toc51776087"/>
      <w:bookmarkStart w:id="3678" w:name="_Toc56773109"/>
      <w:bookmarkStart w:id="3679" w:name="_Toc64447739"/>
      <w:bookmarkStart w:id="3680" w:name="_Toc74152395"/>
      <w:bookmarkStart w:id="3681" w:name="_Toc88654249"/>
      <w:bookmarkStart w:id="3682" w:name="_Toc99056340"/>
      <w:bookmarkStart w:id="3683" w:name="_Toc99959273"/>
      <w:bookmarkStart w:id="3684" w:name="_Toc105612459"/>
      <w:bookmarkStart w:id="3685" w:name="_Toc106109675"/>
      <w:bookmarkStart w:id="3686" w:name="_Toc112766568"/>
      <w:bookmarkStart w:id="3687" w:name="_Toc113379484"/>
      <w:bookmarkStart w:id="3688" w:name="_Toc120092040"/>
      <w:bookmarkStart w:id="3689" w:name="_Toc155966353"/>
      <w:bookmarkEnd w:id="3675"/>
      <w:r w:rsidRPr="00707B3F">
        <w:rPr>
          <w:noProof/>
        </w:rPr>
        <w:t>9.5</w:t>
      </w:r>
      <w:r w:rsidRPr="00707B3F">
        <w:rPr>
          <w:noProof/>
        </w:rPr>
        <w:tab/>
        <w:t>Timers</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90" w:name="_CR10"/>
      <w:bookmarkStart w:id="3691" w:name="_Toc534903109"/>
      <w:bookmarkStart w:id="3692" w:name="_Toc51776088"/>
      <w:bookmarkStart w:id="3693" w:name="_Toc56773110"/>
      <w:bookmarkStart w:id="3694" w:name="_Toc64447740"/>
      <w:bookmarkStart w:id="3695" w:name="_Toc74152396"/>
      <w:bookmarkStart w:id="3696" w:name="_Toc88654250"/>
      <w:bookmarkStart w:id="3697" w:name="_Toc99056341"/>
      <w:bookmarkStart w:id="3698" w:name="_Toc99959274"/>
      <w:bookmarkStart w:id="3699" w:name="_Toc105612460"/>
      <w:bookmarkStart w:id="3700" w:name="_Toc106109676"/>
      <w:bookmarkStart w:id="3701" w:name="_Toc112766569"/>
      <w:bookmarkStart w:id="3702" w:name="_Toc113379485"/>
      <w:bookmarkStart w:id="3703" w:name="_Toc120092041"/>
      <w:bookmarkStart w:id="3704" w:name="_Toc155966354"/>
      <w:bookmarkEnd w:id="3690"/>
      <w:r w:rsidRPr="00707B3F">
        <w:rPr>
          <w:noProof/>
        </w:rPr>
        <w:t>10</w:t>
      </w:r>
      <w:r w:rsidRPr="00707B3F">
        <w:rPr>
          <w:noProof/>
        </w:rPr>
        <w:tab/>
        <w:t>Handling of unknown, unforeseen and erroneous protocol data</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464DCDF0" w14:textId="77777777" w:rsidR="005C602C" w:rsidRPr="0054226D" w:rsidRDefault="005C602C" w:rsidP="005C602C">
      <w:bookmarkStart w:id="3705"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06" w:name="_CRAnnexAinformative"/>
      <w:bookmarkEnd w:id="3706"/>
      <w:r w:rsidRPr="00707B3F">
        <w:rPr>
          <w:noProof/>
        </w:rPr>
        <w:br w:type="page"/>
      </w:r>
      <w:bookmarkStart w:id="3707" w:name="_Toc534903110"/>
      <w:bookmarkStart w:id="3708" w:name="_Toc51776089"/>
      <w:bookmarkStart w:id="3709" w:name="_Toc56773111"/>
      <w:bookmarkStart w:id="3710" w:name="_Toc64447741"/>
      <w:bookmarkStart w:id="3711" w:name="_Toc74152397"/>
      <w:bookmarkStart w:id="3712" w:name="_Toc88654251"/>
      <w:bookmarkStart w:id="3713" w:name="_Toc99056342"/>
      <w:bookmarkStart w:id="3714" w:name="_Toc99959275"/>
      <w:bookmarkStart w:id="3715" w:name="_Toc105612461"/>
      <w:bookmarkStart w:id="3716" w:name="_Toc106109677"/>
      <w:bookmarkStart w:id="3717" w:name="_Toc112766570"/>
      <w:bookmarkStart w:id="3718" w:name="_Toc113379486"/>
      <w:bookmarkStart w:id="3719" w:name="_Toc120092042"/>
      <w:bookmarkStart w:id="3720" w:name="_Toc155966355"/>
      <w:bookmarkEnd w:id="3705"/>
      <w:r w:rsidR="00E81BD2" w:rsidRPr="00707B3F">
        <w:rPr>
          <w:noProof/>
        </w:rPr>
        <w:t>Annex A (informative):</w:t>
      </w:r>
      <w:r w:rsidR="00E81BD2" w:rsidRPr="00707B3F">
        <w:rPr>
          <w:noProof/>
        </w:rPr>
        <w:br/>
        <w:t>Change history</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46389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6"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46389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6"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46389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6"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46389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6"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46389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6"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46389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6"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46389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6"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46389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6"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46389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6"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46389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6"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46389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6"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46389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6"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46389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6"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46389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6"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46389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6"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46389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6"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46389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6"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46389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6"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46389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6"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46389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6"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46389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6"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46389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6"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46389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6"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46389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6"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46389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6"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46389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6"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46389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6"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46389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6"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46389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6"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46389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6"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46389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6"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46389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6"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46389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6"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46389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6"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46389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6"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46389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6"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46389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6"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46389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6"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46389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6"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46389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6"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46389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6"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46389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6"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46389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6"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46389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6"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46389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6"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46389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6"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46389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6"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46389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6"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46389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6"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46389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6"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46389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6"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46389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6"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46389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6"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46389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6"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46389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6"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46389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6"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46389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6"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46389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6"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46389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6"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46389D">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6"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46389D">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6"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46389D">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6"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12A73" w14:textId="77777777" w:rsidR="00021256" w:rsidRDefault="00021256">
      <w:r>
        <w:separator/>
      </w:r>
    </w:p>
  </w:endnote>
  <w:endnote w:type="continuationSeparator" w:id="0">
    <w:p w14:paraId="0FD8E956" w14:textId="77777777" w:rsidR="00021256" w:rsidRDefault="0002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441B1" w14:textId="77777777" w:rsidR="00021256" w:rsidRDefault="00021256">
      <w:r>
        <w:separator/>
      </w:r>
    </w:p>
  </w:footnote>
  <w:footnote w:type="continuationSeparator" w:id="0">
    <w:p w14:paraId="0258CBC8" w14:textId="77777777" w:rsidR="00021256" w:rsidRDefault="00021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01ACACDE"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111">
      <w:rPr>
        <w:rFonts w:ascii="Arial" w:hAnsi="Arial" w:cs="Arial"/>
        <w:b/>
        <w:noProof/>
        <w:sz w:val="18"/>
        <w:szCs w:val="18"/>
      </w:rPr>
      <w:t>3GPP TS 38.455 V17.6.0 (2023-12)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6E827185"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111">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19339068"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3C8">
      <w:rPr>
        <w:rFonts w:ascii="Arial" w:hAnsi="Arial" w:cs="Arial"/>
        <w:b/>
        <w:noProof/>
        <w:sz w:val="18"/>
        <w:szCs w:val="18"/>
      </w:rPr>
      <w:t>3GPP TS 38.455 V17.6.0 (2023-12)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74638F19"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3C8">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73DF"/>
    <w:rsid w:val="00030CE7"/>
    <w:rsid w:val="00031EBC"/>
    <w:rsid w:val="00032181"/>
    <w:rsid w:val="00033397"/>
    <w:rsid w:val="00034E40"/>
    <w:rsid w:val="00040095"/>
    <w:rsid w:val="00040A03"/>
    <w:rsid w:val="00041B47"/>
    <w:rsid w:val="0004401F"/>
    <w:rsid w:val="00050218"/>
    <w:rsid w:val="00051834"/>
    <w:rsid w:val="00052373"/>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16546"/>
    <w:rsid w:val="00120DCE"/>
    <w:rsid w:val="00121D78"/>
    <w:rsid w:val="0012221A"/>
    <w:rsid w:val="0012305A"/>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3009"/>
    <w:rsid w:val="00196F9F"/>
    <w:rsid w:val="00197E63"/>
    <w:rsid w:val="001A3F26"/>
    <w:rsid w:val="001B17C7"/>
    <w:rsid w:val="001B2953"/>
    <w:rsid w:val="001B61C7"/>
    <w:rsid w:val="001C6991"/>
    <w:rsid w:val="001D02C2"/>
    <w:rsid w:val="001D65FE"/>
    <w:rsid w:val="001E2665"/>
    <w:rsid w:val="001F168B"/>
    <w:rsid w:val="001F3D03"/>
    <w:rsid w:val="001F5E5E"/>
    <w:rsid w:val="001F6B8E"/>
    <w:rsid w:val="001F6ED9"/>
    <w:rsid w:val="002042F5"/>
    <w:rsid w:val="00204568"/>
    <w:rsid w:val="00217748"/>
    <w:rsid w:val="00221B75"/>
    <w:rsid w:val="00231B83"/>
    <w:rsid w:val="00232BD7"/>
    <w:rsid w:val="002347A2"/>
    <w:rsid w:val="00235119"/>
    <w:rsid w:val="002359DE"/>
    <w:rsid w:val="00242D45"/>
    <w:rsid w:val="00244FD3"/>
    <w:rsid w:val="00250C28"/>
    <w:rsid w:val="0026158A"/>
    <w:rsid w:val="002730C9"/>
    <w:rsid w:val="00273176"/>
    <w:rsid w:val="00280C3B"/>
    <w:rsid w:val="002834C9"/>
    <w:rsid w:val="002840EE"/>
    <w:rsid w:val="00285790"/>
    <w:rsid w:val="002878F7"/>
    <w:rsid w:val="002906F1"/>
    <w:rsid w:val="00297D61"/>
    <w:rsid w:val="002A0D95"/>
    <w:rsid w:val="002A53CD"/>
    <w:rsid w:val="002A735D"/>
    <w:rsid w:val="002B4A47"/>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3AF4"/>
    <w:rsid w:val="003E502C"/>
    <w:rsid w:val="003F3E82"/>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D25C2"/>
    <w:rsid w:val="004D3578"/>
    <w:rsid w:val="004D55BA"/>
    <w:rsid w:val="004E213A"/>
    <w:rsid w:val="004E59BD"/>
    <w:rsid w:val="004E6AB3"/>
    <w:rsid w:val="004F542B"/>
    <w:rsid w:val="00500431"/>
    <w:rsid w:val="005138F8"/>
    <w:rsid w:val="0052081D"/>
    <w:rsid w:val="00523F19"/>
    <w:rsid w:val="00523F2E"/>
    <w:rsid w:val="00524F8C"/>
    <w:rsid w:val="00525273"/>
    <w:rsid w:val="0053349C"/>
    <w:rsid w:val="00536583"/>
    <w:rsid w:val="00537CCF"/>
    <w:rsid w:val="005403F9"/>
    <w:rsid w:val="00543E6C"/>
    <w:rsid w:val="00547556"/>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536AB"/>
    <w:rsid w:val="006643EC"/>
    <w:rsid w:val="00667D51"/>
    <w:rsid w:val="00670516"/>
    <w:rsid w:val="006716E1"/>
    <w:rsid w:val="0067460F"/>
    <w:rsid w:val="0068678D"/>
    <w:rsid w:val="00694EB8"/>
    <w:rsid w:val="006A34C7"/>
    <w:rsid w:val="006B5EB4"/>
    <w:rsid w:val="006B6893"/>
    <w:rsid w:val="006C0D8A"/>
    <w:rsid w:val="006C230F"/>
    <w:rsid w:val="006C4B4B"/>
    <w:rsid w:val="006C7F23"/>
    <w:rsid w:val="006D7C2A"/>
    <w:rsid w:val="006E5C86"/>
    <w:rsid w:val="006E62A3"/>
    <w:rsid w:val="006E7E09"/>
    <w:rsid w:val="006F4AAC"/>
    <w:rsid w:val="00703680"/>
    <w:rsid w:val="00707B3F"/>
    <w:rsid w:val="00714E59"/>
    <w:rsid w:val="00716D7D"/>
    <w:rsid w:val="00727918"/>
    <w:rsid w:val="007330B0"/>
    <w:rsid w:val="00734A5B"/>
    <w:rsid w:val="00734F54"/>
    <w:rsid w:val="00736AAF"/>
    <w:rsid w:val="007449C5"/>
    <w:rsid w:val="00744E76"/>
    <w:rsid w:val="007469C3"/>
    <w:rsid w:val="00757D6C"/>
    <w:rsid w:val="00762430"/>
    <w:rsid w:val="007637A3"/>
    <w:rsid w:val="007650FA"/>
    <w:rsid w:val="007737FB"/>
    <w:rsid w:val="0077385B"/>
    <w:rsid w:val="00781F0F"/>
    <w:rsid w:val="0079264B"/>
    <w:rsid w:val="00795F4A"/>
    <w:rsid w:val="007A21A9"/>
    <w:rsid w:val="007B5BAE"/>
    <w:rsid w:val="007C05D6"/>
    <w:rsid w:val="007C30AD"/>
    <w:rsid w:val="007C49BE"/>
    <w:rsid w:val="007C79DA"/>
    <w:rsid w:val="007C7E46"/>
    <w:rsid w:val="007D4075"/>
    <w:rsid w:val="007E0269"/>
    <w:rsid w:val="007E12E0"/>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7208"/>
    <w:rsid w:val="008B7E39"/>
    <w:rsid w:val="008C080C"/>
    <w:rsid w:val="008C1EE9"/>
    <w:rsid w:val="008D210C"/>
    <w:rsid w:val="008D79D2"/>
    <w:rsid w:val="008E0E99"/>
    <w:rsid w:val="008E34F8"/>
    <w:rsid w:val="008E383B"/>
    <w:rsid w:val="008E4296"/>
    <w:rsid w:val="008F4B5C"/>
    <w:rsid w:val="008F7E2F"/>
    <w:rsid w:val="00900A09"/>
    <w:rsid w:val="0090271F"/>
    <w:rsid w:val="00902E23"/>
    <w:rsid w:val="009124DE"/>
    <w:rsid w:val="0091348E"/>
    <w:rsid w:val="0091767A"/>
    <w:rsid w:val="00917CCB"/>
    <w:rsid w:val="009215C5"/>
    <w:rsid w:val="00937ACC"/>
    <w:rsid w:val="00942EC2"/>
    <w:rsid w:val="009446AA"/>
    <w:rsid w:val="0095383E"/>
    <w:rsid w:val="00963370"/>
    <w:rsid w:val="00964FBE"/>
    <w:rsid w:val="0096607E"/>
    <w:rsid w:val="0096700B"/>
    <w:rsid w:val="009671F2"/>
    <w:rsid w:val="0097014C"/>
    <w:rsid w:val="00970F8A"/>
    <w:rsid w:val="0097727B"/>
    <w:rsid w:val="00986AF1"/>
    <w:rsid w:val="00987EDC"/>
    <w:rsid w:val="009927BB"/>
    <w:rsid w:val="0099405C"/>
    <w:rsid w:val="00994195"/>
    <w:rsid w:val="009A4C6D"/>
    <w:rsid w:val="009B7AD9"/>
    <w:rsid w:val="009C0427"/>
    <w:rsid w:val="009C2776"/>
    <w:rsid w:val="009E1395"/>
    <w:rsid w:val="009E3A5B"/>
    <w:rsid w:val="009F37B7"/>
    <w:rsid w:val="009F3A18"/>
    <w:rsid w:val="009F4278"/>
    <w:rsid w:val="00A04D36"/>
    <w:rsid w:val="00A0613D"/>
    <w:rsid w:val="00A06D68"/>
    <w:rsid w:val="00A10F02"/>
    <w:rsid w:val="00A12F0A"/>
    <w:rsid w:val="00A164B4"/>
    <w:rsid w:val="00A22B59"/>
    <w:rsid w:val="00A31BF6"/>
    <w:rsid w:val="00A31C7A"/>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3693"/>
    <w:rsid w:val="00AB3754"/>
    <w:rsid w:val="00AB3C25"/>
    <w:rsid w:val="00AB5071"/>
    <w:rsid w:val="00AC129E"/>
    <w:rsid w:val="00AC2514"/>
    <w:rsid w:val="00AC36D4"/>
    <w:rsid w:val="00AC36DB"/>
    <w:rsid w:val="00AC42BE"/>
    <w:rsid w:val="00AC4B5B"/>
    <w:rsid w:val="00AC69AC"/>
    <w:rsid w:val="00AD0D37"/>
    <w:rsid w:val="00AD35F2"/>
    <w:rsid w:val="00AD43B1"/>
    <w:rsid w:val="00AE4CE3"/>
    <w:rsid w:val="00AF2AA2"/>
    <w:rsid w:val="00AF3E76"/>
    <w:rsid w:val="00AF5906"/>
    <w:rsid w:val="00AF5C68"/>
    <w:rsid w:val="00B051DE"/>
    <w:rsid w:val="00B1043E"/>
    <w:rsid w:val="00B12168"/>
    <w:rsid w:val="00B15449"/>
    <w:rsid w:val="00B23CC1"/>
    <w:rsid w:val="00B26735"/>
    <w:rsid w:val="00B311AA"/>
    <w:rsid w:val="00B32987"/>
    <w:rsid w:val="00B333C8"/>
    <w:rsid w:val="00B42AB0"/>
    <w:rsid w:val="00B505E8"/>
    <w:rsid w:val="00B5541E"/>
    <w:rsid w:val="00B5582C"/>
    <w:rsid w:val="00B74578"/>
    <w:rsid w:val="00B76AFF"/>
    <w:rsid w:val="00B84C77"/>
    <w:rsid w:val="00B852AE"/>
    <w:rsid w:val="00B94B19"/>
    <w:rsid w:val="00B94C4F"/>
    <w:rsid w:val="00B96B06"/>
    <w:rsid w:val="00BA0E30"/>
    <w:rsid w:val="00BA110E"/>
    <w:rsid w:val="00BC0F7D"/>
    <w:rsid w:val="00BC11C6"/>
    <w:rsid w:val="00BC2F09"/>
    <w:rsid w:val="00BC5F33"/>
    <w:rsid w:val="00BD2AA9"/>
    <w:rsid w:val="00BD2FD8"/>
    <w:rsid w:val="00BD32AD"/>
    <w:rsid w:val="00C014F5"/>
    <w:rsid w:val="00C014FC"/>
    <w:rsid w:val="00C03DAB"/>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7778"/>
    <w:rsid w:val="00C91DA3"/>
    <w:rsid w:val="00C933A4"/>
    <w:rsid w:val="00C93A85"/>
    <w:rsid w:val="00C93F40"/>
    <w:rsid w:val="00C946BF"/>
    <w:rsid w:val="00C94AD8"/>
    <w:rsid w:val="00C95F1F"/>
    <w:rsid w:val="00CA039B"/>
    <w:rsid w:val="00CA3D0C"/>
    <w:rsid w:val="00CA55E0"/>
    <w:rsid w:val="00CC054E"/>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4111"/>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40FC5"/>
    <w:rsid w:val="00E47BA5"/>
    <w:rsid w:val="00E50FB4"/>
    <w:rsid w:val="00E51E3C"/>
    <w:rsid w:val="00E53372"/>
    <w:rsid w:val="00E53D8C"/>
    <w:rsid w:val="00E633D4"/>
    <w:rsid w:val="00E6345B"/>
    <w:rsid w:val="00E64DF0"/>
    <w:rsid w:val="00E77645"/>
    <w:rsid w:val="00E81BD2"/>
    <w:rsid w:val="00EA30B9"/>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435CA"/>
    <w:rsid w:val="00F53540"/>
    <w:rsid w:val="00F56E68"/>
    <w:rsid w:val="00F634BF"/>
    <w:rsid w:val="00F637BE"/>
    <w:rsid w:val="00F6420E"/>
    <w:rsid w:val="00F653B8"/>
    <w:rsid w:val="00F76E5E"/>
    <w:rsid w:val="00F776F1"/>
    <w:rsid w:val="00F77AF7"/>
    <w:rsid w:val="00FA1266"/>
    <w:rsid w:val="00FA356E"/>
    <w:rsid w:val="00FA447B"/>
    <w:rsid w:val="00FB1ADC"/>
    <w:rsid w:val="00FB645F"/>
    <w:rsid w:val="00FC1192"/>
    <w:rsid w:val="00FC46E8"/>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48856</Words>
  <Characters>278480</Characters>
  <Application>Microsoft Office Word</Application>
  <DocSecurity>0</DocSecurity>
  <Lines>2320</Lines>
  <Paragraphs>653</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326683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MCC-final</cp:lastModifiedBy>
  <cp:revision>7</cp:revision>
  <dcterms:created xsi:type="dcterms:W3CDTF">2023-12-04T16:58:00Z</dcterms:created>
  <dcterms:modified xsi:type="dcterms:W3CDTF">2024-01-12T19:09:00Z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